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F1321" w14:textId="77777777" w:rsidR="000A268A" w:rsidRPr="00C27F00" w:rsidRDefault="000A268A" w:rsidP="00454FB0">
      <w:pPr>
        <w:spacing w:line="400" w:lineRule="exact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คริสเตียนีและนีลเส็น </w:t>
      </w:r>
      <w:r w:rsidRPr="00C27F00">
        <w:rPr>
          <w:rFonts w:ascii="Angsana New" w:hAnsi="Angsana New" w:hint="cs"/>
          <w:b/>
          <w:bCs/>
          <w:sz w:val="32"/>
          <w:szCs w:val="32"/>
        </w:rPr>
        <w:t>(</w:t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>ไทย</w:t>
      </w:r>
      <w:r w:rsidRPr="00C27F00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 xml:space="preserve">จำกัด </w:t>
      </w:r>
      <w:r w:rsidRPr="00C27F00">
        <w:rPr>
          <w:rFonts w:ascii="Angsana New" w:hAnsi="Angsana New" w:hint="cs"/>
          <w:b/>
          <w:bCs/>
          <w:sz w:val="32"/>
          <w:szCs w:val="32"/>
        </w:rPr>
        <w:t>(</w:t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C27F00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 xml:space="preserve">และบริษัทย่อย </w:t>
      </w:r>
    </w:p>
    <w:p w14:paraId="476DBAFF" w14:textId="77777777" w:rsidR="000A268A" w:rsidRPr="00C27F00" w:rsidRDefault="000A268A" w:rsidP="00454FB0">
      <w:pPr>
        <w:spacing w:line="400" w:lineRule="exact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C27F00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</w:p>
    <w:p w14:paraId="57AB9297" w14:textId="77777777" w:rsidR="000A268A" w:rsidRPr="00C27F00" w:rsidRDefault="000A268A" w:rsidP="00454FB0">
      <w:pPr>
        <w:spacing w:after="120" w:line="400" w:lineRule="exact"/>
        <w:jc w:val="thaiDistribute"/>
        <w:outlineLvl w:val="0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Pr="00C27F00">
        <w:rPr>
          <w:rFonts w:ascii="Angsana New" w:hAnsi="Angsana New" w:hint="cs"/>
          <w:b/>
          <w:bCs/>
          <w:sz w:val="32"/>
          <w:szCs w:val="32"/>
        </w:rPr>
        <w:t>31</w:t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 xml:space="preserve"> ธันวาคม </w:t>
      </w:r>
      <w:r w:rsidR="0004062D" w:rsidRPr="00C27F00">
        <w:rPr>
          <w:rFonts w:ascii="Angsana New" w:hAnsi="Angsana New" w:hint="cs"/>
          <w:b/>
          <w:bCs/>
          <w:sz w:val="32"/>
          <w:szCs w:val="32"/>
        </w:rPr>
        <w:t>2568</w:t>
      </w:r>
    </w:p>
    <w:p w14:paraId="6C238F68" w14:textId="77777777" w:rsidR="000A268A" w:rsidRPr="00C27F00" w:rsidRDefault="000A268A" w:rsidP="00454FB0">
      <w:pPr>
        <w:spacing w:before="36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 w:hint="cs"/>
          <w:b/>
          <w:bCs/>
          <w:sz w:val="32"/>
          <w:szCs w:val="32"/>
        </w:rPr>
        <w:t>1.</w:t>
      </w:r>
      <w:r w:rsidRPr="00C27F00">
        <w:rPr>
          <w:rFonts w:ascii="Angsana New" w:hAnsi="Angsana New" w:hint="cs"/>
          <w:b/>
          <w:bCs/>
          <w:sz w:val="32"/>
          <w:szCs w:val="32"/>
        </w:rPr>
        <w:tab/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2B417FD8" w14:textId="77777777" w:rsidR="000A268A" w:rsidRPr="00C27F00" w:rsidRDefault="000A268A" w:rsidP="00454FB0">
      <w:pPr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b/>
          <w:bCs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 xml:space="preserve">บริษัท คริสเตียนีและนีลเส็น (ไทย) จำกัด </w:t>
      </w:r>
      <w:r w:rsidRPr="00C27F00">
        <w:rPr>
          <w:rFonts w:ascii="Angsana New" w:hAnsi="Angsana New" w:hint="cs"/>
          <w:sz w:val="32"/>
          <w:szCs w:val="32"/>
        </w:rPr>
        <w:t>(</w:t>
      </w:r>
      <w:r w:rsidRPr="00C27F00">
        <w:rPr>
          <w:rFonts w:ascii="Angsana New" w:hAnsi="Angsana New" w:hint="cs"/>
          <w:sz w:val="32"/>
          <w:szCs w:val="32"/>
          <w:cs/>
        </w:rPr>
        <w:t>มหาชน) (</w:t>
      </w:r>
      <w:r w:rsidRPr="00C27F00">
        <w:rPr>
          <w:rStyle w:val="PageNumber"/>
          <w:rFonts w:ascii="Angsana New" w:hAnsi="Angsana New" w:hint="cs"/>
          <w:sz w:val="32"/>
          <w:szCs w:val="32"/>
        </w:rPr>
        <w:t>“</w:t>
      </w:r>
      <w:r w:rsidRPr="00C27F00">
        <w:rPr>
          <w:rStyle w:val="PageNumber"/>
          <w:rFonts w:ascii="Angsana New" w:hAnsi="Angsana New" w:hint="cs"/>
          <w:sz w:val="32"/>
          <w:szCs w:val="32"/>
          <w:cs/>
        </w:rPr>
        <w:t>บริษัทฯ</w:t>
      </w:r>
      <w:r w:rsidRPr="00C27F00">
        <w:rPr>
          <w:rStyle w:val="PageNumber"/>
          <w:rFonts w:ascii="Angsana New" w:hAnsi="Angsana New" w:hint="cs"/>
          <w:sz w:val="32"/>
          <w:szCs w:val="32"/>
        </w:rPr>
        <w:t xml:space="preserve">”) </w:t>
      </w:r>
      <w:r w:rsidRPr="00C27F00">
        <w:rPr>
          <w:rFonts w:ascii="Angsana New" w:hAnsi="Angsana New" w:hint="cs"/>
          <w:sz w:val="32"/>
          <w:szCs w:val="32"/>
          <w:cs/>
        </w:rPr>
        <w:t>เป็นบริษัทมหาชนซึ่งจัดตั้งและมีภูมิลำเนาในประเทศไทย โดยมีบริษัท โกลเบ๊กซ์ คอร์ปอเรชั่น จำกัด ซึ่งเป็นบริษัทที่จดทะเบียนจัดตั้งในประเทศไทยเป็นผู้ถือหุ้นรายใหญ่ ธุรกิจหลักของบริษัทฯคือการให้บริการรับเหมาก่อสร้าง ที่อยู่ตามที่จดทะเบียนของบริษัทฯอยู่ที่เลขที่</w:t>
      </w:r>
      <w:r w:rsidRPr="00C27F00">
        <w:rPr>
          <w:rFonts w:ascii="Angsana New" w:hAnsi="Angsana New" w:hint="cs"/>
          <w:sz w:val="32"/>
          <w:szCs w:val="32"/>
        </w:rPr>
        <w:t xml:space="preserve"> 727 </w:t>
      </w:r>
      <w:r w:rsidRPr="00C27F00">
        <w:rPr>
          <w:rFonts w:ascii="Angsana New" w:hAnsi="Angsana New" w:hint="cs"/>
          <w:sz w:val="32"/>
          <w:szCs w:val="32"/>
          <w:cs/>
        </w:rPr>
        <w:t>ถนนลาซาล แขวงบางนาใต้ เขตบางนา กรุงเทพมหานคร</w:t>
      </w:r>
    </w:p>
    <w:p w14:paraId="0AD24D13" w14:textId="77777777" w:rsidR="000A268A" w:rsidRPr="00C27F00" w:rsidRDefault="000A268A" w:rsidP="00454FB0">
      <w:pPr>
        <w:spacing w:before="120" w:after="120" w:line="400" w:lineRule="exact"/>
        <w:ind w:left="540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C27F00">
        <w:rPr>
          <w:rFonts w:ascii="Angsana New" w:hAnsi="Angsana New" w:hint="cs"/>
          <w:b/>
          <w:bCs/>
          <w:sz w:val="32"/>
          <w:szCs w:val="32"/>
        </w:rPr>
        <w:t>2.</w:t>
      </w:r>
      <w:r w:rsidRPr="00C27F00">
        <w:rPr>
          <w:rFonts w:ascii="Angsana New" w:hAnsi="Angsana New" w:hint="cs"/>
          <w:b/>
          <w:bCs/>
          <w:sz w:val="32"/>
          <w:szCs w:val="32"/>
        </w:rPr>
        <w:tab/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</w:t>
      </w:r>
    </w:p>
    <w:p w14:paraId="40E38FF1" w14:textId="77777777" w:rsidR="000A268A" w:rsidRPr="00C27F00" w:rsidRDefault="000A268A" w:rsidP="00454FB0">
      <w:pPr>
        <w:spacing w:before="120" w:after="120" w:line="400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>2.1</w:t>
      </w: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Pr="00C27F00">
        <w:rPr>
          <w:rFonts w:ascii="Angsana New" w:hAnsi="Angsana New" w:hint="cs"/>
          <w:sz w:val="32"/>
          <w:szCs w:val="32"/>
        </w:rPr>
        <w:t>.</w:t>
      </w:r>
      <w:r w:rsidRPr="00C27F00">
        <w:rPr>
          <w:rFonts w:ascii="Angsana New" w:hAnsi="Angsana New" w:hint="cs"/>
          <w:sz w:val="32"/>
          <w:szCs w:val="32"/>
          <w:cs/>
        </w:rPr>
        <w:t>ศ</w:t>
      </w:r>
      <w:r w:rsidRPr="00C27F00">
        <w:rPr>
          <w:rFonts w:ascii="Angsana New" w:hAnsi="Angsana New" w:hint="cs"/>
          <w:sz w:val="32"/>
          <w:szCs w:val="32"/>
        </w:rPr>
        <w:t xml:space="preserve">. </w:t>
      </w:r>
      <w:r w:rsidRPr="00C27F00">
        <w:rPr>
          <w:rFonts w:ascii="Angsana New" w:hAnsi="Angsana New" w:hint="cs"/>
          <w:spacing w:val="-10"/>
          <w:sz w:val="32"/>
          <w:szCs w:val="32"/>
        </w:rPr>
        <w:t xml:space="preserve">2547 </w:t>
      </w:r>
      <w:r w:rsidRPr="00C27F00">
        <w:rPr>
          <w:rFonts w:ascii="Angsana New" w:hAnsi="Angsana New" w:hint="cs"/>
          <w:spacing w:val="-10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ออกตามความในพระราชบัญญัติการบัญชี พ</w:t>
      </w:r>
      <w:r w:rsidRPr="00C27F00">
        <w:rPr>
          <w:rFonts w:ascii="Angsana New" w:hAnsi="Angsana New" w:hint="cs"/>
          <w:sz w:val="32"/>
          <w:szCs w:val="32"/>
        </w:rPr>
        <w:t>.</w:t>
      </w:r>
      <w:r w:rsidRPr="00C27F00">
        <w:rPr>
          <w:rFonts w:ascii="Angsana New" w:hAnsi="Angsana New" w:hint="cs"/>
          <w:sz w:val="32"/>
          <w:szCs w:val="32"/>
          <w:cs/>
        </w:rPr>
        <w:t>ศ</w:t>
      </w:r>
      <w:r w:rsidRPr="00C27F00">
        <w:rPr>
          <w:rFonts w:ascii="Angsana New" w:hAnsi="Angsana New" w:hint="cs"/>
          <w:sz w:val="32"/>
          <w:szCs w:val="32"/>
        </w:rPr>
        <w:t>. 2543</w:t>
      </w:r>
    </w:p>
    <w:p w14:paraId="7515F9AC" w14:textId="77777777" w:rsidR="000A268A" w:rsidRPr="00C27F00" w:rsidRDefault="000A268A" w:rsidP="00454FB0">
      <w:pPr>
        <w:spacing w:before="120" w:after="120" w:line="400" w:lineRule="exact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6718359E" w14:textId="77777777" w:rsidR="000A268A" w:rsidRPr="00C27F00" w:rsidRDefault="000A268A" w:rsidP="00454FB0">
      <w:pPr>
        <w:spacing w:before="120" w:after="120" w:line="400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6CDCB3D" w14:textId="77777777" w:rsidR="000A268A" w:rsidRPr="00C27F00" w:rsidRDefault="000A268A" w:rsidP="00454FB0">
      <w:pPr>
        <w:spacing w:before="120" w:after="120" w:line="400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>2.2</w:t>
      </w: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>เกณฑ์ในการจัดทำงบการเงินรวม</w:t>
      </w:r>
    </w:p>
    <w:p w14:paraId="3FFA98A9" w14:textId="77777777" w:rsidR="000A268A" w:rsidRPr="00C27F00" w:rsidRDefault="000A268A" w:rsidP="00454FB0">
      <w:pPr>
        <w:spacing w:before="120" w:line="40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ก)</w:t>
      </w: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งบการเงินรวมได้จัดทำขึ้นโดยรวมงบการเงินของบริษัท คริสเตียนีและนีลเส็น </w:t>
      </w:r>
      <w:r w:rsidRPr="00C27F00">
        <w:rPr>
          <w:rFonts w:ascii="Angsana New" w:hAnsi="Angsana New" w:hint="cs"/>
          <w:spacing w:val="-4"/>
          <w:sz w:val="32"/>
          <w:szCs w:val="32"/>
        </w:rPr>
        <w:t>(</w:t>
      </w:r>
      <w:r w:rsidRPr="00C27F00">
        <w:rPr>
          <w:rFonts w:ascii="Angsana New" w:hAnsi="Angsana New" w:hint="cs"/>
          <w:spacing w:val="-4"/>
          <w:sz w:val="32"/>
          <w:szCs w:val="32"/>
          <w:cs/>
        </w:rPr>
        <w:t>ไทย</w:t>
      </w:r>
      <w:r w:rsidRPr="00C27F00">
        <w:rPr>
          <w:rFonts w:ascii="Angsana New" w:hAnsi="Angsana New" w:hint="cs"/>
          <w:spacing w:val="-4"/>
          <w:sz w:val="32"/>
          <w:szCs w:val="32"/>
        </w:rPr>
        <w:t xml:space="preserve">) </w:t>
      </w:r>
      <w:r w:rsidRPr="00C27F00">
        <w:rPr>
          <w:rFonts w:ascii="Angsana New" w:hAnsi="Angsana New" w:hint="cs"/>
          <w:spacing w:val="-4"/>
          <w:sz w:val="32"/>
          <w:szCs w:val="32"/>
          <w:cs/>
        </w:rPr>
        <w:t xml:space="preserve">จำกัด </w:t>
      </w:r>
      <w:r w:rsidRPr="00C27F00">
        <w:rPr>
          <w:rFonts w:ascii="Angsana New" w:hAnsi="Angsana New" w:hint="cs"/>
          <w:spacing w:val="-4"/>
          <w:sz w:val="32"/>
          <w:szCs w:val="32"/>
        </w:rPr>
        <w:t>(</w:t>
      </w:r>
      <w:r w:rsidRPr="00C27F00">
        <w:rPr>
          <w:rFonts w:ascii="Angsana New" w:hAnsi="Angsana New" w:hint="cs"/>
          <w:spacing w:val="-4"/>
          <w:sz w:val="32"/>
          <w:szCs w:val="32"/>
          <w:cs/>
        </w:rPr>
        <w:t>มหาชน</w:t>
      </w:r>
      <w:r w:rsidRPr="00C27F00">
        <w:rPr>
          <w:rFonts w:ascii="Angsana New" w:hAnsi="Angsana New" w:hint="cs"/>
          <w:spacing w:val="-4"/>
          <w:sz w:val="32"/>
          <w:szCs w:val="32"/>
        </w:rPr>
        <w:t>)</w:t>
      </w:r>
      <w:r w:rsidRPr="00C27F00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</w:rPr>
        <w:t>(</w:t>
      </w:r>
      <w:r w:rsidRPr="00C27F00">
        <w:rPr>
          <w:rFonts w:ascii="Angsana New" w:hAnsi="Angsana New" w:hint="cs"/>
          <w:sz w:val="32"/>
          <w:szCs w:val="32"/>
          <w:cs/>
        </w:rPr>
        <w:t xml:space="preserve">ซึ่งต่อไปนี้เรียกว่า </w:t>
      </w:r>
      <w:r w:rsidRPr="00C27F00">
        <w:rPr>
          <w:rFonts w:ascii="Angsana New" w:hAnsi="Angsana New" w:hint="cs"/>
          <w:sz w:val="32"/>
          <w:szCs w:val="32"/>
        </w:rPr>
        <w:t>“</w:t>
      </w:r>
      <w:r w:rsidRPr="00C27F00">
        <w:rPr>
          <w:rFonts w:ascii="Angsana New" w:hAnsi="Angsana New" w:hint="cs"/>
          <w:sz w:val="32"/>
          <w:szCs w:val="32"/>
          <w:cs/>
        </w:rPr>
        <w:t>บริษัทฯ</w:t>
      </w:r>
      <w:r w:rsidRPr="00C27F00">
        <w:rPr>
          <w:rFonts w:ascii="Angsana New" w:hAnsi="Angsana New" w:hint="cs"/>
          <w:sz w:val="32"/>
          <w:szCs w:val="32"/>
        </w:rPr>
        <w:t xml:space="preserve">”) </w:t>
      </w:r>
      <w:r w:rsidRPr="00C27F0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C27F00">
        <w:rPr>
          <w:rFonts w:ascii="Angsana New" w:hAnsi="Angsana New" w:hint="cs"/>
          <w:sz w:val="32"/>
          <w:szCs w:val="32"/>
        </w:rPr>
        <w:t xml:space="preserve"> (</w:t>
      </w:r>
      <w:r w:rsidRPr="00C27F00">
        <w:rPr>
          <w:rFonts w:ascii="Angsana New" w:hAnsi="Angsana New" w:hint="cs"/>
          <w:sz w:val="32"/>
          <w:szCs w:val="32"/>
          <w:cs/>
        </w:rPr>
        <w:t xml:space="preserve">ซึ่งต่อไปนี้เรียกว่า </w:t>
      </w:r>
      <w:r w:rsidRPr="00C27F00">
        <w:rPr>
          <w:rFonts w:ascii="Angsana New" w:hAnsi="Angsana New" w:hint="cs"/>
          <w:sz w:val="32"/>
          <w:szCs w:val="32"/>
        </w:rPr>
        <w:t>“</w:t>
      </w:r>
      <w:r w:rsidRPr="00C27F00">
        <w:rPr>
          <w:rFonts w:ascii="Angsana New" w:hAnsi="Angsana New" w:hint="cs"/>
          <w:sz w:val="32"/>
          <w:szCs w:val="32"/>
          <w:cs/>
        </w:rPr>
        <w:t>บริษัทย่อย</w:t>
      </w:r>
      <w:r w:rsidRPr="00C27F00">
        <w:rPr>
          <w:rFonts w:ascii="Angsana New" w:hAnsi="Angsana New" w:hint="cs"/>
          <w:sz w:val="32"/>
          <w:szCs w:val="32"/>
        </w:rPr>
        <w:t xml:space="preserve">”) </w:t>
      </w:r>
      <w:r w:rsidRPr="00C27F00">
        <w:rPr>
          <w:rFonts w:ascii="Angsana New" w:hAnsi="Angsana New" w:hint="cs"/>
          <w:sz w:val="32"/>
          <w:szCs w:val="32"/>
          <w:cs/>
        </w:rPr>
        <w:t>(รวมเรียกว่า                  “กลุ่มบริษัท”) ดังต่อไปนี้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018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570"/>
        <w:gridCol w:w="2329"/>
        <w:gridCol w:w="1134"/>
        <w:gridCol w:w="992"/>
        <w:gridCol w:w="993"/>
      </w:tblGrid>
      <w:tr w:rsidR="000A268A" w:rsidRPr="00C27F00" w14:paraId="078C2C63" w14:textId="77777777" w:rsidTr="00834AD4"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0BBF5966" w14:textId="77777777" w:rsidR="000A268A" w:rsidRPr="00C27F00" w:rsidRDefault="000A268A" w:rsidP="00454F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14:paraId="46D554E7" w14:textId="77777777" w:rsidR="000A268A" w:rsidRPr="00C27F00" w:rsidRDefault="000A268A" w:rsidP="00454F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26FA43" w14:textId="77777777" w:rsidR="000A268A" w:rsidRPr="00C27F00" w:rsidRDefault="000A268A" w:rsidP="00454F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B95BC" w14:textId="77777777" w:rsidR="000A268A" w:rsidRPr="00C27F00" w:rsidRDefault="000A268A" w:rsidP="00454FB0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อัตราร้อยละ</w:t>
            </w:r>
          </w:p>
        </w:tc>
      </w:tr>
      <w:tr w:rsidR="000A268A" w:rsidRPr="00C27F00" w14:paraId="05BAE751" w14:textId="77777777" w:rsidTr="00834AD4"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278F7DCD" w14:textId="77777777" w:rsidR="000A268A" w:rsidRPr="00C27F00" w:rsidRDefault="000A268A" w:rsidP="00454FB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14:paraId="46D9DEEA" w14:textId="77777777" w:rsidR="000A268A" w:rsidRPr="00C27F00" w:rsidRDefault="000A268A" w:rsidP="00454FB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498EC0" w14:textId="77777777" w:rsidR="000A268A" w:rsidRPr="00C27F00" w:rsidRDefault="000A268A" w:rsidP="00454FB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62A20" w14:textId="77777777" w:rsidR="000A268A" w:rsidRPr="00C27F00" w:rsidRDefault="000A268A" w:rsidP="00454FB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ของการถือหุ้น</w:t>
            </w:r>
          </w:p>
        </w:tc>
      </w:tr>
      <w:tr w:rsidR="000A268A" w:rsidRPr="00C27F00" w14:paraId="27608CA7" w14:textId="77777777" w:rsidTr="00834AD4">
        <w:tc>
          <w:tcPr>
            <w:tcW w:w="3570" w:type="dxa"/>
            <w:tcBorders>
              <w:top w:val="nil"/>
              <w:left w:val="nil"/>
              <w:right w:val="nil"/>
            </w:tcBorders>
          </w:tcPr>
          <w:p w14:paraId="6E48D229" w14:textId="77777777" w:rsidR="000A268A" w:rsidRPr="00C27F00" w:rsidRDefault="000A268A" w:rsidP="00454FB0">
            <w:pPr>
              <w:spacing w:line="340" w:lineRule="exact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2329" w:type="dxa"/>
            <w:tcBorders>
              <w:top w:val="nil"/>
              <w:left w:val="nil"/>
              <w:right w:val="nil"/>
            </w:tcBorders>
          </w:tcPr>
          <w:p w14:paraId="7AB35086" w14:textId="77777777" w:rsidR="000A268A" w:rsidRPr="00C27F00" w:rsidRDefault="000A268A" w:rsidP="00454FB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C251898" w14:textId="77777777" w:rsidR="000A268A" w:rsidRPr="00C27F00" w:rsidRDefault="000A268A" w:rsidP="00454FB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462D590F" w14:textId="77777777" w:rsidR="000A268A" w:rsidRPr="00C27F00" w:rsidRDefault="0004062D" w:rsidP="00454FB0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2568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54BE661F" w14:textId="77777777" w:rsidR="000A268A" w:rsidRPr="00C27F00" w:rsidRDefault="0004062D" w:rsidP="00454FB0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2567</w:t>
            </w:r>
          </w:p>
        </w:tc>
      </w:tr>
      <w:tr w:rsidR="000A268A" w:rsidRPr="00C27F00" w14:paraId="1AEE4EBB" w14:textId="77777777" w:rsidTr="00834AD4">
        <w:tc>
          <w:tcPr>
            <w:tcW w:w="3570" w:type="dxa"/>
            <w:tcBorders>
              <w:top w:val="nil"/>
              <w:left w:val="nil"/>
              <w:right w:val="nil"/>
            </w:tcBorders>
          </w:tcPr>
          <w:p w14:paraId="3E00B0E5" w14:textId="77777777" w:rsidR="000A268A" w:rsidRPr="00C27F00" w:rsidRDefault="000A268A" w:rsidP="00454FB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t>บริษัทย่อย</w:t>
            </w:r>
            <w:r w:rsidRPr="00C27F00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Pr="00C27F0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</w:rPr>
              <w:t>(</w:t>
            </w:r>
            <w:r w:rsidRPr="00C27F0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ถือหุ้นโดยบริษัทฯ)</w:t>
            </w:r>
          </w:p>
        </w:tc>
        <w:tc>
          <w:tcPr>
            <w:tcW w:w="2329" w:type="dxa"/>
            <w:tcBorders>
              <w:top w:val="nil"/>
              <w:left w:val="nil"/>
              <w:right w:val="nil"/>
            </w:tcBorders>
          </w:tcPr>
          <w:p w14:paraId="3B8F0CF2" w14:textId="77777777" w:rsidR="000A268A" w:rsidRPr="00C27F00" w:rsidRDefault="000A268A" w:rsidP="00454FB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9F06BE3" w14:textId="77777777" w:rsidR="000A268A" w:rsidRPr="00C27F00" w:rsidRDefault="000A268A" w:rsidP="00454FB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1767EAB7" w14:textId="77777777" w:rsidR="000A268A" w:rsidRPr="00C27F00" w:rsidRDefault="000A268A" w:rsidP="00454FB0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ร้อยละ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8A41CB7" w14:textId="77777777" w:rsidR="000A268A" w:rsidRPr="00C27F00" w:rsidRDefault="000A268A" w:rsidP="00454FB0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ร้อยละ</w:t>
            </w:r>
          </w:p>
        </w:tc>
      </w:tr>
      <w:tr w:rsidR="009E656E" w:rsidRPr="00C27F00" w14:paraId="671848E2" w14:textId="77777777" w:rsidTr="002931D7"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434F22E4" w14:textId="77777777" w:rsidR="009E656E" w:rsidRPr="00C27F00" w:rsidRDefault="009E656E" w:rsidP="00454FB0">
            <w:pPr>
              <w:spacing w:line="340" w:lineRule="exact"/>
              <w:ind w:left="224" w:hanging="224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บริษัท คริสเตียนีและนีลเส็น เอนเนอร์จี                    โซลูชันส์ จำกัด</w:t>
            </w:r>
          </w:p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14:paraId="4DFA5F31" w14:textId="77777777" w:rsidR="009E656E" w:rsidRPr="00C27F00" w:rsidRDefault="009E656E" w:rsidP="00454FB0">
            <w:pPr>
              <w:spacing w:line="340" w:lineRule="exact"/>
              <w:ind w:left="-90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ให้บริการจัดหาทางออกทางด้านพลังงานแสงอาทิตย์ พลังงานลมและพลังงานทดแทนอื่น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22B6E4" w14:textId="77777777" w:rsidR="009E656E" w:rsidRPr="00C27F00" w:rsidRDefault="009E656E" w:rsidP="00454F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3CF055E" w14:textId="77777777" w:rsidR="009E656E" w:rsidRPr="00C27F00" w:rsidRDefault="009E656E" w:rsidP="00454F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80DDE5D" w14:textId="77777777" w:rsidR="009E656E" w:rsidRPr="00C27F00" w:rsidRDefault="009E656E" w:rsidP="00454F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9E656E" w:rsidRPr="00C27F00" w14:paraId="051FDF05" w14:textId="77777777" w:rsidTr="002931D7"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29B101A9" w14:textId="77777777" w:rsidR="009E656E" w:rsidRPr="00C27F00" w:rsidRDefault="009E656E" w:rsidP="00454FB0">
            <w:pPr>
              <w:spacing w:line="340" w:lineRule="exact"/>
              <w:ind w:left="224" w:hanging="224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บริษัท คริสเตียนีและนีลเส็น ดีซีเอ็ม จำกัด</w:t>
            </w:r>
          </w:p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14:paraId="06997808" w14:textId="77777777" w:rsidR="009E656E" w:rsidRPr="00C27F00" w:rsidRDefault="009E656E" w:rsidP="00454FB0">
            <w:pPr>
              <w:spacing w:line="340" w:lineRule="exact"/>
              <w:ind w:left="-90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9E70E5" w14:textId="77777777" w:rsidR="009E656E" w:rsidRPr="00C27F00" w:rsidRDefault="009E656E" w:rsidP="00454F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15DDE8E" w14:textId="77777777" w:rsidR="009E656E" w:rsidRPr="00C27F00" w:rsidRDefault="009E656E" w:rsidP="00454F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92FAD81" w14:textId="77777777" w:rsidR="009E656E" w:rsidRPr="00C27F00" w:rsidRDefault="009E656E" w:rsidP="00454F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>80</w:t>
            </w:r>
          </w:p>
        </w:tc>
      </w:tr>
      <w:tr w:rsidR="009E656E" w:rsidRPr="00C27F00" w14:paraId="322AC80A" w14:textId="77777777" w:rsidTr="00834AD4"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32BB87CA" w14:textId="77777777" w:rsidR="009E656E" w:rsidRPr="00C27F00" w:rsidRDefault="009E656E" w:rsidP="00454FB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บริษัท ซี เอ็น ที โฮลดิ้งส์ จำกัด</w:t>
            </w:r>
          </w:p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14:paraId="5F551EB8" w14:textId="77777777" w:rsidR="009E656E" w:rsidRPr="00C27F00" w:rsidRDefault="009E656E" w:rsidP="00454F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88623B" w14:textId="77777777" w:rsidR="009E656E" w:rsidRPr="00C27F00" w:rsidRDefault="009E656E" w:rsidP="00454F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E2D4A74" w14:textId="77777777" w:rsidR="009E656E" w:rsidRPr="00C27F00" w:rsidRDefault="009E656E" w:rsidP="00454F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A8DEF85" w14:textId="77777777" w:rsidR="009E656E" w:rsidRPr="00C27F00" w:rsidRDefault="009E656E" w:rsidP="00454F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>60</w:t>
            </w:r>
          </w:p>
        </w:tc>
      </w:tr>
      <w:tr w:rsidR="009E656E" w:rsidRPr="00C27F00" w14:paraId="3A2ED18F" w14:textId="77777777" w:rsidTr="002931D7">
        <w:tc>
          <w:tcPr>
            <w:tcW w:w="3570" w:type="dxa"/>
            <w:tcBorders>
              <w:top w:val="nil"/>
              <w:left w:val="nil"/>
              <w:right w:val="nil"/>
            </w:tcBorders>
          </w:tcPr>
          <w:p w14:paraId="2E48F1E3" w14:textId="77777777" w:rsidR="009E656E" w:rsidRPr="00C27F00" w:rsidRDefault="009E656E" w:rsidP="00454FB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บริษัท ซีเอ็น พร็อพเพอร์ตี้ จํากัด</w:t>
            </w:r>
          </w:p>
        </w:tc>
        <w:tc>
          <w:tcPr>
            <w:tcW w:w="2329" w:type="dxa"/>
            <w:tcBorders>
              <w:top w:val="nil"/>
              <w:left w:val="nil"/>
              <w:right w:val="nil"/>
            </w:tcBorders>
          </w:tcPr>
          <w:p w14:paraId="3F746B87" w14:textId="77777777" w:rsidR="009E656E" w:rsidRPr="00C27F00" w:rsidRDefault="009E656E" w:rsidP="00454F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04E009E" w14:textId="77777777" w:rsidR="009E656E" w:rsidRPr="00C27F00" w:rsidRDefault="009E656E" w:rsidP="00454F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7B7AA0C9" w14:textId="77777777" w:rsidR="009E656E" w:rsidRPr="00C27F00" w:rsidRDefault="009E656E" w:rsidP="00454F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2A7734BC" w14:textId="77777777" w:rsidR="009E656E" w:rsidRPr="00C27F00" w:rsidRDefault="009E656E" w:rsidP="00454F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656E" w:rsidRPr="00C27F00" w14:paraId="4E3D2300" w14:textId="77777777" w:rsidTr="00834AD4">
        <w:tc>
          <w:tcPr>
            <w:tcW w:w="3570" w:type="dxa"/>
            <w:tcBorders>
              <w:top w:val="nil"/>
              <w:left w:val="nil"/>
              <w:right w:val="nil"/>
            </w:tcBorders>
          </w:tcPr>
          <w:p w14:paraId="312A3CCF" w14:textId="77777777" w:rsidR="009E656E" w:rsidRPr="00C27F00" w:rsidRDefault="009E656E" w:rsidP="00454FB0">
            <w:pPr>
              <w:spacing w:line="340" w:lineRule="exact"/>
              <w:ind w:right="-120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บริษัท คริสเตียนีและนีลเส็น (กัมพูชา) จำกัด</w:t>
            </w:r>
          </w:p>
        </w:tc>
        <w:tc>
          <w:tcPr>
            <w:tcW w:w="2329" w:type="dxa"/>
            <w:tcBorders>
              <w:top w:val="nil"/>
              <w:left w:val="nil"/>
              <w:right w:val="nil"/>
            </w:tcBorders>
          </w:tcPr>
          <w:p w14:paraId="3C6B8D38" w14:textId="77777777" w:rsidR="009E656E" w:rsidRPr="00C27F00" w:rsidRDefault="009E656E" w:rsidP="00454F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51563C8" w14:textId="77777777" w:rsidR="009E656E" w:rsidRPr="00C27F00" w:rsidRDefault="009E656E" w:rsidP="00454F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20A1993E" w14:textId="77777777" w:rsidR="009E656E" w:rsidRPr="00C27F00" w:rsidRDefault="009E656E" w:rsidP="00454F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7280B217" w14:textId="77777777" w:rsidR="009E656E" w:rsidRPr="00C27F00" w:rsidRDefault="009E656E" w:rsidP="00454F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</w:tr>
      <w:tr w:rsidR="009E656E" w:rsidRPr="00C27F00" w14:paraId="62A8D266" w14:textId="77777777" w:rsidTr="00834AD4"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1A74A094" w14:textId="77777777" w:rsidR="009E656E" w:rsidRPr="00C27F00" w:rsidRDefault="009E656E" w:rsidP="00454FB0">
            <w:pPr>
              <w:spacing w:line="340" w:lineRule="exact"/>
              <w:ind w:left="224" w:hanging="224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t>บริษัทย่อย</w:t>
            </w:r>
            <w:r w:rsidRPr="00C27F00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Pr="00C27F0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</w:rPr>
              <w:t>(</w:t>
            </w:r>
            <w:r w:rsidRPr="00C27F0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ถือหุ้นโดยบริษัทย่อย)</w:t>
            </w:r>
          </w:p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14:paraId="0740FE9F" w14:textId="77777777" w:rsidR="009E656E" w:rsidRPr="00C27F00" w:rsidRDefault="009E656E" w:rsidP="00454FB0">
            <w:pPr>
              <w:spacing w:line="340" w:lineRule="exact"/>
              <w:ind w:left="-90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74DDB8" w14:textId="77777777" w:rsidR="009E656E" w:rsidRPr="00C27F00" w:rsidRDefault="009E656E" w:rsidP="00454F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56AD262" w14:textId="77777777" w:rsidR="009E656E" w:rsidRPr="00C27F00" w:rsidRDefault="009E656E" w:rsidP="00454F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E15BAB7" w14:textId="77777777" w:rsidR="009E656E" w:rsidRPr="00C27F00" w:rsidRDefault="009E656E" w:rsidP="00454F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656E" w:rsidRPr="00C27F00" w14:paraId="01E79942" w14:textId="77777777" w:rsidTr="00834AD4">
        <w:tc>
          <w:tcPr>
            <w:tcW w:w="3570" w:type="dxa"/>
            <w:tcBorders>
              <w:top w:val="nil"/>
              <w:left w:val="nil"/>
              <w:right w:val="nil"/>
            </w:tcBorders>
          </w:tcPr>
          <w:p w14:paraId="019C7DAF" w14:textId="77777777" w:rsidR="009E656E" w:rsidRPr="00C27F00" w:rsidRDefault="009E656E" w:rsidP="00454FB0">
            <w:pPr>
              <w:spacing w:line="340" w:lineRule="exact"/>
              <w:ind w:left="224" w:hanging="224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บริษัท ซีเอ็นอีเอส ดีวัน จำกัด</w:t>
            </w:r>
          </w:p>
        </w:tc>
        <w:tc>
          <w:tcPr>
            <w:tcW w:w="2329" w:type="dxa"/>
            <w:tcBorders>
              <w:top w:val="nil"/>
              <w:left w:val="nil"/>
              <w:right w:val="nil"/>
            </w:tcBorders>
          </w:tcPr>
          <w:p w14:paraId="6B8E41E4" w14:textId="77777777" w:rsidR="009E656E" w:rsidRPr="00C27F00" w:rsidRDefault="009E656E" w:rsidP="00454FB0">
            <w:pPr>
              <w:spacing w:line="340" w:lineRule="exact"/>
              <w:ind w:left="-90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การพัฒนาพลังงานหมุนเวียนเพื่อผลิตกระแสไฟฟ้า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82C52F" w14:textId="77777777" w:rsidR="009E656E" w:rsidRPr="00C27F00" w:rsidRDefault="009E656E" w:rsidP="00454F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2D37D1B" w14:textId="77777777" w:rsidR="009E656E" w:rsidRPr="00C27F00" w:rsidRDefault="009E656E" w:rsidP="00454F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6735744" w14:textId="77777777" w:rsidR="009E656E" w:rsidRPr="00C27F00" w:rsidRDefault="009E656E" w:rsidP="00454F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</w:tr>
    </w:tbl>
    <w:p w14:paraId="2CEF2C61" w14:textId="77777777" w:rsidR="000A268A" w:rsidRPr="00C27F00" w:rsidRDefault="000A268A" w:rsidP="00454FB0">
      <w:pPr>
        <w:spacing w:before="24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lastRenderedPageBreak/>
        <w:t>ข)</w:t>
      </w:r>
      <w:r w:rsidRPr="00C27F00">
        <w:rPr>
          <w:rFonts w:ascii="Angsana New" w:hAnsi="Angsana New" w:hint="cs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6E864FF1" w14:textId="77777777" w:rsidR="000A268A" w:rsidRPr="00C27F00" w:rsidRDefault="000A268A" w:rsidP="00454FB0">
      <w:pPr>
        <w:spacing w:before="12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ค)</w:t>
      </w: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C27F00">
        <w:rPr>
          <w:rFonts w:ascii="Angsana New" w:hAnsi="Angsana New" w:hint="cs"/>
          <w:sz w:val="32"/>
          <w:szCs w:val="32"/>
        </w:rPr>
        <w:t xml:space="preserve">  </w:t>
      </w:r>
    </w:p>
    <w:p w14:paraId="31B5C511" w14:textId="77777777" w:rsidR="000A268A" w:rsidRPr="00C27F00" w:rsidRDefault="000A268A" w:rsidP="00454FB0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ง)</w:t>
      </w:r>
      <w:r w:rsidRPr="00C27F00">
        <w:rPr>
          <w:rFonts w:ascii="Angsana New" w:hAnsi="Angsana New" w:hint="cs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2555E209" w14:textId="77777777" w:rsidR="000A268A" w:rsidRPr="00C27F00" w:rsidRDefault="000A268A" w:rsidP="00454FB0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จ)</w:t>
      </w: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 xml:space="preserve"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</w:t>
      </w:r>
      <w:r w:rsidRPr="00C27F00">
        <w:rPr>
          <w:rFonts w:ascii="Angsana New" w:hAnsi="Angsana New" w:hint="cs"/>
          <w:sz w:val="32"/>
          <w:szCs w:val="32"/>
        </w:rPr>
        <w:t>“</w:t>
      </w:r>
      <w:r w:rsidRPr="00C27F00">
        <w:rPr>
          <w:rFonts w:ascii="Angsana New" w:hAnsi="Angsana New" w:hint="cs"/>
          <w:sz w:val="32"/>
          <w:szCs w:val="32"/>
          <w:cs/>
        </w:rPr>
        <w:t>ผลต่างจากการแปลงค่างบการเงินที่เป็นเงินตราต่างประเทศ</w:t>
      </w:r>
      <w:r w:rsidRPr="00C27F00">
        <w:rPr>
          <w:rFonts w:ascii="Angsana New" w:hAnsi="Angsana New" w:hint="cs"/>
          <w:sz w:val="32"/>
          <w:szCs w:val="32"/>
        </w:rPr>
        <w:t xml:space="preserve">” </w:t>
      </w:r>
      <w:r w:rsidRPr="00C27F00">
        <w:rPr>
          <w:rFonts w:ascii="Angsana New" w:hAnsi="Angsana New" w:hint="cs"/>
          <w:sz w:val="32"/>
          <w:szCs w:val="32"/>
          <w:cs/>
        </w:rPr>
        <w:t>ใน</w:t>
      </w:r>
      <w:r w:rsidR="000219DE" w:rsidRPr="00C27F00">
        <w:rPr>
          <w:rFonts w:ascii="Angsana New" w:hAnsi="Angsana New" w:hint="cs"/>
          <w:sz w:val="32"/>
          <w:szCs w:val="32"/>
          <w:cs/>
        </w:rPr>
        <w:t>งบ</w:t>
      </w:r>
      <w:r w:rsidRPr="00C27F00">
        <w:rPr>
          <w:rFonts w:ascii="Angsana New" w:hAnsi="Angsana New" w:hint="cs"/>
          <w:sz w:val="32"/>
          <w:szCs w:val="32"/>
          <w:cs/>
        </w:rPr>
        <w:t>การเปลี่ยนแปลงส่วนของผู้ถือหุ้น</w:t>
      </w:r>
    </w:p>
    <w:p w14:paraId="6ACD4A55" w14:textId="77777777" w:rsidR="000A268A" w:rsidRPr="00C27F00" w:rsidRDefault="000A268A" w:rsidP="00454FB0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ฉ)</w:t>
      </w:r>
      <w:r w:rsidRPr="00C27F00">
        <w:rPr>
          <w:rFonts w:ascii="Angsana New" w:hAnsi="Angsana New" w:hint="cs"/>
          <w:sz w:val="32"/>
          <w:szCs w:val="32"/>
          <w:cs/>
        </w:rPr>
        <w:tab/>
        <w:t>ยอดคงค้างระหว่างกลุ่มบริษัท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 xml:space="preserve">รายการค้าระหว่างกันที่มีสาระสำคัญได้ถูกตัดออกจากงบการเงินรวมนี้แล้ว </w:t>
      </w:r>
    </w:p>
    <w:p w14:paraId="60A9A1A1" w14:textId="77777777" w:rsidR="000A268A" w:rsidRPr="00C27F00" w:rsidRDefault="000A268A" w:rsidP="00454FB0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cs/>
        </w:rPr>
      </w:pPr>
      <w:r w:rsidRPr="00C27F00">
        <w:rPr>
          <w:rFonts w:ascii="Angsana New" w:hAnsi="Angsana New" w:hint="cs"/>
          <w:sz w:val="32"/>
          <w:szCs w:val="32"/>
          <w:cs/>
        </w:rPr>
        <w:t>ช)</w:t>
      </w:r>
      <w:r w:rsidRPr="00C27F00">
        <w:rPr>
          <w:rFonts w:ascii="Angsana New" w:hAnsi="Angsana New" w:hint="cs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และแสดงเป็นรายการแยกต่างหากในงบกำไรขาดทุนรวมและส่วนของผู้ถือหุ้นใน</w:t>
      </w:r>
      <w:r w:rsidR="000219DE" w:rsidRPr="00C27F00">
        <w:rPr>
          <w:rFonts w:ascii="Angsana New" w:hAnsi="Angsana New" w:hint="cs"/>
          <w:sz w:val="32"/>
          <w:szCs w:val="32"/>
          <w:cs/>
        </w:rPr>
        <w:t>งบ</w:t>
      </w:r>
      <w:r w:rsidRPr="00C27F00">
        <w:rPr>
          <w:rFonts w:ascii="Angsana New" w:hAnsi="Angsana New" w:hint="cs"/>
          <w:sz w:val="32"/>
          <w:szCs w:val="32"/>
          <w:cs/>
        </w:rPr>
        <w:t>ฐานะการเงินรวม</w:t>
      </w:r>
    </w:p>
    <w:p w14:paraId="66AA75FA" w14:textId="77777777" w:rsidR="000A268A" w:rsidRPr="00C27F00" w:rsidRDefault="000A268A" w:rsidP="00454FB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>2.3</w:t>
      </w: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บริษัทฯจัดทำงบการเงินเฉพาะกิจการโดยแสดงเงินลงทุนในบริษัทย่อยตามวิธีราคาทุน</w:t>
      </w:r>
    </w:p>
    <w:p w14:paraId="347CE584" w14:textId="77777777" w:rsidR="000A268A" w:rsidRPr="00C27F00" w:rsidRDefault="000A268A" w:rsidP="00454FB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27F00">
        <w:rPr>
          <w:rFonts w:ascii="Angsana New" w:hAnsi="Angsana New" w:hint="cs"/>
          <w:b/>
          <w:bCs/>
          <w:sz w:val="32"/>
          <w:szCs w:val="32"/>
        </w:rPr>
        <w:t>3.</w:t>
      </w:r>
      <w:r w:rsidRPr="00C27F00">
        <w:rPr>
          <w:rFonts w:ascii="Angsana New" w:hAnsi="Angsana New" w:hint="cs"/>
          <w:b/>
          <w:bCs/>
          <w:sz w:val="32"/>
          <w:szCs w:val="32"/>
        </w:rPr>
        <w:tab/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367DCFCC" w14:textId="77777777" w:rsidR="000A268A" w:rsidRPr="00C27F00" w:rsidRDefault="000A268A" w:rsidP="00454F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C27F00">
        <w:rPr>
          <w:rFonts w:ascii="Angsana New" w:hAnsi="Angsana New" w:hint="cs"/>
          <w:b/>
          <w:bCs/>
          <w:spacing w:val="-2"/>
          <w:sz w:val="32"/>
          <w:szCs w:val="32"/>
        </w:rPr>
        <w:t>3</w:t>
      </w:r>
      <w:r w:rsidRPr="00C27F00">
        <w:rPr>
          <w:rFonts w:ascii="Angsana New" w:hAnsi="Angsana New" w:hint="cs"/>
          <w:b/>
          <w:bCs/>
          <w:spacing w:val="-2"/>
          <w:sz w:val="32"/>
          <w:szCs w:val="32"/>
          <w:cs/>
        </w:rPr>
        <w:t>.</w:t>
      </w:r>
      <w:r w:rsidRPr="00C27F00">
        <w:rPr>
          <w:rFonts w:ascii="Angsana New" w:hAnsi="Angsana New" w:hint="cs"/>
          <w:b/>
          <w:bCs/>
          <w:spacing w:val="-2"/>
          <w:sz w:val="32"/>
          <w:szCs w:val="32"/>
        </w:rPr>
        <w:t>1</w:t>
      </w:r>
      <w:r w:rsidRPr="00C27F00">
        <w:rPr>
          <w:rFonts w:ascii="Angsana New" w:hAnsi="Angsana New" w:hint="cs"/>
          <w:b/>
          <w:bCs/>
          <w:spacing w:val="-2"/>
          <w:sz w:val="32"/>
          <w:szCs w:val="32"/>
        </w:rPr>
        <w:tab/>
      </w:r>
      <w:r w:rsidRPr="00C27F00">
        <w:rPr>
          <w:rFonts w:ascii="Angsana New" w:hAnsi="Angsana New" w:hint="cs"/>
          <w:b/>
          <w:bCs/>
          <w:spacing w:val="-2"/>
          <w:sz w:val="32"/>
          <w:szCs w:val="32"/>
          <w:cs/>
        </w:rPr>
        <w:t>มาตรฐานการ</w:t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>รายงานทางการเงิน</w:t>
      </w:r>
      <w:r w:rsidRPr="00C27F00">
        <w:rPr>
          <w:rFonts w:ascii="Angsana New" w:hAnsi="Angsana New" w:hint="cs"/>
          <w:b/>
          <w:bCs/>
          <w:spacing w:val="-2"/>
          <w:sz w:val="32"/>
          <w:szCs w:val="32"/>
          <w:cs/>
        </w:rPr>
        <w:t>ที่เริ่มมีผลบังคับในปีปัจจุบัน</w:t>
      </w:r>
    </w:p>
    <w:p w14:paraId="13998C98" w14:textId="77777777" w:rsidR="000A268A" w:rsidRPr="00C27F00" w:rsidRDefault="000A268A" w:rsidP="00454F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0" w:name="Note3_NewAcc"/>
      <w:r w:rsidRPr="00C27F00">
        <w:rPr>
          <w:rFonts w:ascii="Angsana New" w:hAnsi="Angsana New" w:hint="cs"/>
          <w:sz w:val="32"/>
          <w:szCs w:val="32"/>
          <w:cs/>
        </w:rPr>
        <w:t>ในระหว่างปี กลุ่มบริษัทได้นำมาตรฐานการรายงานทางการเงิน</w:t>
      </w:r>
      <w:r w:rsidR="000662B5" w:rsidRPr="00C27F00">
        <w:rPr>
          <w:rFonts w:ascii="Angsana New" w:hAnsi="Angsana New" w:hint="cs"/>
          <w:sz w:val="32"/>
          <w:szCs w:val="32"/>
          <w:cs/>
        </w:rPr>
        <w:t>ฉบับปรับปรุง</w:t>
      </w:r>
      <w:r w:rsidRPr="00C27F00">
        <w:rPr>
          <w:rFonts w:ascii="Angsana New" w:hAnsi="Angsana New" w:hint="cs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27F00">
        <w:rPr>
          <w:rFonts w:ascii="Angsana New" w:hAnsi="Angsana New" w:hint="cs"/>
          <w:sz w:val="32"/>
          <w:szCs w:val="32"/>
        </w:rPr>
        <w:t>1</w:t>
      </w:r>
      <w:r w:rsidRPr="00C27F00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04062D" w:rsidRPr="00C27F00">
        <w:rPr>
          <w:rFonts w:ascii="Angsana New" w:hAnsi="Angsana New" w:hint="cs"/>
          <w:sz w:val="32"/>
          <w:szCs w:val="32"/>
        </w:rPr>
        <w:t>2568</w:t>
      </w:r>
      <w:r w:rsidRPr="00C27F00">
        <w:rPr>
          <w:rFonts w:ascii="Angsana New" w:hAnsi="Angsana New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4B361A3" w14:textId="77777777" w:rsidR="000A268A" w:rsidRPr="00C27F00" w:rsidRDefault="000A268A" w:rsidP="00454F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0662B5" w:rsidRPr="00C27F00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C27F00">
        <w:rPr>
          <w:rFonts w:ascii="Angsana New" w:hAnsi="Angsana New" w:hint="cs"/>
          <w:sz w:val="32"/>
          <w:szCs w:val="32"/>
          <w:cs/>
        </w:rPr>
        <w:t xml:space="preserve">งบการเงินของกลุ่มบริษัท </w:t>
      </w:r>
    </w:p>
    <w:p w14:paraId="70B56974" w14:textId="77777777" w:rsidR="000A268A" w:rsidRPr="00C27F00" w:rsidRDefault="000A268A" w:rsidP="00454FB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54204386"/>
      <w:r w:rsidRPr="00C27F00">
        <w:rPr>
          <w:rFonts w:ascii="Angsana New" w:hAnsi="Angsana New" w:hint="cs"/>
          <w:b/>
          <w:bCs/>
          <w:sz w:val="32"/>
          <w:szCs w:val="32"/>
        </w:rPr>
        <w:br w:type="page"/>
      </w:r>
      <w:r w:rsidRPr="00C27F00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C27F00">
        <w:rPr>
          <w:rFonts w:ascii="Angsana New" w:hAnsi="Angsana New" w:hint="cs"/>
          <w:b/>
          <w:bCs/>
          <w:sz w:val="32"/>
          <w:szCs w:val="32"/>
        </w:rPr>
        <w:t>2</w:t>
      </w:r>
      <w:r w:rsidRPr="00C27F00">
        <w:rPr>
          <w:rFonts w:ascii="Angsana New" w:hAnsi="Angsana New" w:hint="cs"/>
          <w:b/>
          <w:bCs/>
          <w:sz w:val="32"/>
          <w:szCs w:val="32"/>
        </w:rPr>
        <w:tab/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27F00">
        <w:rPr>
          <w:rFonts w:ascii="Angsana New" w:hAnsi="Angsana New" w:hint="cs"/>
          <w:b/>
          <w:bCs/>
          <w:sz w:val="32"/>
          <w:szCs w:val="32"/>
        </w:rPr>
        <w:t>1</w:t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C27F00">
        <w:rPr>
          <w:rFonts w:ascii="Angsana New" w:hAnsi="Angsana New" w:hint="cs"/>
          <w:b/>
          <w:bCs/>
          <w:sz w:val="32"/>
          <w:szCs w:val="32"/>
        </w:rPr>
        <w:t>256</w:t>
      </w:r>
      <w:r w:rsidR="00BE4E47" w:rsidRPr="00C27F00">
        <w:rPr>
          <w:rFonts w:ascii="Angsana New" w:hAnsi="Angsana New"/>
          <w:b/>
          <w:bCs/>
          <w:sz w:val="32"/>
          <w:szCs w:val="32"/>
        </w:rPr>
        <w:t>9</w:t>
      </w:r>
    </w:p>
    <w:bookmarkEnd w:id="1"/>
    <w:p w14:paraId="7A9B6CAA" w14:textId="77777777" w:rsidR="00BE4E47" w:rsidRPr="00C27F00" w:rsidRDefault="00BE4E47" w:rsidP="00454F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1 มกราคม 2569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7A4BAC2" w14:textId="77777777" w:rsidR="000A268A" w:rsidRPr="00C27F00" w:rsidRDefault="000A268A" w:rsidP="00454F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C143E7" w:rsidRPr="00C27F00">
        <w:rPr>
          <w:rFonts w:ascii="Angsana New" w:hAnsi="Angsana New"/>
          <w:sz w:val="32"/>
          <w:szCs w:val="32"/>
        </w:rPr>
        <w:t xml:space="preserve">                  </w:t>
      </w:r>
      <w:r w:rsidRPr="00C27F00">
        <w:rPr>
          <w:rFonts w:ascii="Angsana New" w:hAnsi="Angsana New" w:hint="cs"/>
          <w:sz w:val="32"/>
          <w:szCs w:val="32"/>
          <w:cs/>
        </w:rPr>
        <w:t>งบการเงินของกลุ่มบริษัท</w:t>
      </w:r>
    </w:p>
    <w:p w14:paraId="459D67D6" w14:textId="77777777" w:rsidR="000A268A" w:rsidRPr="00C27F00" w:rsidRDefault="000A268A" w:rsidP="00454FB0">
      <w:pPr>
        <w:tabs>
          <w:tab w:val="left" w:pos="720"/>
        </w:tabs>
        <w:spacing w:before="120" w:after="120"/>
        <w:ind w:left="547" w:right="-45" w:hanging="547"/>
        <w:rPr>
          <w:rFonts w:ascii="Angsana New" w:hAnsi="Angsana New"/>
          <w:b/>
          <w:bCs/>
          <w:sz w:val="32"/>
          <w:szCs w:val="32"/>
          <w:cs/>
        </w:rPr>
      </w:pPr>
      <w:r w:rsidRPr="00C27F00">
        <w:rPr>
          <w:rFonts w:ascii="Angsana New" w:hAnsi="Angsana New" w:hint="cs"/>
          <w:b/>
          <w:bCs/>
          <w:sz w:val="32"/>
          <w:szCs w:val="32"/>
        </w:rPr>
        <w:t>4.</w:t>
      </w:r>
      <w:r w:rsidRPr="00C27F00">
        <w:rPr>
          <w:rFonts w:ascii="Angsana New" w:hAnsi="Angsana New" w:hint="cs"/>
          <w:b/>
          <w:bCs/>
          <w:sz w:val="32"/>
          <w:szCs w:val="32"/>
        </w:rPr>
        <w:tab/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42A561E5" w14:textId="77777777" w:rsidR="000A268A" w:rsidRPr="00C27F00" w:rsidRDefault="000A268A" w:rsidP="00454FB0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b/>
          <w:bCs/>
          <w:sz w:val="32"/>
          <w:szCs w:val="32"/>
        </w:rPr>
        <w:t>4.1</w:t>
      </w:r>
      <w:r w:rsidRPr="00C27F00">
        <w:rPr>
          <w:rFonts w:ascii="Angsana New" w:hAnsi="Angsana New" w:hint="cs"/>
          <w:b/>
          <w:bCs/>
          <w:sz w:val="32"/>
          <w:szCs w:val="32"/>
        </w:rPr>
        <w:tab/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การรับรู้รายได้และค่าใช้จ่าย</w:t>
      </w:r>
    </w:p>
    <w:p w14:paraId="5DA97045" w14:textId="77777777" w:rsidR="000A268A" w:rsidRPr="00C27F00" w:rsidRDefault="000A268A" w:rsidP="00454FB0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i/>
          <w:iCs/>
          <w:sz w:val="32"/>
          <w:szCs w:val="32"/>
          <w:cs/>
        </w:rPr>
        <w:t>รายได้จากงานก่อสร้าง</w:t>
      </w:r>
    </w:p>
    <w:p w14:paraId="4844FE5A" w14:textId="77777777" w:rsidR="000A268A" w:rsidRPr="00C27F00" w:rsidRDefault="000A268A" w:rsidP="00454FB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>กลุ่มบริษัทพิจารณาว่าสัญญาก่อสร้างโดยส่วนใหญ่มีภาระที่ต้องปฏิบัติภาระเดียว กลุ่มบริษัทรับรู้รายได้จากการก่อสร้างตลอดช่วงเวลาที่ก่อสร้าง โดยใช้วิธีผลผลิตในการวัดขั้นความสำเร็จของงาน จากการประเมิน</w:t>
      </w:r>
      <w:r w:rsidR="006F2A67" w:rsidRPr="00C27F00">
        <w:rPr>
          <w:rFonts w:ascii="Angsana New" w:hAnsi="Angsana New" w:hint="cs"/>
          <w:sz w:val="32"/>
          <w:szCs w:val="32"/>
          <w:cs/>
        </w:rPr>
        <w:t>ขั้นความสำเร็จของงาน</w:t>
      </w:r>
      <w:r w:rsidRPr="00C27F00">
        <w:rPr>
          <w:rFonts w:ascii="Angsana New" w:hAnsi="Angsana New" w:hint="cs"/>
          <w:sz w:val="32"/>
          <w:szCs w:val="32"/>
          <w:cs/>
        </w:rPr>
        <w:t>โดยวิศวกรโครงการหรือผู้ควบคุมโครงการ</w:t>
      </w:r>
    </w:p>
    <w:p w14:paraId="19DEA321" w14:textId="77777777" w:rsidR="000A268A" w:rsidRPr="00C27F00" w:rsidRDefault="000A268A" w:rsidP="00454F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กลุ่มบริษัทจะพิจารณาความน่าจะเป็นในการรับรู้รายได้ที่เกิดจากการเปลี่ยนแปลงของสัญญา การเรียกร้องความเสียหาย ความล่าช้าในการส่งมอบงาน และค่าปรับตามสัญญา โดยจะรับรู้รายได้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bookmarkEnd w:id="0"/>
    <w:p w14:paraId="0D24FA10" w14:textId="77777777" w:rsidR="000A268A" w:rsidRPr="00C27F00" w:rsidRDefault="000A268A" w:rsidP="00454FB0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C27F00">
        <w:rPr>
          <w:rFonts w:ascii="Angsana New" w:hAnsi="Angsana New" w:hint="cs"/>
          <w:i/>
          <w:iCs/>
          <w:sz w:val="32"/>
          <w:szCs w:val="32"/>
          <w:cs/>
        </w:rPr>
        <w:t>ขายสินค้า</w:t>
      </w:r>
    </w:p>
    <w:p w14:paraId="5E99FFD1" w14:textId="77777777" w:rsidR="000A268A" w:rsidRPr="00C27F00" w:rsidRDefault="000A268A" w:rsidP="00454F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27F00">
        <w:rPr>
          <w:rFonts w:ascii="Angsana New" w:hAnsi="Angsana New" w:hint="cs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ส่วนลด โดยไม่รวมภาษีมูลค่าเพิ่ม</w:t>
      </w:r>
    </w:p>
    <w:p w14:paraId="54F7E41E" w14:textId="77777777" w:rsidR="000A268A" w:rsidRPr="00C27F00" w:rsidRDefault="000A268A" w:rsidP="00454FB0">
      <w:pPr>
        <w:spacing w:before="120" w:after="120"/>
        <w:ind w:left="547" w:hanging="600"/>
        <w:jc w:val="thaiDistribute"/>
        <w:rPr>
          <w:rFonts w:ascii="Angsana New" w:hAnsi="Angsana New"/>
          <w:i/>
          <w:iCs/>
          <w:sz w:val="32"/>
          <w:szCs w:val="32"/>
        </w:rPr>
      </w:pPr>
      <w:r w:rsidRPr="00C27F00">
        <w:rPr>
          <w:rFonts w:ascii="Angsana New" w:hAnsi="Angsana New" w:hint="cs"/>
          <w:i/>
          <w:iCs/>
          <w:sz w:val="32"/>
          <w:szCs w:val="32"/>
          <w:cs/>
        </w:rPr>
        <w:tab/>
        <w:t>รายได้ค่าบริการ</w:t>
      </w:r>
    </w:p>
    <w:p w14:paraId="44F74204" w14:textId="77777777" w:rsidR="000A268A" w:rsidRPr="00C27F00" w:rsidRDefault="000A268A" w:rsidP="00454F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รายได้ค่าบริการรับรู้ตลอดช่วงเวลาที่ให้บริการโดยพิจารณาถึงขั้นความสำเร็จของงาน ซึ่งคำนวณโดยอ้างอิงข้อมูลจากวิศวกรหรือผู้ควบคุมโครงการ</w:t>
      </w:r>
    </w:p>
    <w:p w14:paraId="5CAC7B9A" w14:textId="77777777" w:rsidR="000A268A" w:rsidRPr="00C27F00" w:rsidRDefault="009F62A6" w:rsidP="00454FB0">
      <w:pPr>
        <w:spacing w:before="120" w:after="120" w:line="400" w:lineRule="exact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C27F00">
        <w:rPr>
          <w:rFonts w:ascii="Angsana New" w:hAnsi="Angsana New"/>
          <w:i/>
          <w:iCs/>
          <w:sz w:val="32"/>
          <w:szCs w:val="32"/>
          <w:cs/>
        </w:rPr>
        <w:br w:type="page"/>
      </w:r>
      <w:r w:rsidR="000A268A" w:rsidRPr="00C27F00">
        <w:rPr>
          <w:rFonts w:ascii="Angsana New" w:hAnsi="Angsana New" w:hint="cs"/>
          <w:i/>
          <w:iCs/>
          <w:sz w:val="32"/>
          <w:szCs w:val="32"/>
          <w:cs/>
        </w:rPr>
        <w:lastRenderedPageBreak/>
        <w:t xml:space="preserve">รายได้ดอกเบี้ย </w:t>
      </w:r>
    </w:p>
    <w:p w14:paraId="600EAF37" w14:textId="77777777" w:rsidR="000A268A" w:rsidRPr="00C27F00" w:rsidRDefault="000A268A" w:rsidP="00454FB0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2E64BCE1" w14:textId="77777777" w:rsidR="00876CCE" w:rsidRPr="00C27F00" w:rsidRDefault="00876CCE" w:rsidP="00454FB0">
      <w:pPr>
        <w:spacing w:before="120" w:after="120" w:line="400" w:lineRule="exact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C27F00">
        <w:rPr>
          <w:rFonts w:ascii="Angsana New" w:hAnsi="Angsana New" w:hint="cs"/>
          <w:i/>
          <w:iCs/>
          <w:sz w:val="32"/>
          <w:szCs w:val="32"/>
        </w:rPr>
        <w:tab/>
      </w:r>
      <w:r w:rsidRPr="00C27F00">
        <w:rPr>
          <w:rFonts w:ascii="Angsana New" w:hAnsi="Angsana New" w:hint="cs"/>
          <w:i/>
          <w:iCs/>
          <w:sz w:val="32"/>
          <w:szCs w:val="32"/>
          <w:cs/>
        </w:rPr>
        <w:t>เงินปันผลรับ</w:t>
      </w:r>
    </w:p>
    <w:p w14:paraId="69AECCCB" w14:textId="77777777" w:rsidR="00876CCE" w:rsidRPr="00C27F00" w:rsidRDefault="00876CCE" w:rsidP="00454FB0">
      <w:pPr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>เงินปันผลรับถือเป็นรายได้เมื่อบริษัทฯมีสิทธิในการรับเงินปันผล</w:t>
      </w:r>
    </w:p>
    <w:p w14:paraId="71F36567" w14:textId="77777777" w:rsidR="000A268A" w:rsidRPr="00C27F00" w:rsidRDefault="000A268A" w:rsidP="00454FB0">
      <w:pPr>
        <w:spacing w:before="120" w:after="120" w:line="400" w:lineRule="exact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C27F00">
        <w:rPr>
          <w:rFonts w:ascii="Angsana New" w:hAnsi="Angsana New" w:hint="cs"/>
          <w:i/>
          <w:iCs/>
          <w:sz w:val="32"/>
          <w:szCs w:val="32"/>
          <w:cs/>
        </w:rPr>
        <w:t>ต้นทุนทางการเงิน</w:t>
      </w:r>
    </w:p>
    <w:p w14:paraId="21862292" w14:textId="77777777" w:rsidR="000A268A" w:rsidRPr="00C27F00" w:rsidRDefault="000A268A" w:rsidP="00454FB0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31E90226" w14:textId="77777777" w:rsidR="000A268A" w:rsidRPr="00C27F00" w:rsidRDefault="000A268A" w:rsidP="00454FB0">
      <w:pPr>
        <w:spacing w:before="120" w:after="120" w:line="400" w:lineRule="exact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 w:hint="cs"/>
          <w:b/>
          <w:bCs/>
          <w:sz w:val="32"/>
          <w:szCs w:val="32"/>
        </w:rPr>
        <w:t xml:space="preserve">4.2 </w:t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ab/>
        <w:t>ต้นทุนงานก่อสร้าง</w:t>
      </w:r>
    </w:p>
    <w:p w14:paraId="53042DBE" w14:textId="77777777" w:rsidR="000A268A" w:rsidRPr="00C27F00" w:rsidRDefault="000A268A" w:rsidP="00454FB0">
      <w:pPr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>ต้นทุนในการรับเหมาก่อสร้างประกอบด้วยต้นทุนค่าวัสดุ ค่าแรง ค่ารับเหมาก่อสร้างช่วง ค่าบริการ และค่าใช้จ่ายอื่น ซึ่งคำนวณตามส่วนของงานที่แล้วเสร็จ</w:t>
      </w:r>
    </w:p>
    <w:p w14:paraId="625BA5DE" w14:textId="77777777" w:rsidR="000A268A" w:rsidRPr="00C27F00" w:rsidRDefault="000A268A" w:rsidP="00454FB0">
      <w:pPr>
        <w:spacing w:before="120" w:after="120" w:line="400" w:lineRule="exact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 w:hint="cs"/>
          <w:b/>
          <w:bCs/>
          <w:sz w:val="32"/>
          <w:szCs w:val="32"/>
        </w:rPr>
        <w:t>4.3</w:t>
      </w:r>
      <w:r w:rsidRPr="00C27F00">
        <w:rPr>
          <w:rFonts w:ascii="Angsana New" w:hAnsi="Angsana New" w:hint="cs"/>
          <w:b/>
          <w:bCs/>
          <w:sz w:val="32"/>
          <w:szCs w:val="32"/>
        </w:rPr>
        <w:tab/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0F7194D" w14:textId="77777777" w:rsidR="000A268A" w:rsidRPr="00C27F00" w:rsidRDefault="000A268A" w:rsidP="00454FB0">
      <w:pPr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C27F00">
        <w:rPr>
          <w:rFonts w:ascii="Angsana New" w:hAnsi="Angsana New" w:hint="cs"/>
          <w:sz w:val="32"/>
          <w:szCs w:val="32"/>
        </w:rPr>
        <w:t>3</w:t>
      </w:r>
      <w:r w:rsidRPr="00C27F00">
        <w:rPr>
          <w:rFonts w:ascii="Angsana New" w:hAnsi="Angsana New" w:hint="cs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52928F24" w14:textId="77777777" w:rsidR="000A268A" w:rsidRPr="00C27F00" w:rsidRDefault="000A268A" w:rsidP="00454FB0">
      <w:pPr>
        <w:spacing w:before="120" w:after="120" w:line="400" w:lineRule="exact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 w:hint="cs"/>
          <w:b/>
          <w:bCs/>
          <w:sz w:val="32"/>
          <w:szCs w:val="32"/>
        </w:rPr>
        <w:t xml:space="preserve">4.4     </w:t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>สินทรัพย์ที่เกิดจากสัญญา</w:t>
      </w:r>
      <w:r w:rsidRPr="00C27F00">
        <w:rPr>
          <w:rFonts w:ascii="Angsana New" w:hAnsi="Angsana New" w:hint="cs"/>
          <w:b/>
          <w:bCs/>
          <w:sz w:val="32"/>
          <w:szCs w:val="32"/>
        </w:rPr>
        <w:t>/</w:t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>หนี้สินที่เกิดจากสัญญา</w:t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5B8A2EC5" w14:textId="77777777" w:rsidR="000A268A" w:rsidRPr="00C27F00" w:rsidRDefault="000A268A" w:rsidP="00454FB0">
      <w:pPr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ab/>
        <w:t>สินทรัพย์ที่เกิดจากสัญญาคือสิทธิที่กลุ่มบริษัทจะได้รับค่าตอบแทนเป็นการแลกเปลี่ยนกับสินค้าหรือบริการซึ่งกลุ่มบริษัทได้โอนให้กับลูกค้าแล้ว โดยสิทธิดังกล่าวขึ้นอยู่กับเงื่อนไขบางประการ หากกลุ่มบริษัทได้โอนสินค้าหรือบริการให้กับลูกค้าก่อนที่ลูกค้าจะจ่ายชำระสิ่งตอบแทนหรือก่อนที่สิ่งตอบแทนจะถึงกำหนดชำระ กลุ่มบริษัทจะรับรู้สินทรัพย์ที่เกิดจากสัญญาสำหรับสิทธิที่จะได้รับค่าตอบแทนที่ติดเงื่อนไขบางประการนั้นอยู่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 xml:space="preserve"> ในกรณีของสัญญาก่อสร้าง สินทรัพย์ที่เกิดจากสัญญาคือส่วนของรายได้ที่รับรู้สะสมที่เกินกว่าจำนวนเงินที่เรียกเก็บจากลูกค้าจนถึงปัจจุบัน สินทรัพย์ที่เกิดจากสัญญาแสดงมูลค่าตามราคาทุนหักค่าเผื่อการด้อยค่า</w:t>
      </w:r>
      <w:r w:rsidR="00FE7F86" w:rsidRPr="00C27F00">
        <w:rPr>
          <w:rFonts w:ascii="Angsana New" w:hAnsi="Angsana New" w:hint="cs"/>
          <w:sz w:val="32"/>
          <w:szCs w:val="32"/>
          <w:cs/>
        </w:rPr>
        <w:t>สะสม</w:t>
      </w:r>
      <w:r w:rsidRPr="00C27F00">
        <w:rPr>
          <w:rFonts w:ascii="Angsana New" w:hAnsi="Angsana New" w:hint="cs"/>
          <w:sz w:val="32"/>
          <w:szCs w:val="32"/>
          <w:cs/>
        </w:rPr>
        <w:t xml:space="preserve"> (ถ้ามี) สินทรัพย์ที่เกิดจากสัญญาจะจัดประเภทเป็นลูกหนี้การค้า</w:t>
      </w:r>
      <w:r w:rsidR="00FE7F86" w:rsidRPr="00C27F00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C27F00">
        <w:rPr>
          <w:rFonts w:ascii="Angsana New" w:hAnsi="Angsana New" w:hint="cs"/>
          <w:sz w:val="32"/>
          <w:szCs w:val="32"/>
          <w:cs/>
        </w:rPr>
        <w:t>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5F311B79" w14:textId="77777777" w:rsidR="000A268A" w:rsidRPr="00C27F00" w:rsidRDefault="000A268A" w:rsidP="00454FB0">
      <w:pPr>
        <w:spacing w:before="80" w:after="8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>หนี้สินที่เกิดจากสัญญาคือภาระผูกพันของกิจการในการโอนสินค้าหรือบริการให้กับลูกค้าซึ่งกิจการได้รับค่าตอบแทน (หรือมีสิทธิเรียกรับค่าตอบแทน) จากลูกค้าแล้ว ในกรณีของสัญญาก่อสร้าง หนี้สินที่เกิดจากสัญญาคือส่วนของจำนวนเงินที่เรียกเก็บจากลูกค้าจนถึงปัจจุบันที่เกินกว่ารายได้ที่รับรู้สะสม หนี้สินที่เกิดจากสัญญาจะถูกรับรู้เป็นรายได้เมื่อกลุ่มบริษัทได้ปฏิบัติตามภาระที่ระบุไว้ในสัญญาแล้ว</w:t>
      </w:r>
    </w:p>
    <w:p w14:paraId="79F7DDF9" w14:textId="77777777" w:rsidR="000A268A" w:rsidRPr="00C27F00" w:rsidRDefault="009F62A6" w:rsidP="00454FB0">
      <w:pPr>
        <w:spacing w:before="80" w:after="80" w:line="400" w:lineRule="exact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/>
          <w:b/>
          <w:bCs/>
          <w:sz w:val="32"/>
          <w:szCs w:val="32"/>
        </w:rPr>
        <w:br w:type="page"/>
      </w:r>
      <w:r w:rsidR="000A268A" w:rsidRPr="00C27F00">
        <w:rPr>
          <w:rFonts w:ascii="Angsana New" w:hAnsi="Angsana New" w:hint="cs"/>
          <w:b/>
          <w:bCs/>
          <w:sz w:val="32"/>
          <w:szCs w:val="32"/>
        </w:rPr>
        <w:lastRenderedPageBreak/>
        <w:t>4.5</w:t>
      </w:r>
      <w:r w:rsidR="000A268A" w:rsidRPr="00C27F00">
        <w:rPr>
          <w:rFonts w:ascii="Angsana New" w:hAnsi="Angsana New" w:hint="cs"/>
          <w:b/>
          <w:bCs/>
          <w:sz w:val="32"/>
          <w:szCs w:val="32"/>
        </w:rPr>
        <w:tab/>
      </w:r>
      <w:r w:rsidR="000A268A" w:rsidRPr="00C27F00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p w14:paraId="350BA4AD" w14:textId="77777777" w:rsidR="000A268A" w:rsidRPr="00C27F00" w:rsidRDefault="000A268A" w:rsidP="00454FB0">
      <w:pPr>
        <w:spacing w:before="80" w:after="8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>สินค้าคงเหลือซึ่งประกอบด้วยวัสดุก่อสร้างและอะไหล่ แสดงมูลค่าตามราคาทุน (วิธีถัวเฉลี่ย) หรือมูลค่าสุทธิที่จะได้รับแล้วแต่ราคาใดจะต่ำกว่า</w:t>
      </w:r>
    </w:p>
    <w:p w14:paraId="1AB94735" w14:textId="77777777" w:rsidR="000A268A" w:rsidRPr="00C27F00" w:rsidRDefault="000A268A" w:rsidP="00454FB0">
      <w:pPr>
        <w:spacing w:before="80" w:after="80" w:line="40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>วัสดุก่อสร้างจะรวมเป็นต้นทุนของโครงการเมื่อมีการเบิกใช้</w:t>
      </w:r>
    </w:p>
    <w:p w14:paraId="50ED853C" w14:textId="77777777" w:rsidR="000A268A" w:rsidRPr="00C27F00" w:rsidRDefault="000A268A" w:rsidP="00454FB0">
      <w:pPr>
        <w:spacing w:before="80" w:after="8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>ค่าเผื่อการลดลงของมูลค่าสินค้าจะตั้งขึ้นสำหรับสินค้าที่เสื่อมคุณภาพ</w:t>
      </w:r>
    </w:p>
    <w:p w14:paraId="431D257D" w14:textId="77777777" w:rsidR="000A268A" w:rsidRPr="00C27F00" w:rsidRDefault="000A268A" w:rsidP="00454FB0">
      <w:pPr>
        <w:spacing w:before="80" w:after="80" w:line="400" w:lineRule="exact"/>
        <w:ind w:left="540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C27F00">
        <w:rPr>
          <w:rFonts w:ascii="Angsana New" w:hAnsi="Angsana New" w:hint="cs"/>
          <w:b/>
          <w:bCs/>
          <w:sz w:val="32"/>
          <w:szCs w:val="32"/>
        </w:rPr>
        <w:t>4.6</w:t>
      </w:r>
      <w:r w:rsidRPr="00C27F00">
        <w:rPr>
          <w:rFonts w:ascii="Angsana New" w:hAnsi="Angsana New" w:hint="cs"/>
          <w:b/>
          <w:bCs/>
          <w:sz w:val="32"/>
          <w:szCs w:val="32"/>
        </w:rPr>
        <w:tab/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50340C51" w14:textId="77777777" w:rsidR="000A268A" w:rsidRPr="00C27F00" w:rsidRDefault="000A268A" w:rsidP="00454FB0">
      <w:pPr>
        <w:spacing w:before="80" w:after="8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 xml:space="preserve">เงินลงทุนในบริษัทย่อยที่แสดงอยู่ในงบการเงินเฉพาะกิจการแสดงมูลค่าตามวิธีราคาทุนสุทธิจากค่าเผื่อการด้อยค่า (ถ้ามี) </w:t>
      </w:r>
    </w:p>
    <w:p w14:paraId="77C96C72" w14:textId="77777777" w:rsidR="009E656E" w:rsidRPr="00C27F00" w:rsidRDefault="009E656E" w:rsidP="00454FB0">
      <w:pPr>
        <w:spacing w:before="80" w:after="80" w:line="400" w:lineRule="exact"/>
        <w:ind w:left="540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C27F00">
        <w:rPr>
          <w:rFonts w:ascii="Angsana New" w:hAnsi="Angsana New" w:hint="cs"/>
          <w:b/>
          <w:bCs/>
          <w:sz w:val="32"/>
          <w:szCs w:val="32"/>
        </w:rPr>
        <w:t>4.</w:t>
      </w:r>
      <w:r w:rsidRPr="00C27F00">
        <w:rPr>
          <w:rFonts w:ascii="Angsana New" w:hAnsi="Angsana New"/>
          <w:b/>
          <w:bCs/>
          <w:sz w:val="32"/>
          <w:szCs w:val="32"/>
        </w:rPr>
        <w:t>7</w:t>
      </w:r>
      <w:r w:rsidRPr="00C27F00">
        <w:rPr>
          <w:rFonts w:ascii="Angsana New" w:hAnsi="Angsana New" w:hint="cs"/>
          <w:b/>
          <w:bCs/>
          <w:sz w:val="32"/>
          <w:szCs w:val="32"/>
        </w:rPr>
        <w:tab/>
      </w:r>
      <w:r w:rsidRPr="00C27F00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14:paraId="05523645" w14:textId="77777777" w:rsidR="009E656E" w:rsidRPr="00C27F00" w:rsidRDefault="009E656E" w:rsidP="00454FB0">
      <w:pPr>
        <w:spacing w:before="80" w:after="8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/>
          <w:sz w:val="32"/>
          <w:szCs w:val="32"/>
          <w:cs/>
        </w:rPr>
        <w:t>ที่ดินรอการพัฒนาแสดงมูลค่าตามราคาทุนสุทธิจากค่าเผื่อการลดลงของมูลค่า ราคาทุนประกอบด้วยต้นทุนที่ดินซึ่งรวมต้นทุนการทำรายการ</w:t>
      </w:r>
      <w:r w:rsidRPr="00C27F0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DF8BB6D" w14:textId="77777777" w:rsidR="000A268A" w:rsidRPr="00C27F00" w:rsidRDefault="000A268A" w:rsidP="00454FB0">
      <w:pPr>
        <w:spacing w:before="120" w:after="120" w:line="400" w:lineRule="exact"/>
        <w:ind w:left="540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C27F00">
        <w:rPr>
          <w:rFonts w:ascii="Angsana New" w:hAnsi="Angsana New" w:hint="cs"/>
          <w:b/>
          <w:bCs/>
          <w:sz w:val="32"/>
          <w:szCs w:val="32"/>
        </w:rPr>
        <w:t>4.</w:t>
      </w:r>
      <w:r w:rsidR="009E656E" w:rsidRPr="00C27F00">
        <w:rPr>
          <w:rFonts w:ascii="Angsana New" w:hAnsi="Angsana New"/>
          <w:b/>
          <w:bCs/>
          <w:sz w:val="32"/>
          <w:szCs w:val="32"/>
        </w:rPr>
        <w:t>8</w:t>
      </w:r>
      <w:r w:rsidRPr="00C27F00">
        <w:rPr>
          <w:rFonts w:ascii="Angsana New" w:hAnsi="Angsana New" w:hint="cs"/>
          <w:b/>
          <w:bCs/>
          <w:sz w:val="32"/>
          <w:szCs w:val="32"/>
        </w:rPr>
        <w:tab/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0A3B0D95" w14:textId="77777777" w:rsidR="000A268A" w:rsidRPr="00C27F00" w:rsidRDefault="000A268A" w:rsidP="00454FB0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บริษัทฯวัดมูลค่าเริ่มแรกของอสังหาริมทรัพย์เพื่อการลงทุนด้วยราคาทุนซึ่งรวมต้นทุนการทำรายการ หลังจากนั้น บริษัทฯจะวัดมูลค่าอสังหาริมทรัพย์เพื่อการลงทุนด้วยมูลค่ายุติธรรม บริษัทฯ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งบกำไรขาดทุนในปีที่เกิดขึ้น</w:t>
      </w:r>
    </w:p>
    <w:p w14:paraId="1684BD76" w14:textId="77777777" w:rsidR="000A268A" w:rsidRPr="00C27F00" w:rsidRDefault="000A268A" w:rsidP="00454FB0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</w:t>
      </w:r>
      <w:r w:rsidR="00191DF4" w:rsidRPr="00C27F0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C27F00">
        <w:rPr>
          <w:rFonts w:ascii="Angsana New" w:hAnsi="Angsana New" w:hint="cs"/>
          <w:sz w:val="32"/>
          <w:szCs w:val="32"/>
          <w:cs/>
        </w:rPr>
        <w:t>งบกำไรขาดทุนในปีที่ตัดรายการอสังหาริมทรัพย์เพื่อการลงทุนออกจากบัญชี</w:t>
      </w:r>
    </w:p>
    <w:p w14:paraId="7D651169" w14:textId="77777777" w:rsidR="000A268A" w:rsidRPr="00C27F00" w:rsidRDefault="000A268A" w:rsidP="00454FB0">
      <w:pPr>
        <w:spacing w:before="120" w:after="120" w:line="400" w:lineRule="exact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 w:hint="cs"/>
          <w:b/>
          <w:bCs/>
          <w:sz w:val="32"/>
          <w:szCs w:val="32"/>
        </w:rPr>
        <w:t>4.</w:t>
      </w:r>
      <w:r w:rsidR="009E656E" w:rsidRPr="00C27F00">
        <w:rPr>
          <w:rFonts w:ascii="Angsana New" w:hAnsi="Angsana New"/>
          <w:b/>
          <w:bCs/>
          <w:sz w:val="32"/>
          <w:szCs w:val="32"/>
        </w:rPr>
        <w:t>9</w:t>
      </w:r>
      <w:r w:rsidRPr="00C27F00">
        <w:rPr>
          <w:rFonts w:ascii="Angsana New" w:hAnsi="Angsana New" w:hint="cs"/>
          <w:b/>
          <w:bCs/>
          <w:sz w:val="32"/>
          <w:szCs w:val="32"/>
        </w:rPr>
        <w:tab/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2959D62B" w14:textId="77777777" w:rsidR="000A268A" w:rsidRPr="00C27F00" w:rsidRDefault="000A268A" w:rsidP="00454FB0">
      <w:pPr>
        <w:spacing w:before="120" w:after="120" w:line="400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>ที่ดินแสดงมูลค่าตามราคาที่ตีใหม่ อาคารและอุปกรณ์แสดงมูลค่าตามราคาทุน/ราคาที่ตีใหม่หักค่าเสื่อมราคาสะสม และค่าเผื่อการด้อยค่า</w:t>
      </w:r>
      <w:r w:rsidR="00FE7F86" w:rsidRPr="00C27F00">
        <w:rPr>
          <w:rFonts w:ascii="Angsana New" w:hAnsi="Angsana New" w:hint="cs"/>
          <w:sz w:val="32"/>
          <w:szCs w:val="32"/>
          <w:cs/>
        </w:rPr>
        <w:t>สะสม</w:t>
      </w:r>
      <w:r w:rsidRPr="00C27F00">
        <w:rPr>
          <w:rFonts w:ascii="Angsana New" w:hAnsi="Angsana New" w:hint="cs"/>
          <w:sz w:val="32"/>
          <w:szCs w:val="32"/>
          <w:cs/>
        </w:rPr>
        <w:t xml:space="preserve">ของสินทรัพย์ </w:t>
      </w:r>
      <w:r w:rsidRPr="00C27F00">
        <w:rPr>
          <w:rFonts w:ascii="Angsana New" w:hAnsi="Angsana New" w:hint="cs"/>
          <w:sz w:val="32"/>
          <w:szCs w:val="32"/>
        </w:rPr>
        <w:t>(</w:t>
      </w:r>
      <w:r w:rsidRPr="00C27F00">
        <w:rPr>
          <w:rFonts w:ascii="Angsana New" w:hAnsi="Angsana New" w:hint="cs"/>
          <w:sz w:val="32"/>
          <w:szCs w:val="32"/>
          <w:cs/>
        </w:rPr>
        <w:t>ถ้ามี</w:t>
      </w:r>
      <w:r w:rsidRPr="00C27F00">
        <w:rPr>
          <w:rFonts w:ascii="Angsana New" w:hAnsi="Angsana New" w:hint="cs"/>
          <w:sz w:val="32"/>
          <w:szCs w:val="32"/>
        </w:rPr>
        <w:t xml:space="preserve">) </w:t>
      </w:r>
    </w:p>
    <w:p w14:paraId="7679EE2F" w14:textId="77777777" w:rsidR="000A268A" w:rsidRPr="00C27F00" w:rsidRDefault="000A268A" w:rsidP="00454FB0">
      <w:pPr>
        <w:spacing w:before="120" w:after="120" w:line="400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="00FE7F86" w:rsidRPr="00C27F00">
        <w:rPr>
          <w:rFonts w:ascii="Angsana New" w:hAnsi="Angsana New" w:hint="cs"/>
          <w:sz w:val="32"/>
          <w:szCs w:val="32"/>
          <w:cs/>
        </w:rPr>
        <w:t>กลุ่ม</w:t>
      </w:r>
      <w:r w:rsidRPr="00C27F00">
        <w:rPr>
          <w:rFonts w:ascii="Angsana New" w:hAnsi="Angsana New" w:hint="cs"/>
          <w:sz w:val="32"/>
          <w:szCs w:val="32"/>
          <w:cs/>
        </w:rPr>
        <w:t>บริษัทบันทึกมูลค่าเริ่มแรกของที่ดินและอาคารในราคาทุน ณ วันที่ได้สินทรัพย์มา หลังจากนั้นบริษัทฯจัดให้มีการประเมินราคาที่ดินและอาคารโดยผู้ประเมินราคาอิสระและบันทึกสินทรัพย์ดังกล่าวในราคาที่ตีใหม่ ทั้งนี้บริษัทฯจัดให้มีการประเมินราคาสินทรัพย์ดังกล่าวเป็นครั้งคราวเพื่อมิให้ราคาตามบัญชี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3EB3749D" w14:textId="77777777" w:rsidR="000A268A" w:rsidRPr="00C27F00" w:rsidRDefault="000A268A" w:rsidP="00454FB0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27F00">
        <w:rPr>
          <w:rFonts w:ascii="Angsana New" w:hAnsi="Angsana New" w:hint="cs"/>
          <w:sz w:val="32"/>
          <w:szCs w:val="32"/>
          <w:cs/>
        </w:rPr>
        <w:tab/>
      </w:r>
      <w:r w:rsidR="00FE7F86" w:rsidRPr="00C27F0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27F00">
        <w:rPr>
          <w:rFonts w:ascii="Angsana New" w:hAnsi="Angsana New" w:hint="cs"/>
          <w:sz w:val="32"/>
          <w:szCs w:val="32"/>
          <w:cs/>
        </w:rPr>
        <w:t xml:space="preserve">บันทึกส่วนต่างซึ่งเกิดจากการตีราคาสินทรัพย์ดังต่อไปนี้ </w:t>
      </w:r>
    </w:p>
    <w:p w14:paraId="058D887A" w14:textId="77777777" w:rsidR="000A268A" w:rsidRPr="00C27F00" w:rsidRDefault="00FE7F86" w:rsidP="00454FB0">
      <w:pPr>
        <w:numPr>
          <w:ilvl w:val="0"/>
          <w:numId w:val="32"/>
        </w:numPr>
        <w:tabs>
          <w:tab w:val="left" w:pos="1080"/>
        </w:tabs>
        <w:spacing w:before="120" w:after="120" w:line="40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A268A" w:rsidRPr="00C27F00">
        <w:rPr>
          <w:rFonts w:ascii="Angsana New" w:hAnsi="Angsana New" w:hint="cs"/>
          <w:sz w:val="32"/>
          <w:szCs w:val="32"/>
          <w:cs/>
        </w:rPr>
        <w:t xml:space="preserve">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="000A268A" w:rsidRPr="00C27F00">
        <w:rPr>
          <w:rFonts w:ascii="Angsana New" w:hAnsi="Angsana New" w:hint="cs"/>
          <w:sz w:val="32"/>
          <w:szCs w:val="32"/>
        </w:rPr>
        <w:t>“</w:t>
      </w:r>
      <w:r w:rsidR="000A268A" w:rsidRPr="00C27F00">
        <w:rPr>
          <w:rFonts w:ascii="Angsana New" w:hAnsi="Angsana New" w:hint="cs"/>
          <w:sz w:val="32"/>
          <w:szCs w:val="32"/>
          <w:cs/>
        </w:rPr>
        <w:t>ส่วนเกินทุนจากการตีราคาสินทรัพย์</w:t>
      </w:r>
      <w:r w:rsidR="000A268A" w:rsidRPr="00C27F00">
        <w:rPr>
          <w:rFonts w:ascii="Angsana New" w:hAnsi="Angsana New" w:hint="cs"/>
          <w:sz w:val="32"/>
          <w:szCs w:val="32"/>
        </w:rPr>
        <w:t xml:space="preserve">” </w:t>
      </w:r>
      <w:r w:rsidR="000A268A" w:rsidRPr="00C27F00">
        <w:rPr>
          <w:rFonts w:ascii="Angsana New" w:hAnsi="Angsana New" w:hint="cs"/>
          <w:sz w:val="32"/>
          <w:szCs w:val="32"/>
          <w:cs/>
        </w:rPr>
        <w:t>ในส่วนของผู้ถือหุ้น                              อย่างไรก็ตาม หากสินทรัพย์นั้นเคยมีการตีราคาลดลงและ</w:t>
      </w:r>
      <w:r w:rsidRPr="00C27F0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A268A" w:rsidRPr="00C27F00">
        <w:rPr>
          <w:rFonts w:ascii="Angsana New" w:hAnsi="Angsana New" w:hint="cs"/>
          <w:sz w:val="32"/>
          <w:szCs w:val="32"/>
          <w:cs/>
        </w:rPr>
        <w:t>ได้รับรู้ราคาที่ลดลงในงบกำไรขาดทุนแล้ว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21B950D7" w14:textId="77777777" w:rsidR="000A268A" w:rsidRPr="00C27F00" w:rsidRDefault="00FE7F86" w:rsidP="00454FB0">
      <w:pPr>
        <w:numPr>
          <w:ilvl w:val="0"/>
          <w:numId w:val="32"/>
        </w:num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lastRenderedPageBreak/>
        <w:t>กลุ่มบริษัท</w:t>
      </w:r>
      <w:r w:rsidR="000A268A" w:rsidRPr="00C27F00">
        <w:rPr>
          <w:rFonts w:ascii="Angsana New" w:hAnsi="Angsana New" w:hint="cs"/>
          <w:sz w:val="32"/>
          <w:szCs w:val="32"/>
          <w:cs/>
        </w:rPr>
        <w:t xml:space="preserve">บันทึกราคาตามบัญชีของสินทรัพย์ที่ลดลงจากการตีราคาใหม่ในงบกำไรขาดทุน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="000A268A" w:rsidRPr="00C27F00">
        <w:rPr>
          <w:rFonts w:ascii="Angsana New" w:hAnsi="Angsana New" w:hint="cs"/>
          <w:sz w:val="32"/>
          <w:szCs w:val="32"/>
        </w:rPr>
        <w:t>“</w:t>
      </w:r>
      <w:r w:rsidR="000A268A" w:rsidRPr="00C27F00">
        <w:rPr>
          <w:rFonts w:ascii="Angsana New" w:hAnsi="Angsana New" w:hint="cs"/>
          <w:sz w:val="32"/>
          <w:szCs w:val="32"/>
          <w:cs/>
        </w:rPr>
        <w:t>ส่วนเกินทุนจากการตีราคาสินทรัพย์</w:t>
      </w:r>
      <w:r w:rsidR="000A268A" w:rsidRPr="00C27F00">
        <w:rPr>
          <w:rFonts w:ascii="Angsana New" w:hAnsi="Angsana New" w:hint="cs"/>
          <w:sz w:val="32"/>
          <w:szCs w:val="32"/>
        </w:rPr>
        <w:t>”</w:t>
      </w:r>
      <w:r w:rsidR="000A268A" w:rsidRPr="00C27F00">
        <w:rPr>
          <w:rFonts w:ascii="Angsana New" w:hAnsi="Angsana New" w:hint="cs"/>
          <w:sz w:val="32"/>
          <w:szCs w:val="32"/>
          <w:cs/>
        </w:rPr>
        <w:t xml:space="preserve">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="000A268A" w:rsidRPr="00C27F00">
        <w:rPr>
          <w:rFonts w:ascii="Angsana New" w:hAnsi="Angsana New" w:hint="cs"/>
          <w:sz w:val="32"/>
          <w:szCs w:val="32"/>
        </w:rPr>
        <w:t>“</w:t>
      </w:r>
      <w:r w:rsidR="000A268A" w:rsidRPr="00C27F00">
        <w:rPr>
          <w:rFonts w:ascii="Angsana New" w:hAnsi="Angsana New" w:hint="cs"/>
          <w:sz w:val="32"/>
          <w:szCs w:val="32"/>
          <w:cs/>
        </w:rPr>
        <w:t>ส่วนเกินทุนจากการตีราคาสินทรัพย์</w:t>
      </w:r>
      <w:r w:rsidR="000A268A" w:rsidRPr="00C27F00">
        <w:rPr>
          <w:rFonts w:ascii="Angsana New" w:hAnsi="Angsana New" w:hint="cs"/>
          <w:sz w:val="32"/>
          <w:szCs w:val="32"/>
        </w:rPr>
        <w:t>”</w:t>
      </w:r>
    </w:p>
    <w:p w14:paraId="5D5F1B80" w14:textId="77777777" w:rsidR="000A268A" w:rsidRPr="00C27F00" w:rsidRDefault="000A268A" w:rsidP="00454FB0">
      <w:pPr>
        <w:overflowPunct/>
        <w:autoSpaceDE/>
        <w:autoSpaceDN/>
        <w:adjustRightInd/>
        <w:spacing w:before="120" w:after="24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ค่าเสื่อมราคาของอาคารและอุปกรณ์คำนวณจากราคาทุนหรือราคาที่ตีใหม่ของสินทรัพย์โดยวิธีเส้นตรงตามอายุการใ</w:t>
      </w:r>
      <w:r w:rsidR="00A20B33" w:rsidRPr="00C27F00">
        <w:rPr>
          <w:rFonts w:ascii="Angsana New" w:hAnsi="Angsana New" w:hint="cs"/>
          <w:sz w:val="32"/>
          <w:szCs w:val="32"/>
          <w:cs/>
        </w:rPr>
        <w:t>ช้</w:t>
      </w:r>
      <w:r w:rsidRPr="00C27F00">
        <w:rPr>
          <w:rFonts w:ascii="Angsana New" w:hAnsi="Angsana New" w:hint="cs"/>
          <w:sz w:val="32"/>
          <w:szCs w:val="32"/>
          <w:cs/>
        </w:rPr>
        <w:t>ประโยชน์โดยประมาณดังนี้</w:t>
      </w:r>
    </w:p>
    <w:tbl>
      <w:tblPr>
        <w:tblW w:w="0" w:type="auto"/>
        <w:tblInd w:w="558" w:type="dxa"/>
        <w:tblLook w:val="04A0" w:firstRow="1" w:lastRow="0" w:firstColumn="1" w:lastColumn="0" w:noHBand="0" w:noVBand="1"/>
      </w:tblPr>
      <w:tblGrid>
        <w:gridCol w:w="3825"/>
        <w:gridCol w:w="287"/>
        <w:gridCol w:w="2043"/>
        <w:gridCol w:w="360"/>
      </w:tblGrid>
      <w:tr w:rsidR="007176F7" w:rsidRPr="00C27F00" w14:paraId="5D7DA017" w14:textId="77777777" w:rsidTr="00834AD4">
        <w:tc>
          <w:tcPr>
            <w:tcW w:w="3825" w:type="dxa"/>
          </w:tcPr>
          <w:p w14:paraId="24AEDDB6" w14:textId="77777777" w:rsidR="000A268A" w:rsidRPr="00C27F00" w:rsidRDefault="000A268A" w:rsidP="00454FB0">
            <w:pPr>
              <w:tabs>
                <w:tab w:val="left" w:pos="1440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>อาคาร</w:t>
            </w: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ab/>
            </w: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287" w:type="dxa"/>
          </w:tcPr>
          <w:p w14:paraId="637C4B48" w14:textId="77777777" w:rsidR="000A268A" w:rsidRPr="00C27F00" w:rsidRDefault="000A268A" w:rsidP="00454FB0">
            <w:pPr>
              <w:tabs>
                <w:tab w:val="left" w:pos="1440"/>
              </w:tabs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</w:rPr>
              <w:t>-</w:t>
            </w:r>
          </w:p>
        </w:tc>
        <w:tc>
          <w:tcPr>
            <w:tcW w:w="2043" w:type="dxa"/>
          </w:tcPr>
          <w:p w14:paraId="326103E4" w14:textId="77777777" w:rsidR="000A268A" w:rsidRPr="00C27F00" w:rsidRDefault="000A268A" w:rsidP="00454FB0">
            <w:pPr>
              <w:tabs>
                <w:tab w:val="left" w:pos="945"/>
              </w:tabs>
              <w:ind w:right="-198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</w:rPr>
              <w:tab/>
              <w:t>20</w:t>
            </w: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 และ </w:t>
            </w:r>
            <w:r w:rsidRPr="00C27F00">
              <w:rPr>
                <w:rFonts w:ascii="Angsana New" w:eastAsia="MS Mincho" w:hAnsi="Angsana New" w:hint="cs"/>
                <w:sz w:val="32"/>
                <w:szCs w:val="32"/>
              </w:rPr>
              <w:t>50</w:t>
            </w:r>
          </w:p>
        </w:tc>
        <w:tc>
          <w:tcPr>
            <w:tcW w:w="360" w:type="dxa"/>
          </w:tcPr>
          <w:p w14:paraId="4EDF0989" w14:textId="77777777" w:rsidR="000A268A" w:rsidRPr="00C27F00" w:rsidRDefault="000A268A" w:rsidP="00454FB0">
            <w:pPr>
              <w:tabs>
                <w:tab w:val="left" w:pos="1450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>ปี</w:t>
            </w:r>
          </w:p>
        </w:tc>
      </w:tr>
      <w:tr w:rsidR="007176F7" w:rsidRPr="00C27F00" w14:paraId="70510690" w14:textId="77777777" w:rsidTr="00834AD4">
        <w:tc>
          <w:tcPr>
            <w:tcW w:w="3825" w:type="dxa"/>
          </w:tcPr>
          <w:p w14:paraId="37736B99" w14:textId="77777777" w:rsidR="000A268A" w:rsidRPr="00C27F00" w:rsidRDefault="000A268A" w:rsidP="00454FB0">
            <w:pPr>
              <w:tabs>
                <w:tab w:val="left" w:pos="1440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287" w:type="dxa"/>
          </w:tcPr>
          <w:p w14:paraId="61F38CDE" w14:textId="77777777" w:rsidR="000A268A" w:rsidRPr="00C27F00" w:rsidRDefault="000A268A" w:rsidP="00454FB0">
            <w:pPr>
              <w:tabs>
                <w:tab w:val="left" w:pos="1440"/>
              </w:tabs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</w:rPr>
              <w:t>-</w:t>
            </w:r>
          </w:p>
        </w:tc>
        <w:tc>
          <w:tcPr>
            <w:tcW w:w="2043" w:type="dxa"/>
          </w:tcPr>
          <w:p w14:paraId="57701B01" w14:textId="77777777" w:rsidR="000A268A" w:rsidRPr="00C27F00" w:rsidRDefault="000A268A" w:rsidP="00454FB0">
            <w:pPr>
              <w:tabs>
                <w:tab w:val="left" w:pos="945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</w:rPr>
              <w:tab/>
              <w:t>5</w:t>
            </w:r>
          </w:p>
        </w:tc>
        <w:tc>
          <w:tcPr>
            <w:tcW w:w="360" w:type="dxa"/>
          </w:tcPr>
          <w:p w14:paraId="02C8E6F5" w14:textId="77777777" w:rsidR="000A268A" w:rsidRPr="00C27F00" w:rsidRDefault="000A268A" w:rsidP="00454FB0">
            <w:pPr>
              <w:tabs>
                <w:tab w:val="left" w:pos="1450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>ปี</w:t>
            </w:r>
          </w:p>
        </w:tc>
      </w:tr>
      <w:tr w:rsidR="007176F7" w:rsidRPr="00C27F00" w14:paraId="7E965DA0" w14:textId="77777777" w:rsidTr="00834AD4">
        <w:tc>
          <w:tcPr>
            <w:tcW w:w="3825" w:type="dxa"/>
          </w:tcPr>
          <w:p w14:paraId="6F75C00B" w14:textId="77777777" w:rsidR="000A268A" w:rsidRPr="00C27F00" w:rsidRDefault="000A268A" w:rsidP="00454FB0">
            <w:pPr>
              <w:tabs>
                <w:tab w:val="left" w:pos="1440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>ระบบพลังงานแสงอาทิตย์</w:t>
            </w:r>
          </w:p>
        </w:tc>
        <w:tc>
          <w:tcPr>
            <w:tcW w:w="287" w:type="dxa"/>
          </w:tcPr>
          <w:p w14:paraId="13554EF9" w14:textId="77777777" w:rsidR="000A268A" w:rsidRPr="00C27F00" w:rsidRDefault="000A268A" w:rsidP="00454FB0">
            <w:pPr>
              <w:tabs>
                <w:tab w:val="left" w:pos="1440"/>
              </w:tabs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043" w:type="dxa"/>
          </w:tcPr>
          <w:p w14:paraId="4AC36C5D" w14:textId="77777777" w:rsidR="000A268A" w:rsidRPr="00C27F00" w:rsidRDefault="000A268A" w:rsidP="00454FB0">
            <w:pPr>
              <w:tabs>
                <w:tab w:val="left" w:pos="945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ab/>
            </w:r>
            <w:r w:rsidR="00005E84" w:rsidRPr="00C27F00">
              <w:rPr>
                <w:rFonts w:ascii="Angsana New" w:eastAsia="MS Mincho" w:hAnsi="Angsana New"/>
                <w:sz w:val="32"/>
                <w:szCs w:val="32"/>
              </w:rPr>
              <w:t>1</w:t>
            </w:r>
            <w:r w:rsidR="00DE008D"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>0</w:t>
            </w:r>
            <w:r w:rsidR="00005E84" w:rsidRPr="00C27F00">
              <w:rPr>
                <w:rFonts w:ascii="Angsana New" w:eastAsia="MS Mincho" w:hAnsi="Angsana New"/>
                <w:sz w:val="32"/>
                <w:szCs w:val="32"/>
              </w:rPr>
              <w:t xml:space="preserve"> - 25</w:t>
            </w:r>
          </w:p>
        </w:tc>
        <w:tc>
          <w:tcPr>
            <w:tcW w:w="360" w:type="dxa"/>
          </w:tcPr>
          <w:p w14:paraId="462117AF" w14:textId="77777777" w:rsidR="000A268A" w:rsidRPr="00C27F00" w:rsidRDefault="000A268A" w:rsidP="00454FB0">
            <w:pPr>
              <w:tabs>
                <w:tab w:val="left" w:pos="1450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>ปี</w:t>
            </w:r>
          </w:p>
        </w:tc>
      </w:tr>
      <w:tr w:rsidR="007176F7" w:rsidRPr="00C27F00" w14:paraId="2AE01A94" w14:textId="77777777" w:rsidTr="00834AD4">
        <w:tc>
          <w:tcPr>
            <w:tcW w:w="3825" w:type="dxa"/>
          </w:tcPr>
          <w:p w14:paraId="6992C725" w14:textId="77777777" w:rsidR="000A268A" w:rsidRPr="00C27F00" w:rsidRDefault="000A268A" w:rsidP="00454FB0">
            <w:pPr>
              <w:tabs>
                <w:tab w:val="left" w:pos="1440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>เครื่องจักรและอุปกรณ์ก่อสร้าง</w:t>
            </w:r>
          </w:p>
        </w:tc>
        <w:tc>
          <w:tcPr>
            <w:tcW w:w="287" w:type="dxa"/>
          </w:tcPr>
          <w:p w14:paraId="3EEED8BE" w14:textId="77777777" w:rsidR="000A268A" w:rsidRPr="00C27F00" w:rsidRDefault="000A268A" w:rsidP="00454FB0">
            <w:pPr>
              <w:tabs>
                <w:tab w:val="left" w:pos="1440"/>
              </w:tabs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</w:rPr>
              <w:t>-</w:t>
            </w:r>
          </w:p>
        </w:tc>
        <w:tc>
          <w:tcPr>
            <w:tcW w:w="2043" w:type="dxa"/>
          </w:tcPr>
          <w:p w14:paraId="6BFDC5FD" w14:textId="77777777" w:rsidR="000A268A" w:rsidRPr="00C27F00" w:rsidRDefault="000A268A" w:rsidP="00454FB0">
            <w:pPr>
              <w:tabs>
                <w:tab w:val="left" w:pos="945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</w:rPr>
              <w:tab/>
              <w:t>2 - 10</w:t>
            </w:r>
          </w:p>
        </w:tc>
        <w:tc>
          <w:tcPr>
            <w:tcW w:w="360" w:type="dxa"/>
          </w:tcPr>
          <w:p w14:paraId="01A17A5E" w14:textId="77777777" w:rsidR="000A268A" w:rsidRPr="00C27F00" w:rsidRDefault="000A268A" w:rsidP="00454FB0">
            <w:pPr>
              <w:tabs>
                <w:tab w:val="left" w:pos="1450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>ปี</w:t>
            </w:r>
          </w:p>
        </w:tc>
      </w:tr>
      <w:tr w:rsidR="007176F7" w:rsidRPr="00C27F00" w14:paraId="73F31566" w14:textId="77777777" w:rsidTr="00834AD4">
        <w:tc>
          <w:tcPr>
            <w:tcW w:w="3825" w:type="dxa"/>
          </w:tcPr>
          <w:p w14:paraId="72685C9B" w14:textId="77777777" w:rsidR="000A268A" w:rsidRPr="00C27F00" w:rsidRDefault="000A268A" w:rsidP="00454FB0">
            <w:pPr>
              <w:tabs>
                <w:tab w:val="left" w:pos="1440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>เครื่องตกแต่ง ติดตั้งและอุปกรณ์</w:t>
            </w:r>
          </w:p>
        </w:tc>
        <w:tc>
          <w:tcPr>
            <w:tcW w:w="287" w:type="dxa"/>
          </w:tcPr>
          <w:p w14:paraId="28B59E88" w14:textId="77777777" w:rsidR="000A268A" w:rsidRPr="00C27F00" w:rsidRDefault="000A268A" w:rsidP="00454FB0">
            <w:pPr>
              <w:tabs>
                <w:tab w:val="left" w:pos="1440"/>
              </w:tabs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</w:rPr>
              <w:t>-</w:t>
            </w:r>
          </w:p>
        </w:tc>
        <w:tc>
          <w:tcPr>
            <w:tcW w:w="2043" w:type="dxa"/>
          </w:tcPr>
          <w:p w14:paraId="5A8F9F25" w14:textId="77777777" w:rsidR="000A268A" w:rsidRPr="00C27F00" w:rsidRDefault="000A268A" w:rsidP="00454FB0">
            <w:pPr>
              <w:tabs>
                <w:tab w:val="left" w:pos="945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</w:rPr>
              <w:tab/>
              <w:t>3 - 6</w:t>
            </w:r>
          </w:p>
        </w:tc>
        <w:tc>
          <w:tcPr>
            <w:tcW w:w="360" w:type="dxa"/>
          </w:tcPr>
          <w:p w14:paraId="52D9432E" w14:textId="77777777" w:rsidR="000A268A" w:rsidRPr="00C27F00" w:rsidRDefault="000A268A" w:rsidP="00454FB0">
            <w:pPr>
              <w:tabs>
                <w:tab w:val="left" w:pos="1450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>ปี</w:t>
            </w:r>
          </w:p>
        </w:tc>
      </w:tr>
      <w:tr w:rsidR="007176F7" w:rsidRPr="00C27F00" w14:paraId="1B43EEBB" w14:textId="77777777" w:rsidTr="00834AD4">
        <w:tc>
          <w:tcPr>
            <w:tcW w:w="3825" w:type="dxa"/>
          </w:tcPr>
          <w:p w14:paraId="4F88D427" w14:textId="77777777" w:rsidR="000A268A" w:rsidRPr="00C27F00" w:rsidRDefault="000A268A" w:rsidP="00454FB0">
            <w:pPr>
              <w:tabs>
                <w:tab w:val="left" w:pos="1440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87" w:type="dxa"/>
          </w:tcPr>
          <w:p w14:paraId="4F3FBDCD" w14:textId="77777777" w:rsidR="000A268A" w:rsidRPr="00C27F00" w:rsidRDefault="000A268A" w:rsidP="00454FB0">
            <w:pPr>
              <w:tabs>
                <w:tab w:val="left" w:pos="1440"/>
              </w:tabs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</w:rPr>
              <w:t>-</w:t>
            </w:r>
          </w:p>
        </w:tc>
        <w:tc>
          <w:tcPr>
            <w:tcW w:w="2043" w:type="dxa"/>
          </w:tcPr>
          <w:p w14:paraId="5B612EF2" w14:textId="77777777" w:rsidR="000A268A" w:rsidRPr="00C27F00" w:rsidRDefault="000A268A" w:rsidP="00454FB0">
            <w:pPr>
              <w:tabs>
                <w:tab w:val="left" w:pos="945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</w:rPr>
              <w:tab/>
              <w:t>3 - 6</w:t>
            </w:r>
          </w:p>
        </w:tc>
        <w:tc>
          <w:tcPr>
            <w:tcW w:w="360" w:type="dxa"/>
          </w:tcPr>
          <w:p w14:paraId="3A52F313" w14:textId="77777777" w:rsidR="000A268A" w:rsidRPr="00C27F00" w:rsidRDefault="000A268A" w:rsidP="00454FB0">
            <w:pPr>
              <w:tabs>
                <w:tab w:val="left" w:pos="1450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>ปี</w:t>
            </w:r>
          </w:p>
        </w:tc>
      </w:tr>
    </w:tbl>
    <w:p w14:paraId="182A32B5" w14:textId="77777777" w:rsidR="000A268A" w:rsidRPr="00C27F00" w:rsidRDefault="00FE7F86" w:rsidP="00454F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A268A" w:rsidRPr="00C27F00">
        <w:rPr>
          <w:rFonts w:ascii="Angsana New" w:hAnsi="Angsana New" w:hint="cs"/>
          <w:sz w:val="32"/>
          <w:szCs w:val="32"/>
          <w:cs/>
        </w:rPr>
        <w:t>บันทึกค่าเสื่อมราคารวมอยู่ในการคำนวณผลการดำเนินงาน</w:t>
      </w:r>
      <w:r w:rsidR="000A268A" w:rsidRPr="00C27F00">
        <w:rPr>
          <w:rFonts w:ascii="Angsana New" w:hAnsi="Angsana New" w:hint="cs"/>
          <w:sz w:val="32"/>
          <w:szCs w:val="32"/>
        </w:rPr>
        <w:t xml:space="preserve"> </w:t>
      </w:r>
      <w:r w:rsidR="000A268A" w:rsidRPr="00C27F00">
        <w:rPr>
          <w:rFonts w:ascii="Angsana New" w:hAnsi="Angsana New" w:hint="cs"/>
          <w:sz w:val="32"/>
          <w:szCs w:val="32"/>
          <w:cs/>
        </w:rPr>
        <w:t>โดย</w:t>
      </w:r>
      <w:r w:rsidRPr="00C27F0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A268A" w:rsidRPr="00C27F00">
        <w:rPr>
          <w:rFonts w:ascii="Angsana New" w:hAnsi="Angsana New" w:hint="cs"/>
          <w:sz w:val="32"/>
          <w:szCs w:val="32"/>
          <w:cs/>
        </w:rPr>
        <w:t xml:space="preserve">ไม่มีการคิดค่าเสื่อมราคาสำหรับที่ดินและสินทรัพย์ระหว่างก่อสร้างและติดตั้ง </w:t>
      </w:r>
    </w:p>
    <w:p w14:paraId="25E81B21" w14:textId="77777777" w:rsidR="000A268A" w:rsidRPr="00C27F00" w:rsidRDefault="00FE7F86" w:rsidP="00454F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A268A" w:rsidRPr="00C27F00">
        <w:rPr>
          <w:rFonts w:ascii="Angsana New" w:hAnsi="Angsana New" w:hint="cs"/>
          <w:spacing w:val="-4"/>
          <w:sz w:val="32"/>
          <w:szCs w:val="32"/>
          <w:cs/>
        </w:rPr>
        <w:t>ตัดรายการที่ดิน อาคาร 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รายการผลกำไรหรือขาดทุนจากการจำหน่ายสินทรัพย์จะรับรู้ในงบกำไรขาดทุนเมื่อ</w:t>
      </w:r>
      <w:r w:rsidRPr="00C27F0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A268A" w:rsidRPr="00C27F00">
        <w:rPr>
          <w:rFonts w:ascii="Angsana New" w:hAnsi="Angsana New" w:hint="cs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54657E81" w14:textId="77777777" w:rsidR="000A268A" w:rsidRPr="00C27F00" w:rsidRDefault="000A268A" w:rsidP="00454FB0">
      <w:pPr>
        <w:tabs>
          <w:tab w:val="left" w:pos="1440"/>
        </w:tabs>
        <w:spacing w:before="120" w:after="120"/>
        <w:ind w:left="540" w:hanging="547"/>
        <w:rPr>
          <w:rFonts w:ascii="Angsana New" w:hAnsi="Angsana New"/>
          <w:b/>
          <w:bCs/>
          <w:sz w:val="32"/>
          <w:szCs w:val="32"/>
          <w:cs/>
        </w:rPr>
      </w:pPr>
      <w:r w:rsidRPr="00C27F00">
        <w:rPr>
          <w:rFonts w:ascii="Angsana New" w:hAnsi="Angsana New" w:hint="cs"/>
          <w:b/>
          <w:bCs/>
          <w:sz w:val="32"/>
          <w:szCs w:val="32"/>
        </w:rPr>
        <w:t>4.</w:t>
      </w:r>
      <w:r w:rsidR="009E656E" w:rsidRPr="00C27F00">
        <w:rPr>
          <w:rFonts w:ascii="Angsana New" w:hAnsi="Angsana New"/>
          <w:b/>
          <w:bCs/>
          <w:sz w:val="32"/>
          <w:szCs w:val="32"/>
        </w:rPr>
        <w:t>10</w:t>
      </w:r>
      <w:r w:rsidRPr="00C27F00">
        <w:rPr>
          <w:rFonts w:ascii="Angsana New" w:hAnsi="Angsana New" w:hint="cs"/>
          <w:b/>
          <w:bCs/>
          <w:sz w:val="32"/>
          <w:szCs w:val="32"/>
        </w:rPr>
        <w:tab/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54B2F992" w14:textId="77777777" w:rsidR="000A268A" w:rsidRPr="00C27F00" w:rsidRDefault="000A268A" w:rsidP="00454F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711D46A7" w14:textId="577BC8B1" w:rsidR="000A268A" w:rsidRPr="00C27F00" w:rsidRDefault="000A268A" w:rsidP="00454F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>กลุ่มบริษัทตัดจำหน่ายสินทรัพย์ไม่มีตัวตนที่มีอายุการ</w:t>
      </w:r>
      <w:r w:rsidR="00E46FC5" w:rsidRPr="00C27F00">
        <w:rPr>
          <w:rFonts w:ascii="Angsana New" w:hAnsi="Angsana New" w:hint="cs"/>
          <w:sz w:val="32"/>
          <w:szCs w:val="32"/>
          <w:cs/>
        </w:rPr>
        <w:t>ใช้</w:t>
      </w:r>
      <w:r w:rsidRPr="00C27F00">
        <w:rPr>
          <w:rFonts w:ascii="Angsana New" w:hAnsi="Angsana New" w:hint="cs"/>
          <w:sz w:val="32"/>
          <w:szCs w:val="32"/>
          <w:cs/>
        </w:rPr>
        <w:t>ประโยชน์จำกัดโดยวิธีเส้นตรงตามอายุการใ</w:t>
      </w:r>
      <w:r w:rsidR="00E9633E" w:rsidRPr="00C27F00">
        <w:rPr>
          <w:rFonts w:ascii="Angsana New" w:hAnsi="Angsana New" w:hint="cs"/>
          <w:sz w:val="32"/>
          <w:szCs w:val="32"/>
          <w:cs/>
        </w:rPr>
        <w:t>ช้</w:t>
      </w:r>
      <w:r w:rsidRPr="00C27F00">
        <w:rPr>
          <w:rFonts w:ascii="Angsana New" w:hAnsi="Angsana New" w:hint="cs"/>
          <w:sz w:val="32"/>
          <w:szCs w:val="32"/>
          <w:cs/>
        </w:rPr>
        <w:t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ค่าตัดจำหน่ายรับรู้เป็นค่าใช้จ่ายในงบกำไรขาดทุน</w:t>
      </w:r>
    </w:p>
    <w:p w14:paraId="0B2C7519" w14:textId="77777777" w:rsidR="00E46FC5" w:rsidRPr="00C27F00" w:rsidRDefault="000A268A" w:rsidP="00454F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</w:t>
      </w:r>
      <w:r w:rsidR="00E46FC5" w:rsidRPr="00C27F00">
        <w:rPr>
          <w:rFonts w:ascii="Angsana New" w:hAnsi="Angsana New" w:hint="cs"/>
          <w:sz w:val="32"/>
          <w:szCs w:val="32"/>
          <w:cs/>
        </w:rPr>
        <w:t>ใช้</w:t>
      </w:r>
      <w:r w:rsidRPr="00C27F00">
        <w:rPr>
          <w:rFonts w:ascii="Angsana New" w:hAnsi="Angsana New" w:hint="cs"/>
          <w:sz w:val="32"/>
          <w:szCs w:val="32"/>
          <w:cs/>
        </w:rPr>
        <w:t>ประโยชน์จำกัด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ได้แก่ คอมพิวเตอร์ซอฟต์แวร์ ซึ่งมีอายุการใ</w:t>
      </w:r>
      <w:r w:rsidR="00E46FC5" w:rsidRPr="00C27F00">
        <w:rPr>
          <w:rFonts w:ascii="Angsana New" w:hAnsi="Angsana New" w:hint="cs"/>
          <w:sz w:val="32"/>
          <w:szCs w:val="32"/>
          <w:cs/>
        </w:rPr>
        <w:t>ช้</w:t>
      </w:r>
      <w:r w:rsidRPr="00C27F00">
        <w:rPr>
          <w:rFonts w:ascii="Angsana New" w:hAnsi="Angsana New" w:hint="cs"/>
          <w:sz w:val="32"/>
          <w:szCs w:val="32"/>
          <w:cs/>
        </w:rPr>
        <w:t xml:space="preserve">ประโยชน์โดยประมาณ </w:t>
      </w:r>
      <w:r w:rsidRPr="00C27F00">
        <w:rPr>
          <w:rFonts w:ascii="Angsana New" w:hAnsi="Angsana New" w:hint="cs"/>
          <w:sz w:val="32"/>
          <w:szCs w:val="32"/>
        </w:rPr>
        <w:t>5</w:t>
      </w:r>
      <w:r w:rsidRPr="00C27F00">
        <w:rPr>
          <w:rFonts w:ascii="Angsana New" w:hAnsi="Angsana New" w:hint="cs"/>
          <w:sz w:val="32"/>
          <w:szCs w:val="32"/>
          <w:cs/>
        </w:rPr>
        <w:t xml:space="preserve"> ปี และ</w:t>
      </w:r>
      <w:r w:rsidRPr="00C27F00">
        <w:rPr>
          <w:rFonts w:ascii="Angsana New" w:hAnsi="Angsana New" w:hint="cs"/>
          <w:sz w:val="32"/>
          <w:szCs w:val="32"/>
        </w:rPr>
        <w:t xml:space="preserve"> 10 </w:t>
      </w:r>
      <w:r w:rsidRPr="00C27F00">
        <w:rPr>
          <w:rFonts w:ascii="Angsana New" w:hAnsi="Angsana New" w:hint="cs"/>
          <w:sz w:val="32"/>
          <w:szCs w:val="32"/>
          <w:cs/>
        </w:rPr>
        <w:t>ปี</w:t>
      </w:r>
    </w:p>
    <w:p w14:paraId="030B7CFC" w14:textId="77777777" w:rsidR="00F01429" w:rsidRPr="00C27F00" w:rsidRDefault="00F01429" w:rsidP="00454F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9E3D66D" w14:textId="77777777" w:rsidR="00F01429" w:rsidRPr="00C27F00" w:rsidRDefault="00F01429" w:rsidP="00454F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C0E770B" w14:textId="77777777" w:rsidR="00F01429" w:rsidRPr="00C27F00" w:rsidRDefault="00F01429" w:rsidP="00454F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3950072" w14:textId="77777777" w:rsidR="000A268A" w:rsidRPr="00C27F00" w:rsidRDefault="000A268A" w:rsidP="00454F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27F00">
        <w:rPr>
          <w:rFonts w:ascii="Angsana New" w:hAnsi="Angsana New" w:hint="cs"/>
          <w:b/>
          <w:bCs/>
          <w:sz w:val="32"/>
          <w:szCs w:val="32"/>
        </w:rPr>
        <w:lastRenderedPageBreak/>
        <w:t>4.1</w:t>
      </w:r>
      <w:r w:rsidR="009E656E" w:rsidRPr="00C27F00">
        <w:rPr>
          <w:rFonts w:ascii="Angsana New" w:hAnsi="Angsana New"/>
          <w:b/>
          <w:bCs/>
          <w:sz w:val="32"/>
          <w:szCs w:val="32"/>
        </w:rPr>
        <w:t>1</w:t>
      </w:r>
      <w:r w:rsidRPr="00C27F00">
        <w:rPr>
          <w:rFonts w:ascii="Angsana New" w:hAnsi="Angsana New" w:hint="cs"/>
          <w:b/>
          <w:bCs/>
          <w:sz w:val="32"/>
          <w:szCs w:val="32"/>
        </w:rPr>
        <w:tab/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463EF061" w14:textId="77777777" w:rsidR="000A268A" w:rsidRPr="00C27F00" w:rsidRDefault="000A268A" w:rsidP="00454FB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บุคคลหรือกิจการที่เกี่ยวข้องกันกับบริษัทฯ หมายถึงบุคคลหรือกิจการที่มีอำนาจควบคุมบริษัทฯ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77988058" w14:textId="77777777" w:rsidR="000A268A" w:rsidRPr="00C27F00" w:rsidRDefault="000A268A" w:rsidP="00454FB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>นอกจากนี้ บุคคลหรือกิจการที่เกี่ยวข้องกันยังหมายรวมถึง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30809845" w14:textId="77777777" w:rsidR="000A268A" w:rsidRPr="00C27F00" w:rsidRDefault="000A268A" w:rsidP="00454FB0">
      <w:pPr>
        <w:spacing w:before="120" w:after="120"/>
        <w:ind w:left="540" w:hanging="547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 w:hint="cs"/>
          <w:b/>
          <w:bCs/>
          <w:sz w:val="32"/>
          <w:szCs w:val="32"/>
        </w:rPr>
        <w:t>4</w:t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C27F00">
        <w:rPr>
          <w:rFonts w:ascii="Angsana New" w:hAnsi="Angsana New" w:hint="cs"/>
          <w:b/>
          <w:bCs/>
          <w:sz w:val="32"/>
          <w:szCs w:val="32"/>
        </w:rPr>
        <w:t>1</w:t>
      </w:r>
      <w:r w:rsidR="009E656E" w:rsidRPr="00C27F00">
        <w:rPr>
          <w:rFonts w:ascii="Angsana New" w:hAnsi="Angsana New"/>
          <w:b/>
          <w:bCs/>
          <w:sz w:val="32"/>
          <w:szCs w:val="32"/>
        </w:rPr>
        <w:t>2</w:t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ab/>
        <w:t>สัญญาเช่า</w:t>
      </w:r>
    </w:p>
    <w:p w14:paraId="505E62E9" w14:textId="77777777" w:rsidR="000A268A" w:rsidRPr="00C27F00" w:rsidRDefault="000A268A" w:rsidP="00454FB0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27F00">
        <w:rPr>
          <w:rFonts w:ascii="Angsana New" w:hAnsi="Angsana New" w:hint="cs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005684C" w14:textId="77777777" w:rsidR="000A268A" w:rsidRPr="00C27F00" w:rsidRDefault="000A268A" w:rsidP="00454FB0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27F00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7A7F1BC6" w14:textId="77777777" w:rsidR="000A268A" w:rsidRPr="00C27F00" w:rsidRDefault="000A268A" w:rsidP="00454F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C27F00">
        <w:rPr>
          <w:rFonts w:ascii="Angsana New" w:hAnsi="Angsana New" w:hint="cs"/>
          <w:sz w:val="22"/>
          <w:szCs w:val="22"/>
        </w:rPr>
        <w:tab/>
      </w:r>
    </w:p>
    <w:p w14:paraId="795977E8" w14:textId="77777777" w:rsidR="000A268A" w:rsidRPr="00C27F00" w:rsidRDefault="000A268A" w:rsidP="00454FB0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27F00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7859FE95" w14:textId="77777777" w:rsidR="000A268A" w:rsidRPr="00C27F00" w:rsidRDefault="000A268A" w:rsidP="00454F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FE7F86" w:rsidRPr="00C27F00">
        <w:rPr>
          <w:rFonts w:ascii="Angsana New" w:hAnsi="Angsana New" w:hint="cs"/>
          <w:sz w:val="32"/>
          <w:szCs w:val="32"/>
          <w:cs/>
        </w:rPr>
        <w:t xml:space="preserve"> </w:t>
      </w:r>
      <w:r w:rsidR="00FE7F86" w:rsidRPr="00C27F00">
        <w:rPr>
          <w:rFonts w:ascii="Angsana New" w:hAnsi="Angsana New"/>
          <w:sz w:val="32"/>
          <w:szCs w:val="32"/>
        </w:rPr>
        <w:t>(</w:t>
      </w:r>
      <w:r w:rsidR="00FE7F86" w:rsidRPr="00C27F00">
        <w:rPr>
          <w:rFonts w:ascii="Angsana New" w:hAnsi="Angsana New" w:hint="cs"/>
          <w:sz w:val="32"/>
          <w:szCs w:val="32"/>
          <w:cs/>
        </w:rPr>
        <w:t>ถ้ามี</w:t>
      </w:r>
      <w:r w:rsidR="00FE7F86" w:rsidRPr="00C27F00">
        <w:rPr>
          <w:rFonts w:ascii="Angsana New" w:hAnsi="Angsana New"/>
          <w:sz w:val="32"/>
          <w:szCs w:val="32"/>
        </w:rPr>
        <w:t>)</w:t>
      </w:r>
      <w:r w:rsidRPr="00C27F00">
        <w:rPr>
          <w:rFonts w:ascii="Angsana New" w:hAnsi="Angsana New" w:hint="cs"/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 และหักด้วยสิ่งจูงใจตามสัญญาเช่าที่ได้รับ</w:t>
      </w:r>
    </w:p>
    <w:p w14:paraId="2F888B59" w14:textId="77777777" w:rsidR="000A268A" w:rsidRPr="00C27F00" w:rsidRDefault="000A268A" w:rsidP="00454F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โดยวิธีเส้นตรงตามอายุสัญญาเช่าหรืออายุการ</w:t>
      </w:r>
      <w:r w:rsidR="00E46FC5" w:rsidRPr="00C27F00">
        <w:rPr>
          <w:rFonts w:ascii="Angsana New" w:hAnsi="Angsana New" w:hint="cs"/>
          <w:sz w:val="32"/>
          <w:szCs w:val="32"/>
          <w:cs/>
        </w:rPr>
        <w:t>ใช้</w:t>
      </w:r>
      <w:r w:rsidRPr="00C27F00">
        <w:rPr>
          <w:rFonts w:ascii="Angsana New" w:hAnsi="Angsana New" w:hint="cs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24569A7E" w14:textId="77777777" w:rsidR="00741F2E" w:rsidRPr="00C27F00" w:rsidRDefault="00741F2E" w:rsidP="00454FB0">
      <w:pPr>
        <w:tabs>
          <w:tab w:val="right" w:pos="6750"/>
        </w:tabs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C27F00">
        <w:rPr>
          <w:rFonts w:ascii="Angsana New" w:hAnsi="Angsana New" w:hint="cs"/>
          <w:sz w:val="32"/>
          <w:szCs w:val="32"/>
          <w:cs/>
        </w:rPr>
        <w:t>ที่ดิน</w:t>
      </w:r>
      <w:r w:rsidRPr="00C27F00">
        <w:rPr>
          <w:rFonts w:ascii="Angsana New" w:hAnsi="Angsana New"/>
          <w:sz w:val="32"/>
          <w:szCs w:val="32"/>
          <w:cs/>
        </w:rPr>
        <w:tab/>
      </w:r>
      <w:r w:rsidRPr="00C27F00">
        <w:rPr>
          <w:rFonts w:ascii="Angsana New" w:hAnsi="Angsana New"/>
          <w:sz w:val="32"/>
          <w:szCs w:val="32"/>
        </w:rPr>
        <w:t>27</w:t>
      </w:r>
      <w:r w:rsidRPr="00C27F00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2971A05A" w14:textId="77777777" w:rsidR="000A268A" w:rsidRPr="00C27F00" w:rsidRDefault="000A268A" w:rsidP="00454FB0">
      <w:pPr>
        <w:tabs>
          <w:tab w:val="right" w:pos="6750"/>
        </w:tabs>
        <w:ind w:left="533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เครื่องจักรและอุปกรณ์</w:t>
      </w:r>
      <w:r w:rsidR="00FE7F86" w:rsidRPr="00C27F00">
        <w:rPr>
          <w:rFonts w:ascii="Angsana New" w:hAnsi="Angsana New" w:hint="cs"/>
          <w:sz w:val="32"/>
          <w:szCs w:val="32"/>
          <w:cs/>
        </w:rPr>
        <w:t>ก่อสร้าง</w:t>
      </w:r>
      <w:r w:rsidRPr="00C27F00">
        <w:rPr>
          <w:rFonts w:ascii="Angsana New" w:hAnsi="Angsana New" w:hint="cs"/>
          <w:sz w:val="32"/>
          <w:szCs w:val="32"/>
        </w:rPr>
        <w:tab/>
        <w:t xml:space="preserve">6 </w:t>
      </w:r>
      <w:r w:rsidRPr="00C27F00">
        <w:rPr>
          <w:rFonts w:ascii="Angsana New" w:hAnsi="Angsana New" w:hint="cs"/>
          <w:sz w:val="32"/>
          <w:szCs w:val="32"/>
          <w:cs/>
        </w:rPr>
        <w:t>ปี</w:t>
      </w:r>
    </w:p>
    <w:p w14:paraId="0721689A" w14:textId="77777777" w:rsidR="000A268A" w:rsidRPr="00C27F00" w:rsidRDefault="000A268A" w:rsidP="00454FB0">
      <w:pPr>
        <w:tabs>
          <w:tab w:val="right" w:pos="6750"/>
        </w:tabs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C27F00">
        <w:rPr>
          <w:rFonts w:ascii="Angsana New" w:hAnsi="Angsana New" w:hint="cs"/>
          <w:sz w:val="32"/>
          <w:szCs w:val="32"/>
          <w:cs/>
        </w:rPr>
        <w:t xml:space="preserve">เครื่องตกแต่ง ติดตั้งและอุปกรณ์สำนักงาน     </w:t>
      </w:r>
      <w:r w:rsidRPr="00C27F00">
        <w:rPr>
          <w:rFonts w:ascii="Angsana New" w:hAnsi="Angsana New" w:hint="cs"/>
          <w:sz w:val="32"/>
          <w:szCs w:val="32"/>
        </w:rPr>
        <w:tab/>
        <w:t xml:space="preserve">4 </w:t>
      </w:r>
      <w:r w:rsidRPr="00C27F00">
        <w:rPr>
          <w:rFonts w:ascii="Angsana New" w:hAnsi="Angsana New" w:hint="cs"/>
          <w:sz w:val="32"/>
          <w:szCs w:val="32"/>
          <w:cs/>
        </w:rPr>
        <w:t>ปี</w:t>
      </w:r>
    </w:p>
    <w:p w14:paraId="27B68F7F" w14:textId="77777777" w:rsidR="000A268A" w:rsidRPr="00C27F00" w:rsidRDefault="000A268A" w:rsidP="00454FB0">
      <w:pPr>
        <w:tabs>
          <w:tab w:val="right" w:pos="6750"/>
        </w:tabs>
        <w:ind w:left="533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ยานพาหนะ</w:t>
      </w:r>
      <w:r w:rsidRPr="00C27F00">
        <w:rPr>
          <w:rFonts w:ascii="Angsana New" w:hAnsi="Angsana New" w:hint="cs"/>
          <w:sz w:val="32"/>
          <w:szCs w:val="32"/>
          <w:cs/>
        </w:rPr>
        <w:tab/>
      </w:r>
      <w:r w:rsidRPr="00C27F00">
        <w:rPr>
          <w:rFonts w:ascii="Angsana New" w:hAnsi="Angsana New" w:hint="cs"/>
          <w:sz w:val="32"/>
          <w:szCs w:val="32"/>
        </w:rPr>
        <w:t xml:space="preserve">1 - 5 </w:t>
      </w:r>
      <w:r w:rsidRPr="00C27F00">
        <w:rPr>
          <w:rFonts w:ascii="Angsana New" w:hAnsi="Angsana New" w:hint="cs"/>
          <w:sz w:val="32"/>
          <w:szCs w:val="32"/>
          <w:cs/>
        </w:rPr>
        <w:t>ปี</w:t>
      </w:r>
    </w:p>
    <w:p w14:paraId="21ABD3C7" w14:textId="77777777" w:rsidR="000A268A" w:rsidRPr="00C27F00" w:rsidRDefault="000A268A" w:rsidP="00454FB0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27F00">
        <w:rPr>
          <w:rFonts w:ascii="Angsana New" w:hAnsi="Angsana New" w:hint="cs"/>
          <w:spacing w:val="-4"/>
          <w:sz w:val="32"/>
          <w:szCs w:val="32"/>
          <w:cs/>
        </w:rPr>
        <w:lastRenderedPageBreak/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</w:t>
      </w:r>
      <w:r w:rsidR="00E46FC5" w:rsidRPr="00C27F00">
        <w:rPr>
          <w:rFonts w:ascii="Angsana New" w:hAnsi="Angsana New" w:hint="cs"/>
          <w:sz w:val="32"/>
          <w:szCs w:val="32"/>
          <w:cs/>
        </w:rPr>
        <w:t>ใช้</w:t>
      </w:r>
      <w:r w:rsidRPr="00C27F00">
        <w:rPr>
          <w:rFonts w:ascii="Angsana New" w:hAnsi="Angsana New" w:hint="cs"/>
          <w:spacing w:val="-4"/>
          <w:sz w:val="32"/>
          <w:szCs w:val="32"/>
          <w:cs/>
        </w:rPr>
        <w:t>ประโยชน์โดยประมาณของสินทรัพย์</w:t>
      </w:r>
    </w:p>
    <w:p w14:paraId="57E84E8F" w14:textId="77777777" w:rsidR="000A268A" w:rsidRPr="00C27F00" w:rsidRDefault="000A268A" w:rsidP="00454FB0">
      <w:pPr>
        <w:keepNext/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27F00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061AB8EB" w14:textId="77777777" w:rsidR="000A268A" w:rsidRPr="00C27F00" w:rsidRDefault="000A268A" w:rsidP="00454FB0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</w:p>
    <w:p w14:paraId="4A34B13D" w14:textId="77777777" w:rsidR="000A268A" w:rsidRPr="00C27F00" w:rsidRDefault="000A268A" w:rsidP="00454FB0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27F00">
        <w:rPr>
          <w:rFonts w:ascii="Angsana New" w:hAnsi="Angsana New" w:hint="cs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2804EE5" w14:textId="77777777" w:rsidR="000A268A" w:rsidRPr="00C27F00" w:rsidRDefault="000A268A" w:rsidP="00454FB0">
      <w:pPr>
        <w:keepNext/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27F00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F5F89F2" w14:textId="77777777" w:rsidR="000A268A" w:rsidRPr="00C27F00" w:rsidRDefault="000A268A" w:rsidP="00454FB0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C27F00">
        <w:rPr>
          <w:rFonts w:ascii="Angsana New" w:hAnsi="Angsana New" w:hint="cs"/>
          <w:sz w:val="32"/>
          <w:szCs w:val="32"/>
        </w:rPr>
        <w:t xml:space="preserve">12 </w:t>
      </w:r>
      <w:r w:rsidRPr="00C27F00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F3BF230" w14:textId="77777777" w:rsidR="000A268A" w:rsidRPr="00C27F00" w:rsidRDefault="000A268A" w:rsidP="00454FB0">
      <w:pPr>
        <w:overflowPunct/>
        <w:autoSpaceDE/>
        <w:autoSpaceDN/>
        <w:adjustRightInd/>
        <w:spacing w:before="120" w:after="100" w:line="420" w:lineRule="exact"/>
        <w:ind w:left="540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C27F00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79C6FD37" w14:textId="77777777" w:rsidR="000A268A" w:rsidRPr="00C27F00" w:rsidRDefault="000A268A" w:rsidP="00454FB0">
      <w:pPr>
        <w:spacing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</w:t>
      </w:r>
      <w:r w:rsidR="00FE7F86" w:rsidRPr="00C27F00">
        <w:rPr>
          <w:rFonts w:ascii="Angsana New" w:hAnsi="Angsana New" w:hint="cs"/>
          <w:sz w:val="32"/>
          <w:szCs w:val="32"/>
          <w:cs/>
        </w:rPr>
        <w:t>งบ</w:t>
      </w:r>
      <w:r w:rsidRPr="00C27F00">
        <w:rPr>
          <w:rFonts w:ascii="Angsana New" w:hAnsi="Angsana New"/>
          <w:sz w:val="32"/>
          <w:szCs w:val="32"/>
          <w:cs/>
        </w:rPr>
        <w:t xml:space="preserve">กำไรขาดทุนตามวิธีเส้นตรงตลอดอายุของสัญญาเช่า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1BAFEBB7" w14:textId="77777777" w:rsidR="00371205" w:rsidRPr="00C27F00" w:rsidRDefault="00371205" w:rsidP="00454FB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/>
          <w:b/>
          <w:bCs/>
          <w:sz w:val="32"/>
          <w:szCs w:val="32"/>
        </w:rPr>
        <w:br w:type="page"/>
      </w:r>
    </w:p>
    <w:p w14:paraId="61ED28C1" w14:textId="7EB25D3D" w:rsidR="000A268A" w:rsidRPr="00C27F00" w:rsidRDefault="000A268A" w:rsidP="00454FB0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 w:hint="cs"/>
          <w:b/>
          <w:bCs/>
          <w:sz w:val="32"/>
          <w:szCs w:val="32"/>
        </w:rPr>
        <w:lastRenderedPageBreak/>
        <w:t>4.1</w:t>
      </w:r>
      <w:r w:rsidR="009E656E" w:rsidRPr="00C27F00">
        <w:rPr>
          <w:rFonts w:ascii="Angsana New" w:hAnsi="Angsana New"/>
          <w:b/>
          <w:bCs/>
          <w:sz w:val="32"/>
          <w:szCs w:val="32"/>
        </w:rPr>
        <w:t>3</w:t>
      </w:r>
      <w:r w:rsidRPr="00C27F00">
        <w:rPr>
          <w:rFonts w:ascii="Angsana New" w:hAnsi="Angsana New" w:hint="cs"/>
          <w:b/>
          <w:bCs/>
          <w:sz w:val="32"/>
          <w:szCs w:val="32"/>
        </w:rPr>
        <w:tab/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>เงินตราต่างประเทศ</w:t>
      </w:r>
    </w:p>
    <w:p w14:paraId="62416507" w14:textId="77777777" w:rsidR="000A268A" w:rsidRPr="00C27F00" w:rsidRDefault="000A268A" w:rsidP="00454FB0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 ๆ ของแต่ละกิจการที่รวมอยู่ในงบการเงินวัดมูลค่าด้วยสกุลเงินที่ใช้ในการดำเนินงานของแต่ละกิจการนั้น</w:t>
      </w:r>
    </w:p>
    <w:p w14:paraId="01CDB37C" w14:textId="77777777" w:rsidR="000A268A" w:rsidRPr="00C27F00" w:rsidRDefault="000A268A" w:rsidP="00454FB0">
      <w:pPr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27F00">
        <w:rPr>
          <w:rFonts w:ascii="Angsana New" w:hAnsi="Angsana New" w:hint="cs"/>
          <w:spacing w:val="-6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C27F00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C27F00">
        <w:rPr>
          <w:rFonts w:ascii="Angsana New" w:hAnsi="Angsana New" w:hint="cs"/>
          <w:spacing w:val="-6"/>
          <w:sz w:val="32"/>
          <w:szCs w:val="32"/>
          <w:cs/>
        </w:rPr>
        <w:t>ณ</w:t>
      </w:r>
      <w:r w:rsidRPr="00C27F00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C27F00">
        <w:rPr>
          <w:rFonts w:ascii="Angsana New" w:hAnsi="Angsana New" w:hint="cs"/>
          <w:spacing w:val="-6"/>
          <w:sz w:val="32"/>
          <w:szCs w:val="32"/>
          <w:cs/>
        </w:rPr>
        <w:t>วันที่เกิดรายการ</w:t>
      </w:r>
      <w:r w:rsidRPr="00C27F00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C27F00">
        <w:rPr>
          <w:rFonts w:ascii="Angsana New" w:hAnsi="Angsana New" w:hint="cs"/>
          <w:spacing w:val="-6"/>
          <w:sz w:val="32"/>
          <w:szCs w:val="32"/>
          <w:cs/>
        </w:rPr>
        <w:t>สินทรัพย์</w:t>
      </w:r>
      <w:r w:rsidRPr="00C27F00">
        <w:rPr>
          <w:rFonts w:ascii="Angsana New" w:hAnsi="Angsana New" w:hint="cs"/>
          <w:sz w:val="32"/>
          <w:szCs w:val="32"/>
          <w:cs/>
        </w:rPr>
        <w:t>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C27F00">
        <w:rPr>
          <w:rFonts w:ascii="Angsana New" w:hAnsi="Angsana New" w:hint="cs"/>
          <w:sz w:val="32"/>
          <w:szCs w:val="32"/>
        </w:rPr>
        <w:t xml:space="preserve">  </w:t>
      </w:r>
      <w:r w:rsidRPr="00C27F00">
        <w:rPr>
          <w:rFonts w:ascii="Angsana New" w:hAnsi="Angsana New" w:hint="cs"/>
          <w:sz w:val="32"/>
          <w:szCs w:val="32"/>
          <w:cs/>
        </w:rPr>
        <w:t>ณ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</w:p>
    <w:p w14:paraId="4B6B4BC7" w14:textId="77777777" w:rsidR="000A268A" w:rsidRPr="00C27F00" w:rsidRDefault="000A268A" w:rsidP="00454FB0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6E46DFD1" w14:textId="77777777" w:rsidR="000A268A" w:rsidRPr="00C27F00" w:rsidRDefault="000A268A" w:rsidP="00454FB0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 w:hint="cs"/>
          <w:b/>
          <w:bCs/>
          <w:sz w:val="32"/>
          <w:szCs w:val="32"/>
        </w:rPr>
        <w:t>4</w:t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C27F00">
        <w:rPr>
          <w:rFonts w:ascii="Angsana New" w:hAnsi="Angsana New" w:hint="cs"/>
          <w:b/>
          <w:bCs/>
          <w:sz w:val="32"/>
          <w:szCs w:val="32"/>
        </w:rPr>
        <w:t>1</w:t>
      </w:r>
      <w:r w:rsidR="009E656E" w:rsidRPr="00C27F00">
        <w:rPr>
          <w:rFonts w:ascii="Angsana New" w:hAnsi="Angsana New"/>
          <w:b/>
          <w:bCs/>
          <w:sz w:val="32"/>
          <w:szCs w:val="32"/>
        </w:rPr>
        <w:t>4</w:t>
      </w:r>
      <w:r w:rsidRPr="00C27F00">
        <w:rPr>
          <w:rFonts w:ascii="Angsana New" w:hAnsi="Angsana New" w:hint="cs"/>
          <w:b/>
          <w:bCs/>
          <w:sz w:val="32"/>
          <w:szCs w:val="32"/>
        </w:rPr>
        <w:tab/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3005538E" w14:textId="77777777" w:rsidR="000A268A" w:rsidRPr="00C27F00" w:rsidRDefault="000A268A" w:rsidP="00454FB0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FE7F86" w:rsidRPr="00C27F0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27F00">
        <w:rPr>
          <w:rFonts w:ascii="Angsana New" w:hAnsi="Angsana New" w:hint="cs"/>
          <w:sz w:val="32"/>
          <w:szCs w:val="32"/>
          <w:cs/>
        </w:rPr>
        <w:t>จะทำการประเมินการด้อยค่าของที่ดิน อาคารและอุปกรณ์ สินทรัพย์สิทธิการใช้ อสังหาริมทรัพย์เพื่อการลงทุน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หรือสินทรัพย์ที่ไม่มีตัวตนอื่นของ</w:t>
      </w:r>
      <w:r w:rsidR="000662B5" w:rsidRPr="00C27F00">
        <w:rPr>
          <w:rFonts w:ascii="Angsana New" w:hAnsi="Angsana New" w:hint="cs"/>
          <w:sz w:val="32"/>
          <w:szCs w:val="32"/>
          <w:cs/>
        </w:rPr>
        <w:t>กลุ่ม</w:t>
      </w:r>
      <w:r w:rsidRPr="00C27F00">
        <w:rPr>
          <w:rFonts w:ascii="Angsana New" w:hAnsi="Angsana New" w:hint="cs"/>
          <w:sz w:val="32"/>
          <w:szCs w:val="32"/>
          <w:cs/>
        </w:rPr>
        <w:t>บริษัท</w:t>
      </w:r>
      <w:r w:rsidR="00876CCE" w:rsidRPr="00C27F00">
        <w:rPr>
          <w:rFonts w:ascii="Angsana New" w:hAnsi="Angsana New" w:hint="cs"/>
          <w:sz w:val="32"/>
          <w:szCs w:val="32"/>
          <w:cs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FE7F86" w:rsidRPr="00C27F0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27F00">
        <w:rPr>
          <w:rFonts w:ascii="Angsana New" w:hAnsi="Angsana New" w:hint="cs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57634786" w14:textId="77777777" w:rsidR="000A268A" w:rsidRPr="00C27F00" w:rsidRDefault="000662B5" w:rsidP="00454F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A268A" w:rsidRPr="00C27F00">
        <w:rPr>
          <w:rFonts w:ascii="Angsana New" w:hAnsi="Angsana New" w:hint="cs"/>
          <w:sz w:val="32"/>
          <w:szCs w:val="32"/>
          <w:cs/>
        </w:rPr>
        <w:t>จะรับรู้รายการขาดทุนจากการด้อยค่าในงบกำไรขาดทุน ยกเว้นในกรณีที่ที่ดินและอาคาร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</w:t>
      </w:r>
      <w:r w:rsidR="00876CCE" w:rsidRPr="00C27F00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0A268A" w:rsidRPr="00C27F00">
        <w:rPr>
          <w:rFonts w:ascii="Angsana New" w:hAnsi="Angsana New" w:hint="cs"/>
          <w:sz w:val="32"/>
          <w:szCs w:val="32"/>
          <w:cs/>
        </w:rPr>
        <w:t>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16BBD0D3" w14:textId="77777777" w:rsidR="000A268A" w:rsidRPr="00C27F00" w:rsidRDefault="000A268A" w:rsidP="00454FB0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C27F00">
        <w:rPr>
          <w:rFonts w:ascii="Angsana New" w:hAnsi="Angsana New" w:hint="cs"/>
          <w:spacing w:val="-4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C27F00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FE7F86" w:rsidRPr="00C27F0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27F00">
        <w:rPr>
          <w:rFonts w:ascii="Angsana New" w:hAnsi="Angsana New" w:hint="cs"/>
          <w:spacing w:val="-4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</w:t>
      </w:r>
      <w:r w:rsidRPr="00C27F00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0662B5" w:rsidRPr="00C27F0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27F00">
        <w:rPr>
          <w:rFonts w:ascii="Angsana New" w:hAnsi="Angsana New" w:hint="cs"/>
          <w:spacing w:val="-4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</w:t>
      </w:r>
      <w:r w:rsidRPr="00C27F00">
        <w:rPr>
          <w:rFonts w:ascii="Angsana New" w:hAnsi="Angsana New" w:hint="cs"/>
          <w:sz w:val="32"/>
          <w:szCs w:val="32"/>
          <w:cs/>
        </w:rPr>
        <w:t>งบกำไรขาดทุน</w:t>
      </w:r>
      <w:r w:rsidRPr="00C27F00">
        <w:rPr>
          <w:rFonts w:ascii="Angsana New" w:hAnsi="Angsana New" w:hint="cs"/>
          <w:spacing w:val="-4"/>
          <w:sz w:val="32"/>
          <w:szCs w:val="32"/>
          <w:cs/>
        </w:rPr>
        <w:t>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</w:t>
      </w:r>
      <w:r w:rsidR="00876CCE" w:rsidRPr="00C27F00">
        <w:rPr>
          <w:rFonts w:ascii="Angsana New" w:hAnsi="Angsana New" w:hint="cs"/>
          <w:spacing w:val="-4"/>
          <w:sz w:val="32"/>
          <w:szCs w:val="32"/>
          <w:cs/>
        </w:rPr>
        <w:t xml:space="preserve">               </w:t>
      </w:r>
      <w:r w:rsidRPr="00C27F00">
        <w:rPr>
          <w:rFonts w:ascii="Angsana New" w:hAnsi="Angsana New" w:hint="cs"/>
          <w:spacing w:val="-4"/>
          <w:sz w:val="32"/>
          <w:szCs w:val="32"/>
          <w:cs/>
        </w:rPr>
        <w:t>ตีราคาสินทรัพย์เพิ่ม</w:t>
      </w:r>
    </w:p>
    <w:p w14:paraId="71EAEDBE" w14:textId="77777777" w:rsidR="00371205" w:rsidRPr="00C27F00" w:rsidRDefault="00371205" w:rsidP="00454FB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/>
          <w:b/>
          <w:bCs/>
          <w:sz w:val="32"/>
          <w:szCs w:val="32"/>
        </w:rPr>
        <w:br w:type="page"/>
      </w:r>
    </w:p>
    <w:p w14:paraId="3E46ECC5" w14:textId="0AD6EA65" w:rsidR="000A268A" w:rsidRPr="00C27F00" w:rsidRDefault="000A268A" w:rsidP="00454F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C27F00">
        <w:rPr>
          <w:rFonts w:ascii="Angsana New" w:hAnsi="Angsana New" w:hint="cs"/>
          <w:b/>
          <w:bCs/>
          <w:sz w:val="32"/>
          <w:szCs w:val="32"/>
        </w:rPr>
        <w:t>1</w:t>
      </w:r>
      <w:r w:rsidR="009E656E" w:rsidRPr="00C27F00">
        <w:rPr>
          <w:rFonts w:ascii="Angsana New" w:hAnsi="Angsana New"/>
          <w:b/>
          <w:bCs/>
          <w:sz w:val="32"/>
          <w:szCs w:val="32"/>
        </w:rPr>
        <w:t>5</w:t>
      </w:r>
      <w:r w:rsidRPr="00C27F00">
        <w:rPr>
          <w:rFonts w:ascii="Angsana New" w:hAnsi="Angsana New" w:hint="cs"/>
          <w:b/>
          <w:bCs/>
          <w:sz w:val="32"/>
          <w:szCs w:val="32"/>
        </w:rPr>
        <w:tab/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>ผลประโยชน์ของพนักงาน</w:t>
      </w:r>
    </w:p>
    <w:p w14:paraId="41F60B4C" w14:textId="77777777" w:rsidR="000A268A" w:rsidRPr="00C27F00" w:rsidRDefault="000A268A" w:rsidP="00454F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171C3243" w14:textId="77777777" w:rsidR="000A268A" w:rsidRPr="00C27F00" w:rsidRDefault="000A268A" w:rsidP="00454F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2FC0EB0A" w14:textId="1467A9B3" w:rsidR="000A268A" w:rsidRPr="00C27F00" w:rsidRDefault="000A268A" w:rsidP="00454F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 w:hint="cs"/>
          <w:i/>
          <w:iCs/>
          <w:sz w:val="32"/>
          <w:szCs w:val="32"/>
        </w:rPr>
        <w:tab/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</w:t>
      </w:r>
    </w:p>
    <w:p w14:paraId="1705A90A" w14:textId="77777777" w:rsidR="000A268A" w:rsidRPr="00C27F00" w:rsidRDefault="000A268A" w:rsidP="00454F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C27F00">
        <w:rPr>
          <w:rFonts w:ascii="Angsana New" w:hAnsi="Angsana New" w:hint="cs"/>
          <w:i/>
          <w:iCs/>
          <w:sz w:val="32"/>
          <w:szCs w:val="32"/>
        </w:rPr>
        <w:tab/>
      </w:r>
      <w:r w:rsidRPr="00C27F00">
        <w:rPr>
          <w:rFonts w:ascii="Angsana New" w:hAnsi="Angsana New" w:hint="cs"/>
          <w:i/>
          <w:iCs/>
          <w:sz w:val="32"/>
          <w:szCs w:val="32"/>
          <w:cs/>
        </w:rPr>
        <w:t>โครงการสมทบเงิน</w:t>
      </w:r>
    </w:p>
    <w:p w14:paraId="4F32A645" w14:textId="77777777" w:rsidR="000A268A" w:rsidRPr="00C27F00" w:rsidRDefault="000A268A" w:rsidP="00454F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="00FE7F86" w:rsidRPr="00C27F0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27F00">
        <w:rPr>
          <w:rFonts w:ascii="Angsana New" w:hAnsi="Angsana New" w:hint="cs"/>
          <w:spacing w:val="-4"/>
          <w:sz w:val="32"/>
          <w:szCs w:val="32"/>
          <w:cs/>
        </w:rPr>
        <w:t>และพนักงานของ</w:t>
      </w:r>
      <w:r w:rsidR="00FE7F86" w:rsidRPr="00C27F0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27F00">
        <w:rPr>
          <w:rFonts w:ascii="Angsana New" w:hAnsi="Angsana New" w:hint="cs"/>
          <w:spacing w:val="-4"/>
          <w:sz w:val="32"/>
          <w:szCs w:val="32"/>
          <w:cs/>
        </w:rPr>
        <w:t>ได้ร่วมกันจัดตั้งกองทุนสำรองเลี้ยงชีพ</w:t>
      </w:r>
      <w:r w:rsidRPr="00C27F00">
        <w:rPr>
          <w:rFonts w:ascii="Angsana New" w:hAnsi="Angsana New" w:hint="cs"/>
          <w:sz w:val="32"/>
          <w:szCs w:val="32"/>
          <w:cs/>
        </w:rPr>
        <w:t xml:space="preserve"> ซึ่งประกอบด้วยเงินที่พนักงานจ่ายสะสมและเงินที่</w:t>
      </w:r>
      <w:r w:rsidR="00FE7F86" w:rsidRPr="00C27F0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27F00">
        <w:rPr>
          <w:rFonts w:ascii="Angsana New" w:hAnsi="Angsana New" w:hint="cs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65218366" w14:textId="77777777" w:rsidR="000A268A" w:rsidRPr="00C27F00" w:rsidRDefault="000A268A" w:rsidP="00454F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C27F00">
        <w:rPr>
          <w:rFonts w:ascii="Angsana New" w:hAnsi="Angsana New" w:hint="cs"/>
          <w:b/>
          <w:bCs/>
          <w:i/>
          <w:iCs/>
          <w:spacing w:val="-3"/>
          <w:sz w:val="22"/>
          <w:szCs w:val="22"/>
        </w:rPr>
        <w:tab/>
      </w:r>
      <w:r w:rsidRPr="00C27F00">
        <w:rPr>
          <w:rFonts w:ascii="Angsana New" w:hAnsi="Angsana New" w:hint="cs"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51BAD431" w14:textId="77777777" w:rsidR="000A268A" w:rsidRPr="00C27F00" w:rsidRDefault="000A268A" w:rsidP="00454F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 xml:space="preserve">กลุ่มบริษัทมีภาระสำหรับเงินชดเชยที่ต้องจ่ายให้แก่พนักงานเมื่อออกจากงานตามกฎหมายแรงงาน 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076B4A79" w14:textId="77777777" w:rsidR="000A268A" w:rsidRPr="00C27F00" w:rsidRDefault="000A268A" w:rsidP="00454F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C27F00">
        <w:rPr>
          <w:rFonts w:ascii="Angsana New" w:hAnsi="Angsana New" w:hint="cs"/>
          <w:sz w:val="32"/>
          <w:szCs w:val="32"/>
        </w:rPr>
        <w:t>Projected Unit Credit Method)</w:t>
      </w:r>
      <w:r w:rsidRPr="00C27F00">
        <w:rPr>
          <w:rFonts w:ascii="Angsana New" w:hAnsi="Angsana New" w:hint="cs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3A14C24C" w14:textId="54D5409D" w:rsidR="000A268A" w:rsidRPr="00C27F00" w:rsidRDefault="000A268A" w:rsidP="00454F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>ผลกำไรหรือขาดทุนจากการ</w:t>
      </w:r>
      <w:r w:rsidR="00F716CC">
        <w:rPr>
          <w:rFonts w:ascii="Angsana New" w:hAnsi="Angsana New" w:hint="cs"/>
          <w:sz w:val="32"/>
          <w:szCs w:val="32"/>
          <w:cs/>
        </w:rPr>
        <w:t>วัดมูลค่าใหม่</w:t>
      </w:r>
      <w:r w:rsidRPr="00C27F00">
        <w:rPr>
          <w:rFonts w:ascii="Angsana New" w:hAnsi="Angsana New" w:hint="cs"/>
          <w:sz w:val="32"/>
          <w:szCs w:val="32"/>
          <w:cs/>
        </w:rPr>
        <w:t xml:space="preserve">สำหรับโครงการผลประโยชน์หลังออกจากงานของพนักงานจะรับรู้ทันทีในกำไรขาดทุนเบ็ดเสร็จอื่น </w:t>
      </w:r>
    </w:p>
    <w:p w14:paraId="496EBC3E" w14:textId="77777777" w:rsidR="000A268A" w:rsidRPr="00C27F00" w:rsidRDefault="000A268A" w:rsidP="00454F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งบกำไร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แล้วแต่เหตุการณ์ใดจะเกิดขึ้นก่อน</w:t>
      </w:r>
    </w:p>
    <w:p w14:paraId="3838802C" w14:textId="77777777" w:rsidR="000A268A" w:rsidRPr="00C27F00" w:rsidRDefault="000A268A" w:rsidP="00454FB0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27F00">
        <w:rPr>
          <w:rFonts w:ascii="Angsana New" w:hAnsi="Angsana New" w:hint="cs"/>
          <w:b/>
          <w:bCs/>
          <w:sz w:val="32"/>
          <w:szCs w:val="32"/>
        </w:rPr>
        <w:t>4.1</w:t>
      </w:r>
      <w:r w:rsidR="009E656E" w:rsidRPr="00C27F00">
        <w:rPr>
          <w:rFonts w:ascii="Angsana New" w:hAnsi="Angsana New"/>
          <w:b/>
          <w:bCs/>
          <w:sz w:val="32"/>
          <w:szCs w:val="32"/>
        </w:rPr>
        <w:t>6</w:t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C27F00">
        <w:rPr>
          <w:rFonts w:ascii="Angsana New" w:hAnsi="Angsana New" w:hint="cs"/>
          <w:b/>
          <w:bCs/>
          <w:sz w:val="32"/>
          <w:szCs w:val="32"/>
        </w:rPr>
        <w:tab/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</w:p>
    <w:p w14:paraId="6A99F62B" w14:textId="77777777" w:rsidR="000A268A" w:rsidRPr="00C27F00" w:rsidRDefault="000A268A" w:rsidP="00454FB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 xml:space="preserve"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 </w:t>
      </w:r>
    </w:p>
    <w:p w14:paraId="2F85B5D3" w14:textId="77777777" w:rsidR="000A268A" w:rsidRPr="00C27F00" w:rsidRDefault="000A268A" w:rsidP="00454FB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ab/>
        <w:t>สำรองเผื่อผลขาดทุนจากงานก่อสร้างตามสัญญาจะตั้งขึ้นทั้งจำนวนเมื่อทราบแน่ชัดว่างานก่อสร้างตามสัญญานั้นจะประสบผลขาดทุน</w:t>
      </w:r>
    </w:p>
    <w:p w14:paraId="311D457F" w14:textId="77777777" w:rsidR="00AA4058" w:rsidRPr="00C27F00" w:rsidRDefault="00AA405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/>
          <w:b/>
          <w:bCs/>
          <w:sz w:val="32"/>
          <w:szCs w:val="32"/>
        </w:rPr>
        <w:br w:type="page"/>
      </w:r>
    </w:p>
    <w:p w14:paraId="379D3033" w14:textId="28FDF142" w:rsidR="000A268A" w:rsidRPr="00C27F00" w:rsidRDefault="000A268A" w:rsidP="00454FB0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 w:hint="cs"/>
          <w:b/>
          <w:bCs/>
          <w:sz w:val="32"/>
          <w:szCs w:val="32"/>
        </w:rPr>
        <w:lastRenderedPageBreak/>
        <w:t>4.1</w:t>
      </w:r>
      <w:r w:rsidR="009E656E" w:rsidRPr="00C27F00">
        <w:rPr>
          <w:rFonts w:ascii="Angsana New" w:hAnsi="Angsana New"/>
          <w:b/>
          <w:bCs/>
          <w:sz w:val="32"/>
          <w:szCs w:val="32"/>
        </w:rPr>
        <w:t>7</w:t>
      </w:r>
      <w:r w:rsidRPr="00C27F00">
        <w:rPr>
          <w:rFonts w:ascii="Angsana New" w:hAnsi="Angsana New" w:hint="cs"/>
          <w:b/>
          <w:bCs/>
          <w:sz w:val="32"/>
          <w:szCs w:val="32"/>
        </w:rPr>
        <w:tab/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244EF87C" w14:textId="77777777" w:rsidR="000A268A" w:rsidRPr="00C27F00" w:rsidRDefault="000A268A" w:rsidP="00454F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049F6C5E" w14:textId="6DF60693" w:rsidR="000A268A" w:rsidRPr="00C27F00" w:rsidRDefault="000A268A" w:rsidP="00454FB0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27F00">
        <w:rPr>
          <w:rFonts w:ascii="Angsana New" w:hAnsi="Angsana New" w:hint="cs"/>
          <w:b/>
          <w:bCs/>
          <w:sz w:val="32"/>
          <w:szCs w:val="32"/>
          <w:cs/>
        </w:rPr>
        <w:t>ภาษีเงินได้ปัจจุบัน</w:t>
      </w:r>
    </w:p>
    <w:p w14:paraId="730CF1EA" w14:textId="77777777" w:rsidR="000A268A" w:rsidRPr="00C27F00" w:rsidRDefault="000A268A" w:rsidP="00454F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52A99ECF" w14:textId="48D66BB4" w:rsidR="000A268A" w:rsidRPr="00C27F00" w:rsidRDefault="000A268A" w:rsidP="00454FB0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27F00"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503E4E54" w14:textId="77777777" w:rsidR="000A268A" w:rsidRPr="00C27F00" w:rsidRDefault="000A268A" w:rsidP="00454F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14FD246" w14:textId="77777777" w:rsidR="000A268A" w:rsidRPr="00C27F00" w:rsidRDefault="000A268A" w:rsidP="00454F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E426E2A" w14:textId="77777777" w:rsidR="000A268A" w:rsidRPr="00C27F00" w:rsidRDefault="000A268A" w:rsidP="00454F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5893DF2" w14:textId="77777777" w:rsidR="000A268A" w:rsidRPr="00C27F00" w:rsidRDefault="000A268A" w:rsidP="00454FB0">
      <w:pPr>
        <w:spacing w:before="120" w:after="120"/>
        <w:ind w:left="547" w:right="-45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7D1A0F27" w14:textId="77777777" w:rsidR="000A268A" w:rsidRPr="00C27F00" w:rsidRDefault="000A268A" w:rsidP="00454FB0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 w:hint="cs"/>
          <w:b/>
          <w:bCs/>
          <w:sz w:val="32"/>
          <w:szCs w:val="32"/>
        </w:rPr>
        <w:t>4.1</w:t>
      </w:r>
      <w:r w:rsidR="009E656E" w:rsidRPr="00C27F00">
        <w:rPr>
          <w:rFonts w:ascii="Angsana New" w:hAnsi="Angsana New"/>
          <w:b/>
          <w:bCs/>
          <w:sz w:val="32"/>
          <w:szCs w:val="32"/>
        </w:rPr>
        <w:t>8</w:t>
      </w:r>
      <w:r w:rsidRPr="00C27F00">
        <w:rPr>
          <w:rFonts w:ascii="Angsana New" w:hAnsi="Angsana New" w:hint="cs"/>
          <w:b/>
          <w:bCs/>
          <w:sz w:val="32"/>
          <w:szCs w:val="32"/>
        </w:rPr>
        <w:tab/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6BC44BBE" w14:textId="77777777" w:rsidR="000A268A" w:rsidRPr="00C27F00" w:rsidRDefault="000A268A" w:rsidP="00454FB0">
      <w:pPr>
        <w:spacing w:before="120" w:after="120"/>
        <w:ind w:left="547" w:right="-45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649AAC89" w14:textId="77777777" w:rsidR="000A268A" w:rsidRPr="00C27F00" w:rsidRDefault="000A268A" w:rsidP="00454FB0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CD9EEFF" w14:textId="77777777" w:rsidR="000A268A" w:rsidRPr="00C27F00" w:rsidRDefault="000A268A" w:rsidP="00454FB0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C27F00">
        <w:rPr>
          <w:rFonts w:ascii="Angsana New" w:hAnsi="Angsana New" w:hint="cs"/>
          <w:sz w:val="32"/>
          <w:szCs w:val="32"/>
          <w:cs/>
        </w:rPr>
        <w:t xml:space="preserve">ตัดจำหน่าย </w:t>
      </w:r>
      <w:r w:rsidRPr="00C27F00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C27F00">
        <w:rPr>
          <w:rFonts w:ascii="Angsana New" w:hAnsi="Angsana New" w:hint="cs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C27F00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C27F00">
        <w:rPr>
          <w:rFonts w:ascii="Angsana New" w:hAnsi="Angsana New" w:hint="cs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FB25D56" w14:textId="141EA77E" w:rsidR="000A268A" w:rsidRPr="00C27F00" w:rsidRDefault="000A268A" w:rsidP="00454FB0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C27F00">
        <w:rPr>
          <w:rFonts w:ascii="Angsana New" w:hAnsi="Angsana New" w:hint="cs"/>
          <w:b/>
          <w:bCs/>
          <w:i/>
          <w:iCs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C27F00">
        <w:rPr>
          <w:rFonts w:ascii="Angsana New" w:eastAsia="Arial Unicode MS" w:hAnsi="Angsana New" w:hint="cs"/>
          <w:b/>
          <w:bCs/>
          <w:i/>
          <w:iCs/>
          <w:sz w:val="22"/>
          <w:szCs w:val="22"/>
        </w:rPr>
        <w:t xml:space="preserve"> </w:t>
      </w:r>
    </w:p>
    <w:p w14:paraId="28B3AEFE" w14:textId="77777777" w:rsidR="000A268A" w:rsidRPr="00C27F00" w:rsidRDefault="000A268A" w:rsidP="00454FB0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104D1EC4" w14:textId="77777777" w:rsidR="000A268A" w:rsidRPr="00C27F00" w:rsidRDefault="000A268A" w:rsidP="00454FB0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  <w:cs/>
        </w:rPr>
      </w:pPr>
      <w:r w:rsidRPr="00C27F00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หรือการด้อยค่าของสินทรัพย์ดังกล่าวจะรับรู้ในงบกำไรขาดทุน   </w:t>
      </w:r>
    </w:p>
    <w:p w14:paraId="79A20C88" w14:textId="77777777" w:rsidR="000A268A" w:rsidRPr="00C27F00" w:rsidRDefault="000A268A" w:rsidP="00454FB0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sz w:val="22"/>
          <w:szCs w:val="22"/>
        </w:rPr>
      </w:pPr>
      <w:r w:rsidRPr="00C27F00">
        <w:rPr>
          <w:rFonts w:ascii="Angsana New" w:eastAsia="Arial" w:hAnsi="Angsana New" w:hint="cs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C27F00">
        <w:rPr>
          <w:rFonts w:ascii="Angsana New" w:eastAsia="Arial" w:hAnsi="Angsana New" w:hint="cs"/>
          <w:sz w:val="32"/>
          <w:szCs w:val="32"/>
          <w:cs/>
        </w:rPr>
        <w:t xml:space="preserve"> </w:t>
      </w:r>
    </w:p>
    <w:p w14:paraId="58C7BA9C" w14:textId="77777777" w:rsidR="000A268A" w:rsidRPr="00C27F00" w:rsidRDefault="000A268A" w:rsidP="00454FB0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C27F00">
        <w:rPr>
          <w:rFonts w:ascii="Angsana New" w:eastAsia="Arial Unicode MS" w:hAnsi="Angsana New" w:hint="cs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 w:rsidRPr="00C27F00">
        <w:rPr>
          <w:rFonts w:ascii="Angsana New" w:eastAsia="Arial Unicode MS" w:hAnsi="Angsana New" w:hint="cs"/>
          <w:sz w:val="32"/>
          <w:szCs w:val="32"/>
        </w:rPr>
        <w:t xml:space="preserve"> </w:t>
      </w:r>
    </w:p>
    <w:p w14:paraId="014EE099" w14:textId="77777777" w:rsidR="000A268A" w:rsidRPr="00C27F00" w:rsidRDefault="000A268A" w:rsidP="00454FB0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C27F00">
        <w:rPr>
          <w:rFonts w:ascii="Angsana New" w:eastAsia="Arial Unicode MS" w:hAnsi="Angsana New" w:hint="cs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4A0AEC9A" w14:textId="77777777" w:rsidR="000A268A" w:rsidRPr="00C27F00" w:rsidRDefault="000A268A" w:rsidP="00454FB0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C27F00">
        <w:rPr>
          <w:rFonts w:ascii="Angsana New" w:eastAsia="Arial Unicode MS" w:hAnsi="Angsana New" w:hint="cs"/>
          <w:sz w:val="32"/>
          <w:szCs w:val="32"/>
          <w:cs/>
        </w:rPr>
        <w:t>เงินปันผลรับจากเงินลงทุนดังกล่าวถือเป็นรายได้อื่นใน</w:t>
      </w:r>
      <w:r w:rsidRPr="00C27F00">
        <w:rPr>
          <w:rFonts w:ascii="Angsana New" w:hAnsi="Angsana New" w:hint="cs"/>
          <w:sz w:val="32"/>
          <w:szCs w:val="32"/>
          <w:cs/>
        </w:rPr>
        <w:t>งบกำไรขาดทุน</w:t>
      </w:r>
      <w:r w:rsidRPr="00C27F00">
        <w:rPr>
          <w:rFonts w:ascii="Angsana New" w:eastAsia="Arial Unicode MS" w:hAnsi="Angsana New" w:hint="cs"/>
          <w:sz w:val="32"/>
          <w:szCs w:val="32"/>
          <w:cs/>
        </w:rPr>
        <w:t xml:space="preserve">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2023B16E" w14:textId="77777777" w:rsidR="000A268A" w:rsidRPr="00C27F00" w:rsidRDefault="000A268A" w:rsidP="00454FB0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C27F00">
        <w:rPr>
          <w:rFonts w:ascii="Angsana New" w:eastAsia="Arial Unicode MS" w:hAnsi="Angsana New" w:hint="cs"/>
          <w:sz w:val="32"/>
          <w:szCs w:val="32"/>
          <w:cs/>
        </w:rPr>
        <w:t xml:space="preserve">นอกจากนี้ เงินลงทุนในตราสาร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145A93F8" w14:textId="77777777" w:rsidR="000A268A" w:rsidRPr="00C27F00" w:rsidRDefault="000A268A" w:rsidP="00454FB0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71EB3DC0" w14:textId="77777777" w:rsidR="000A268A" w:rsidRPr="00C27F00" w:rsidRDefault="000A268A" w:rsidP="00454FB0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ยกเว้นหนี้สินตราสารอนุพันธ์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C27F00">
        <w:rPr>
          <w:rFonts w:ascii="Angsana New" w:hAnsi="Angsana New" w:hint="cs"/>
          <w:sz w:val="32"/>
          <w:szCs w:val="32"/>
          <w:cs/>
        </w:rPr>
        <w:t>หักต้นทุนการทำรายการ</w:t>
      </w:r>
      <w:r w:rsidRPr="00C27F00">
        <w:rPr>
          <w:rFonts w:ascii="Angsana New" w:eastAsia="Arial Unicode MS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งบกำไร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ค่าตัดจำหน่ายตามวิธีดอกเบี้ยที่แท้จริงแสดงเป็นส่วนหนึ่งของต้นทุนทางการเงินในงบกำไรขาดทุน</w:t>
      </w:r>
      <w:r w:rsidRPr="00C27F00">
        <w:rPr>
          <w:rFonts w:ascii="Angsana New" w:hAnsi="Angsana New" w:hint="cs"/>
          <w:sz w:val="32"/>
          <w:szCs w:val="32"/>
          <w:cs/>
        </w:rPr>
        <w:tab/>
      </w:r>
    </w:p>
    <w:p w14:paraId="62ED46EA" w14:textId="77777777" w:rsidR="00371205" w:rsidRPr="00C27F00" w:rsidRDefault="00371205" w:rsidP="00454FB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27F00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8ACD27A" w14:textId="2A92F5D2" w:rsidR="000A268A" w:rsidRPr="00C27F00" w:rsidRDefault="000A268A" w:rsidP="00454FB0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การตัดรายการของเครื่องมือทางการเงิน</w:t>
      </w:r>
    </w:p>
    <w:p w14:paraId="49138988" w14:textId="77777777" w:rsidR="000A268A" w:rsidRPr="00C27F00" w:rsidRDefault="000A268A" w:rsidP="00454FB0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0D8FFFE0" w14:textId="77777777" w:rsidR="000A268A" w:rsidRPr="00C27F00" w:rsidRDefault="000A268A" w:rsidP="00454FB0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27F00">
        <w:rPr>
          <w:rFonts w:ascii="Angsana New" w:hAnsi="Angsana New" w:hint="cs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โดยรับรู้ผลแตกต่างของมูลค่าตามบัญชีดังกล่าวในงบกำไรขาดทุน </w:t>
      </w:r>
    </w:p>
    <w:p w14:paraId="6857E334" w14:textId="77777777" w:rsidR="000A268A" w:rsidRPr="00C27F00" w:rsidRDefault="000A268A" w:rsidP="00454FB0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0EB42FE4" w14:textId="77777777" w:rsidR="0027268D" w:rsidRPr="00C27F00" w:rsidRDefault="000A268A" w:rsidP="00454FB0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319DE3D1" w14:textId="77777777" w:rsidR="000A268A" w:rsidRPr="00C27F00" w:rsidRDefault="000A268A" w:rsidP="00454FB0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C27F00">
        <w:rPr>
          <w:rFonts w:ascii="Angsana New" w:hAnsi="Angsana New" w:hint="cs"/>
          <w:sz w:val="32"/>
          <w:szCs w:val="32"/>
        </w:rPr>
        <w:t xml:space="preserve">12 </w:t>
      </w:r>
      <w:r w:rsidRPr="00C27F00">
        <w:rPr>
          <w:rFonts w:ascii="Angsana New" w:hAnsi="Angsana New" w:hint="cs"/>
          <w:sz w:val="32"/>
          <w:szCs w:val="32"/>
          <w:cs/>
        </w:rPr>
        <w:t>เดือนข้างหน้า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1139A64A" w14:textId="77777777" w:rsidR="000A268A" w:rsidRPr="00C27F00" w:rsidRDefault="000A268A" w:rsidP="00454FB0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27F00">
        <w:rPr>
          <w:rFonts w:ascii="Angsana New" w:hAnsi="Angsana New" w:hint="cs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C27F00">
        <w:rPr>
          <w:rFonts w:ascii="Angsana New" w:hAnsi="Angsana New" w:hint="cs"/>
          <w:sz w:val="32"/>
          <w:szCs w:val="32"/>
        </w:rPr>
        <w:t>30</w:t>
      </w:r>
      <w:r w:rsidRPr="00C27F00">
        <w:rPr>
          <w:rFonts w:ascii="Angsana New" w:hAnsi="Angsana New" w:hint="cs"/>
          <w:sz w:val="32"/>
          <w:szCs w:val="32"/>
          <w:cs/>
        </w:rPr>
        <w:t xml:space="preserve"> วัน และพิจารณาว่าสินทรัพย์ทางการเงินนั้นมีการด้อยค่าด้านเครดิตหรือมีการผิดสัญญา เมื่อมีการค้างชำระการจ่ายเงินตามสัญญาเกินกว่า </w:t>
      </w:r>
      <w:r w:rsidRPr="00C27F00">
        <w:rPr>
          <w:rFonts w:ascii="Angsana New" w:hAnsi="Angsana New" w:hint="cs"/>
          <w:sz w:val="32"/>
          <w:szCs w:val="32"/>
        </w:rPr>
        <w:t xml:space="preserve">90 </w:t>
      </w:r>
      <w:r w:rsidRPr="00C27F00">
        <w:rPr>
          <w:rFonts w:ascii="Angsana New" w:hAnsi="Angsana New" w:hint="cs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6BAD24CB" w14:textId="77777777" w:rsidR="000A268A" w:rsidRPr="00C27F00" w:rsidRDefault="000A268A" w:rsidP="00454FB0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และสินทรัพย์ที่เกิดจากสัญญา </w:t>
      </w:r>
      <w:bookmarkStart w:id="2" w:name="_Hlk59432702"/>
    </w:p>
    <w:p w14:paraId="6C697DA0" w14:textId="77777777" w:rsidR="000A268A" w:rsidRPr="00C27F00" w:rsidRDefault="000A268A" w:rsidP="00454FB0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lastRenderedPageBreak/>
        <w:t xml:space="preserve">การคำนวณผลขาดทุนด้านเครดิตที่คาดว่าจะเกิดขึ้นข้างต้น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2"/>
    </w:p>
    <w:p w14:paraId="260542F6" w14:textId="77777777" w:rsidR="000A268A" w:rsidRPr="00C27F00" w:rsidRDefault="000A268A" w:rsidP="00454FB0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C27F00">
        <w:rPr>
          <w:rFonts w:ascii="Angsana New" w:eastAsia="Arial" w:hAnsi="Angsana New" w:hint="cs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32E69722" w14:textId="77777777" w:rsidR="000A268A" w:rsidRPr="00C27F00" w:rsidRDefault="000A268A" w:rsidP="00454FB0">
      <w:pPr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5340BCEE" w14:textId="77777777" w:rsidR="000A268A" w:rsidRPr="00C27F00" w:rsidRDefault="000A268A" w:rsidP="00454FB0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C27F00">
        <w:rPr>
          <w:rFonts w:ascii="Angsana New" w:eastAsia="Arial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="000219DE" w:rsidRPr="00C27F00">
        <w:rPr>
          <w:rFonts w:ascii="Angsana New" w:eastAsia="Arial" w:hAnsi="Angsana New" w:hint="cs"/>
          <w:sz w:val="32"/>
          <w:szCs w:val="32"/>
          <w:cs/>
        </w:rPr>
        <w:t>งบ</w:t>
      </w:r>
      <w:r w:rsidRPr="00C27F00">
        <w:rPr>
          <w:rFonts w:ascii="Angsana New" w:eastAsia="Arial" w:hAnsi="Angsana New" w:hint="cs"/>
          <w:sz w:val="32"/>
          <w:szCs w:val="32"/>
          <w:cs/>
        </w:rPr>
        <w:t>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59CDE89" w14:textId="77777777" w:rsidR="000A268A" w:rsidRPr="00C27F00" w:rsidRDefault="000A268A" w:rsidP="00454FB0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 w:hint="cs"/>
          <w:b/>
          <w:bCs/>
          <w:sz w:val="32"/>
          <w:szCs w:val="32"/>
        </w:rPr>
        <w:t>4.1</w:t>
      </w:r>
      <w:r w:rsidR="009E656E" w:rsidRPr="00C27F00">
        <w:rPr>
          <w:rFonts w:ascii="Angsana New" w:hAnsi="Angsana New"/>
          <w:b/>
          <w:bCs/>
          <w:sz w:val="32"/>
          <w:szCs w:val="32"/>
        </w:rPr>
        <w:t>9</w:t>
      </w:r>
      <w:r w:rsidRPr="00C27F00">
        <w:rPr>
          <w:rFonts w:ascii="Angsana New" w:hAnsi="Angsana New" w:hint="cs"/>
          <w:b/>
          <w:bCs/>
          <w:sz w:val="32"/>
          <w:szCs w:val="32"/>
        </w:rPr>
        <w:tab/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1E121313" w14:textId="77777777" w:rsidR="000A268A" w:rsidRPr="00C27F00" w:rsidRDefault="000A268A" w:rsidP="00454FB0">
      <w:pPr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</w:t>
      </w:r>
      <w:r w:rsidRPr="00C27F00">
        <w:rPr>
          <w:rFonts w:ascii="Angsana New" w:hAnsi="Angsana New" w:hint="cs"/>
          <w:spacing w:val="-4"/>
          <w:sz w:val="32"/>
          <w:szCs w:val="32"/>
          <w:cs/>
        </w:rPr>
        <w:t>ด้วยมูลค่ายุติธรรม</w:t>
      </w:r>
      <w:r w:rsidRPr="00C27F00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C27F00">
        <w:rPr>
          <w:rFonts w:ascii="Angsana New" w:hAnsi="Angsana New" w:hint="cs"/>
          <w:spacing w:val="-4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</w:t>
      </w:r>
      <w:r w:rsidRPr="00C27F00">
        <w:rPr>
          <w:rFonts w:ascii="Angsana New" w:hAnsi="Angsana New" w:hint="cs"/>
          <w:sz w:val="32"/>
          <w:szCs w:val="32"/>
          <w:cs/>
        </w:rPr>
        <w:t xml:space="preserve">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3672898F" w14:textId="77777777" w:rsidR="000A268A" w:rsidRPr="00C27F00" w:rsidRDefault="000A268A" w:rsidP="00454FB0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0A930AC" w14:textId="77777777" w:rsidR="000A268A" w:rsidRPr="00C27F00" w:rsidRDefault="000A268A" w:rsidP="00454FB0">
      <w:pPr>
        <w:spacing w:before="120" w:after="120"/>
        <w:ind w:left="1350" w:right="-36" w:hanging="788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C27F00">
        <w:rPr>
          <w:rFonts w:ascii="Angsana New" w:hAnsi="Angsana New" w:hint="cs"/>
          <w:sz w:val="32"/>
          <w:szCs w:val="32"/>
        </w:rPr>
        <w:t xml:space="preserve">1 </w:t>
      </w: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5BD0083" w14:textId="77777777" w:rsidR="000A268A" w:rsidRPr="00C27F00" w:rsidRDefault="000A268A" w:rsidP="00454FB0">
      <w:pPr>
        <w:spacing w:before="120" w:after="120"/>
        <w:ind w:left="1350" w:right="-36" w:hanging="788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C27F00">
        <w:rPr>
          <w:rFonts w:ascii="Angsana New" w:hAnsi="Angsana New" w:hint="cs"/>
          <w:sz w:val="32"/>
          <w:szCs w:val="32"/>
        </w:rPr>
        <w:t>2</w:t>
      </w: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EC98D1C" w14:textId="77777777" w:rsidR="000A268A" w:rsidRPr="00C27F00" w:rsidRDefault="000A268A" w:rsidP="00454FB0">
      <w:pPr>
        <w:spacing w:before="120" w:after="120"/>
        <w:ind w:left="1350" w:hanging="788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C27F00">
        <w:rPr>
          <w:rFonts w:ascii="Angsana New" w:hAnsi="Angsana New" w:hint="cs"/>
          <w:sz w:val="32"/>
          <w:szCs w:val="32"/>
        </w:rPr>
        <w:t>3</w:t>
      </w: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>ใช้ข้อมูลที่ไม่สามารถสังเกตได้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เช่น ข้อมูลเกี่ยวกับกระแสเงินสดในอนาคตที่กิจการประมาณขึ้น</w:t>
      </w:r>
    </w:p>
    <w:p w14:paraId="15375E1D" w14:textId="77777777" w:rsidR="000A268A" w:rsidRPr="00C27F00" w:rsidRDefault="000A268A" w:rsidP="00454FB0">
      <w:pPr>
        <w:tabs>
          <w:tab w:val="left" w:pos="1620"/>
        </w:tabs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ณ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2C53C29B" w14:textId="77777777" w:rsidR="00371205" w:rsidRPr="00C27F00" w:rsidRDefault="00371205" w:rsidP="00454FB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/>
          <w:b/>
          <w:bCs/>
          <w:sz w:val="32"/>
          <w:szCs w:val="32"/>
        </w:rPr>
        <w:br w:type="page"/>
      </w:r>
    </w:p>
    <w:p w14:paraId="08224A97" w14:textId="43C65FBE" w:rsidR="000A268A" w:rsidRPr="00C27F00" w:rsidRDefault="000A268A" w:rsidP="00454FB0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 w:hint="cs"/>
          <w:b/>
          <w:bCs/>
          <w:sz w:val="32"/>
          <w:szCs w:val="32"/>
        </w:rPr>
        <w:lastRenderedPageBreak/>
        <w:t>5.</w:t>
      </w:r>
      <w:r w:rsidRPr="00C27F00">
        <w:rPr>
          <w:rFonts w:ascii="Angsana New" w:hAnsi="Angsana New" w:hint="cs"/>
          <w:b/>
          <w:bCs/>
          <w:sz w:val="32"/>
          <w:szCs w:val="32"/>
        </w:rPr>
        <w:tab/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26944458" w14:textId="77777777" w:rsidR="000A268A" w:rsidRPr="00C27F00" w:rsidRDefault="000A268A" w:rsidP="00454FB0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 xml:space="preserve"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210EB45E" w14:textId="77777777" w:rsidR="000A268A" w:rsidRPr="00C27F00" w:rsidRDefault="000A268A" w:rsidP="00454FB0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 w:hint="cs"/>
          <w:b/>
          <w:bCs/>
          <w:sz w:val="32"/>
          <w:szCs w:val="32"/>
        </w:rPr>
        <w:tab/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>สัญญาก่อสร้าง</w:t>
      </w:r>
    </w:p>
    <w:p w14:paraId="4C2A502A" w14:textId="77777777" w:rsidR="000A268A" w:rsidRPr="00C27F00" w:rsidRDefault="000A268A" w:rsidP="00454FB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>กลุ่มบริษัทรับรู้รายได้จากสัญญาก่อสร้างตลอดช่วงเวลาตามขั้นความสำเร็จของงาน ฝ่ายบริหารได้ใช้                 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 ซึ่งคำนวณโดยอ้างอิงข้อมูลจากวิศวกรหรือผู้ควบคุมโครงการและคำนึงถึงความเชี่ยวชาญและประสบการณ์ในอดีต</w:t>
      </w:r>
    </w:p>
    <w:p w14:paraId="0E52492E" w14:textId="77777777" w:rsidR="000A268A" w:rsidRPr="00C27F00" w:rsidRDefault="000A268A" w:rsidP="00454FB0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 w:hint="cs"/>
          <w:b/>
          <w:bCs/>
          <w:sz w:val="32"/>
          <w:szCs w:val="32"/>
        </w:rPr>
        <w:tab/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>ประมาณการต้นทุนโครงการก่อสร้าง</w:t>
      </w:r>
    </w:p>
    <w:p w14:paraId="05CE2F19" w14:textId="77777777" w:rsidR="000A268A" w:rsidRPr="00C27F00" w:rsidRDefault="000A268A" w:rsidP="00454FB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>กลุ่มบริษัทประมาณการต้นทุนงานก่อสร้างของแต่ละโครงการจากรายละเอียดของแบบก่อสร้างและนำมาคำนวณจำนวนและมูลค่าวัสดุก่อสร้างที่ต้องใช้ในโครงการดังกล่าว รวมถึงค่าแรง ค่าโสหุ้ย ที่ต้องใช้ในการให้บริการก่อสร้างจนเสร็จ ประกอบกับการพิจารณาถึงแนวโน้มของการเปลี่ยนแปลงราคาวัสดุก่อสร้าง ค่าแรง และค่าใช้จ่ายอื่น ๆ กลุ่มบริษัทจะทำการทบทวนประมาณการต้นทุนอย่างสม่ำเสมอ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</w:t>
      </w:r>
    </w:p>
    <w:p w14:paraId="51F18D33" w14:textId="77777777" w:rsidR="000A268A" w:rsidRPr="00C27F00" w:rsidRDefault="000A268A" w:rsidP="00454FB0">
      <w:pPr>
        <w:tabs>
          <w:tab w:val="left" w:pos="1440"/>
        </w:tabs>
        <w:spacing w:before="120" w:after="120"/>
        <w:ind w:left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C27F00">
        <w:rPr>
          <w:rFonts w:ascii="Angsana New" w:hAnsi="Angsana New" w:hint="cs"/>
          <w:b/>
          <w:bCs/>
          <w:sz w:val="32"/>
          <w:szCs w:val="32"/>
          <w:cs/>
        </w:rPr>
        <w:t>ประมาณการค่าใช้จ่ายสำหรับโครงการก่อสร้าง</w:t>
      </w:r>
    </w:p>
    <w:p w14:paraId="3AC2C36E" w14:textId="77777777" w:rsidR="000A268A" w:rsidRPr="00C27F00" w:rsidRDefault="000A268A" w:rsidP="00454FB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>ในการประมาณการค่าใช้จ่ายสำหรับโครงการก่อสร้าง ฝ่ายบริหารได้ใช้ดุลยพินิจและข้อมูลต่าง ๆ ที่เกี่ยวข้องในการประมาณการผลขาดทุนที่คาดว่าจะเกิดขึ้นจากการรับประกันผลงานและการเรียกร้องค่าความเสียหายจากงานก่อสร้างตามสัญญา โดยอาศัยการประเมินสถานะของโครงการ การวิเคราะห์ข้อมูลค่าความเสียหายที่เกิดขึ้นจริงและข้อมูลสถิติในอดีต เป็นต้น อย่างไรก็ตาม การใช้ประมาณการและข้อสมมติฐานที่แตกต่างกันอาจมีผลต่อจำนวนประมาณการค่าใช้จ่ายสำหรับโครงการก่อสร้าง</w:t>
      </w:r>
    </w:p>
    <w:p w14:paraId="5CD02DFF" w14:textId="77777777" w:rsidR="000A268A" w:rsidRPr="00C27F00" w:rsidRDefault="000A268A" w:rsidP="00454FB0">
      <w:pPr>
        <w:pStyle w:val="Caption"/>
        <w:spacing w:before="120"/>
        <w:ind w:left="540" w:firstLine="0"/>
        <w:rPr>
          <w:b/>
          <w:bCs/>
        </w:rPr>
      </w:pPr>
      <w:bookmarkStart w:id="3" w:name="_Hlk61511850"/>
      <w:r w:rsidRPr="00C27F00">
        <w:rPr>
          <w:rFonts w:hint="cs"/>
          <w:b/>
          <w:b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39818413" w14:textId="77777777" w:rsidR="000A268A" w:rsidRPr="00C27F00" w:rsidRDefault="000A268A" w:rsidP="00454FB0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4" w:name="_Hlk59432712"/>
      <w:r w:rsidRPr="00C27F00">
        <w:rPr>
          <w:rFonts w:ascii="Angsana New" w:hAnsi="Angsana New" w:hint="cs"/>
          <w:sz w:val="32"/>
          <w:szCs w:val="32"/>
          <w:cs/>
        </w:rPr>
        <w:t xml:space="preserve"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C27F00">
        <w:rPr>
          <w:rFonts w:ascii="Angsana New" w:eastAsia="Arial" w:hAnsi="Angsana New" w:hint="cs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3"/>
    <w:bookmarkEnd w:id="4"/>
    <w:p w14:paraId="38B4B115" w14:textId="77777777" w:rsidR="000A268A" w:rsidRPr="00C27F00" w:rsidRDefault="000A268A" w:rsidP="00454FB0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C27F00">
        <w:rPr>
          <w:rFonts w:ascii="Angsana New" w:hAnsi="Angsana New" w:hint="cs"/>
          <w:b/>
          <w:bCs/>
          <w:sz w:val="32"/>
          <w:szCs w:val="32"/>
        </w:rPr>
        <w:lastRenderedPageBreak/>
        <w:tab/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>ค่าเผื่อการด้อยค่าของเงินลงทุนในบริษัทย่อย</w:t>
      </w:r>
    </w:p>
    <w:p w14:paraId="06FA46DA" w14:textId="77777777" w:rsidR="000A268A" w:rsidRPr="00C27F00" w:rsidRDefault="000A268A" w:rsidP="00454FB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>บริษัทฯจะตั้งค่าเผื่อการด้อยค่าของเงินลงทุนในบริษัทย่อย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14:paraId="4A7CD2F7" w14:textId="4BBD3CD8" w:rsidR="000A268A" w:rsidRPr="00C27F00" w:rsidRDefault="000A268A" w:rsidP="00454FB0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 w:hint="cs"/>
          <w:b/>
          <w:bCs/>
          <w:sz w:val="32"/>
          <w:szCs w:val="32"/>
        </w:rPr>
        <w:tab/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  <w:r w:rsidRPr="00C27F00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345AFABD" w14:textId="77777777" w:rsidR="000A268A" w:rsidRPr="00C27F00" w:rsidRDefault="000A268A" w:rsidP="00454F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="00FE7F86" w:rsidRPr="00C27F0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27F00">
        <w:rPr>
          <w:rFonts w:ascii="Angsana New" w:hAnsi="Angsana New" w:hint="cs"/>
          <w:sz w:val="32"/>
          <w:szCs w:val="32"/>
          <w:cs/>
        </w:rPr>
        <w:t>แสดงมูลค่าของที่ดินและอาคารด้วยราคาที่ตีใหม่ ซึ่งราคาที่ตีใหม่นี้ได้ประเมินโดยผู้ประเมินราคาอิสระโดยใช้วิธีเปรียบเทียบราคาตลาดสำหรับที่ดินและวิธีมูลค่าต้นทุนทดแทนคงเหลือสุทธิสำหรับอาคาร ซึ่งการประเมินมูลค่าดังกล่าวต้องอาศัยข้อสมมติฐานและการประมาณการบางประการ</w:t>
      </w:r>
    </w:p>
    <w:p w14:paraId="5ED7461D" w14:textId="77777777" w:rsidR="000A268A" w:rsidRPr="00C27F00" w:rsidRDefault="000A268A" w:rsidP="00454FB0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 w:hint="cs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03A9B462" w14:textId="77777777" w:rsidR="000A268A" w:rsidRPr="00C27F00" w:rsidRDefault="000A268A" w:rsidP="00454F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        กลุ่มบริษัทควรรับรู้จำนวนสินทรัพย์ภาษีเงินได้รอการตัดบัญชีเป็นจำนวนเท่าใดโดยพิจารณาถึงจำนวนกำไรทางภาษีที่คาดว่าจะเกิดในอนาคตในแต่ละช่วงเวลา</w:t>
      </w:r>
    </w:p>
    <w:p w14:paraId="0D80039E" w14:textId="46799D4B" w:rsidR="000A268A" w:rsidRPr="00C27F00" w:rsidRDefault="000A268A" w:rsidP="00454F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 w:hint="cs"/>
          <w:b/>
          <w:bCs/>
          <w:sz w:val="32"/>
          <w:szCs w:val="32"/>
        </w:rPr>
        <w:t>6.</w:t>
      </w:r>
      <w:r w:rsidRPr="00C27F00">
        <w:rPr>
          <w:rFonts w:ascii="Angsana New" w:hAnsi="Angsana New" w:hint="cs"/>
          <w:b/>
          <w:bCs/>
          <w:sz w:val="32"/>
          <w:szCs w:val="32"/>
        </w:rPr>
        <w:tab/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3177CAC" w14:textId="77777777" w:rsidR="000A268A" w:rsidRPr="00C27F00" w:rsidRDefault="000A268A" w:rsidP="00454FB0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>ในระหว่างปี กลุ่มบริษัทมีรายการธุรกิจที่สำคัญกับบุคคลหรือกิจการ</w:t>
      </w:r>
      <w:r w:rsidRPr="00C27F00">
        <w:rPr>
          <w:rFonts w:ascii="Angsana New" w:hAnsi="Angsana New" w:hint="cs"/>
          <w:spacing w:val="-3"/>
          <w:sz w:val="32"/>
          <w:szCs w:val="32"/>
          <w:cs/>
        </w:rPr>
        <w:t>ที่เกี่ยวข้องกัน</w:t>
      </w:r>
      <w:r w:rsidRPr="00C27F00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Pr="00C27F00">
        <w:rPr>
          <w:rFonts w:ascii="Angsana New" w:hAnsi="Angsana New" w:hint="cs"/>
          <w:spacing w:val="-3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Pr="00C27F00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37"/>
        <w:gridCol w:w="938"/>
        <w:gridCol w:w="937"/>
        <w:gridCol w:w="938"/>
        <w:gridCol w:w="2910"/>
      </w:tblGrid>
      <w:tr w:rsidR="000A268A" w:rsidRPr="00C27F00" w14:paraId="787C84C0" w14:textId="77777777" w:rsidTr="00B13CB2">
        <w:trPr>
          <w:tblHeader/>
        </w:trPr>
        <w:tc>
          <w:tcPr>
            <w:tcW w:w="9270" w:type="dxa"/>
            <w:gridSpan w:val="6"/>
            <w:vAlign w:val="bottom"/>
          </w:tcPr>
          <w:p w14:paraId="371695C5" w14:textId="77777777" w:rsidR="000A268A" w:rsidRPr="00C27F00" w:rsidRDefault="000A268A" w:rsidP="00F716CC">
            <w:pPr>
              <w:spacing w:line="380" w:lineRule="exact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C27F00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C27F00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C27F00">
              <w:rPr>
                <w:rFonts w:ascii="Angsana New" w:hAnsi="Angsana New" w:hint="cs"/>
                <w:spacing w:val="-3"/>
                <w:sz w:val="28"/>
                <w:szCs w:val="28"/>
              </w:rPr>
              <w:br w:type="page"/>
            </w:r>
            <w:r w:rsidRPr="00C27F00">
              <w:rPr>
                <w:rFonts w:ascii="Angsana New" w:hAnsi="Angsana New" w:hint="cs"/>
                <w:spacing w:val="-3"/>
                <w:sz w:val="28"/>
                <w:szCs w:val="28"/>
              </w:rPr>
              <w:tab/>
            </w:r>
            <w:r w:rsidRPr="00C27F00">
              <w:rPr>
                <w:rFonts w:ascii="Angsana New" w:hAnsi="Angsana New" w:hint="cs"/>
                <w:spacing w:val="-4"/>
                <w:sz w:val="28"/>
                <w:szCs w:val="28"/>
              </w:rPr>
              <w:br w:type="page"/>
            </w:r>
            <w:r w:rsidRPr="00C27F00">
              <w:rPr>
                <w:rFonts w:ascii="Angsana New" w:hAnsi="Angsana New" w:hint="cs"/>
                <w:spacing w:val="-4"/>
                <w:sz w:val="28"/>
                <w:szCs w:val="28"/>
              </w:rPr>
              <w:br w:type="page"/>
              <w:t>(</w:t>
            </w:r>
            <w:r w:rsidRPr="00C27F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หน่วย:</w:t>
            </w:r>
            <w:r w:rsidRPr="00C27F00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Pr="00C27F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C27F00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</w:tr>
      <w:tr w:rsidR="000A268A" w:rsidRPr="00C27F00" w14:paraId="62F4F458" w14:textId="77777777" w:rsidTr="00B13CB2">
        <w:trPr>
          <w:tblHeader/>
        </w:trPr>
        <w:tc>
          <w:tcPr>
            <w:tcW w:w="2610" w:type="dxa"/>
            <w:vAlign w:val="bottom"/>
          </w:tcPr>
          <w:p w14:paraId="5BFDB6F4" w14:textId="77777777" w:rsidR="000A268A" w:rsidRPr="00C27F00" w:rsidRDefault="000A268A" w:rsidP="00F716CC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875" w:type="dxa"/>
            <w:gridSpan w:val="2"/>
            <w:vAlign w:val="bottom"/>
          </w:tcPr>
          <w:p w14:paraId="2F609C90" w14:textId="77777777" w:rsidR="000A268A" w:rsidRPr="00C27F00" w:rsidRDefault="000A268A" w:rsidP="00F716C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75" w:type="dxa"/>
            <w:gridSpan w:val="2"/>
            <w:vAlign w:val="bottom"/>
          </w:tcPr>
          <w:p w14:paraId="286305B3" w14:textId="77777777" w:rsidR="000A268A" w:rsidRPr="00C27F00" w:rsidRDefault="000A268A" w:rsidP="00F716C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10" w:type="dxa"/>
            <w:vAlign w:val="bottom"/>
          </w:tcPr>
          <w:p w14:paraId="79DE5F24" w14:textId="77777777" w:rsidR="000A268A" w:rsidRPr="00C27F00" w:rsidRDefault="000A268A" w:rsidP="00F716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15B53" w:rsidRPr="00C27F00" w14:paraId="6E4A7014" w14:textId="77777777" w:rsidTr="00B13CB2">
        <w:trPr>
          <w:tblHeader/>
        </w:trPr>
        <w:tc>
          <w:tcPr>
            <w:tcW w:w="2610" w:type="dxa"/>
            <w:vAlign w:val="bottom"/>
          </w:tcPr>
          <w:p w14:paraId="6A4EAF01" w14:textId="77777777" w:rsidR="00F15B53" w:rsidRPr="00C27F00" w:rsidRDefault="00F15B53" w:rsidP="00F716CC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37" w:type="dxa"/>
            <w:vAlign w:val="bottom"/>
          </w:tcPr>
          <w:p w14:paraId="679CADCD" w14:textId="77777777" w:rsidR="00F15B53" w:rsidRPr="00C27F00" w:rsidRDefault="0004062D" w:rsidP="00F716CC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2568</w:t>
            </w:r>
          </w:p>
        </w:tc>
        <w:tc>
          <w:tcPr>
            <w:tcW w:w="938" w:type="dxa"/>
            <w:vAlign w:val="bottom"/>
          </w:tcPr>
          <w:p w14:paraId="00C475A8" w14:textId="77777777" w:rsidR="00F15B53" w:rsidRPr="00C27F00" w:rsidRDefault="0004062D" w:rsidP="00F716CC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2567</w:t>
            </w:r>
          </w:p>
        </w:tc>
        <w:tc>
          <w:tcPr>
            <w:tcW w:w="937" w:type="dxa"/>
            <w:vAlign w:val="bottom"/>
          </w:tcPr>
          <w:p w14:paraId="0BE25BE4" w14:textId="77777777" w:rsidR="00F15B53" w:rsidRPr="00C27F00" w:rsidRDefault="0004062D" w:rsidP="00F716CC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2568</w:t>
            </w:r>
          </w:p>
        </w:tc>
        <w:tc>
          <w:tcPr>
            <w:tcW w:w="938" w:type="dxa"/>
            <w:vAlign w:val="bottom"/>
          </w:tcPr>
          <w:p w14:paraId="05EBF39A" w14:textId="77777777" w:rsidR="00F15B53" w:rsidRPr="00C27F00" w:rsidRDefault="0004062D" w:rsidP="00F716CC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2567</w:t>
            </w:r>
          </w:p>
        </w:tc>
        <w:tc>
          <w:tcPr>
            <w:tcW w:w="2910" w:type="dxa"/>
            <w:vAlign w:val="bottom"/>
          </w:tcPr>
          <w:p w14:paraId="47ED1BA5" w14:textId="77777777" w:rsidR="00F15B53" w:rsidRPr="00C27F00" w:rsidRDefault="00F15B53" w:rsidP="00F716CC">
            <w:pPr>
              <w:spacing w:line="38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15B53" w:rsidRPr="00C27F00" w14:paraId="603B4B8D" w14:textId="77777777" w:rsidTr="00B13CB2">
        <w:tc>
          <w:tcPr>
            <w:tcW w:w="2610" w:type="dxa"/>
            <w:vAlign w:val="bottom"/>
          </w:tcPr>
          <w:p w14:paraId="38BA9D69" w14:textId="77777777" w:rsidR="00F15B53" w:rsidRPr="00C27F00" w:rsidRDefault="00F15B53" w:rsidP="00F716CC">
            <w:pPr>
              <w:spacing w:line="380" w:lineRule="exact"/>
              <w:ind w:left="162" w:right="-105" w:hanging="162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รายการกับบริษัทย่อย                                                                      </w:t>
            </w:r>
            <w:r w:rsidRPr="00C27F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37" w:type="dxa"/>
            <w:vAlign w:val="bottom"/>
          </w:tcPr>
          <w:p w14:paraId="6A359F95" w14:textId="77777777" w:rsidR="00F15B53" w:rsidRPr="00C27F00" w:rsidRDefault="00F15B53" w:rsidP="00F716CC">
            <w:pPr>
              <w:pStyle w:val="Header"/>
              <w:spacing w:line="38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2637FA30" w14:textId="77777777" w:rsidR="00F15B53" w:rsidRPr="00C27F00" w:rsidRDefault="00F15B53" w:rsidP="00F716CC">
            <w:pPr>
              <w:pStyle w:val="Header"/>
              <w:spacing w:line="38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37" w:type="dxa"/>
            <w:vAlign w:val="bottom"/>
          </w:tcPr>
          <w:p w14:paraId="4C85BBDC" w14:textId="77777777" w:rsidR="00F15B53" w:rsidRPr="00C27F00" w:rsidRDefault="00F15B53" w:rsidP="00F716CC">
            <w:pPr>
              <w:pStyle w:val="Header"/>
              <w:tabs>
                <w:tab w:val="clear" w:pos="4153"/>
                <w:tab w:val="clear" w:pos="8306"/>
              </w:tabs>
              <w:spacing w:line="38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4184B825" w14:textId="77777777" w:rsidR="00F15B53" w:rsidRPr="00C27F00" w:rsidRDefault="00F15B53" w:rsidP="00F716CC">
            <w:pPr>
              <w:pStyle w:val="Header"/>
              <w:tabs>
                <w:tab w:val="clear" w:pos="4153"/>
                <w:tab w:val="clear" w:pos="8306"/>
              </w:tabs>
              <w:spacing w:line="38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10" w:type="dxa"/>
            <w:vAlign w:val="bottom"/>
          </w:tcPr>
          <w:p w14:paraId="1B993963" w14:textId="77777777" w:rsidR="00F15B53" w:rsidRPr="00C27F00" w:rsidRDefault="00F15B53" w:rsidP="00F716CC">
            <w:pPr>
              <w:spacing w:line="38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04062D" w:rsidRPr="00C27F00" w14:paraId="28486138" w14:textId="77777777" w:rsidTr="00B13CB2">
        <w:tc>
          <w:tcPr>
            <w:tcW w:w="2610" w:type="dxa"/>
            <w:vAlign w:val="bottom"/>
          </w:tcPr>
          <w:p w14:paraId="5DCE5017" w14:textId="77777777" w:rsidR="0004062D" w:rsidRPr="00C27F00" w:rsidRDefault="0004062D" w:rsidP="00F716CC">
            <w:pPr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รายได้จากงานก่อสร้าง</w:t>
            </w:r>
          </w:p>
        </w:tc>
        <w:tc>
          <w:tcPr>
            <w:tcW w:w="937" w:type="dxa"/>
            <w:vAlign w:val="bottom"/>
          </w:tcPr>
          <w:p w14:paraId="4EE36376" w14:textId="666C081A" w:rsidR="0004062D" w:rsidRPr="00C27F00" w:rsidRDefault="00863CA6" w:rsidP="00F716CC">
            <w:pPr>
              <w:pStyle w:val="Header"/>
              <w:tabs>
                <w:tab w:val="clear" w:pos="4153"/>
                <w:tab w:val="clear" w:pos="8306"/>
              </w:tabs>
              <w:spacing w:line="38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7F0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38" w:type="dxa"/>
            <w:vAlign w:val="bottom"/>
          </w:tcPr>
          <w:p w14:paraId="046B8F4C" w14:textId="77777777" w:rsidR="0004062D" w:rsidRPr="00C27F00" w:rsidRDefault="0004062D" w:rsidP="00F716CC">
            <w:pPr>
              <w:pStyle w:val="Header"/>
              <w:tabs>
                <w:tab w:val="clear" w:pos="4153"/>
                <w:tab w:val="clear" w:pos="8306"/>
              </w:tabs>
              <w:spacing w:line="380" w:lineRule="exac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37" w:type="dxa"/>
            <w:vAlign w:val="bottom"/>
          </w:tcPr>
          <w:p w14:paraId="2D64F987" w14:textId="7481FA72" w:rsidR="0004062D" w:rsidRPr="00C27F00" w:rsidRDefault="008D6EEA" w:rsidP="00F716CC">
            <w:pPr>
              <w:spacing w:line="38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7F0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38" w:type="dxa"/>
            <w:vAlign w:val="bottom"/>
          </w:tcPr>
          <w:p w14:paraId="15C57C3F" w14:textId="77777777" w:rsidR="0004062D" w:rsidRPr="00C27F00" w:rsidRDefault="0004062D" w:rsidP="00F716CC">
            <w:pPr>
              <w:pStyle w:val="Header"/>
              <w:tabs>
                <w:tab w:val="clear" w:pos="4153"/>
                <w:tab w:val="clear" w:pos="8306"/>
              </w:tabs>
              <w:spacing w:line="380" w:lineRule="exac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1.0</w:t>
            </w:r>
          </w:p>
        </w:tc>
        <w:tc>
          <w:tcPr>
            <w:tcW w:w="2910" w:type="dxa"/>
            <w:vAlign w:val="bottom"/>
          </w:tcPr>
          <w:p w14:paraId="543C4C4F" w14:textId="77777777" w:rsidR="0004062D" w:rsidRPr="00C27F00" w:rsidRDefault="0004062D" w:rsidP="00F716CC">
            <w:pPr>
              <w:spacing w:line="38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04062D" w:rsidRPr="00C27F00" w14:paraId="4A0450DF" w14:textId="77777777" w:rsidTr="00B13CB2">
        <w:tc>
          <w:tcPr>
            <w:tcW w:w="2610" w:type="dxa"/>
            <w:vAlign w:val="bottom"/>
          </w:tcPr>
          <w:p w14:paraId="7BC6781B" w14:textId="77777777" w:rsidR="0004062D" w:rsidRPr="00C27F00" w:rsidRDefault="0004062D" w:rsidP="00F716CC">
            <w:pPr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37" w:type="dxa"/>
            <w:vAlign w:val="bottom"/>
          </w:tcPr>
          <w:p w14:paraId="07FAB10D" w14:textId="597FB7B1" w:rsidR="0004062D" w:rsidRPr="00C27F00" w:rsidRDefault="00863CA6" w:rsidP="00F716CC">
            <w:pPr>
              <w:pStyle w:val="Header"/>
              <w:tabs>
                <w:tab w:val="clear" w:pos="4153"/>
                <w:tab w:val="clear" w:pos="8306"/>
              </w:tabs>
              <w:spacing w:line="38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7F0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38" w:type="dxa"/>
            <w:vAlign w:val="bottom"/>
          </w:tcPr>
          <w:p w14:paraId="37670256" w14:textId="77777777" w:rsidR="0004062D" w:rsidRPr="00C27F00" w:rsidRDefault="0004062D" w:rsidP="00F716CC">
            <w:pPr>
              <w:pStyle w:val="Header"/>
              <w:tabs>
                <w:tab w:val="clear" w:pos="4153"/>
                <w:tab w:val="clear" w:pos="8306"/>
              </w:tabs>
              <w:spacing w:line="38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37" w:type="dxa"/>
            <w:vAlign w:val="bottom"/>
          </w:tcPr>
          <w:p w14:paraId="05D16314" w14:textId="5E21007A" w:rsidR="0004062D" w:rsidRPr="00C27F00" w:rsidRDefault="006D04BF" w:rsidP="00F716CC">
            <w:pPr>
              <w:spacing w:line="38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7F00">
              <w:rPr>
                <w:rFonts w:ascii="Angsana New" w:hAnsi="Angsana New"/>
                <w:spacing w:val="-4"/>
                <w:sz w:val="28"/>
                <w:szCs w:val="28"/>
              </w:rPr>
              <w:t>5.1</w:t>
            </w:r>
          </w:p>
        </w:tc>
        <w:tc>
          <w:tcPr>
            <w:tcW w:w="938" w:type="dxa"/>
            <w:vAlign w:val="bottom"/>
          </w:tcPr>
          <w:p w14:paraId="4CD2B4D5" w14:textId="77777777" w:rsidR="0004062D" w:rsidRPr="00C27F00" w:rsidRDefault="0004062D" w:rsidP="00F716CC">
            <w:pPr>
              <w:pStyle w:val="Header"/>
              <w:tabs>
                <w:tab w:val="clear" w:pos="4153"/>
                <w:tab w:val="clear" w:pos="8306"/>
              </w:tabs>
              <w:spacing w:line="38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7F00">
              <w:rPr>
                <w:rFonts w:ascii="Angsana New" w:hAnsi="Angsana New"/>
                <w:spacing w:val="-4"/>
                <w:sz w:val="28"/>
                <w:szCs w:val="28"/>
              </w:rPr>
              <w:t>9.1</w:t>
            </w:r>
          </w:p>
        </w:tc>
        <w:tc>
          <w:tcPr>
            <w:tcW w:w="2910" w:type="dxa"/>
            <w:vAlign w:val="bottom"/>
          </w:tcPr>
          <w:p w14:paraId="4A701C8E" w14:textId="77777777" w:rsidR="0004062D" w:rsidRPr="00C27F00" w:rsidRDefault="0004062D" w:rsidP="00F716CC">
            <w:pPr>
              <w:spacing w:line="38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04062D" w:rsidRPr="00C27F00" w14:paraId="68803CCF" w14:textId="77777777" w:rsidTr="00B13CB2">
        <w:tc>
          <w:tcPr>
            <w:tcW w:w="2610" w:type="dxa"/>
          </w:tcPr>
          <w:p w14:paraId="229F5A53" w14:textId="77777777" w:rsidR="0004062D" w:rsidRPr="00C27F00" w:rsidRDefault="0004062D" w:rsidP="00F716CC">
            <w:pPr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37" w:type="dxa"/>
          </w:tcPr>
          <w:p w14:paraId="5658D76D" w14:textId="13B6F0DF" w:rsidR="0004062D" w:rsidRPr="00C27F00" w:rsidRDefault="00863CA6" w:rsidP="00F716CC">
            <w:pPr>
              <w:pStyle w:val="Header"/>
              <w:tabs>
                <w:tab w:val="clear" w:pos="4153"/>
                <w:tab w:val="clear" w:pos="8306"/>
              </w:tabs>
              <w:spacing w:line="38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38" w:type="dxa"/>
          </w:tcPr>
          <w:p w14:paraId="294D500F" w14:textId="77777777" w:rsidR="0004062D" w:rsidRPr="00C27F00" w:rsidRDefault="0004062D" w:rsidP="00F716CC">
            <w:pPr>
              <w:pStyle w:val="Header"/>
              <w:tabs>
                <w:tab w:val="clear" w:pos="4153"/>
                <w:tab w:val="clear" w:pos="8306"/>
              </w:tabs>
              <w:spacing w:line="38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37" w:type="dxa"/>
          </w:tcPr>
          <w:p w14:paraId="160512AA" w14:textId="7411B153" w:rsidR="0004062D" w:rsidRPr="00C27F00" w:rsidRDefault="004344A0" w:rsidP="00F716CC">
            <w:pPr>
              <w:spacing w:line="38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pacing w:val="-4"/>
                <w:sz w:val="28"/>
                <w:szCs w:val="28"/>
              </w:rPr>
              <w:t>37.1</w:t>
            </w:r>
          </w:p>
        </w:tc>
        <w:tc>
          <w:tcPr>
            <w:tcW w:w="938" w:type="dxa"/>
          </w:tcPr>
          <w:p w14:paraId="5BA9B49C" w14:textId="77777777" w:rsidR="0004062D" w:rsidRPr="00C27F00" w:rsidRDefault="0004062D" w:rsidP="00F716CC">
            <w:pPr>
              <w:pStyle w:val="Header"/>
              <w:tabs>
                <w:tab w:val="clear" w:pos="4153"/>
                <w:tab w:val="clear" w:pos="8306"/>
              </w:tabs>
              <w:spacing w:line="38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pacing w:val="-4"/>
                <w:sz w:val="28"/>
                <w:szCs w:val="28"/>
              </w:rPr>
              <w:t>42.7</w:t>
            </w:r>
          </w:p>
        </w:tc>
        <w:tc>
          <w:tcPr>
            <w:tcW w:w="2910" w:type="dxa"/>
            <w:vAlign w:val="bottom"/>
          </w:tcPr>
          <w:p w14:paraId="1882AEFF" w14:textId="5895C00A" w:rsidR="0004062D" w:rsidRPr="00C27F00" w:rsidRDefault="0004062D" w:rsidP="00F716CC">
            <w:pPr>
              <w:spacing w:line="38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อัตราดอกเบี้ยร้อยละ</w:t>
            </w:r>
            <w:r w:rsidRPr="00C27F0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35EED" w:rsidRPr="00C27F00">
              <w:rPr>
                <w:rFonts w:ascii="Angsana New" w:hAnsi="Angsana New"/>
                <w:sz w:val="28"/>
                <w:szCs w:val="28"/>
              </w:rPr>
              <w:t>MLR-</w:t>
            </w:r>
            <w:r w:rsidR="00935EED" w:rsidRPr="00C27F00">
              <w:rPr>
                <w:rFonts w:ascii="Angsana New" w:hAnsi="Angsana New"/>
                <w:sz w:val="28"/>
                <w:szCs w:val="28"/>
                <w:cs/>
              </w:rPr>
              <w:t>1.</w:t>
            </w:r>
            <w:r w:rsidR="00AA2637" w:rsidRPr="00C27F00">
              <w:rPr>
                <w:rFonts w:ascii="Angsana New" w:hAnsi="Angsana New"/>
                <w:sz w:val="28"/>
                <w:szCs w:val="28"/>
              </w:rPr>
              <w:t>25</w:t>
            </w:r>
            <w:r w:rsidR="00935EED" w:rsidRPr="00C27F00">
              <w:rPr>
                <w:rFonts w:ascii="Angsana New" w:hAnsi="Angsana New"/>
                <w:sz w:val="28"/>
                <w:szCs w:val="28"/>
                <w:cs/>
              </w:rPr>
              <w:t xml:space="preserve"> และ </w:t>
            </w:r>
            <w:r w:rsidR="00935EED" w:rsidRPr="00C27F00">
              <w:rPr>
                <w:rFonts w:ascii="Angsana New" w:hAnsi="Angsana New"/>
                <w:sz w:val="28"/>
                <w:szCs w:val="28"/>
              </w:rPr>
              <w:t>MLR-</w:t>
            </w:r>
            <w:r w:rsidR="00935EED" w:rsidRPr="00C27F00">
              <w:rPr>
                <w:rFonts w:ascii="Angsana New" w:hAnsi="Angsana New"/>
                <w:sz w:val="28"/>
                <w:szCs w:val="28"/>
                <w:cs/>
              </w:rPr>
              <w:t>1.5</w:t>
            </w:r>
            <w:r w:rsidRPr="00C27F0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27F00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  <w:r w:rsidR="00E46FC5"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27F0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 xml:space="preserve">(2567: </w:t>
            </w:r>
            <w:r w:rsidR="00E46FC5" w:rsidRPr="00C27F00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="00E46FC5" w:rsidRPr="00C27F00">
              <w:rPr>
                <w:rFonts w:ascii="Angsana New" w:hAnsi="Angsana New"/>
                <w:sz w:val="28"/>
                <w:szCs w:val="28"/>
              </w:rPr>
              <w:t xml:space="preserve"> 5.40 - 6.10</w:t>
            </w:r>
            <w:r w:rsidR="00E46FC5"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46FC5" w:rsidRPr="00C27F00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  <w:r w:rsidR="00E46FC5" w:rsidRPr="00C27F0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46FC5" w:rsidRPr="00C27F00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="00E46FC5" w:rsidRPr="00C27F00">
              <w:rPr>
                <w:rFonts w:ascii="Angsana New" w:hAnsi="Angsana New"/>
                <w:sz w:val="28"/>
                <w:szCs w:val="28"/>
              </w:rPr>
              <w:t xml:space="preserve"> MLR-1.0 </w:t>
            </w:r>
            <w:r w:rsidR="00E46FC5" w:rsidRPr="00C27F00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="00E46FC5" w:rsidRPr="00C27F00">
              <w:rPr>
                <w:rFonts w:ascii="Angsana New" w:hAnsi="Angsana New"/>
                <w:sz w:val="28"/>
                <w:szCs w:val="28"/>
              </w:rPr>
              <w:t xml:space="preserve"> MLR-1.5</w:t>
            </w:r>
            <w:r w:rsidR="00E46FC5"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04062D" w:rsidRPr="00C27F00" w14:paraId="799BC888" w14:textId="77777777" w:rsidTr="00B13CB2">
        <w:tc>
          <w:tcPr>
            <w:tcW w:w="2610" w:type="dxa"/>
          </w:tcPr>
          <w:p w14:paraId="1AA9B8AE" w14:textId="77777777" w:rsidR="0004062D" w:rsidRPr="00C27F00" w:rsidRDefault="0004062D" w:rsidP="00F716CC">
            <w:pPr>
              <w:spacing w:line="38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7" w:type="dxa"/>
          </w:tcPr>
          <w:p w14:paraId="7C1E98C4" w14:textId="6C43603E" w:rsidR="0004062D" w:rsidRPr="00C27F00" w:rsidRDefault="00863CA6" w:rsidP="00F716CC">
            <w:pPr>
              <w:pStyle w:val="Header"/>
              <w:tabs>
                <w:tab w:val="clear" w:pos="4153"/>
                <w:tab w:val="clear" w:pos="8306"/>
              </w:tabs>
              <w:spacing w:line="38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7F0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38" w:type="dxa"/>
          </w:tcPr>
          <w:p w14:paraId="3CD781D4" w14:textId="77777777" w:rsidR="0004062D" w:rsidRPr="00C27F00" w:rsidRDefault="0004062D" w:rsidP="00F716CC">
            <w:pPr>
              <w:pStyle w:val="Header"/>
              <w:tabs>
                <w:tab w:val="clear" w:pos="4153"/>
                <w:tab w:val="clear" w:pos="8306"/>
              </w:tabs>
              <w:spacing w:line="38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37" w:type="dxa"/>
          </w:tcPr>
          <w:p w14:paraId="329C67C6" w14:textId="52C948BB" w:rsidR="0004062D" w:rsidRPr="00C27F00" w:rsidRDefault="00E33030" w:rsidP="00F716CC">
            <w:pPr>
              <w:spacing w:line="38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7F00">
              <w:rPr>
                <w:rFonts w:ascii="Angsana New" w:hAnsi="Angsana New"/>
                <w:spacing w:val="-4"/>
                <w:sz w:val="28"/>
                <w:szCs w:val="28"/>
              </w:rPr>
              <w:t>0.6</w:t>
            </w:r>
          </w:p>
        </w:tc>
        <w:tc>
          <w:tcPr>
            <w:tcW w:w="938" w:type="dxa"/>
          </w:tcPr>
          <w:p w14:paraId="3545F4E4" w14:textId="77777777" w:rsidR="0004062D" w:rsidRPr="00C27F00" w:rsidRDefault="0004062D" w:rsidP="00F716CC">
            <w:pPr>
              <w:pStyle w:val="Header"/>
              <w:tabs>
                <w:tab w:val="clear" w:pos="4153"/>
                <w:tab w:val="clear" w:pos="8306"/>
              </w:tabs>
              <w:spacing w:line="38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7F00">
              <w:rPr>
                <w:rFonts w:ascii="Angsana New" w:hAnsi="Angsana New"/>
                <w:spacing w:val="-4"/>
                <w:sz w:val="28"/>
                <w:szCs w:val="28"/>
              </w:rPr>
              <w:t>1.3</w:t>
            </w:r>
          </w:p>
        </w:tc>
        <w:tc>
          <w:tcPr>
            <w:tcW w:w="2910" w:type="dxa"/>
            <w:vAlign w:val="bottom"/>
          </w:tcPr>
          <w:p w14:paraId="57D0A020" w14:textId="3A7A582A" w:rsidR="0004062D" w:rsidRPr="00C27F00" w:rsidRDefault="0004062D" w:rsidP="00F716CC">
            <w:pPr>
              <w:spacing w:line="380" w:lineRule="exact"/>
              <w:ind w:left="162" w:right="-15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อัตราดอกเบี้ยร้อยละ</w:t>
            </w:r>
            <w:r w:rsidRPr="00C27F00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E33030" w:rsidRPr="00C27F00">
              <w:rPr>
                <w:rFonts w:ascii="Angsana New" w:hAnsi="Angsana New"/>
                <w:spacing w:val="-4"/>
                <w:sz w:val="28"/>
                <w:szCs w:val="28"/>
              </w:rPr>
              <w:t>3.9</w:t>
            </w:r>
            <w:r w:rsidR="000F3801" w:rsidRPr="00C27F00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C27F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ต่อปี</w:t>
            </w:r>
            <w:r w:rsidRPr="00C27F00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Pr="00C27F00">
              <w:rPr>
                <w:rFonts w:ascii="Angsana New" w:hAnsi="Angsana New"/>
                <w:spacing w:val="-4"/>
                <w:sz w:val="28"/>
                <w:szCs w:val="28"/>
              </w:rPr>
              <w:t xml:space="preserve">  </w:t>
            </w:r>
            <w:r w:rsidR="00E46FC5" w:rsidRPr="00C27F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</w:t>
            </w:r>
          </w:p>
        </w:tc>
      </w:tr>
      <w:tr w:rsidR="0004062D" w:rsidRPr="00C27F00" w14:paraId="7E100DEB" w14:textId="77777777" w:rsidTr="00B13CB2">
        <w:tc>
          <w:tcPr>
            <w:tcW w:w="2610" w:type="dxa"/>
            <w:vAlign w:val="bottom"/>
          </w:tcPr>
          <w:p w14:paraId="68691299" w14:textId="77777777" w:rsidR="0004062D" w:rsidRPr="00C27F00" w:rsidRDefault="0004062D" w:rsidP="00F716CC">
            <w:pPr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937" w:type="dxa"/>
            <w:vAlign w:val="bottom"/>
          </w:tcPr>
          <w:p w14:paraId="21FB67E7" w14:textId="6FD0246E" w:rsidR="0004062D" w:rsidRPr="00C27F00" w:rsidRDefault="00863CA6" w:rsidP="00F716CC">
            <w:pPr>
              <w:pStyle w:val="Header"/>
              <w:tabs>
                <w:tab w:val="clear" w:pos="4153"/>
                <w:tab w:val="clear" w:pos="8306"/>
              </w:tabs>
              <w:spacing w:line="38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7F0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38" w:type="dxa"/>
            <w:vAlign w:val="bottom"/>
          </w:tcPr>
          <w:p w14:paraId="44CDC71C" w14:textId="77777777" w:rsidR="0004062D" w:rsidRPr="00C27F00" w:rsidRDefault="0004062D" w:rsidP="00F716CC">
            <w:pPr>
              <w:pStyle w:val="Header"/>
              <w:tabs>
                <w:tab w:val="clear" w:pos="4153"/>
                <w:tab w:val="clear" w:pos="8306"/>
              </w:tabs>
              <w:spacing w:line="38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7F0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37" w:type="dxa"/>
            <w:vAlign w:val="bottom"/>
          </w:tcPr>
          <w:p w14:paraId="255C4DDF" w14:textId="6249C53F" w:rsidR="0004062D" w:rsidRPr="00C27F00" w:rsidRDefault="00D96870" w:rsidP="00F716CC">
            <w:pPr>
              <w:pStyle w:val="Header"/>
              <w:tabs>
                <w:tab w:val="clear" w:pos="4153"/>
                <w:tab w:val="clear" w:pos="8306"/>
              </w:tabs>
              <w:spacing w:line="38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7F0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38" w:type="dxa"/>
            <w:vAlign w:val="bottom"/>
          </w:tcPr>
          <w:p w14:paraId="61242F8A" w14:textId="77777777" w:rsidR="0004062D" w:rsidRPr="00C27F00" w:rsidRDefault="0004062D" w:rsidP="00F716CC">
            <w:pPr>
              <w:pStyle w:val="Header"/>
              <w:tabs>
                <w:tab w:val="clear" w:pos="4153"/>
                <w:tab w:val="clear" w:pos="8306"/>
              </w:tabs>
              <w:spacing w:line="38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7F00">
              <w:rPr>
                <w:rFonts w:ascii="Angsana New" w:hAnsi="Angsana New"/>
                <w:spacing w:val="-4"/>
                <w:sz w:val="28"/>
                <w:szCs w:val="28"/>
              </w:rPr>
              <w:t>14.5</w:t>
            </w:r>
          </w:p>
        </w:tc>
        <w:tc>
          <w:tcPr>
            <w:tcW w:w="2910" w:type="dxa"/>
            <w:vAlign w:val="bottom"/>
          </w:tcPr>
          <w:p w14:paraId="44409E92" w14:textId="77777777" w:rsidR="0004062D" w:rsidRPr="00C27F00" w:rsidRDefault="0004062D" w:rsidP="00F716CC">
            <w:pPr>
              <w:spacing w:line="380" w:lineRule="exact"/>
              <w:ind w:left="252" w:right="-18" w:hanging="25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04062D" w:rsidRPr="00C27F00" w14:paraId="3ED0AC39" w14:textId="77777777" w:rsidTr="00B13CB2">
        <w:tc>
          <w:tcPr>
            <w:tcW w:w="2610" w:type="dxa"/>
            <w:vAlign w:val="bottom"/>
          </w:tcPr>
          <w:p w14:paraId="48F2EA21" w14:textId="77777777" w:rsidR="0004062D" w:rsidRPr="00C27F00" w:rsidRDefault="0004062D" w:rsidP="00F716CC">
            <w:pPr>
              <w:tabs>
                <w:tab w:val="decimal" w:pos="432"/>
              </w:tabs>
              <w:spacing w:line="380" w:lineRule="exact"/>
              <w:ind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รายการกับบริษัทที่เกี่ยวข้องกัน</w:t>
            </w:r>
          </w:p>
        </w:tc>
        <w:tc>
          <w:tcPr>
            <w:tcW w:w="937" w:type="dxa"/>
            <w:vAlign w:val="bottom"/>
          </w:tcPr>
          <w:p w14:paraId="2A0CD446" w14:textId="77777777" w:rsidR="0004062D" w:rsidRPr="00C27F00" w:rsidRDefault="0004062D" w:rsidP="00F716CC">
            <w:pPr>
              <w:pStyle w:val="Header"/>
              <w:tabs>
                <w:tab w:val="clear" w:pos="4153"/>
                <w:tab w:val="clear" w:pos="8306"/>
              </w:tabs>
              <w:spacing w:line="38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49384491" w14:textId="77777777" w:rsidR="0004062D" w:rsidRPr="00C27F00" w:rsidRDefault="0004062D" w:rsidP="00F716CC">
            <w:pPr>
              <w:pStyle w:val="Header"/>
              <w:tabs>
                <w:tab w:val="clear" w:pos="4153"/>
                <w:tab w:val="clear" w:pos="8306"/>
              </w:tabs>
              <w:spacing w:line="38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37" w:type="dxa"/>
            <w:vAlign w:val="bottom"/>
          </w:tcPr>
          <w:p w14:paraId="0EAB3EED" w14:textId="77777777" w:rsidR="0004062D" w:rsidRPr="00C27F00" w:rsidRDefault="0004062D" w:rsidP="00F716CC">
            <w:pPr>
              <w:pStyle w:val="Header"/>
              <w:tabs>
                <w:tab w:val="clear" w:pos="4153"/>
                <w:tab w:val="clear" w:pos="8306"/>
              </w:tabs>
              <w:spacing w:line="38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5A99D22D" w14:textId="77777777" w:rsidR="0004062D" w:rsidRPr="00C27F00" w:rsidRDefault="0004062D" w:rsidP="00F716CC">
            <w:pPr>
              <w:pStyle w:val="Header"/>
              <w:tabs>
                <w:tab w:val="clear" w:pos="4153"/>
                <w:tab w:val="clear" w:pos="8306"/>
              </w:tabs>
              <w:spacing w:line="38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10" w:type="dxa"/>
            <w:vAlign w:val="bottom"/>
          </w:tcPr>
          <w:p w14:paraId="5A20FE82" w14:textId="77777777" w:rsidR="0004062D" w:rsidRPr="00C27F00" w:rsidRDefault="0004062D" w:rsidP="00F716CC">
            <w:pPr>
              <w:spacing w:line="380" w:lineRule="exact"/>
              <w:ind w:right="-1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04062D" w:rsidRPr="00C27F00" w14:paraId="476CD431" w14:textId="77777777" w:rsidTr="00B13CB2">
        <w:tc>
          <w:tcPr>
            <w:tcW w:w="2610" w:type="dxa"/>
            <w:vAlign w:val="bottom"/>
          </w:tcPr>
          <w:p w14:paraId="666BEF3B" w14:textId="77777777" w:rsidR="0004062D" w:rsidRPr="00C27F00" w:rsidRDefault="0004062D" w:rsidP="00F716CC">
            <w:pPr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รายได้จากงานก่อสร้าง</w:t>
            </w:r>
          </w:p>
        </w:tc>
        <w:tc>
          <w:tcPr>
            <w:tcW w:w="937" w:type="dxa"/>
            <w:vAlign w:val="bottom"/>
          </w:tcPr>
          <w:p w14:paraId="55C5932F" w14:textId="4DCEDF88" w:rsidR="0004062D" w:rsidRPr="00C27F00" w:rsidRDefault="00CE0FA1" w:rsidP="00F716CC">
            <w:pPr>
              <w:pStyle w:val="Header"/>
              <w:tabs>
                <w:tab w:val="clear" w:pos="4153"/>
                <w:tab w:val="clear" w:pos="8306"/>
              </w:tabs>
              <w:spacing w:line="38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7F00">
              <w:rPr>
                <w:rFonts w:ascii="Angsana New" w:hAnsi="Angsana New"/>
                <w:spacing w:val="-4"/>
                <w:sz w:val="28"/>
                <w:szCs w:val="28"/>
              </w:rPr>
              <w:t>9.0</w:t>
            </w:r>
          </w:p>
        </w:tc>
        <w:tc>
          <w:tcPr>
            <w:tcW w:w="938" w:type="dxa"/>
            <w:vAlign w:val="bottom"/>
          </w:tcPr>
          <w:p w14:paraId="17AC495E" w14:textId="77777777" w:rsidR="0004062D" w:rsidRPr="00C27F00" w:rsidRDefault="0004062D" w:rsidP="00F716CC">
            <w:pPr>
              <w:pStyle w:val="Header"/>
              <w:tabs>
                <w:tab w:val="clear" w:pos="4153"/>
                <w:tab w:val="clear" w:pos="8306"/>
              </w:tabs>
              <w:spacing w:line="38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16.</w:t>
            </w:r>
            <w:r w:rsidRPr="00C27F00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937" w:type="dxa"/>
            <w:vAlign w:val="bottom"/>
          </w:tcPr>
          <w:p w14:paraId="47876614" w14:textId="41FCF417" w:rsidR="0004062D" w:rsidRPr="00C27F00" w:rsidRDefault="008D6EEA" w:rsidP="00F716CC">
            <w:pPr>
              <w:pStyle w:val="Header"/>
              <w:tabs>
                <w:tab w:val="clear" w:pos="4153"/>
                <w:tab w:val="clear" w:pos="8306"/>
              </w:tabs>
              <w:spacing w:line="38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7F00">
              <w:rPr>
                <w:rFonts w:ascii="Angsana New" w:hAnsi="Angsana New"/>
                <w:spacing w:val="-4"/>
                <w:sz w:val="28"/>
                <w:szCs w:val="28"/>
              </w:rPr>
              <w:t>9.0</w:t>
            </w:r>
          </w:p>
        </w:tc>
        <w:tc>
          <w:tcPr>
            <w:tcW w:w="938" w:type="dxa"/>
            <w:vAlign w:val="bottom"/>
          </w:tcPr>
          <w:p w14:paraId="3063D952" w14:textId="77777777" w:rsidR="0004062D" w:rsidRPr="00C27F00" w:rsidRDefault="0004062D" w:rsidP="00F716CC">
            <w:pPr>
              <w:pStyle w:val="Header"/>
              <w:tabs>
                <w:tab w:val="clear" w:pos="4153"/>
                <w:tab w:val="clear" w:pos="8306"/>
              </w:tabs>
              <w:spacing w:line="38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16.</w:t>
            </w:r>
            <w:r w:rsidRPr="00C27F00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2910" w:type="dxa"/>
            <w:vAlign w:val="bottom"/>
          </w:tcPr>
          <w:p w14:paraId="0194E048" w14:textId="77777777" w:rsidR="0004062D" w:rsidRPr="00C27F00" w:rsidRDefault="0004062D" w:rsidP="00F716CC">
            <w:pPr>
              <w:spacing w:line="380" w:lineRule="exact"/>
              <w:ind w:left="252" w:right="-18" w:hanging="252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04062D" w:rsidRPr="00C27F00" w14:paraId="41370DDA" w14:textId="77777777" w:rsidTr="00B13CB2">
        <w:tc>
          <w:tcPr>
            <w:tcW w:w="2610" w:type="dxa"/>
            <w:vAlign w:val="bottom"/>
          </w:tcPr>
          <w:p w14:paraId="351531D2" w14:textId="77777777" w:rsidR="0004062D" w:rsidRPr="00C27F00" w:rsidRDefault="0004062D" w:rsidP="00F716CC">
            <w:pPr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937" w:type="dxa"/>
            <w:vAlign w:val="bottom"/>
          </w:tcPr>
          <w:p w14:paraId="09251850" w14:textId="662CDE5F" w:rsidR="0004062D" w:rsidRPr="00C27F00" w:rsidRDefault="00FD309B" w:rsidP="00F716CC">
            <w:pPr>
              <w:pStyle w:val="Header"/>
              <w:tabs>
                <w:tab w:val="clear" w:pos="4153"/>
                <w:tab w:val="clear" w:pos="8306"/>
              </w:tabs>
              <w:spacing w:line="38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7F0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38" w:type="dxa"/>
            <w:vAlign w:val="bottom"/>
          </w:tcPr>
          <w:p w14:paraId="6F22726D" w14:textId="77777777" w:rsidR="0004062D" w:rsidRPr="00C27F00" w:rsidRDefault="0004062D" w:rsidP="00F716CC">
            <w:pPr>
              <w:pStyle w:val="Header"/>
              <w:tabs>
                <w:tab w:val="clear" w:pos="4153"/>
                <w:tab w:val="clear" w:pos="8306"/>
              </w:tabs>
              <w:spacing w:line="38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7F00">
              <w:rPr>
                <w:rFonts w:ascii="Angsana New" w:hAnsi="Angsana New"/>
                <w:spacing w:val="-4"/>
                <w:sz w:val="28"/>
                <w:szCs w:val="28"/>
              </w:rPr>
              <w:t>11.0</w:t>
            </w:r>
          </w:p>
        </w:tc>
        <w:tc>
          <w:tcPr>
            <w:tcW w:w="937" w:type="dxa"/>
            <w:vAlign w:val="bottom"/>
          </w:tcPr>
          <w:p w14:paraId="178CB6BD" w14:textId="5D9B1101" w:rsidR="0004062D" w:rsidRPr="00C27F00" w:rsidRDefault="00A23809" w:rsidP="00F716CC">
            <w:pPr>
              <w:pStyle w:val="Header"/>
              <w:tabs>
                <w:tab w:val="clear" w:pos="4153"/>
                <w:tab w:val="clear" w:pos="8306"/>
              </w:tabs>
              <w:spacing w:line="38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7F0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38" w:type="dxa"/>
            <w:vAlign w:val="bottom"/>
          </w:tcPr>
          <w:p w14:paraId="0C4B1CF2" w14:textId="77777777" w:rsidR="0004062D" w:rsidRPr="00C27F00" w:rsidRDefault="0004062D" w:rsidP="00F716CC">
            <w:pPr>
              <w:pStyle w:val="Header"/>
              <w:tabs>
                <w:tab w:val="clear" w:pos="4153"/>
                <w:tab w:val="clear" w:pos="8306"/>
              </w:tabs>
              <w:spacing w:line="38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7F0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910" w:type="dxa"/>
            <w:vAlign w:val="bottom"/>
          </w:tcPr>
          <w:p w14:paraId="38A230CE" w14:textId="77777777" w:rsidR="0004062D" w:rsidRPr="00C27F00" w:rsidRDefault="0004062D" w:rsidP="00F716CC">
            <w:pPr>
              <w:spacing w:line="380" w:lineRule="exact"/>
              <w:ind w:left="252" w:right="-18" w:hanging="252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04062D" w:rsidRPr="00C27F00" w14:paraId="533BCB5E" w14:textId="77777777" w:rsidTr="00B13CB2">
        <w:tc>
          <w:tcPr>
            <w:tcW w:w="2610" w:type="dxa"/>
          </w:tcPr>
          <w:p w14:paraId="781B34D1" w14:textId="77777777" w:rsidR="0004062D" w:rsidRPr="00C27F00" w:rsidRDefault="0004062D" w:rsidP="00F716CC">
            <w:pPr>
              <w:spacing w:line="38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7" w:type="dxa"/>
          </w:tcPr>
          <w:p w14:paraId="46C620D9" w14:textId="36D30A43" w:rsidR="0004062D" w:rsidRPr="00C27F00" w:rsidRDefault="00973519" w:rsidP="00F716CC">
            <w:pPr>
              <w:pStyle w:val="Header"/>
              <w:tabs>
                <w:tab w:val="clear" w:pos="4153"/>
                <w:tab w:val="clear" w:pos="8306"/>
              </w:tabs>
              <w:spacing w:line="38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7F00">
              <w:rPr>
                <w:rFonts w:ascii="Angsana New" w:hAnsi="Angsana New"/>
                <w:spacing w:val="-4"/>
                <w:sz w:val="28"/>
                <w:szCs w:val="28"/>
              </w:rPr>
              <w:t>0.8</w:t>
            </w:r>
          </w:p>
        </w:tc>
        <w:tc>
          <w:tcPr>
            <w:tcW w:w="938" w:type="dxa"/>
          </w:tcPr>
          <w:p w14:paraId="39E70677" w14:textId="77777777" w:rsidR="0004062D" w:rsidRPr="00C27F00" w:rsidRDefault="0004062D" w:rsidP="00F716CC">
            <w:pPr>
              <w:pStyle w:val="Header"/>
              <w:tabs>
                <w:tab w:val="clear" w:pos="4153"/>
                <w:tab w:val="clear" w:pos="8306"/>
              </w:tabs>
              <w:spacing w:line="38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7F00">
              <w:rPr>
                <w:rFonts w:ascii="Angsana New" w:hAnsi="Angsana New"/>
                <w:spacing w:val="-4"/>
                <w:sz w:val="28"/>
                <w:szCs w:val="28"/>
              </w:rPr>
              <w:t>0.2</w:t>
            </w:r>
          </w:p>
        </w:tc>
        <w:tc>
          <w:tcPr>
            <w:tcW w:w="937" w:type="dxa"/>
          </w:tcPr>
          <w:p w14:paraId="6EEFD0B4" w14:textId="1A362690" w:rsidR="0004062D" w:rsidRPr="00C27F00" w:rsidRDefault="003F48E2" w:rsidP="00F716CC">
            <w:pPr>
              <w:pStyle w:val="Header"/>
              <w:tabs>
                <w:tab w:val="clear" w:pos="4153"/>
                <w:tab w:val="clear" w:pos="8306"/>
              </w:tabs>
              <w:spacing w:line="38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7F00">
              <w:rPr>
                <w:rFonts w:ascii="Angsana New" w:hAnsi="Angsana New"/>
                <w:spacing w:val="-4"/>
                <w:sz w:val="28"/>
                <w:szCs w:val="28"/>
              </w:rPr>
              <w:t>0.8</w:t>
            </w:r>
          </w:p>
        </w:tc>
        <w:tc>
          <w:tcPr>
            <w:tcW w:w="938" w:type="dxa"/>
          </w:tcPr>
          <w:p w14:paraId="0126828E" w14:textId="77777777" w:rsidR="0004062D" w:rsidRPr="00C27F00" w:rsidRDefault="0004062D" w:rsidP="00F716CC">
            <w:pPr>
              <w:pStyle w:val="Header"/>
              <w:tabs>
                <w:tab w:val="clear" w:pos="4153"/>
                <w:tab w:val="clear" w:pos="8306"/>
              </w:tabs>
              <w:spacing w:line="38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7F00">
              <w:rPr>
                <w:rFonts w:ascii="Angsana New" w:hAnsi="Angsana New"/>
                <w:spacing w:val="-4"/>
                <w:sz w:val="28"/>
                <w:szCs w:val="28"/>
              </w:rPr>
              <w:t>0.2</w:t>
            </w:r>
          </w:p>
        </w:tc>
        <w:tc>
          <w:tcPr>
            <w:tcW w:w="2910" w:type="dxa"/>
            <w:vAlign w:val="bottom"/>
          </w:tcPr>
          <w:p w14:paraId="3D6B2A1F" w14:textId="77777777" w:rsidR="0004062D" w:rsidRPr="00C27F00" w:rsidRDefault="0004062D" w:rsidP="00F716CC">
            <w:pPr>
              <w:spacing w:line="38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04062D" w:rsidRPr="00C27F00" w14:paraId="10386CA4" w14:textId="77777777" w:rsidTr="00B13CB2">
        <w:tc>
          <w:tcPr>
            <w:tcW w:w="2610" w:type="dxa"/>
          </w:tcPr>
          <w:p w14:paraId="37F5ADDD" w14:textId="77777777" w:rsidR="0004062D" w:rsidRPr="00C27F00" w:rsidRDefault="0004062D" w:rsidP="00F716CC">
            <w:pPr>
              <w:spacing w:line="38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37" w:type="dxa"/>
          </w:tcPr>
          <w:p w14:paraId="671BD385" w14:textId="3CC86C8F" w:rsidR="0004062D" w:rsidRPr="00C27F00" w:rsidRDefault="006971F9" w:rsidP="00F716CC">
            <w:pPr>
              <w:pStyle w:val="Header"/>
              <w:tabs>
                <w:tab w:val="clear" w:pos="4153"/>
                <w:tab w:val="clear" w:pos="8306"/>
              </w:tabs>
              <w:spacing w:line="38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7F0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38" w:type="dxa"/>
          </w:tcPr>
          <w:p w14:paraId="318E8629" w14:textId="77777777" w:rsidR="0004062D" w:rsidRPr="00C27F00" w:rsidRDefault="0004062D" w:rsidP="00F716CC">
            <w:pPr>
              <w:pStyle w:val="Header"/>
              <w:tabs>
                <w:tab w:val="clear" w:pos="4153"/>
                <w:tab w:val="clear" w:pos="8306"/>
              </w:tabs>
              <w:spacing w:line="38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7F00">
              <w:rPr>
                <w:rFonts w:ascii="Angsana New" w:hAnsi="Angsana New"/>
                <w:spacing w:val="-4"/>
                <w:sz w:val="28"/>
                <w:szCs w:val="28"/>
              </w:rPr>
              <w:t>1.1</w:t>
            </w:r>
          </w:p>
        </w:tc>
        <w:tc>
          <w:tcPr>
            <w:tcW w:w="937" w:type="dxa"/>
          </w:tcPr>
          <w:p w14:paraId="43BD9B80" w14:textId="2595CECA" w:rsidR="0004062D" w:rsidRPr="00C27F00" w:rsidRDefault="00DF42EC" w:rsidP="00F716CC">
            <w:pPr>
              <w:pStyle w:val="Header"/>
              <w:tabs>
                <w:tab w:val="clear" w:pos="4153"/>
                <w:tab w:val="clear" w:pos="8306"/>
              </w:tabs>
              <w:spacing w:line="38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7F0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38" w:type="dxa"/>
          </w:tcPr>
          <w:p w14:paraId="5C0357B6" w14:textId="77777777" w:rsidR="0004062D" w:rsidRPr="00C27F00" w:rsidRDefault="0004062D" w:rsidP="00F716CC">
            <w:pPr>
              <w:pStyle w:val="Header"/>
              <w:tabs>
                <w:tab w:val="clear" w:pos="4153"/>
                <w:tab w:val="clear" w:pos="8306"/>
              </w:tabs>
              <w:spacing w:line="38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7F00">
              <w:rPr>
                <w:rFonts w:ascii="Angsana New" w:hAnsi="Angsana New"/>
                <w:spacing w:val="-4"/>
                <w:sz w:val="28"/>
                <w:szCs w:val="28"/>
              </w:rPr>
              <w:t>1.1</w:t>
            </w:r>
          </w:p>
        </w:tc>
        <w:tc>
          <w:tcPr>
            <w:tcW w:w="2910" w:type="dxa"/>
            <w:vAlign w:val="bottom"/>
          </w:tcPr>
          <w:p w14:paraId="0748D5A2" w14:textId="77777777" w:rsidR="0004062D" w:rsidRPr="00C27F00" w:rsidRDefault="0004062D" w:rsidP="00F716CC">
            <w:pPr>
              <w:spacing w:line="38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อัตราดอกเบี้ยร้อยละ</w:t>
            </w:r>
            <w:r w:rsidRPr="00C27F00">
              <w:rPr>
                <w:rFonts w:ascii="Angsana New" w:hAnsi="Angsana New"/>
                <w:spacing w:val="-4"/>
                <w:sz w:val="28"/>
                <w:szCs w:val="28"/>
              </w:rPr>
              <w:t xml:space="preserve"> 6.50 - 7.00 </w:t>
            </w:r>
            <w:r w:rsidRPr="00C27F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</w:p>
        </w:tc>
      </w:tr>
      <w:tr w:rsidR="00B13CB2" w:rsidRPr="00C27F00" w14:paraId="2EA8C0F7" w14:textId="77777777" w:rsidTr="00B13CB2">
        <w:tc>
          <w:tcPr>
            <w:tcW w:w="2610" w:type="dxa"/>
          </w:tcPr>
          <w:p w14:paraId="549CC7A8" w14:textId="2712F232" w:rsidR="00B13CB2" w:rsidRPr="00C27F00" w:rsidRDefault="00B13CB2" w:rsidP="00F716CC">
            <w:pPr>
              <w:spacing w:line="38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ค่าเบี้ยประกันภัย</w:t>
            </w:r>
          </w:p>
        </w:tc>
        <w:tc>
          <w:tcPr>
            <w:tcW w:w="937" w:type="dxa"/>
          </w:tcPr>
          <w:p w14:paraId="1DA46248" w14:textId="15233D67" w:rsidR="00B13CB2" w:rsidRPr="00C27F00" w:rsidRDefault="00B13CB2" w:rsidP="00F716CC">
            <w:pPr>
              <w:pStyle w:val="Header"/>
              <w:tabs>
                <w:tab w:val="clear" w:pos="4153"/>
                <w:tab w:val="clear" w:pos="8306"/>
              </w:tabs>
              <w:spacing w:line="38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20.3</w:t>
            </w:r>
          </w:p>
        </w:tc>
        <w:tc>
          <w:tcPr>
            <w:tcW w:w="938" w:type="dxa"/>
          </w:tcPr>
          <w:p w14:paraId="465B2D5C" w14:textId="73953DFC" w:rsidR="00B13CB2" w:rsidRPr="00C27F00" w:rsidRDefault="00B13CB2" w:rsidP="00F716CC">
            <w:pPr>
              <w:pStyle w:val="Header"/>
              <w:tabs>
                <w:tab w:val="clear" w:pos="4153"/>
                <w:tab w:val="clear" w:pos="8306"/>
              </w:tabs>
              <w:spacing w:line="38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8.9</w:t>
            </w:r>
          </w:p>
        </w:tc>
        <w:tc>
          <w:tcPr>
            <w:tcW w:w="937" w:type="dxa"/>
          </w:tcPr>
          <w:p w14:paraId="32E80E05" w14:textId="21A37FE8" w:rsidR="00B13CB2" w:rsidRPr="00C27F00" w:rsidRDefault="00B13CB2" w:rsidP="00F716CC">
            <w:pPr>
              <w:pStyle w:val="Header"/>
              <w:tabs>
                <w:tab w:val="clear" w:pos="4153"/>
                <w:tab w:val="clear" w:pos="8306"/>
              </w:tabs>
              <w:spacing w:line="38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20.3</w:t>
            </w:r>
          </w:p>
        </w:tc>
        <w:tc>
          <w:tcPr>
            <w:tcW w:w="938" w:type="dxa"/>
          </w:tcPr>
          <w:p w14:paraId="0B6EA95D" w14:textId="386107D3" w:rsidR="00B13CB2" w:rsidRPr="00C27F00" w:rsidRDefault="00B13CB2" w:rsidP="00F716CC">
            <w:pPr>
              <w:pStyle w:val="Header"/>
              <w:tabs>
                <w:tab w:val="clear" w:pos="4153"/>
                <w:tab w:val="clear" w:pos="8306"/>
              </w:tabs>
              <w:spacing w:line="38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8.9</w:t>
            </w:r>
          </w:p>
        </w:tc>
        <w:tc>
          <w:tcPr>
            <w:tcW w:w="2910" w:type="dxa"/>
            <w:vAlign w:val="bottom"/>
          </w:tcPr>
          <w:p w14:paraId="2F641C91" w14:textId="32142C4A" w:rsidR="00B13CB2" w:rsidRPr="00C27F00" w:rsidRDefault="00B13CB2" w:rsidP="00F716CC">
            <w:pPr>
              <w:spacing w:line="38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</w:tbl>
    <w:p w14:paraId="79C2FAA5" w14:textId="659FB367" w:rsidR="000A268A" w:rsidRPr="00C27F00" w:rsidRDefault="000A268A" w:rsidP="00F716CC">
      <w:pPr>
        <w:spacing w:before="240" w:line="34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27F00">
        <w:rPr>
          <w:rFonts w:ascii="Angsana New" w:hAnsi="Angsana New" w:hint="cs"/>
          <w:sz w:val="32"/>
          <w:szCs w:val="32"/>
          <w:cs/>
        </w:rPr>
        <w:t>ยอดคงค้างระหว่างบริษัทฯและกิจการที่เกี่ยวข้องกัน ณ วันที่</w:t>
      </w:r>
      <w:r w:rsidRPr="00C27F00">
        <w:rPr>
          <w:rFonts w:ascii="Angsana New" w:hAnsi="Angsana New" w:hint="cs"/>
          <w:sz w:val="32"/>
          <w:szCs w:val="32"/>
        </w:rPr>
        <w:t xml:space="preserve"> 31</w:t>
      </w:r>
      <w:r w:rsidRPr="00C27F0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="0004062D" w:rsidRPr="00C27F00">
        <w:rPr>
          <w:rFonts w:ascii="Angsana New" w:hAnsi="Angsana New" w:hint="cs"/>
          <w:sz w:val="32"/>
          <w:szCs w:val="32"/>
        </w:rPr>
        <w:t>2568</w:t>
      </w:r>
      <w:r w:rsidR="00F15B53" w:rsidRPr="00C27F00">
        <w:rPr>
          <w:rFonts w:ascii="Angsana New" w:hAnsi="Angsana New" w:hint="cs"/>
          <w:sz w:val="32"/>
          <w:szCs w:val="32"/>
        </w:rPr>
        <w:t xml:space="preserve"> </w:t>
      </w:r>
      <w:r w:rsidR="00F15B53" w:rsidRPr="00C27F00">
        <w:rPr>
          <w:rFonts w:ascii="Angsana New" w:hAnsi="Angsana New" w:hint="cs"/>
          <w:sz w:val="32"/>
          <w:szCs w:val="32"/>
          <w:cs/>
        </w:rPr>
        <w:t xml:space="preserve">และ </w:t>
      </w:r>
      <w:r w:rsidR="0004062D" w:rsidRPr="00C27F00">
        <w:rPr>
          <w:rFonts w:ascii="Angsana New" w:hAnsi="Angsana New" w:hint="cs"/>
          <w:sz w:val="32"/>
          <w:szCs w:val="32"/>
        </w:rPr>
        <w:t>2567</w:t>
      </w:r>
      <w:r w:rsidRPr="00C27F00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 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0A268A" w:rsidRPr="00C27F00" w14:paraId="334B5D9B" w14:textId="77777777" w:rsidTr="00834AD4">
        <w:trPr>
          <w:tblHeader/>
        </w:trPr>
        <w:tc>
          <w:tcPr>
            <w:tcW w:w="4032" w:type="dxa"/>
            <w:vAlign w:val="bottom"/>
          </w:tcPr>
          <w:p w14:paraId="48167BA9" w14:textId="77777777" w:rsidR="000A268A" w:rsidRPr="00C27F00" w:rsidRDefault="000A268A" w:rsidP="00F716C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192D5A4" w14:textId="77777777" w:rsidR="000A268A" w:rsidRPr="00C27F00" w:rsidRDefault="000A268A" w:rsidP="00F716C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91AC6DA" w14:textId="77777777" w:rsidR="000A268A" w:rsidRPr="00C27F00" w:rsidRDefault="000A268A" w:rsidP="00F716C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A268A" w:rsidRPr="00C27F00" w14:paraId="32281C62" w14:textId="77777777" w:rsidTr="00834AD4">
        <w:trPr>
          <w:tblHeader/>
        </w:trPr>
        <w:tc>
          <w:tcPr>
            <w:tcW w:w="4032" w:type="dxa"/>
            <w:vAlign w:val="bottom"/>
          </w:tcPr>
          <w:p w14:paraId="6D52D6ED" w14:textId="77777777" w:rsidR="000A268A" w:rsidRPr="00C27F00" w:rsidRDefault="000A268A" w:rsidP="00F716C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E0C3737" w14:textId="77777777" w:rsidR="000A268A" w:rsidRPr="00C27F00" w:rsidRDefault="000A268A" w:rsidP="00F716C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5AEE8DC" w14:textId="77777777" w:rsidR="000A268A" w:rsidRPr="00C27F00" w:rsidRDefault="000A268A" w:rsidP="00F716C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5B53" w:rsidRPr="00C27F00" w14:paraId="2F1A8B88" w14:textId="77777777" w:rsidTr="00834AD4">
        <w:trPr>
          <w:tblHeader/>
        </w:trPr>
        <w:tc>
          <w:tcPr>
            <w:tcW w:w="4032" w:type="dxa"/>
            <w:vAlign w:val="bottom"/>
          </w:tcPr>
          <w:p w14:paraId="47D5BAFC" w14:textId="77777777" w:rsidR="00F15B53" w:rsidRPr="00C27F00" w:rsidRDefault="00F15B53" w:rsidP="00F716C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D733826" w14:textId="77777777" w:rsidR="00F15B53" w:rsidRPr="00C27F00" w:rsidRDefault="0004062D" w:rsidP="00F716CC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783E0B81" w14:textId="77777777" w:rsidR="00F15B53" w:rsidRPr="00C27F00" w:rsidRDefault="0004062D" w:rsidP="00F716CC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vAlign w:val="bottom"/>
          </w:tcPr>
          <w:p w14:paraId="7F4C3DE2" w14:textId="77777777" w:rsidR="00F15B53" w:rsidRPr="00C27F00" w:rsidRDefault="0004062D" w:rsidP="00F716CC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2AEF0834" w14:textId="77777777" w:rsidR="00F15B53" w:rsidRPr="00C27F00" w:rsidRDefault="0004062D" w:rsidP="00F716CC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2567</w:t>
            </w:r>
          </w:p>
        </w:tc>
      </w:tr>
      <w:tr w:rsidR="000A268A" w:rsidRPr="00C27F00" w14:paraId="479DB409" w14:textId="77777777" w:rsidTr="00834AD4">
        <w:tc>
          <w:tcPr>
            <w:tcW w:w="4032" w:type="dxa"/>
            <w:vAlign w:val="bottom"/>
          </w:tcPr>
          <w:p w14:paraId="2867B5AD" w14:textId="77777777" w:rsidR="000A268A" w:rsidRPr="00C27F00" w:rsidRDefault="000662B5" w:rsidP="00F716CC">
            <w:pPr>
              <w:spacing w:line="340" w:lineRule="exact"/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ลูกค้าการค้าและ</w:t>
            </w:r>
            <w:r w:rsidR="000A268A" w:rsidRPr="00C27F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</w:t>
            </w:r>
            <w:r w:rsidR="00E46FC5" w:rsidRPr="00C27F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="000A268A" w:rsidRPr="00C27F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อื่น </w:t>
            </w:r>
            <w:r w:rsidR="00E46FC5" w:rsidRPr="00C27F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      </w:t>
            </w:r>
            <w:r w:rsidR="000A268A" w:rsidRPr="00C27F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- กิจการที่เกี่ยวข้องกัน (หมายเหตุ </w:t>
            </w:r>
            <w:r w:rsidR="000A268A" w:rsidRPr="00C27F00">
              <w:rPr>
                <w:rFonts w:ascii="Angsana New" w:hAnsi="Angsana New" w:hint="cs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1260" w:type="dxa"/>
            <w:vAlign w:val="bottom"/>
          </w:tcPr>
          <w:p w14:paraId="2DB17C73" w14:textId="77777777" w:rsidR="000A268A" w:rsidRPr="00C27F00" w:rsidRDefault="000A268A" w:rsidP="00F716C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D001003" w14:textId="77777777" w:rsidR="000A268A" w:rsidRPr="00C27F00" w:rsidRDefault="000A268A" w:rsidP="00F716C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672FA76" w14:textId="77777777" w:rsidR="000A268A" w:rsidRPr="00C27F00" w:rsidRDefault="000A268A" w:rsidP="00F716C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3FF63A0" w14:textId="77777777" w:rsidR="000A268A" w:rsidRPr="00C27F00" w:rsidRDefault="000A268A" w:rsidP="00F716C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062D" w:rsidRPr="00C27F00" w14:paraId="08676710" w14:textId="77777777" w:rsidTr="00834AD4">
        <w:tc>
          <w:tcPr>
            <w:tcW w:w="4032" w:type="dxa"/>
            <w:vAlign w:val="bottom"/>
          </w:tcPr>
          <w:p w14:paraId="08109EFB" w14:textId="77777777" w:rsidR="0004062D" w:rsidRPr="00C27F00" w:rsidRDefault="0004062D" w:rsidP="00F716CC">
            <w:pPr>
              <w:spacing w:line="340" w:lineRule="exact"/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00AFB145" w14:textId="0CAB5D9E" w:rsidR="0004062D" w:rsidRPr="00C27F00" w:rsidRDefault="007C12F6" w:rsidP="00F716C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F304C60" w14:textId="77777777" w:rsidR="0004062D" w:rsidRPr="00C27F00" w:rsidRDefault="0004062D" w:rsidP="00F716C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AEEF471" w14:textId="0F870B4A" w:rsidR="0004062D" w:rsidRPr="00C27F00" w:rsidRDefault="00DD1867" w:rsidP="00F716C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17,300</w:t>
            </w:r>
          </w:p>
        </w:tc>
        <w:tc>
          <w:tcPr>
            <w:tcW w:w="1260" w:type="dxa"/>
            <w:vAlign w:val="bottom"/>
          </w:tcPr>
          <w:p w14:paraId="2C2451EB" w14:textId="77777777" w:rsidR="0004062D" w:rsidRPr="00C27F00" w:rsidRDefault="0004062D" w:rsidP="00F716C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26,325</w:t>
            </w:r>
          </w:p>
        </w:tc>
      </w:tr>
      <w:tr w:rsidR="0004062D" w:rsidRPr="00C27F00" w14:paraId="5CF02818" w14:textId="77777777" w:rsidTr="00834AD4">
        <w:tc>
          <w:tcPr>
            <w:tcW w:w="4032" w:type="dxa"/>
            <w:vAlign w:val="bottom"/>
          </w:tcPr>
          <w:p w14:paraId="01E97741" w14:textId="77777777" w:rsidR="0004062D" w:rsidRPr="00C27F00" w:rsidRDefault="0004062D" w:rsidP="00F716CC">
            <w:pPr>
              <w:keepNext/>
              <w:spacing w:line="340" w:lineRule="exact"/>
              <w:ind w:left="162" w:hanging="180"/>
              <w:outlineLvl w:val="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  <w:r w:rsidRPr="00C27F00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</w:t>
            </w:r>
            <w:r w:rsidRPr="00C27F0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และ/หรือมีบุคคลที่เกี่ยวข้องกัน</w:t>
            </w:r>
            <w:r w:rsidRPr="00C27F0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7490B30E" w14:textId="07DF49B4" w:rsidR="0004062D" w:rsidRPr="00C27F00" w:rsidRDefault="00937EF2" w:rsidP="00F716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16,125</w:t>
            </w:r>
          </w:p>
        </w:tc>
        <w:tc>
          <w:tcPr>
            <w:tcW w:w="1260" w:type="dxa"/>
            <w:vAlign w:val="bottom"/>
          </w:tcPr>
          <w:p w14:paraId="6E321400" w14:textId="420538DA" w:rsidR="0004062D" w:rsidRPr="00C27F00" w:rsidRDefault="00937EF2" w:rsidP="00F716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8,839</w:t>
            </w:r>
          </w:p>
        </w:tc>
        <w:tc>
          <w:tcPr>
            <w:tcW w:w="1260" w:type="dxa"/>
            <w:vAlign w:val="bottom"/>
          </w:tcPr>
          <w:p w14:paraId="123634C5" w14:textId="502ED078" w:rsidR="0004062D" w:rsidRPr="00C27F00" w:rsidRDefault="00937EF2" w:rsidP="00F716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11,130</w:t>
            </w:r>
          </w:p>
        </w:tc>
        <w:tc>
          <w:tcPr>
            <w:tcW w:w="1260" w:type="dxa"/>
            <w:vAlign w:val="bottom"/>
          </w:tcPr>
          <w:p w14:paraId="44932B47" w14:textId="50DD8C6C" w:rsidR="0004062D" w:rsidRPr="00C27F00" w:rsidRDefault="00937EF2" w:rsidP="00F716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6,317</w:t>
            </w:r>
          </w:p>
        </w:tc>
      </w:tr>
      <w:tr w:rsidR="0004062D" w:rsidRPr="00C27F00" w14:paraId="618CC3FE" w14:textId="77777777" w:rsidTr="00834AD4">
        <w:tc>
          <w:tcPr>
            <w:tcW w:w="4032" w:type="dxa"/>
            <w:vAlign w:val="bottom"/>
          </w:tcPr>
          <w:p w14:paraId="043F10BE" w14:textId="77777777" w:rsidR="0004062D" w:rsidRPr="00C27F00" w:rsidRDefault="0004062D" w:rsidP="00F716CC">
            <w:pPr>
              <w:tabs>
                <w:tab w:val="left" w:pos="162"/>
                <w:tab w:val="left" w:pos="342"/>
              </w:tabs>
              <w:spacing w:line="340" w:lineRule="exact"/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271EB58" w14:textId="52B70A97" w:rsidR="0004062D" w:rsidRPr="00C27F00" w:rsidRDefault="00937EF2" w:rsidP="00F716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16,125</w:t>
            </w:r>
          </w:p>
        </w:tc>
        <w:tc>
          <w:tcPr>
            <w:tcW w:w="1260" w:type="dxa"/>
            <w:vAlign w:val="bottom"/>
          </w:tcPr>
          <w:p w14:paraId="675E49C9" w14:textId="3B2ABE5B" w:rsidR="0004062D" w:rsidRPr="00C27F00" w:rsidRDefault="00937EF2" w:rsidP="00F716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8,839</w:t>
            </w:r>
          </w:p>
        </w:tc>
        <w:tc>
          <w:tcPr>
            <w:tcW w:w="1260" w:type="dxa"/>
            <w:vAlign w:val="bottom"/>
          </w:tcPr>
          <w:p w14:paraId="2741946B" w14:textId="35D4AAE2" w:rsidR="0004062D" w:rsidRPr="00C27F00" w:rsidRDefault="00937EF2" w:rsidP="00F716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28,430</w:t>
            </w:r>
          </w:p>
        </w:tc>
        <w:tc>
          <w:tcPr>
            <w:tcW w:w="1260" w:type="dxa"/>
            <w:vAlign w:val="bottom"/>
          </w:tcPr>
          <w:p w14:paraId="19E782AC" w14:textId="350846A7" w:rsidR="0004062D" w:rsidRPr="00C27F00" w:rsidRDefault="00937EF2" w:rsidP="00F716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32,642</w:t>
            </w:r>
          </w:p>
        </w:tc>
      </w:tr>
      <w:tr w:rsidR="0004062D" w:rsidRPr="00C27F00" w14:paraId="723B6C99" w14:textId="77777777" w:rsidTr="00834AD4">
        <w:tc>
          <w:tcPr>
            <w:tcW w:w="4032" w:type="dxa"/>
            <w:vAlign w:val="bottom"/>
          </w:tcPr>
          <w:p w14:paraId="7047DA5C" w14:textId="77777777" w:rsidR="0004062D" w:rsidRPr="00C27F00" w:rsidRDefault="0004062D" w:rsidP="00F716CC">
            <w:pPr>
              <w:tabs>
                <w:tab w:val="left" w:pos="162"/>
              </w:tabs>
              <w:spacing w:line="340" w:lineRule="exact"/>
              <w:ind w:left="162" w:right="-10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</w:t>
            </w:r>
            <w:r w:rsidR="00E46FC5" w:rsidRPr="00C27F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C27F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อื่น </w:t>
            </w:r>
            <w:r w:rsidR="00E46FC5" w:rsidRPr="00C27F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      </w:t>
            </w:r>
            <w:r w:rsidRPr="00C27F00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  <w:r w:rsidRPr="00C27F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C27F0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(</w:t>
            </w:r>
            <w:r w:rsidRPr="00C27F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C27F0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E46FC5" w:rsidRPr="00C27F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</w:t>
            </w:r>
            <w:r w:rsidRPr="00C27F00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0F90FBA1" w14:textId="77777777" w:rsidR="0004062D" w:rsidRPr="00C27F00" w:rsidRDefault="0004062D" w:rsidP="00F716C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811FADF" w14:textId="77777777" w:rsidR="0004062D" w:rsidRPr="00C27F00" w:rsidRDefault="0004062D" w:rsidP="00F716C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D21D5E" w14:textId="77777777" w:rsidR="0004062D" w:rsidRPr="00C27F00" w:rsidRDefault="0004062D" w:rsidP="00F716C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BBD8F9E" w14:textId="77777777" w:rsidR="0004062D" w:rsidRPr="00C27F00" w:rsidRDefault="0004062D" w:rsidP="00F716C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062D" w:rsidRPr="00C27F00" w14:paraId="3576A630" w14:textId="77777777" w:rsidTr="00834AD4">
        <w:tc>
          <w:tcPr>
            <w:tcW w:w="4032" w:type="dxa"/>
            <w:vAlign w:val="bottom"/>
          </w:tcPr>
          <w:p w14:paraId="6CC21F5E" w14:textId="77777777" w:rsidR="0004062D" w:rsidRPr="00C27F00" w:rsidRDefault="0004062D" w:rsidP="00F716CC">
            <w:pPr>
              <w:tabs>
                <w:tab w:val="left" w:pos="162"/>
              </w:tabs>
              <w:spacing w:line="340" w:lineRule="exact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6E3A47AA" w14:textId="58A509A6" w:rsidR="0004062D" w:rsidRPr="00C27F00" w:rsidRDefault="00650E01" w:rsidP="00F716C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CDC41F6" w14:textId="77777777" w:rsidR="0004062D" w:rsidRPr="00C27F00" w:rsidRDefault="0004062D" w:rsidP="00F716C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8DB684A" w14:textId="239D09C2" w:rsidR="0004062D" w:rsidRPr="00C27F00" w:rsidRDefault="00DC4763" w:rsidP="00F716C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1260" w:type="dxa"/>
            <w:vAlign w:val="bottom"/>
          </w:tcPr>
          <w:p w14:paraId="543CA444" w14:textId="77777777" w:rsidR="0004062D" w:rsidRPr="00C27F00" w:rsidRDefault="0004062D" w:rsidP="00F716C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1,632</w:t>
            </w:r>
          </w:p>
        </w:tc>
      </w:tr>
      <w:tr w:rsidR="00865D04" w:rsidRPr="00C27F00" w14:paraId="067EE4C5" w14:textId="77777777" w:rsidTr="00834AD4">
        <w:tc>
          <w:tcPr>
            <w:tcW w:w="4032" w:type="dxa"/>
            <w:vAlign w:val="bottom"/>
          </w:tcPr>
          <w:p w14:paraId="2C7816A0" w14:textId="20E19B67" w:rsidR="00865D04" w:rsidRPr="00C27F00" w:rsidRDefault="00865D04" w:rsidP="00F716CC">
            <w:pPr>
              <w:tabs>
                <w:tab w:val="left" w:pos="162"/>
              </w:tabs>
              <w:spacing w:line="34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  <w:r w:rsidRPr="00C27F00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</w:t>
            </w:r>
            <w:r w:rsidRPr="00C27F0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และ/หรือมีบุคคลที่เกี่ยวข้องกัน</w:t>
            </w:r>
            <w:r w:rsidRPr="00C27F0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1608C36E" w14:textId="2154B6C6" w:rsidR="00865D04" w:rsidRPr="00C27F00" w:rsidRDefault="00531163" w:rsidP="00F716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260" w:type="dxa"/>
            <w:vAlign w:val="bottom"/>
          </w:tcPr>
          <w:p w14:paraId="693E1B7D" w14:textId="42887BD3" w:rsidR="00865D04" w:rsidRPr="00C27F00" w:rsidRDefault="00F862E1" w:rsidP="00F716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EB18406" w14:textId="7477F8F4" w:rsidR="00865D04" w:rsidRPr="00C27F00" w:rsidRDefault="005255E2" w:rsidP="00F716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260" w:type="dxa"/>
            <w:vAlign w:val="bottom"/>
          </w:tcPr>
          <w:p w14:paraId="4B228616" w14:textId="12362725" w:rsidR="00865D04" w:rsidRPr="00C27F00" w:rsidRDefault="00F862E1" w:rsidP="00F716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062D" w:rsidRPr="00C27F00" w14:paraId="71B50392" w14:textId="77777777" w:rsidTr="00834AD4">
        <w:tc>
          <w:tcPr>
            <w:tcW w:w="4032" w:type="dxa"/>
            <w:vAlign w:val="bottom"/>
          </w:tcPr>
          <w:p w14:paraId="23D23EFB" w14:textId="77777777" w:rsidR="0004062D" w:rsidRPr="00C27F00" w:rsidRDefault="0004062D" w:rsidP="00F716CC">
            <w:pPr>
              <w:tabs>
                <w:tab w:val="left" w:pos="162"/>
              </w:tabs>
              <w:spacing w:line="340" w:lineRule="exact"/>
              <w:ind w:left="162" w:right="-108" w:hanging="18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3C6D7DB" w14:textId="65AABC4F" w:rsidR="0004062D" w:rsidRPr="00C27F00" w:rsidRDefault="00531163" w:rsidP="00F716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260" w:type="dxa"/>
            <w:vAlign w:val="bottom"/>
          </w:tcPr>
          <w:p w14:paraId="0E53E100" w14:textId="77777777" w:rsidR="0004062D" w:rsidRPr="00C27F00" w:rsidRDefault="0004062D" w:rsidP="00F716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2EB7AD1" w14:textId="54892A79" w:rsidR="0004062D" w:rsidRPr="00C27F00" w:rsidRDefault="005255E2" w:rsidP="00F716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245</w:t>
            </w:r>
          </w:p>
        </w:tc>
        <w:tc>
          <w:tcPr>
            <w:tcW w:w="1260" w:type="dxa"/>
            <w:vAlign w:val="bottom"/>
          </w:tcPr>
          <w:p w14:paraId="5ED37825" w14:textId="77777777" w:rsidR="0004062D" w:rsidRPr="00C27F00" w:rsidRDefault="0004062D" w:rsidP="00F716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1,632</w:t>
            </w:r>
          </w:p>
        </w:tc>
      </w:tr>
    </w:tbl>
    <w:p w14:paraId="4856F9F7" w14:textId="77777777" w:rsidR="000A268A" w:rsidRPr="00C27F00" w:rsidRDefault="000A268A" w:rsidP="00F716CC">
      <w:pPr>
        <w:spacing w:before="240" w:after="120" w:line="340" w:lineRule="exact"/>
        <w:ind w:left="547" w:right="-43"/>
        <w:jc w:val="thaiDistribute"/>
        <w:rPr>
          <w:rFonts w:ascii="Angsana New" w:hAnsi="Angsana New"/>
          <w:sz w:val="32"/>
          <w:szCs w:val="32"/>
          <w:cs/>
          <w:lang w:eastAsia="ko-KR"/>
        </w:rPr>
      </w:pPr>
      <w:r w:rsidRPr="00C27F00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เงินให้กู้ยืมระยะสั้นแก่กิจการที่เกี่ยวข้องกัน</w:t>
      </w:r>
    </w:p>
    <w:p w14:paraId="4BC0515F" w14:textId="77777777" w:rsidR="000A268A" w:rsidRPr="00C27F00" w:rsidRDefault="000A268A" w:rsidP="00F716CC">
      <w:pPr>
        <w:spacing w:before="120" w:after="120" w:line="340" w:lineRule="exact"/>
        <w:ind w:left="547" w:right="-43"/>
        <w:jc w:val="thaiDistribute"/>
        <w:rPr>
          <w:rFonts w:ascii="Angsana New" w:hAnsi="Angsana New"/>
          <w:strike/>
          <w:spacing w:val="-4"/>
          <w:sz w:val="32"/>
          <w:szCs w:val="32"/>
          <w:lang w:eastAsia="ko-KR"/>
        </w:rPr>
      </w:pPr>
      <w:r w:rsidRPr="00C27F00">
        <w:rPr>
          <w:rFonts w:ascii="Angsana New" w:hAnsi="Angsana New" w:hint="cs"/>
          <w:spacing w:val="-4"/>
          <w:sz w:val="32"/>
          <w:szCs w:val="32"/>
          <w:cs/>
          <w:lang w:eastAsia="ko-KR"/>
        </w:rPr>
        <w:t>ในระหว่างปี</w:t>
      </w:r>
      <w:r w:rsidRPr="00C27F00">
        <w:rPr>
          <w:rFonts w:ascii="Angsana New" w:hAnsi="Angsana New" w:hint="cs"/>
          <w:spacing w:val="-4"/>
          <w:sz w:val="32"/>
          <w:szCs w:val="32"/>
          <w:cs/>
        </w:rPr>
        <w:t>สิ้นสุด</w:t>
      </w:r>
      <w:r w:rsidRPr="00C27F00">
        <w:rPr>
          <w:rFonts w:ascii="Angsana New" w:hAnsi="Angsana New" w:hint="cs"/>
          <w:spacing w:val="-4"/>
          <w:sz w:val="32"/>
          <w:szCs w:val="32"/>
          <w:cs/>
          <w:lang w:eastAsia="ko-KR"/>
        </w:rPr>
        <w:t xml:space="preserve">วันที่ </w:t>
      </w:r>
      <w:r w:rsidRPr="00C27F00">
        <w:rPr>
          <w:rFonts w:ascii="Angsana New" w:hAnsi="Angsana New" w:hint="cs"/>
          <w:sz w:val="32"/>
          <w:szCs w:val="32"/>
          <w:lang w:eastAsia="ko-KR"/>
        </w:rPr>
        <w:t xml:space="preserve">31 </w:t>
      </w:r>
      <w:r w:rsidRPr="00C27F00">
        <w:rPr>
          <w:rFonts w:ascii="Angsana New" w:hAnsi="Angsana New" w:hint="cs"/>
          <w:sz w:val="32"/>
          <w:szCs w:val="32"/>
          <w:cs/>
          <w:lang w:eastAsia="ko-KR"/>
        </w:rPr>
        <w:t xml:space="preserve">ธันวาคม </w:t>
      </w:r>
      <w:r w:rsidR="0004062D" w:rsidRPr="00C27F00">
        <w:rPr>
          <w:rFonts w:ascii="Angsana New" w:hAnsi="Angsana New" w:hint="cs"/>
          <w:sz w:val="32"/>
          <w:szCs w:val="32"/>
          <w:lang w:eastAsia="ko-KR"/>
        </w:rPr>
        <w:t>2568</w:t>
      </w:r>
      <w:r w:rsidRPr="00C27F00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Pr="00C27F00">
        <w:rPr>
          <w:rFonts w:ascii="Angsana New" w:hAnsi="Angsana New" w:hint="cs"/>
          <w:spacing w:val="-4"/>
          <w:sz w:val="32"/>
          <w:szCs w:val="32"/>
          <w:cs/>
          <w:lang w:eastAsia="ko-KR"/>
        </w:rPr>
        <w:t>เงินให้กู้ยืมระยะสั้นแก่กิจการที่เกี่ยวข้องกัน</w:t>
      </w:r>
      <w:r w:rsidRPr="00C27F00">
        <w:rPr>
          <w:rFonts w:ascii="Angsana New" w:hAnsi="Angsana New" w:hint="cs"/>
          <w:spacing w:val="-2"/>
          <w:sz w:val="32"/>
          <w:szCs w:val="32"/>
          <w:cs/>
        </w:rPr>
        <w:t>มี</w:t>
      </w:r>
      <w:r w:rsidRPr="00C27F00">
        <w:rPr>
          <w:rFonts w:ascii="Angsana New" w:hAnsi="Angsana New" w:hint="cs"/>
          <w:sz w:val="32"/>
          <w:szCs w:val="32"/>
          <w:cs/>
        </w:rPr>
        <w:t xml:space="preserve">การเคลื่อนไหวดังนี้ </w:t>
      </w:r>
    </w:p>
    <w:p w14:paraId="2BFE7EC8" w14:textId="77777777" w:rsidR="000A268A" w:rsidRPr="00C27F00" w:rsidRDefault="000A268A" w:rsidP="00F716CC">
      <w:pPr>
        <w:spacing w:line="340" w:lineRule="exact"/>
        <w:ind w:left="547" w:right="-7" w:hanging="547"/>
        <w:jc w:val="right"/>
        <w:rPr>
          <w:rFonts w:ascii="Angsana New" w:hAnsi="Angsana New"/>
          <w:sz w:val="28"/>
          <w:szCs w:val="28"/>
        </w:rPr>
      </w:pPr>
      <w:bookmarkStart w:id="5" w:name="_Hlk64538545"/>
      <w:r w:rsidRPr="00C27F00">
        <w:rPr>
          <w:rFonts w:ascii="Angsana New" w:hAnsi="Angsana New" w:hint="cs"/>
          <w:sz w:val="28"/>
          <w:szCs w:val="28"/>
        </w:rPr>
        <w:t>(</w:t>
      </w:r>
      <w:r w:rsidRPr="00C27F00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C27F00">
        <w:rPr>
          <w:rFonts w:ascii="Angsana New" w:hAnsi="Angsana New" w:hint="cs"/>
          <w:sz w:val="28"/>
          <w:szCs w:val="28"/>
        </w:rPr>
        <w:t>)</w:t>
      </w:r>
    </w:p>
    <w:tbl>
      <w:tblPr>
        <w:tblW w:w="904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78"/>
        <w:gridCol w:w="1559"/>
        <w:gridCol w:w="1276"/>
        <w:gridCol w:w="1275"/>
        <w:gridCol w:w="1560"/>
      </w:tblGrid>
      <w:tr w:rsidR="000757E1" w:rsidRPr="00C27F00" w14:paraId="3AC2FFFD" w14:textId="77777777" w:rsidTr="00AC6EE1">
        <w:trPr>
          <w:cantSplit/>
        </w:trPr>
        <w:tc>
          <w:tcPr>
            <w:tcW w:w="3378" w:type="dxa"/>
            <w:vAlign w:val="bottom"/>
          </w:tcPr>
          <w:p w14:paraId="5D528D41" w14:textId="77777777" w:rsidR="000757E1" w:rsidRPr="00C27F00" w:rsidRDefault="000757E1" w:rsidP="00F716C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bookmarkStart w:id="6" w:name="_Hlk158303997"/>
          </w:p>
        </w:tc>
        <w:tc>
          <w:tcPr>
            <w:tcW w:w="5670" w:type="dxa"/>
            <w:gridSpan w:val="4"/>
          </w:tcPr>
          <w:p w14:paraId="4301E535" w14:textId="77777777" w:rsidR="000757E1" w:rsidRPr="00C27F00" w:rsidRDefault="000757E1" w:rsidP="00F716CC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268A" w:rsidRPr="00C27F00" w14:paraId="6E602E9E" w14:textId="77777777" w:rsidTr="00834AD4">
        <w:tc>
          <w:tcPr>
            <w:tcW w:w="3378" w:type="dxa"/>
            <w:vAlign w:val="bottom"/>
          </w:tcPr>
          <w:p w14:paraId="65E36FAA" w14:textId="77777777" w:rsidR="000A268A" w:rsidRPr="00C27F00" w:rsidRDefault="000A268A" w:rsidP="00F716CC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59" w:type="dxa"/>
            <w:vAlign w:val="bottom"/>
          </w:tcPr>
          <w:p w14:paraId="613FB608" w14:textId="77777777" w:rsidR="000A268A" w:rsidRPr="00C27F00" w:rsidRDefault="000A268A" w:rsidP="00F716CC">
            <w:pP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276" w:type="dxa"/>
          </w:tcPr>
          <w:p w14:paraId="6437329C" w14:textId="77777777" w:rsidR="000A268A" w:rsidRPr="00C27F00" w:rsidRDefault="000A268A" w:rsidP="00F716C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349D857B" w14:textId="77777777" w:rsidR="000A268A" w:rsidRPr="00C27F00" w:rsidRDefault="000A268A" w:rsidP="00F716C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1A168E5C" w14:textId="77777777" w:rsidR="000A268A" w:rsidRPr="00C27F00" w:rsidRDefault="000A268A" w:rsidP="00F716CC">
            <w:pP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0A268A" w:rsidRPr="00C27F00" w14:paraId="6A957935" w14:textId="77777777" w:rsidTr="00834AD4">
        <w:tc>
          <w:tcPr>
            <w:tcW w:w="3378" w:type="dxa"/>
            <w:vAlign w:val="bottom"/>
          </w:tcPr>
          <w:p w14:paraId="7AE9635F" w14:textId="77777777" w:rsidR="000A268A" w:rsidRPr="00C27F00" w:rsidRDefault="000A268A" w:rsidP="00F716CC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59" w:type="dxa"/>
            <w:vAlign w:val="bottom"/>
          </w:tcPr>
          <w:p w14:paraId="66963D01" w14:textId="77777777" w:rsidR="000A268A" w:rsidRPr="00C27F00" w:rsidRDefault="000A268A" w:rsidP="00F716CC">
            <w:pP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551" w:type="dxa"/>
            <w:gridSpan w:val="2"/>
          </w:tcPr>
          <w:p w14:paraId="2CAF3531" w14:textId="77777777" w:rsidR="000A268A" w:rsidRPr="00C27F00" w:rsidRDefault="000A268A" w:rsidP="00F716C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560" w:type="dxa"/>
            <w:vAlign w:val="bottom"/>
          </w:tcPr>
          <w:p w14:paraId="58986CDF" w14:textId="77777777" w:rsidR="000A268A" w:rsidRPr="00C27F00" w:rsidRDefault="000A268A" w:rsidP="00F716C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0A268A" w:rsidRPr="00C27F00" w14:paraId="2C1B2DC8" w14:textId="77777777" w:rsidTr="00834AD4">
        <w:tc>
          <w:tcPr>
            <w:tcW w:w="3378" w:type="dxa"/>
            <w:vAlign w:val="bottom"/>
          </w:tcPr>
          <w:p w14:paraId="0357CA10" w14:textId="77777777" w:rsidR="000A268A" w:rsidRPr="00C27F00" w:rsidRDefault="000A268A" w:rsidP="00F716CC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59" w:type="dxa"/>
            <w:vAlign w:val="bottom"/>
            <w:hideMark/>
          </w:tcPr>
          <w:p w14:paraId="59EF7930" w14:textId="77777777" w:rsidR="000A268A" w:rsidRPr="00C27F00" w:rsidRDefault="000A268A" w:rsidP="00F716CC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="0004062D" w:rsidRPr="00C27F00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53091B2D" w14:textId="77777777" w:rsidR="000A268A" w:rsidRPr="00C27F00" w:rsidRDefault="000A268A" w:rsidP="00F716C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5" w:type="dxa"/>
            <w:vAlign w:val="bottom"/>
            <w:hideMark/>
          </w:tcPr>
          <w:p w14:paraId="1F64670A" w14:textId="77777777" w:rsidR="000A268A" w:rsidRPr="00C27F00" w:rsidRDefault="000A268A" w:rsidP="00F716C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560" w:type="dxa"/>
            <w:vAlign w:val="bottom"/>
            <w:hideMark/>
          </w:tcPr>
          <w:p w14:paraId="69D1AE5E" w14:textId="77777777" w:rsidR="000A268A" w:rsidRPr="00C27F00" w:rsidRDefault="000A268A" w:rsidP="00F716C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04062D" w:rsidRPr="00C27F00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0A268A" w:rsidRPr="00C27F00" w14:paraId="62393DE3" w14:textId="77777777" w:rsidTr="00834AD4">
        <w:tc>
          <w:tcPr>
            <w:tcW w:w="3378" w:type="dxa"/>
            <w:vAlign w:val="bottom"/>
          </w:tcPr>
          <w:p w14:paraId="29B81F22" w14:textId="77777777" w:rsidR="000A268A" w:rsidRPr="00C27F00" w:rsidRDefault="000A268A" w:rsidP="00F716CC">
            <w:pPr>
              <w:spacing w:line="340" w:lineRule="exact"/>
              <w:ind w:left="255" w:right="-108" w:hanging="25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59" w:type="dxa"/>
            <w:vAlign w:val="bottom"/>
          </w:tcPr>
          <w:p w14:paraId="178F2E26" w14:textId="77777777" w:rsidR="000A268A" w:rsidRPr="00C27F00" w:rsidRDefault="000A268A" w:rsidP="00F716CC">
            <w:pP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AEA36A1" w14:textId="77777777" w:rsidR="000A268A" w:rsidRPr="00C27F00" w:rsidRDefault="000A268A" w:rsidP="00F716CC">
            <w:pP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63E9BA0" w14:textId="77777777" w:rsidR="000A268A" w:rsidRPr="00C27F00" w:rsidRDefault="000A268A" w:rsidP="00F716CC">
            <w:pP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1AE51A93" w14:textId="77777777" w:rsidR="000A268A" w:rsidRPr="00C27F00" w:rsidRDefault="000A268A" w:rsidP="00F716CC">
            <w:pP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062D" w:rsidRPr="00C27F00" w14:paraId="782A9D47" w14:textId="77777777" w:rsidTr="00834AD4">
        <w:tc>
          <w:tcPr>
            <w:tcW w:w="3378" w:type="dxa"/>
          </w:tcPr>
          <w:p w14:paraId="4908080E" w14:textId="77777777" w:rsidR="0004062D" w:rsidRPr="00C27F00" w:rsidRDefault="0004062D" w:rsidP="00F716CC">
            <w:pPr>
              <w:spacing w:line="340" w:lineRule="exact"/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5429CBB7" w14:textId="77777777" w:rsidR="0004062D" w:rsidRPr="00C27F00" w:rsidRDefault="0004062D" w:rsidP="00F716CC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776,511</w:t>
            </w:r>
          </w:p>
        </w:tc>
        <w:tc>
          <w:tcPr>
            <w:tcW w:w="1276" w:type="dxa"/>
          </w:tcPr>
          <w:p w14:paraId="62790205" w14:textId="4EDD13CC" w:rsidR="0004062D" w:rsidRPr="00C27F00" w:rsidRDefault="00FA1B5C" w:rsidP="00F716CC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201,000</w:t>
            </w:r>
          </w:p>
        </w:tc>
        <w:tc>
          <w:tcPr>
            <w:tcW w:w="1275" w:type="dxa"/>
            <w:vAlign w:val="bottom"/>
          </w:tcPr>
          <w:p w14:paraId="574F7226" w14:textId="6C7508C5" w:rsidR="0004062D" w:rsidRPr="00C27F00" w:rsidRDefault="00FA69A9" w:rsidP="00F716CC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(23</w:t>
            </w:r>
            <w:r w:rsidR="00752260" w:rsidRPr="00C27F00">
              <w:rPr>
                <w:rFonts w:ascii="Angsana New" w:hAnsi="Angsana New"/>
                <w:sz w:val="28"/>
                <w:szCs w:val="28"/>
              </w:rPr>
              <w:t>6</w:t>
            </w:r>
            <w:r w:rsidRPr="00C27F00">
              <w:rPr>
                <w:rFonts w:ascii="Angsana New" w:hAnsi="Angsana New"/>
                <w:sz w:val="28"/>
                <w:szCs w:val="28"/>
              </w:rPr>
              <w:t>,886)</w:t>
            </w:r>
          </w:p>
        </w:tc>
        <w:tc>
          <w:tcPr>
            <w:tcW w:w="1560" w:type="dxa"/>
            <w:vAlign w:val="bottom"/>
          </w:tcPr>
          <w:p w14:paraId="1DDB1112" w14:textId="7EA7F125" w:rsidR="0004062D" w:rsidRPr="00C27F00" w:rsidRDefault="00FA69A9" w:rsidP="00F716CC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740,625</w:t>
            </w:r>
          </w:p>
        </w:tc>
      </w:tr>
    </w:tbl>
    <w:p w14:paraId="15E0A069" w14:textId="0DBAB89D" w:rsidR="00644A70" w:rsidRPr="00C27F00" w:rsidRDefault="00644A70" w:rsidP="00F716CC">
      <w:pPr>
        <w:spacing w:before="240" w:after="120" w:line="340" w:lineRule="exact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bookmarkStart w:id="7" w:name="_Hlk191041093"/>
      <w:bookmarkEnd w:id="6"/>
      <w:r w:rsidRPr="00C27F00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C27F00">
        <w:rPr>
          <w:rFonts w:ascii="Angsana New" w:hAnsi="Angsana New"/>
          <w:spacing w:val="-2"/>
          <w:sz w:val="32"/>
          <w:szCs w:val="32"/>
        </w:rPr>
        <w:t xml:space="preserve"> 31 </w:t>
      </w:r>
      <w:r w:rsidRPr="00C27F00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Pr="00C27F00">
        <w:rPr>
          <w:rFonts w:ascii="Angsana New" w:hAnsi="Angsana New"/>
          <w:spacing w:val="-2"/>
          <w:sz w:val="32"/>
          <w:szCs w:val="32"/>
        </w:rPr>
        <w:t> </w:t>
      </w:r>
      <w:r w:rsidR="0004062D" w:rsidRPr="00C27F00">
        <w:rPr>
          <w:rFonts w:ascii="Angsana New" w:hAnsi="Angsana New"/>
          <w:spacing w:val="-2"/>
          <w:sz w:val="32"/>
          <w:szCs w:val="32"/>
        </w:rPr>
        <w:t>2568</w:t>
      </w:r>
      <w:r w:rsidRPr="00C27F00">
        <w:rPr>
          <w:rFonts w:ascii="Angsana New" w:hAnsi="Angsana New"/>
          <w:spacing w:val="-2"/>
          <w:sz w:val="32"/>
          <w:szCs w:val="32"/>
        </w:rPr>
        <w:t xml:space="preserve"> </w:t>
      </w:r>
      <w:r w:rsidRPr="00C27F00">
        <w:rPr>
          <w:rFonts w:ascii="Angsana New" w:hAnsi="Angsana New"/>
          <w:spacing w:val="-2"/>
          <w:sz w:val="32"/>
          <w:szCs w:val="32"/>
          <w:cs/>
        </w:rPr>
        <w:t xml:space="preserve">เงินให้กู้ยืมระยะสั้นแก่กิจการที่เกี่ยวข้องกันมีอัตราดอกเบี้ยระหว่างร้อยละ </w:t>
      </w:r>
      <w:r w:rsidR="00200AD5" w:rsidRPr="00C27F00">
        <w:rPr>
          <w:rFonts w:ascii="Angsana New" w:hAnsi="Angsana New"/>
          <w:spacing w:val="-2"/>
          <w:sz w:val="32"/>
          <w:szCs w:val="32"/>
        </w:rPr>
        <w:t xml:space="preserve">MLR-1.25 </w:t>
      </w:r>
      <w:r w:rsidR="00200AD5" w:rsidRPr="00C27F00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200AD5" w:rsidRPr="00C27F00">
        <w:rPr>
          <w:rFonts w:ascii="Angsana New" w:hAnsi="Angsana New"/>
          <w:spacing w:val="-2"/>
          <w:sz w:val="32"/>
          <w:szCs w:val="32"/>
        </w:rPr>
        <w:t>MLR-1.5</w:t>
      </w:r>
      <w:r w:rsidR="0004062D" w:rsidRPr="00C27F00">
        <w:rPr>
          <w:rFonts w:ascii="Angsana New" w:hAnsi="Angsana New"/>
          <w:spacing w:val="-2"/>
          <w:sz w:val="32"/>
          <w:szCs w:val="32"/>
        </w:rPr>
        <w:t xml:space="preserve"> </w:t>
      </w:r>
      <w:r w:rsidRPr="00C27F00">
        <w:rPr>
          <w:rFonts w:ascii="Angsana New" w:hAnsi="Angsana New"/>
          <w:spacing w:val="-2"/>
          <w:sz w:val="32"/>
          <w:szCs w:val="32"/>
          <w:cs/>
        </w:rPr>
        <w:t xml:space="preserve">ต่อปี </w:t>
      </w:r>
      <w:r w:rsidRPr="00C27F00">
        <w:rPr>
          <w:rFonts w:ascii="Angsana New" w:hAnsi="Angsana New"/>
          <w:spacing w:val="-2"/>
          <w:sz w:val="32"/>
          <w:szCs w:val="32"/>
        </w:rPr>
        <w:t>(</w:t>
      </w:r>
      <w:r w:rsidR="0004062D" w:rsidRPr="00C27F00">
        <w:rPr>
          <w:rFonts w:ascii="Angsana New" w:hAnsi="Angsana New"/>
          <w:spacing w:val="-2"/>
          <w:sz w:val="32"/>
          <w:szCs w:val="32"/>
        </w:rPr>
        <w:t>2567</w:t>
      </w:r>
      <w:r w:rsidRPr="00C27F00">
        <w:rPr>
          <w:rFonts w:ascii="Angsana New" w:hAnsi="Angsana New"/>
          <w:spacing w:val="-2"/>
          <w:sz w:val="32"/>
          <w:szCs w:val="32"/>
        </w:rPr>
        <w:t xml:space="preserve">: </w:t>
      </w:r>
      <w:r w:rsidR="009373A0" w:rsidRPr="00C27F00">
        <w:rPr>
          <w:rFonts w:ascii="Angsana New" w:hAnsi="Angsana New"/>
          <w:spacing w:val="-2"/>
          <w:sz w:val="32"/>
          <w:szCs w:val="32"/>
          <w:cs/>
        </w:rPr>
        <w:t>ระหว่าง</w:t>
      </w:r>
      <w:r w:rsidRPr="00C27F00">
        <w:rPr>
          <w:rFonts w:ascii="Angsana New" w:hAnsi="Angsana New"/>
          <w:spacing w:val="-2"/>
          <w:sz w:val="32"/>
          <w:szCs w:val="32"/>
          <w:cs/>
        </w:rPr>
        <w:t>ร้อยละ</w:t>
      </w:r>
      <w:r w:rsidRPr="00C27F00">
        <w:rPr>
          <w:rFonts w:ascii="Angsana New" w:hAnsi="Angsana New"/>
          <w:spacing w:val="-2"/>
          <w:sz w:val="32"/>
          <w:szCs w:val="32"/>
        </w:rPr>
        <w:t> </w:t>
      </w:r>
      <w:r w:rsidR="009D5444" w:rsidRPr="00C27F00">
        <w:rPr>
          <w:rFonts w:ascii="Angsana New" w:hAnsi="Angsana New"/>
          <w:spacing w:val="-2"/>
          <w:sz w:val="32"/>
          <w:szCs w:val="32"/>
        </w:rPr>
        <w:t xml:space="preserve">MLR-1.0 </w:t>
      </w:r>
      <w:r w:rsidR="009D5444" w:rsidRPr="00C27F00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9D5444" w:rsidRPr="00C27F00">
        <w:rPr>
          <w:rFonts w:ascii="Angsana New" w:hAnsi="Angsana New"/>
          <w:spacing w:val="-2"/>
          <w:sz w:val="32"/>
          <w:szCs w:val="32"/>
        </w:rPr>
        <w:t>MLR-1.5</w:t>
      </w:r>
      <w:r w:rsidRPr="00C27F00">
        <w:rPr>
          <w:rFonts w:ascii="Angsana New" w:hAnsi="Angsana New"/>
          <w:spacing w:val="-2"/>
          <w:sz w:val="32"/>
          <w:szCs w:val="32"/>
        </w:rPr>
        <w:t xml:space="preserve"> </w:t>
      </w:r>
      <w:r w:rsidRPr="00C27F00">
        <w:rPr>
          <w:rFonts w:ascii="Angsana New" w:hAnsi="Angsana New"/>
          <w:spacing w:val="-2"/>
          <w:sz w:val="32"/>
          <w:szCs w:val="32"/>
          <w:cs/>
        </w:rPr>
        <w:t>ต่อปี</w:t>
      </w:r>
      <w:r w:rsidRPr="00C27F00">
        <w:rPr>
          <w:rFonts w:ascii="Angsana New" w:hAnsi="Angsana New"/>
          <w:spacing w:val="-2"/>
          <w:sz w:val="32"/>
          <w:szCs w:val="32"/>
        </w:rPr>
        <w:t xml:space="preserve">) </w:t>
      </w:r>
    </w:p>
    <w:bookmarkEnd w:id="7"/>
    <w:p w14:paraId="65769A1C" w14:textId="6F9FEEFC" w:rsidR="000A268A" w:rsidRPr="00C27F00" w:rsidRDefault="000A268A" w:rsidP="00454FB0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eastAsia="ko-KR"/>
        </w:rPr>
      </w:pPr>
      <w:r w:rsidRPr="00C27F00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เงินกู้ยืมระยะสั้นจากกิจการที่เกี่ยวข้องกัน</w:t>
      </w:r>
    </w:p>
    <w:p w14:paraId="12030655" w14:textId="77777777" w:rsidR="000A268A" w:rsidRPr="00C27F00" w:rsidRDefault="000A268A" w:rsidP="00454FB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lang w:eastAsia="ko-KR"/>
        </w:rPr>
      </w:pPr>
      <w:r w:rsidRPr="00C27F00">
        <w:rPr>
          <w:rFonts w:ascii="Angsana New" w:hAnsi="Angsana New" w:hint="cs"/>
          <w:sz w:val="32"/>
          <w:szCs w:val="32"/>
          <w:cs/>
          <w:lang w:eastAsia="ko-KR"/>
        </w:rPr>
        <w:t xml:space="preserve">ในระหว่างปีสิ้นสุดวันที่ </w:t>
      </w:r>
      <w:r w:rsidRPr="00C27F00">
        <w:rPr>
          <w:rFonts w:ascii="Angsana New" w:hAnsi="Angsana New" w:hint="cs"/>
          <w:sz w:val="32"/>
          <w:szCs w:val="32"/>
          <w:lang w:eastAsia="ko-KR"/>
        </w:rPr>
        <w:t xml:space="preserve">31 </w:t>
      </w:r>
      <w:r w:rsidRPr="00C27F00">
        <w:rPr>
          <w:rFonts w:ascii="Angsana New" w:hAnsi="Angsana New" w:hint="cs"/>
          <w:sz w:val="32"/>
          <w:szCs w:val="32"/>
          <w:cs/>
          <w:lang w:eastAsia="ko-KR"/>
        </w:rPr>
        <w:t xml:space="preserve">ธันวาคม </w:t>
      </w:r>
      <w:r w:rsidR="0004062D" w:rsidRPr="00C27F00">
        <w:rPr>
          <w:rFonts w:ascii="Angsana New" w:hAnsi="Angsana New" w:hint="cs"/>
          <w:sz w:val="32"/>
          <w:szCs w:val="32"/>
          <w:lang w:eastAsia="ko-KR"/>
        </w:rPr>
        <w:t>2568</w:t>
      </w:r>
      <w:r w:rsidRPr="00C27F00">
        <w:rPr>
          <w:rFonts w:ascii="Angsana New" w:hAnsi="Angsana New" w:hint="cs"/>
          <w:sz w:val="32"/>
          <w:szCs w:val="32"/>
          <w:lang w:eastAsia="ko-KR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  <w:lang w:eastAsia="ko-KR"/>
        </w:rPr>
        <w:t>เงินกู้ยืมระยะสั้นจากกิจการที่เกี่ยวข้องกันมีการเคลื่อนไหวดังนี้</w:t>
      </w:r>
    </w:p>
    <w:bookmarkEnd w:id="5"/>
    <w:p w14:paraId="19169C69" w14:textId="77777777" w:rsidR="00644A70" w:rsidRPr="00C27F00" w:rsidRDefault="00644A70" w:rsidP="00454FB0">
      <w:pPr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C27F00">
        <w:rPr>
          <w:rFonts w:ascii="Angsana New" w:hAnsi="Angsana New" w:hint="cs"/>
          <w:sz w:val="28"/>
          <w:szCs w:val="28"/>
        </w:rPr>
        <w:t>(</w:t>
      </w:r>
      <w:r w:rsidRPr="00C27F00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C27F00">
        <w:rPr>
          <w:rFonts w:ascii="Angsana New" w:hAnsi="Angsana New" w:hint="cs"/>
          <w:sz w:val="28"/>
          <w:szCs w:val="28"/>
        </w:rPr>
        <w:t>)</w:t>
      </w:r>
    </w:p>
    <w:tbl>
      <w:tblPr>
        <w:tblW w:w="915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86"/>
        <w:gridCol w:w="1559"/>
        <w:gridCol w:w="1273"/>
        <w:gridCol w:w="1277"/>
        <w:gridCol w:w="1559"/>
      </w:tblGrid>
      <w:tr w:rsidR="00644A70" w:rsidRPr="00C27F00" w14:paraId="7296461A" w14:textId="77777777" w:rsidTr="00D6185A">
        <w:trPr>
          <w:cantSplit/>
        </w:trPr>
        <w:tc>
          <w:tcPr>
            <w:tcW w:w="3486" w:type="dxa"/>
            <w:vAlign w:val="bottom"/>
          </w:tcPr>
          <w:p w14:paraId="137B1E19" w14:textId="77777777" w:rsidR="00644A70" w:rsidRPr="00C27F00" w:rsidRDefault="00644A70" w:rsidP="00454FB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8" w:type="dxa"/>
            <w:gridSpan w:val="4"/>
          </w:tcPr>
          <w:p w14:paraId="753E502A" w14:textId="77777777" w:rsidR="00644A70" w:rsidRPr="00C27F00" w:rsidRDefault="00644A70" w:rsidP="00454FB0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งบการเงินเฉพาะกิจการ           </w:t>
            </w:r>
          </w:p>
        </w:tc>
      </w:tr>
      <w:tr w:rsidR="00644A70" w:rsidRPr="00C27F00" w14:paraId="247347EF" w14:textId="77777777" w:rsidTr="00D6185A">
        <w:tc>
          <w:tcPr>
            <w:tcW w:w="3486" w:type="dxa"/>
            <w:vAlign w:val="bottom"/>
          </w:tcPr>
          <w:p w14:paraId="0A0C548D" w14:textId="77777777" w:rsidR="00644A70" w:rsidRPr="00C27F00" w:rsidRDefault="00644A70" w:rsidP="00454FB0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59" w:type="dxa"/>
            <w:vAlign w:val="bottom"/>
          </w:tcPr>
          <w:p w14:paraId="16145781" w14:textId="77777777" w:rsidR="00644A70" w:rsidRPr="00C27F00" w:rsidRDefault="00644A70" w:rsidP="00454FB0">
            <w:pP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273" w:type="dxa"/>
          </w:tcPr>
          <w:p w14:paraId="256D9EC5" w14:textId="77777777" w:rsidR="00644A70" w:rsidRPr="00C27F00" w:rsidRDefault="00644A70" w:rsidP="00454FB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7970BA2A" w14:textId="77777777" w:rsidR="00644A70" w:rsidRPr="00C27F00" w:rsidRDefault="00644A70" w:rsidP="00454FB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74A2CBD9" w14:textId="77777777" w:rsidR="00644A70" w:rsidRPr="00C27F00" w:rsidRDefault="00644A70" w:rsidP="00454FB0">
            <w:pP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644A70" w:rsidRPr="00C27F00" w14:paraId="6119CF9F" w14:textId="77777777" w:rsidTr="00D6185A">
        <w:tc>
          <w:tcPr>
            <w:tcW w:w="3486" w:type="dxa"/>
            <w:vAlign w:val="bottom"/>
          </w:tcPr>
          <w:p w14:paraId="759B584A" w14:textId="77777777" w:rsidR="00644A70" w:rsidRPr="00C27F00" w:rsidRDefault="00644A70" w:rsidP="00454FB0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59" w:type="dxa"/>
            <w:vAlign w:val="bottom"/>
          </w:tcPr>
          <w:p w14:paraId="6396FF20" w14:textId="77777777" w:rsidR="00644A70" w:rsidRPr="00C27F00" w:rsidRDefault="00644A70" w:rsidP="00454FB0">
            <w:pP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550" w:type="dxa"/>
            <w:gridSpan w:val="2"/>
            <w:vAlign w:val="bottom"/>
          </w:tcPr>
          <w:p w14:paraId="32C64C5D" w14:textId="77777777" w:rsidR="00644A70" w:rsidRPr="00C27F00" w:rsidRDefault="00644A70" w:rsidP="00454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559" w:type="dxa"/>
            <w:vAlign w:val="bottom"/>
          </w:tcPr>
          <w:p w14:paraId="7C6C482D" w14:textId="77777777" w:rsidR="00644A70" w:rsidRPr="00C27F00" w:rsidRDefault="00644A70" w:rsidP="00454FB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644A70" w:rsidRPr="00C27F00" w14:paraId="7F86AFA7" w14:textId="77777777" w:rsidTr="00D6185A">
        <w:tc>
          <w:tcPr>
            <w:tcW w:w="3486" w:type="dxa"/>
            <w:vAlign w:val="bottom"/>
          </w:tcPr>
          <w:p w14:paraId="363EE88B" w14:textId="77777777" w:rsidR="00644A70" w:rsidRPr="00C27F00" w:rsidRDefault="00644A70" w:rsidP="00454FB0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59" w:type="dxa"/>
            <w:vAlign w:val="bottom"/>
            <w:hideMark/>
          </w:tcPr>
          <w:p w14:paraId="266BF7E9" w14:textId="77777777" w:rsidR="00644A70" w:rsidRPr="00C27F00" w:rsidRDefault="00644A70" w:rsidP="00454FB0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="0004062D" w:rsidRPr="00C27F00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73" w:type="dxa"/>
          </w:tcPr>
          <w:p w14:paraId="17127033" w14:textId="77777777" w:rsidR="00644A70" w:rsidRPr="00C27F00" w:rsidRDefault="00644A70" w:rsidP="00454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7" w:type="dxa"/>
            <w:vAlign w:val="bottom"/>
          </w:tcPr>
          <w:p w14:paraId="3967241A" w14:textId="77777777" w:rsidR="00644A70" w:rsidRPr="00C27F00" w:rsidRDefault="00644A70" w:rsidP="00454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559" w:type="dxa"/>
            <w:vAlign w:val="bottom"/>
            <w:hideMark/>
          </w:tcPr>
          <w:p w14:paraId="44E0CF8A" w14:textId="77777777" w:rsidR="00644A70" w:rsidRPr="00C27F00" w:rsidRDefault="00644A70" w:rsidP="00454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04062D" w:rsidRPr="00C27F00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644A70" w:rsidRPr="00C27F00" w14:paraId="17F82A8E" w14:textId="77777777" w:rsidTr="00D6185A">
        <w:tc>
          <w:tcPr>
            <w:tcW w:w="3486" w:type="dxa"/>
            <w:vAlign w:val="bottom"/>
          </w:tcPr>
          <w:p w14:paraId="6D0DA7A8" w14:textId="77777777" w:rsidR="00644A70" w:rsidRPr="00C27F00" w:rsidRDefault="00644A70" w:rsidP="00454FB0">
            <w:pPr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59" w:type="dxa"/>
            <w:vAlign w:val="bottom"/>
          </w:tcPr>
          <w:p w14:paraId="3FE5B9F6" w14:textId="77777777" w:rsidR="00644A70" w:rsidRPr="00C27F00" w:rsidRDefault="00644A70" w:rsidP="00454FB0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73" w:type="dxa"/>
          </w:tcPr>
          <w:p w14:paraId="6B1BFBCA" w14:textId="77777777" w:rsidR="00644A70" w:rsidRPr="00C27F00" w:rsidRDefault="00644A70" w:rsidP="00454FB0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77" w:type="dxa"/>
            <w:vAlign w:val="bottom"/>
          </w:tcPr>
          <w:p w14:paraId="2B976407" w14:textId="77777777" w:rsidR="00644A70" w:rsidRPr="00C27F00" w:rsidRDefault="00644A70" w:rsidP="00454FB0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59" w:type="dxa"/>
            <w:vAlign w:val="bottom"/>
          </w:tcPr>
          <w:p w14:paraId="69E52CE5" w14:textId="77777777" w:rsidR="00644A70" w:rsidRPr="00C27F00" w:rsidRDefault="00644A70" w:rsidP="00454FB0">
            <w:pP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4A70" w:rsidRPr="00C27F00" w14:paraId="62BC9F49" w14:textId="77777777" w:rsidTr="00D6185A">
        <w:tc>
          <w:tcPr>
            <w:tcW w:w="3486" w:type="dxa"/>
            <w:vAlign w:val="bottom"/>
          </w:tcPr>
          <w:p w14:paraId="26854980" w14:textId="77777777" w:rsidR="00644A70" w:rsidRPr="00C27F00" w:rsidRDefault="00644A70" w:rsidP="00454FB0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559" w:type="dxa"/>
            <w:vAlign w:val="bottom"/>
          </w:tcPr>
          <w:p w14:paraId="62618B04" w14:textId="77777777" w:rsidR="00644A70" w:rsidRPr="00C27F00" w:rsidRDefault="00644A70" w:rsidP="00454FB0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3" w:type="dxa"/>
          </w:tcPr>
          <w:p w14:paraId="531EF849" w14:textId="175A742E" w:rsidR="00644A70" w:rsidRPr="00C27F00" w:rsidRDefault="00EF11C0" w:rsidP="00454FB0">
            <w:pPr>
              <w:pBdr>
                <w:bottom w:val="double" w:sz="4" w:space="1" w:color="auto"/>
              </w:pBdr>
              <w:tabs>
                <w:tab w:val="decimal" w:pos="898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311,500</w:t>
            </w:r>
          </w:p>
        </w:tc>
        <w:tc>
          <w:tcPr>
            <w:tcW w:w="1277" w:type="dxa"/>
            <w:vAlign w:val="bottom"/>
          </w:tcPr>
          <w:p w14:paraId="6627EE92" w14:textId="4F92CFEF" w:rsidR="00644A70" w:rsidRPr="00C27F00" w:rsidRDefault="00D109F4" w:rsidP="00454FB0">
            <w:pPr>
              <w:pBdr>
                <w:bottom w:val="double" w:sz="4" w:space="1" w:color="auto"/>
              </w:pBdr>
              <w:tabs>
                <w:tab w:val="decimal" w:pos="898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(311,500)</w:t>
            </w:r>
          </w:p>
        </w:tc>
        <w:tc>
          <w:tcPr>
            <w:tcW w:w="1559" w:type="dxa"/>
            <w:vAlign w:val="bottom"/>
          </w:tcPr>
          <w:p w14:paraId="24F84004" w14:textId="0A9CD820" w:rsidR="00644A70" w:rsidRPr="00C27F00" w:rsidRDefault="00D109F4" w:rsidP="00454FB0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9379872" w14:textId="77777777" w:rsidR="007806C7" w:rsidRPr="00C27F00" w:rsidRDefault="007806C7" w:rsidP="00D6185A">
      <w:pPr>
        <w:spacing w:before="24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C27F00">
        <w:rPr>
          <w:rFonts w:ascii="Angsana New" w:hAnsi="Angsana New" w:hint="cs"/>
          <w:spacing w:val="-2"/>
          <w:sz w:val="32"/>
          <w:szCs w:val="32"/>
          <w:cs/>
        </w:rPr>
        <w:t xml:space="preserve">เงินกู้ยืมระยะสั้นจากกิจการที่เกี่ยวข้องกันมีอัตราดอกเบี้ยร้อยละ </w:t>
      </w:r>
      <w:r w:rsidRPr="00C27F00">
        <w:rPr>
          <w:rFonts w:ascii="Angsana New" w:hAnsi="Angsana New" w:hint="cs"/>
          <w:spacing w:val="-2"/>
          <w:sz w:val="32"/>
          <w:szCs w:val="32"/>
        </w:rPr>
        <w:t xml:space="preserve">3.90 </w:t>
      </w:r>
      <w:r w:rsidRPr="00C27F00">
        <w:rPr>
          <w:rFonts w:ascii="Angsana New" w:hAnsi="Angsana New" w:hint="cs"/>
          <w:spacing w:val="-2"/>
          <w:sz w:val="32"/>
          <w:szCs w:val="32"/>
          <w:cs/>
        </w:rPr>
        <w:t xml:space="preserve">ต่อปี </w:t>
      </w:r>
    </w:p>
    <w:p w14:paraId="64E040F4" w14:textId="0D83D94F" w:rsidR="000A268A" w:rsidRPr="00C27F00" w:rsidRDefault="000A268A" w:rsidP="00454FB0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C27F00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A28AE14" w14:textId="77777777" w:rsidR="000A268A" w:rsidRPr="00C27F00" w:rsidRDefault="000A268A" w:rsidP="00454F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pacing w:val="-3"/>
          <w:sz w:val="32"/>
          <w:szCs w:val="32"/>
          <w:cs/>
        </w:rPr>
        <w:t>ในระหว่าง</w:t>
      </w:r>
      <w:r w:rsidRPr="00C27F00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Pr="00C27F00">
        <w:rPr>
          <w:rFonts w:ascii="Angsana New" w:hAnsi="Angsana New" w:hint="cs"/>
          <w:sz w:val="32"/>
          <w:szCs w:val="32"/>
        </w:rPr>
        <w:t xml:space="preserve"> 31</w:t>
      </w:r>
      <w:r w:rsidRPr="00C27F0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4062D" w:rsidRPr="00C27F00">
        <w:rPr>
          <w:rFonts w:ascii="Angsana New" w:hAnsi="Angsana New" w:hint="cs"/>
          <w:sz w:val="32"/>
          <w:szCs w:val="32"/>
        </w:rPr>
        <w:t>2568</w:t>
      </w:r>
      <w:r w:rsidRPr="00C27F0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4062D" w:rsidRPr="00C27F00">
        <w:rPr>
          <w:rFonts w:ascii="Angsana New" w:hAnsi="Angsana New" w:hint="cs"/>
          <w:sz w:val="32"/>
          <w:szCs w:val="32"/>
        </w:rPr>
        <w:t>2567</w:t>
      </w:r>
      <w:r w:rsidRPr="00C27F00">
        <w:rPr>
          <w:rFonts w:ascii="Angsana New" w:hAnsi="Angsana New" w:hint="cs"/>
          <w:spacing w:val="-3"/>
          <w:sz w:val="32"/>
          <w:szCs w:val="32"/>
          <w:cs/>
        </w:rPr>
        <w:t xml:space="preserve"> กลุ่มบริษัท</w:t>
      </w:r>
      <w:r w:rsidRPr="00C27F00">
        <w:rPr>
          <w:rFonts w:ascii="Angsana New" w:hAnsi="Angsana New" w:hint="cs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0A268A" w:rsidRPr="00C27F00" w14:paraId="1B275BD5" w14:textId="77777777" w:rsidTr="00834AD4">
        <w:trPr>
          <w:tblHeader/>
        </w:trPr>
        <w:tc>
          <w:tcPr>
            <w:tcW w:w="3960" w:type="dxa"/>
            <w:vAlign w:val="bottom"/>
          </w:tcPr>
          <w:p w14:paraId="55AAFC26" w14:textId="77777777" w:rsidR="000A268A" w:rsidRPr="00C27F00" w:rsidRDefault="000A268A" w:rsidP="00454FB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2565" w:type="dxa"/>
            <w:gridSpan w:val="2"/>
            <w:vAlign w:val="bottom"/>
          </w:tcPr>
          <w:p w14:paraId="1B981134" w14:textId="77777777" w:rsidR="000A268A" w:rsidRPr="00C27F00" w:rsidRDefault="000A268A" w:rsidP="00454FB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33D8B1BD" w14:textId="77777777" w:rsidR="000A268A" w:rsidRPr="00C27F00" w:rsidRDefault="000A268A" w:rsidP="00454FB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27F0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C27F0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A268A" w:rsidRPr="00C27F00" w14:paraId="5CA3DA13" w14:textId="77777777" w:rsidTr="00834AD4">
        <w:trPr>
          <w:tblHeader/>
        </w:trPr>
        <w:tc>
          <w:tcPr>
            <w:tcW w:w="3960" w:type="dxa"/>
            <w:vAlign w:val="bottom"/>
          </w:tcPr>
          <w:p w14:paraId="4FFAA862" w14:textId="77777777" w:rsidR="000A268A" w:rsidRPr="00C27F00" w:rsidRDefault="000A268A" w:rsidP="00454FB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5E1AA5AB" w14:textId="77777777" w:rsidR="000A268A" w:rsidRPr="00C27F00" w:rsidRDefault="000A268A" w:rsidP="00454FB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3F528ACE" w14:textId="77777777" w:rsidR="000A268A" w:rsidRPr="00C27F00" w:rsidRDefault="000A268A" w:rsidP="00454F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งบการเงินรวมและ           </w:t>
            </w:r>
            <w:r w:rsidRPr="00C27F00">
              <w:rPr>
                <w:rFonts w:ascii="Angsana New" w:hAnsi="Angsana New" w:hint="cs"/>
                <w:sz w:val="32"/>
                <w:szCs w:val="32"/>
              </w:rPr>
              <w:t xml:space="preserve">      </w:t>
            </w: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 xml:space="preserve">  งบการเงินเฉพาะกิจการ</w:t>
            </w:r>
          </w:p>
        </w:tc>
      </w:tr>
      <w:tr w:rsidR="000A268A" w:rsidRPr="00C27F00" w14:paraId="78BAF1E7" w14:textId="77777777" w:rsidTr="00834AD4">
        <w:trPr>
          <w:tblHeader/>
        </w:trPr>
        <w:tc>
          <w:tcPr>
            <w:tcW w:w="3960" w:type="dxa"/>
            <w:vAlign w:val="bottom"/>
          </w:tcPr>
          <w:p w14:paraId="14F1F18F" w14:textId="77777777" w:rsidR="000A268A" w:rsidRPr="00C27F00" w:rsidRDefault="000A268A" w:rsidP="00454F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20CCA895" w14:textId="77777777" w:rsidR="000A268A" w:rsidRPr="00C27F00" w:rsidRDefault="000A268A" w:rsidP="00454FB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666C275B" w14:textId="77777777" w:rsidR="000A268A" w:rsidRPr="00C27F00" w:rsidRDefault="000A268A" w:rsidP="00454FB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5E2EB5FC" w14:textId="77777777" w:rsidR="000A268A" w:rsidRPr="00C27F00" w:rsidRDefault="0004062D" w:rsidP="00454F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83" w:type="dxa"/>
            <w:vAlign w:val="bottom"/>
          </w:tcPr>
          <w:p w14:paraId="41085BEA" w14:textId="77777777" w:rsidR="000A268A" w:rsidRPr="00C27F00" w:rsidRDefault="0004062D" w:rsidP="00454F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04062D" w:rsidRPr="00C27F00" w14:paraId="243B3991" w14:textId="77777777" w:rsidTr="00834AD4">
        <w:trPr>
          <w:trHeight w:val="378"/>
        </w:trPr>
        <w:tc>
          <w:tcPr>
            <w:tcW w:w="3960" w:type="dxa"/>
            <w:vAlign w:val="bottom"/>
          </w:tcPr>
          <w:p w14:paraId="36DF1937" w14:textId="77777777" w:rsidR="0004062D" w:rsidRPr="00C27F00" w:rsidRDefault="0004062D" w:rsidP="00454F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82" w:type="dxa"/>
            <w:vAlign w:val="bottom"/>
          </w:tcPr>
          <w:p w14:paraId="27D714D8" w14:textId="77777777" w:rsidR="0004062D" w:rsidRPr="00C27F00" w:rsidRDefault="0004062D" w:rsidP="00454FB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01476F59" w14:textId="77777777" w:rsidR="0004062D" w:rsidRPr="00C27F00" w:rsidRDefault="0004062D" w:rsidP="00454FB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2C876ABF" w14:textId="476E2F1C" w:rsidR="0004062D" w:rsidRPr="00C27F00" w:rsidRDefault="00F519E9" w:rsidP="00454FB0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53,58</w:t>
            </w:r>
            <w:r w:rsidR="002D57E2" w:rsidRPr="00C27F0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83" w:type="dxa"/>
            <w:vAlign w:val="bottom"/>
          </w:tcPr>
          <w:p w14:paraId="6216EAD1" w14:textId="77777777" w:rsidR="0004062D" w:rsidRPr="00C27F00" w:rsidRDefault="0004062D" w:rsidP="00454FB0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48,120</w:t>
            </w:r>
          </w:p>
        </w:tc>
      </w:tr>
      <w:tr w:rsidR="0004062D" w:rsidRPr="00C27F00" w14:paraId="1F151A2B" w14:textId="77777777" w:rsidTr="00834AD4">
        <w:trPr>
          <w:trHeight w:val="89"/>
        </w:trPr>
        <w:tc>
          <w:tcPr>
            <w:tcW w:w="3960" w:type="dxa"/>
            <w:vAlign w:val="bottom"/>
          </w:tcPr>
          <w:p w14:paraId="0F1C458C" w14:textId="77777777" w:rsidR="0004062D" w:rsidRPr="00C27F00" w:rsidRDefault="0004062D" w:rsidP="00454FB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  <w:vAlign w:val="bottom"/>
          </w:tcPr>
          <w:p w14:paraId="4AA4C57B" w14:textId="77777777" w:rsidR="0004062D" w:rsidRPr="00C27F00" w:rsidRDefault="0004062D" w:rsidP="00454FB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2E38CD50" w14:textId="77777777" w:rsidR="0004062D" w:rsidRPr="00C27F00" w:rsidRDefault="0004062D" w:rsidP="00454FB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5429306E" w14:textId="0BD4DB72" w:rsidR="0004062D" w:rsidRPr="00C27F00" w:rsidRDefault="002D57E2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757</w:t>
            </w:r>
          </w:p>
        </w:tc>
        <w:tc>
          <w:tcPr>
            <w:tcW w:w="1283" w:type="dxa"/>
            <w:vAlign w:val="bottom"/>
          </w:tcPr>
          <w:p w14:paraId="4B33D8E8" w14:textId="77777777" w:rsidR="0004062D" w:rsidRPr="00C27F00" w:rsidRDefault="0004062D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1,923</w:t>
            </w:r>
          </w:p>
        </w:tc>
      </w:tr>
      <w:tr w:rsidR="0004062D" w:rsidRPr="00C27F00" w14:paraId="7F56E99C" w14:textId="77777777" w:rsidTr="00834AD4">
        <w:tc>
          <w:tcPr>
            <w:tcW w:w="3960" w:type="dxa"/>
            <w:vAlign w:val="bottom"/>
          </w:tcPr>
          <w:p w14:paraId="0799ADF4" w14:textId="77777777" w:rsidR="0004062D" w:rsidRPr="00C27F00" w:rsidRDefault="0004062D" w:rsidP="00454F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2DB32450" w14:textId="77777777" w:rsidR="0004062D" w:rsidRPr="00C27F00" w:rsidRDefault="0004062D" w:rsidP="00454FB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4C84CD28" w14:textId="77777777" w:rsidR="0004062D" w:rsidRPr="00C27F00" w:rsidRDefault="0004062D" w:rsidP="00454FB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1DBF44EF" w14:textId="0884CEB6" w:rsidR="0004062D" w:rsidRPr="00C27F00" w:rsidRDefault="002D57E2" w:rsidP="00454FB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5</w:t>
            </w:r>
            <w:r w:rsidR="00C82DEC" w:rsidRPr="00C27F00">
              <w:rPr>
                <w:rFonts w:ascii="Angsana New" w:hAnsi="Angsana New"/>
                <w:sz w:val="32"/>
                <w:szCs w:val="32"/>
              </w:rPr>
              <w:t>4</w:t>
            </w:r>
            <w:r w:rsidRPr="00C27F00">
              <w:rPr>
                <w:rFonts w:ascii="Angsana New" w:hAnsi="Angsana New"/>
                <w:sz w:val="32"/>
                <w:szCs w:val="32"/>
              </w:rPr>
              <w:t>,340</w:t>
            </w:r>
          </w:p>
        </w:tc>
        <w:tc>
          <w:tcPr>
            <w:tcW w:w="1283" w:type="dxa"/>
            <w:vAlign w:val="bottom"/>
          </w:tcPr>
          <w:p w14:paraId="4DC450A7" w14:textId="77777777" w:rsidR="0004062D" w:rsidRPr="00C27F00" w:rsidRDefault="0004062D" w:rsidP="00454FB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50,043</w:t>
            </w:r>
          </w:p>
        </w:tc>
      </w:tr>
    </w:tbl>
    <w:p w14:paraId="444D08CC" w14:textId="77777777" w:rsidR="000A268A" w:rsidRPr="00C27F00" w:rsidRDefault="000A268A" w:rsidP="00454FB0">
      <w:pPr>
        <w:tabs>
          <w:tab w:val="left" w:pos="14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 w:hint="cs"/>
          <w:b/>
          <w:bCs/>
          <w:sz w:val="32"/>
          <w:szCs w:val="32"/>
        </w:rPr>
        <w:t>7.</w:t>
      </w:r>
      <w:r w:rsidRPr="00C27F00">
        <w:rPr>
          <w:rFonts w:ascii="Angsana New" w:hAnsi="Angsana New" w:hint="cs"/>
          <w:b/>
          <w:bCs/>
          <w:sz w:val="32"/>
          <w:szCs w:val="32"/>
        </w:rPr>
        <w:tab/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2"/>
        <w:gridCol w:w="1305"/>
        <w:gridCol w:w="1305"/>
        <w:gridCol w:w="1260"/>
        <w:gridCol w:w="1278"/>
      </w:tblGrid>
      <w:tr w:rsidR="000A268A" w:rsidRPr="00C27F00" w14:paraId="62846B39" w14:textId="77777777" w:rsidTr="00834AD4">
        <w:tc>
          <w:tcPr>
            <w:tcW w:w="9090" w:type="dxa"/>
            <w:gridSpan w:val="5"/>
          </w:tcPr>
          <w:p w14:paraId="5A574F27" w14:textId="77777777" w:rsidR="000A268A" w:rsidRPr="00C27F00" w:rsidRDefault="000A268A" w:rsidP="00454FB0">
            <w:pPr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27F00">
              <w:rPr>
                <w:rFonts w:ascii="Angsana New" w:hAnsi="Angsana New" w:hint="cs"/>
                <w:sz w:val="32"/>
                <w:szCs w:val="32"/>
              </w:rPr>
              <w:tab/>
              <w:t>(</w:t>
            </w: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27F00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A268A" w:rsidRPr="00C27F00" w14:paraId="4A7466F5" w14:textId="77777777" w:rsidTr="00834AD4">
        <w:tc>
          <w:tcPr>
            <w:tcW w:w="3942" w:type="dxa"/>
          </w:tcPr>
          <w:p w14:paraId="0D1264AB" w14:textId="77777777" w:rsidR="000A268A" w:rsidRPr="00C27F00" w:rsidRDefault="000A268A" w:rsidP="00454FB0">
            <w:pPr>
              <w:ind w:left="360" w:right="-18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softHyphen/>
            </w:r>
          </w:p>
        </w:tc>
        <w:tc>
          <w:tcPr>
            <w:tcW w:w="2610" w:type="dxa"/>
            <w:gridSpan w:val="2"/>
            <w:vAlign w:val="bottom"/>
          </w:tcPr>
          <w:p w14:paraId="15ACAA5F" w14:textId="77777777" w:rsidR="000A268A" w:rsidRPr="00C27F00" w:rsidRDefault="000A268A" w:rsidP="00454FB0">
            <w:pPr>
              <w:pBdr>
                <w:bottom w:val="single" w:sz="6" w:space="1" w:color="auto"/>
              </w:pBdr>
              <w:tabs>
                <w:tab w:val="center" w:pos="1242"/>
                <w:tab w:val="left" w:pos="2333"/>
                <w:tab w:val="center" w:pos="5670"/>
                <w:tab w:val="center" w:pos="7830"/>
                <w:tab w:val="right" w:pos="921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38" w:type="dxa"/>
            <w:gridSpan w:val="2"/>
            <w:vAlign w:val="bottom"/>
          </w:tcPr>
          <w:p w14:paraId="1C10C579" w14:textId="77777777" w:rsidR="000A268A" w:rsidRPr="00C27F00" w:rsidRDefault="000A268A" w:rsidP="00454FB0">
            <w:pPr>
              <w:pBdr>
                <w:bottom w:val="single" w:sz="6" w:space="1" w:color="auto"/>
              </w:pBdr>
              <w:tabs>
                <w:tab w:val="left" w:pos="2160"/>
                <w:tab w:val="center" w:pos="5670"/>
                <w:tab w:val="center" w:pos="7830"/>
                <w:tab w:val="right" w:pos="921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15B53" w:rsidRPr="00C27F00" w14:paraId="0DAD39E9" w14:textId="77777777" w:rsidTr="00834AD4">
        <w:tc>
          <w:tcPr>
            <w:tcW w:w="3942" w:type="dxa"/>
          </w:tcPr>
          <w:p w14:paraId="6E9EA117" w14:textId="77777777" w:rsidR="00F15B53" w:rsidRPr="00C27F00" w:rsidRDefault="00F15B53" w:rsidP="00454FB0">
            <w:pPr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5696D242" w14:textId="77777777" w:rsidR="00F15B53" w:rsidRPr="00C27F00" w:rsidRDefault="0004062D" w:rsidP="00454FB0">
            <w:pPr>
              <w:ind w:lef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05" w:type="dxa"/>
            <w:vAlign w:val="bottom"/>
          </w:tcPr>
          <w:p w14:paraId="730D252F" w14:textId="77777777" w:rsidR="00F15B53" w:rsidRPr="00C27F00" w:rsidRDefault="0004062D" w:rsidP="00454FB0">
            <w:pPr>
              <w:ind w:lef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260" w:type="dxa"/>
            <w:vAlign w:val="bottom"/>
          </w:tcPr>
          <w:p w14:paraId="5A587BE7" w14:textId="77777777" w:rsidR="00F15B53" w:rsidRPr="00C27F00" w:rsidRDefault="0004062D" w:rsidP="00454FB0">
            <w:pPr>
              <w:ind w:lef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78" w:type="dxa"/>
            <w:vAlign w:val="bottom"/>
          </w:tcPr>
          <w:p w14:paraId="0F962244" w14:textId="77777777" w:rsidR="00F15B53" w:rsidRPr="00C27F00" w:rsidRDefault="0004062D" w:rsidP="00454FB0">
            <w:pPr>
              <w:ind w:lef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04062D" w:rsidRPr="00C27F00" w14:paraId="528AB1EF" w14:textId="77777777" w:rsidTr="008F7FD6">
        <w:trPr>
          <w:trHeight w:val="160"/>
        </w:trPr>
        <w:tc>
          <w:tcPr>
            <w:tcW w:w="3942" w:type="dxa"/>
            <w:vAlign w:val="bottom"/>
          </w:tcPr>
          <w:p w14:paraId="499363C1" w14:textId="77777777" w:rsidR="0004062D" w:rsidRPr="00C27F00" w:rsidRDefault="0004062D" w:rsidP="00454FB0">
            <w:pPr>
              <w:ind w:right="-36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305" w:type="dxa"/>
            <w:shd w:val="clear" w:color="auto" w:fill="FFFFFF"/>
          </w:tcPr>
          <w:p w14:paraId="3666C139" w14:textId="78EBADE5" w:rsidR="0004062D" w:rsidRPr="00C27F00" w:rsidRDefault="00945958" w:rsidP="00454FB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493</w:t>
            </w:r>
          </w:p>
        </w:tc>
        <w:tc>
          <w:tcPr>
            <w:tcW w:w="1305" w:type="dxa"/>
            <w:shd w:val="clear" w:color="auto" w:fill="FFFFFF"/>
          </w:tcPr>
          <w:p w14:paraId="1F0F86F1" w14:textId="77777777" w:rsidR="0004062D" w:rsidRPr="00C27F00" w:rsidRDefault="0004062D" w:rsidP="00454FB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463</w:t>
            </w:r>
          </w:p>
        </w:tc>
        <w:tc>
          <w:tcPr>
            <w:tcW w:w="1260" w:type="dxa"/>
            <w:shd w:val="clear" w:color="auto" w:fill="FFFFFF"/>
          </w:tcPr>
          <w:p w14:paraId="31B8A039" w14:textId="65CA5071" w:rsidR="0004062D" w:rsidRPr="00C27F00" w:rsidRDefault="008A072D" w:rsidP="00454FB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493</w:t>
            </w:r>
          </w:p>
        </w:tc>
        <w:tc>
          <w:tcPr>
            <w:tcW w:w="1278" w:type="dxa"/>
          </w:tcPr>
          <w:p w14:paraId="12E767ED" w14:textId="77777777" w:rsidR="0004062D" w:rsidRPr="00C27F00" w:rsidRDefault="0004062D" w:rsidP="00454FB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462</w:t>
            </w:r>
          </w:p>
        </w:tc>
      </w:tr>
      <w:tr w:rsidR="0004062D" w:rsidRPr="00C27F00" w14:paraId="77B7A227" w14:textId="77777777" w:rsidTr="00834AD4">
        <w:trPr>
          <w:trHeight w:val="63"/>
        </w:trPr>
        <w:tc>
          <w:tcPr>
            <w:tcW w:w="3942" w:type="dxa"/>
            <w:vAlign w:val="bottom"/>
          </w:tcPr>
          <w:p w14:paraId="2DD8F890" w14:textId="77777777" w:rsidR="0004062D" w:rsidRPr="00C27F00" w:rsidRDefault="0004062D" w:rsidP="00454FB0">
            <w:pPr>
              <w:ind w:right="-36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05" w:type="dxa"/>
            <w:shd w:val="clear" w:color="auto" w:fill="FFFFFF"/>
            <w:vAlign w:val="bottom"/>
          </w:tcPr>
          <w:p w14:paraId="77C484E0" w14:textId="3E2480DF" w:rsidR="0004062D" w:rsidRPr="00C27F00" w:rsidRDefault="00945958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187,113</w:t>
            </w:r>
          </w:p>
        </w:tc>
        <w:tc>
          <w:tcPr>
            <w:tcW w:w="1305" w:type="dxa"/>
            <w:shd w:val="clear" w:color="auto" w:fill="FFFFFF"/>
            <w:vAlign w:val="bottom"/>
          </w:tcPr>
          <w:p w14:paraId="492A7A0A" w14:textId="77777777" w:rsidR="0004062D" w:rsidRPr="00C27F00" w:rsidRDefault="0004062D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129,415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7D98A46D" w14:textId="04D605AA" w:rsidR="0004062D" w:rsidRPr="00C27F00" w:rsidRDefault="000F3293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91,486</w:t>
            </w:r>
          </w:p>
        </w:tc>
        <w:tc>
          <w:tcPr>
            <w:tcW w:w="1278" w:type="dxa"/>
            <w:vAlign w:val="bottom"/>
          </w:tcPr>
          <w:p w14:paraId="63E8DEC9" w14:textId="77777777" w:rsidR="0004062D" w:rsidRPr="00C27F00" w:rsidRDefault="0004062D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33,156</w:t>
            </w:r>
          </w:p>
        </w:tc>
      </w:tr>
      <w:tr w:rsidR="0004062D" w:rsidRPr="00C27F00" w14:paraId="1AF5E123" w14:textId="77777777" w:rsidTr="008F7FD6">
        <w:tc>
          <w:tcPr>
            <w:tcW w:w="3942" w:type="dxa"/>
          </w:tcPr>
          <w:p w14:paraId="5AD4A9E7" w14:textId="77777777" w:rsidR="0004062D" w:rsidRPr="00C27F00" w:rsidRDefault="0004062D" w:rsidP="00454FB0">
            <w:pPr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05" w:type="dxa"/>
            <w:shd w:val="clear" w:color="auto" w:fill="FFFFFF"/>
          </w:tcPr>
          <w:p w14:paraId="2B86E6F3" w14:textId="1B69DF4B" w:rsidR="0004062D" w:rsidRPr="00C27F00" w:rsidRDefault="00354F7B" w:rsidP="00454FB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187,606</w:t>
            </w:r>
          </w:p>
        </w:tc>
        <w:tc>
          <w:tcPr>
            <w:tcW w:w="1305" w:type="dxa"/>
            <w:shd w:val="clear" w:color="auto" w:fill="FFFFFF"/>
          </w:tcPr>
          <w:p w14:paraId="7156BE8F" w14:textId="77777777" w:rsidR="0004062D" w:rsidRPr="00C27F00" w:rsidRDefault="0004062D" w:rsidP="00454FB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129,878</w:t>
            </w:r>
          </w:p>
        </w:tc>
        <w:tc>
          <w:tcPr>
            <w:tcW w:w="1260" w:type="dxa"/>
            <w:shd w:val="clear" w:color="auto" w:fill="FFFFFF"/>
          </w:tcPr>
          <w:p w14:paraId="27D95C53" w14:textId="07766A35" w:rsidR="0004062D" w:rsidRPr="00C27F00" w:rsidRDefault="000F3293" w:rsidP="00454FB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91,979</w:t>
            </w:r>
          </w:p>
        </w:tc>
        <w:tc>
          <w:tcPr>
            <w:tcW w:w="1278" w:type="dxa"/>
          </w:tcPr>
          <w:p w14:paraId="58B7B70A" w14:textId="77777777" w:rsidR="0004062D" w:rsidRPr="00C27F00" w:rsidRDefault="0004062D" w:rsidP="00454FB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33,618</w:t>
            </w:r>
          </w:p>
        </w:tc>
      </w:tr>
    </w:tbl>
    <w:p w14:paraId="65CAC1C5" w14:textId="0EA3D93C" w:rsidR="00644A70" w:rsidRPr="00C27F00" w:rsidRDefault="00644A70" w:rsidP="00454FB0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27F00">
        <w:rPr>
          <w:rFonts w:ascii="Angsana New" w:hAnsi="Angsana New" w:hint="cs"/>
          <w:sz w:val="32"/>
          <w:szCs w:val="32"/>
        </w:rPr>
        <w:t xml:space="preserve">31 </w:t>
      </w:r>
      <w:r w:rsidRPr="00C27F0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4062D" w:rsidRPr="00C27F00">
        <w:rPr>
          <w:rFonts w:ascii="Angsana New" w:hAnsi="Angsana New" w:hint="cs"/>
          <w:sz w:val="32"/>
          <w:szCs w:val="32"/>
        </w:rPr>
        <w:t>2568</w:t>
      </w:r>
      <w:r w:rsidRPr="00C27F00">
        <w:rPr>
          <w:rFonts w:ascii="Angsana New" w:hAnsi="Angsana New" w:hint="cs"/>
          <w:sz w:val="32"/>
          <w:szCs w:val="32"/>
          <w:cs/>
        </w:rPr>
        <w:t xml:space="preserve"> เงินฝากออมทรัพย์มีอัตราดอกเบี้ยระหว่างร้อย</w:t>
      </w:r>
      <w:r w:rsidRPr="00C27F00">
        <w:rPr>
          <w:rFonts w:ascii="Angsana New" w:hAnsi="Angsana New"/>
          <w:sz w:val="32"/>
          <w:szCs w:val="32"/>
          <w:cs/>
        </w:rPr>
        <w:t>ละ</w:t>
      </w:r>
      <w:r w:rsidRPr="00C27F00">
        <w:rPr>
          <w:rFonts w:ascii="Angsana New" w:hAnsi="Angsana New"/>
          <w:sz w:val="32"/>
          <w:szCs w:val="32"/>
        </w:rPr>
        <w:t xml:space="preserve"> </w:t>
      </w:r>
      <w:r w:rsidR="0036223C" w:rsidRPr="00C27F00">
        <w:rPr>
          <w:rFonts w:ascii="Angsana New" w:hAnsi="Angsana New"/>
          <w:sz w:val="32"/>
          <w:szCs w:val="32"/>
        </w:rPr>
        <w:t>0.15</w:t>
      </w:r>
      <w:r w:rsidRPr="00C27F00">
        <w:rPr>
          <w:rFonts w:ascii="Angsana New" w:hAnsi="Angsana New"/>
          <w:sz w:val="32"/>
          <w:szCs w:val="32"/>
          <w:cs/>
        </w:rPr>
        <w:t xml:space="preserve"> ถึง</w:t>
      </w:r>
      <w:r w:rsidRPr="00C27F00">
        <w:rPr>
          <w:rFonts w:ascii="Angsana New" w:hAnsi="Angsana New"/>
          <w:sz w:val="32"/>
          <w:szCs w:val="32"/>
        </w:rPr>
        <w:t xml:space="preserve"> </w:t>
      </w:r>
      <w:r w:rsidR="0036223C" w:rsidRPr="00C27F00">
        <w:rPr>
          <w:rFonts w:ascii="Angsana New" w:hAnsi="Angsana New"/>
          <w:sz w:val="32"/>
          <w:szCs w:val="32"/>
        </w:rPr>
        <w:t>1.10</w:t>
      </w:r>
      <w:r w:rsidRPr="00C27F00">
        <w:rPr>
          <w:rFonts w:ascii="Angsana New" w:hAnsi="Angsana New"/>
          <w:sz w:val="32"/>
          <w:szCs w:val="32"/>
          <w:cs/>
        </w:rPr>
        <w:t xml:space="preserve"> ต่อปี (</w:t>
      </w:r>
      <w:r w:rsidR="0004062D" w:rsidRPr="00C27F00">
        <w:rPr>
          <w:rFonts w:ascii="Angsana New" w:hAnsi="Angsana New" w:hint="cs"/>
          <w:sz w:val="32"/>
          <w:szCs w:val="32"/>
        </w:rPr>
        <w:t>2567</w:t>
      </w:r>
      <w:r w:rsidRPr="00C27F00">
        <w:rPr>
          <w:rFonts w:ascii="Angsana New" w:hAnsi="Angsana New" w:hint="cs"/>
          <w:sz w:val="32"/>
          <w:szCs w:val="32"/>
        </w:rPr>
        <w:t xml:space="preserve">:          </w:t>
      </w:r>
      <w:r w:rsidRPr="00C27F00">
        <w:rPr>
          <w:rFonts w:ascii="Angsana New" w:hAnsi="Angsana New" w:hint="cs"/>
          <w:sz w:val="32"/>
          <w:szCs w:val="32"/>
          <w:cs/>
        </w:rPr>
        <w:t xml:space="preserve"> </w:t>
      </w:r>
      <w:r w:rsidR="00F13B10" w:rsidRPr="00C27F00">
        <w:rPr>
          <w:rFonts w:ascii="Angsana New" w:hAnsi="Angsana New"/>
          <w:spacing w:val="-2"/>
          <w:sz w:val="32"/>
          <w:szCs w:val="32"/>
          <w:cs/>
        </w:rPr>
        <w:t>ระหว่าง</w:t>
      </w:r>
      <w:r w:rsidRPr="00C27F00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C27F00">
        <w:rPr>
          <w:rFonts w:ascii="Angsana New" w:hAnsi="Angsana New" w:hint="cs"/>
          <w:sz w:val="32"/>
          <w:szCs w:val="32"/>
        </w:rPr>
        <w:t xml:space="preserve">0.15 </w:t>
      </w:r>
      <w:r w:rsidRPr="00C27F00">
        <w:rPr>
          <w:rFonts w:ascii="Angsana New" w:hAnsi="Angsana New" w:hint="cs"/>
          <w:sz w:val="32"/>
          <w:szCs w:val="32"/>
          <w:cs/>
        </w:rPr>
        <w:t xml:space="preserve">ถึง </w:t>
      </w:r>
      <w:r w:rsidRPr="00C27F00">
        <w:rPr>
          <w:rFonts w:ascii="Angsana New" w:hAnsi="Angsana New"/>
          <w:sz w:val="32"/>
          <w:szCs w:val="32"/>
        </w:rPr>
        <w:t>1.10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ต่อปี)</w:t>
      </w:r>
    </w:p>
    <w:p w14:paraId="50BDAFCC" w14:textId="77777777" w:rsidR="00371205" w:rsidRPr="00C27F00" w:rsidRDefault="00371205" w:rsidP="00454FB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/>
          <w:b/>
          <w:bCs/>
          <w:sz w:val="32"/>
          <w:szCs w:val="32"/>
        </w:rPr>
        <w:br w:type="page"/>
      </w:r>
    </w:p>
    <w:p w14:paraId="2E789C67" w14:textId="1431ACC5" w:rsidR="000A268A" w:rsidRPr="00C27F00" w:rsidRDefault="000A268A" w:rsidP="00454FB0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 w:hint="cs"/>
          <w:b/>
          <w:bCs/>
          <w:sz w:val="32"/>
          <w:szCs w:val="32"/>
        </w:rPr>
        <w:lastRenderedPageBreak/>
        <w:t>8.</w:t>
      </w:r>
      <w:r w:rsidRPr="00C27F00">
        <w:rPr>
          <w:rFonts w:ascii="Angsana New" w:hAnsi="Angsana New" w:hint="cs"/>
          <w:b/>
          <w:bCs/>
          <w:sz w:val="32"/>
          <w:szCs w:val="32"/>
        </w:rPr>
        <w:tab/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</w:t>
      </w:r>
      <w:r w:rsidR="009E656E" w:rsidRPr="00C27F00">
        <w:rPr>
          <w:rFonts w:ascii="Angsana New" w:hAnsi="Angsana New" w:hint="cs"/>
          <w:b/>
          <w:bCs/>
          <w:sz w:val="32"/>
          <w:szCs w:val="32"/>
          <w:cs/>
        </w:rPr>
        <w:t>หมุนเวียนอื่น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350151" w:rsidRPr="00C27F00" w14:paraId="1A06F22B" w14:textId="77777777" w:rsidTr="00834AD4">
        <w:trPr>
          <w:tblHeader/>
        </w:trPr>
        <w:tc>
          <w:tcPr>
            <w:tcW w:w="3960" w:type="dxa"/>
            <w:vAlign w:val="bottom"/>
          </w:tcPr>
          <w:p w14:paraId="6414DC3B" w14:textId="77777777" w:rsidR="000A268A" w:rsidRPr="00C27F00" w:rsidRDefault="000A268A" w:rsidP="00454FB0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ab/>
            </w:r>
            <w:r w:rsidRPr="00C27F00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C27F00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C27F00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565" w:type="dxa"/>
            <w:gridSpan w:val="2"/>
            <w:vAlign w:val="bottom"/>
          </w:tcPr>
          <w:p w14:paraId="0F51A1D9" w14:textId="77777777" w:rsidR="000A268A" w:rsidRPr="00C27F00" w:rsidRDefault="000A268A" w:rsidP="00454FB0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49BAB036" w14:textId="77777777" w:rsidR="000A268A" w:rsidRPr="00C27F00" w:rsidRDefault="000A268A" w:rsidP="00454FB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50151" w:rsidRPr="00C27F00" w14:paraId="4BE40D81" w14:textId="77777777" w:rsidTr="00834AD4">
        <w:trPr>
          <w:tblHeader/>
        </w:trPr>
        <w:tc>
          <w:tcPr>
            <w:tcW w:w="3960" w:type="dxa"/>
            <w:vAlign w:val="bottom"/>
          </w:tcPr>
          <w:p w14:paraId="17851A57" w14:textId="77777777" w:rsidR="000A268A" w:rsidRPr="00C27F00" w:rsidRDefault="000A268A" w:rsidP="00454FB0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6850305A" w14:textId="77777777" w:rsidR="000A268A" w:rsidRPr="00C27F00" w:rsidRDefault="000A268A" w:rsidP="00454FB0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675BE81A" w14:textId="77777777" w:rsidR="000A268A" w:rsidRPr="00C27F00" w:rsidRDefault="000A268A" w:rsidP="00454FB0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5B53" w:rsidRPr="00C27F00" w14:paraId="37B01AF0" w14:textId="77777777" w:rsidTr="00834AD4">
        <w:tc>
          <w:tcPr>
            <w:tcW w:w="3960" w:type="dxa"/>
            <w:vAlign w:val="bottom"/>
          </w:tcPr>
          <w:p w14:paraId="06E6E276" w14:textId="77777777" w:rsidR="00F15B53" w:rsidRPr="00C27F00" w:rsidRDefault="00F15B53" w:rsidP="00454FB0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628A7F1D" w14:textId="77777777" w:rsidR="00F15B53" w:rsidRPr="00C27F00" w:rsidRDefault="0004062D" w:rsidP="00454F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83" w:type="dxa"/>
            <w:vAlign w:val="bottom"/>
          </w:tcPr>
          <w:p w14:paraId="763B68DA" w14:textId="77777777" w:rsidR="00F15B53" w:rsidRPr="00C27F00" w:rsidRDefault="0004062D" w:rsidP="00454F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282" w:type="dxa"/>
            <w:vAlign w:val="bottom"/>
          </w:tcPr>
          <w:p w14:paraId="603273EC" w14:textId="77777777" w:rsidR="00F15B53" w:rsidRPr="00C27F00" w:rsidRDefault="0004062D" w:rsidP="00454F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83" w:type="dxa"/>
            <w:vAlign w:val="bottom"/>
          </w:tcPr>
          <w:p w14:paraId="0A9600FA" w14:textId="77777777" w:rsidR="00F15B53" w:rsidRPr="00C27F00" w:rsidRDefault="0004062D" w:rsidP="00454F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F15B53" w:rsidRPr="00C27F00" w14:paraId="38430A01" w14:textId="77777777" w:rsidTr="00834AD4">
        <w:tc>
          <w:tcPr>
            <w:tcW w:w="3960" w:type="dxa"/>
            <w:vAlign w:val="bottom"/>
          </w:tcPr>
          <w:p w14:paraId="7A0631CA" w14:textId="77777777" w:rsidR="00F15B53" w:rsidRPr="00C27F00" w:rsidRDefault="00F15B53" w:rsidP="00454FB0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C27F00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C27F0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5AB112F5" w14:textId="77777777" w:rsidR="00F15B53" w:rsidRPr="00C27F00" w:rsidRDefault="00F15B53" w:rsidP="00454F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  <w:vAlign w:val="bottom"/>
          </w:tcPr>
          <w:p w14:paraId="56313584" w14:textId="77777777" w:rsidR="00F15B53" w:rsidRPr="00C27F00" w:rsidRDefault="00F15B53" w:rsidP="00454F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38DEF41A" w14:textId="77777777" w:rsidR="00F15B53" w:rsidRPr="00C27F00" w:rsidRDefault="00F15B53" w:rsidP="00454F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  <w:vAlign w:val="bottom"/>
          </w:tcPr>
          <w:p w14:paraId="5C47598B" w14:textId="77777777" w:rsidR="00F15B53" w:rsidRPr="00C27F00" w:rsidRDefault="00F15B53" w:rsidP="00454F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F15B53" w:rsidRPr="00C27F00" w14:paraId="1FD813D7" w14:textId="77777777" w:rsidTr="00834AD4">
        <w:tc>
          <w:tcPr>
            <w:tcW w:w="3960" w:type="dxa"/>
            <w:vAlign w:val="bottom"/>
          </w:tcPr>
          <w:p w14:paraId="7EE3A067" w14:textId="77777777" w:rsidR="00F15B53" w:rsidRPr="00C27F00" w:rsidRDefault="00F15B53" w:rsidP="00454FB0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7D8D79AA" w14:textId="77777777" w:rsidR="00F15B53" w:rsidRPr="00C27F00" w:rsidRDefault="00F15B53" w:rsidP="00454F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7815E7A" w14:textId="77777777" w:rsidR="00F15B53" w:rsidRPr="00C27F00" w:rsidRDefault="00F15B53" w:rsidP="00454F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9124190" w14:textId="77777777" w:rsidR="00F15B53" w:rsidRPr="00C27F00" w:rsidRDefault="00F15B53" w:rsidP="00454F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C6A29F2" w14:textId="77777777" w:rsidR="00F15B53" w:rsidRPr="00C27F00" w:rsidRDefault="00F15B53" w:rsidP="00454F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062D" w:rsidRPr="00C27F00" w14:paraId="22EB202F" w14:textId="77777777" w:rsidTr="00834AD4">
        <w:tc>
          <w:tcPr>
            <w:tcW w:w="3960" w:type="dxa"/>
            <w:vAlign w:val="bottom"/>
          </w:tcPr>
          <w:p w14:paraId="3F7DDA4D" w14:textId="77777777" w:rsidR="0004062D" w:rsidRPr="00C27F00" w:rsidRDefault="0004062D" w:rsidP="00454FB0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5A2C827B" w14:textId="336FA7A6" w:rsidR="0004062D" w:rsidRPr="00C27F00" w:rsidRDefault="009D7D3B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2,158</w:t>
            </w:r>
          </w:p>
        </w:tc>
        <w:tc>
          <w:tcPr>
            <w:tcW w:w="1283" w:type="dxa"/>
            <w:vAlign w:val="bottom"/>
          </w:tcPr>
          <w:p w14:paraId="78967F99" w14:textId="77777777" w:rsidR="0004062D" w:rsidRPr="00C27F00" w:rsidRDefault="0004062D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2,2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65</w:t>
            </w:r>
          </w:p>
        </w:tc>
        <w:tc>
          <w:tcPr>
            <w:tcW w:w="1282" w:type="dxa"/>
            <w:vAlign w:val="bottom"/>
          </w:tcPr>
          <w:p w14:paraId="40AA0565" w14:textId="2D1BE7B9" w:rsidR="0004062D" w:rsidRPr="00C27F00" w:rsidRDefault="00E35173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59DD46C" w14:textId="77777777" w:rsidR="0004062D" w:rsidRPr="00C27F00" w:rsidRDefault="0004062D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062D" w:rsidRPr="00C27F00" w14:paraId="17F1267E" w14:textId="77777777" w:rsidTr="00834AD4">
        <w:tc>
          <w:tcPr>
            <w:tcW w:w="3960" w:type="dxa"/>
            <w:vAlign w:val="bottom"/>
          </w:tcPr>
          <w:p w14:paraId="313E6299" w14:textId="77777777" w:rsidR="0004062D" w:rsidRPr="00C27F00" w:rsidRDefault="0004062D" w:rsidP="00454FB0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415951E9" w14:textId="77777777" w:rsidR="0004062D" w:rsidRPr="00C27F00" w:rsidRDefault="0004062D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AA838AE" w14:textId="77777777" w:rsidR="0004062D" w:rsidRPr="00C27F00" w:rsidRDefault="0004062D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293274E" w14:textId="5BE36619" w:rsidR="0004062D" w:rsidRPr="00C27F00" w:rsidRDefault="0004062D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257A8BD" w14:textId="77777777" w:rsidR="0004062D" w:rsidRPr="00C27F00" w:rsidRDefault="0004062D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062D" w:rsidRPr="00C27F00" w14:paraId="5B60CBDC" w14:textId="77777777" w:rsidTr="00834AD4">
        <w:tc>
          <w:tcPr>
            <w:tcW w:w="3960" w:type="dxa"/>
            <w:vAlign w:val="bottom"/>
          </w:tcPr>
          <w:p w14:paraId="195E5C5C" w14:textId="77777777" w:rsidR="0004062D" w:rsidRPr="00C27F00" w:rsidRDefault="0004062D" w:rsidP="00454FB0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ab/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5409EBD2" w14:textId="10F75389" w:rsidR="0004062D" w:rsidRPr="00C27F00" w:rsidRDefault="00D52F66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219</w:t>
            </w:r>
          </w:p>
        </w:tc>
        <w:tc>
          <w:tcPr>
            <w:tcW w:w="1283" w:type="dxa"/>
            <w:vAlign w:val="bottom"/>
          </w:tcPr>
          <w:p w14:paraId="1BA8AC2F" w14:textId="77777777" w:rsidR="0004062D" w:rsidRPr="00C27F00" w:rsidRDefault="0004062D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57</w:t>
            </w:r>
          </w:p>
        </w:tc>
        <w:tc>
          <w:tcPr>
            <w:tcW w:w="1282" w:type="dxa"/>
            <w:vAlign w:val="bottom"/>
          </w:tcPr>
          <w:p w14:paraId="30E25932" w14:textId="3DD0C20C" w:rsidR="0004062D" w:rsidRPr="00C27F00" w:rsidRDefault="00E35173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684AFFF" w14:textId="77777777" w:rsidR="0004062D" w:rsidRPr="00C27F00" w:rsidRDefault="0004062D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656E" w:rsidRPr="00C27F00" w14:paraId="673BA21D" w14:textId="77777777" w:rsidTr="00834AD4">
        <w:tc>
          <w:tcPr>
            <w:tcW w:w="3960" w:type="dxa"/>
            <w:vAlign w:val="bottom"/>
          </w:tcPr>
          <w:p w14:paraId="2B79AB70" w14:textId="77777777" w:rsidR="009E656E" w:rsidRPr="00C27F00" w:rsidRDefault="009E656E" w:rsidP="00454FB0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ab/>
              <w:t>1 - 3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75B2AC78" w14:textId="2A6E1F91" w:rsidR="009E656E" w:rsidRPr="00C27F00" w:rsidRDefault="00D52F66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439</w:t>
            </w:r>
          </w:p>
        </w:tc>
        <w:tc>
          <w:tcPr>
            <w:tcW w:w="1283" w:type="dxa"/>
            <w:vAlign w:val="bottom"/>
          </w:tcPr>
          <w:p w14:paraId="628F6E0E" w14:textId="77777777" w:rsidR="009E656E" w:rsidRPr="00C27F00" w:rsidRDefault="009E656E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942</w:t>
            </w:r>
          </w:p>
        </w:tc>
        <w:tc>
          <w:tcPr>
            <w:tcW w:w="1282" w:type="dxa"/>
            <w:vAlign w:val="bottom"/>
          </w:tcPr>
          <w:p w14:paraId="337DEFAB" w14:textId="0CB10E98" w:rsidR="009E656E" w:rsidRPr="00C27F00" w:rsidRDefault="00E35173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1605222" w14:textId="77777777" w:rsidR="009E656E" w:rsidRPr="00C27F00" w:rsidRDefault="009E656E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942</w:t>
            </w:r>
          </w:p>
        </w:tc>
      </w:tr>
      <w:tr w:rsidR="009E656E" w:rsidRPr="00C27F00" w14:paraId="35D2A4E7" w14:textId="77777777" w:rsidTr="00834AD4">
        <w:tc>
          <w:tcPr>
            <w:tcW w:w="3960" w:type="dxa"/>
            <w:vAlign w:val="bottom"/>
          </w:tcPr>
          <w:p w14:paraId="75C7227A" w14:textId="77777777" w:rsidR="009E656E" w:rsidRPr="00C27F00" w:rsidRDefault="009E656E" w:rsidP="00454FB0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ab/>
              <w:t>3 - 6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738295DB" w14:textId="1964D6FE" w:rsidR="009E656E" w:rsidRPr="00C27F00" w:rsidRDefault="00D52F66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658</w:t>
            </w:r>
          </w:p>
        </w:tc>
        <w:tc>
          <w:tcPr>
            <w:tcW w:w="1283" w:type="dxa"/>
            <w:vAlign w:val="bottom"/>
          </w:tcPr>
          <w:p w14:paraId="73BBF65B" w14:textId="77777777" w:rsidR="009E656E" w:rsidRPr="00C27F00" w:rsidRDefault="009E656E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0CE6EE62" w14:textId="7F899496" w:rsidR="009E656E" w:rsidRPr="00C27F00" w:rsidRDefault="00E35173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253D9AE" w14:textId="77777777" w:rsidR="009E656E" w:rsidRPr="00C27F00" w:rsidRDefault="009E656E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656E" w:rsidRPr="00C27F00" w14:paraId="514B8F6E" w14:textId="77777777" w:rsidTr="00834AD4">
        <w:tc>
          <w:tcPr>
            <w:tcW w:w="3960" w:type="dxa"/>
            <w:vAlign w:val="bottom"/>
          </w:tcPr>
          <w:p w14:paraId="6D0D10B3" w14:textId="77777777" w:rsidR="009E656E" w:rsidRPr="00C27F00" w:rsidRDefault="009E656E" w:rsidP="00454FB0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ab/>
            </w:r>
            <w:r w:rsidRPr="00C27F00">
              <w:rPr>
                <w:rFonts w:ascii="Angsana New" w:hAnsi="Angsana New"/>
                <w:sz w:val="28"/>
                <w:szCs w:val="28"/>
              </w:rPr>
              <w:t>6 - 12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29469A9D" w14:textId="12E0F779" w:rsidR="009E656E" w:rsidRPr="00C27F00" w:rsidRDefault="00D52F66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</w:t>
            </w:r>
            <w:r w:rsidR="005C790A" w:rsidRPr="00C27F00">
              <w:rPr>
                <w:rFonts w:ascii="Angsana New" w:hAnsi="Angsana New"/>
                <w:sz w:val="28"/>
                <w:szCs w:val="28"/>
              </w:rPr>
              <w:t>521</w:t>
            </w:r>
          </w:p>
        </w:tc>
        <w:tc>
          <w:tcPr>
            <w:tcW w:w="1283" w:type="dxa"/>
            <w:vAlign w:val="bottom"/>
          </w:tcPr>
          <w:p w14:paraId="14A64EFB" w14:textId="77777777" w:rsidR="009E656E" w:rsidRPr="00C27F00" w:rsidRDefault="009E656E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4B30B3C5" w14:textId="5C16479C" w:rsidR="009E656E" w:rsidRPr="00C27F00" w:rsidRDefault="00E35173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66D7C70" w14:textId="77777777" w:rsidR="009E656E" w:rsidRPr="00C27F00" w:rsidRDefault="009E656E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062D" w:rsidRPr="00C27F00" w14:paraId="53844367" w14:textId="77777777" w:rsidTr="00834AD4">
        <w:tc>
          <w:tcPr>
            <w:tcW w:w="3960" w:type="dxa"/>
            <w:vAlign w:val="bottom"/>
          </w:tcPr>
          <w:p w14:paraId="5ACA5862" w14:textId="77777777" w:rsidR="0004062D" w:rsidRPr="00C27F00" w:rsidRDefault="0004062D" w:rsidP="00454FB0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1FAD973F" w14:textId="379E51FE" w:rsidR="0004062D" w:rsidRPr="00C27F00" w:rsidRDefault="003E1C38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4,</w:t>
            </w:r>
            <w:r w:rsidR="00A1151A" w:rsidRPr="00C27F00">
              <w:rPr>
                <w:rFonts w:ascii="Angsana New" w:hAnsi="Angsana New"/>
                <w:sz w:val="28"/>
                <w:szCs w:val="28"/>
              </w:rPr>
              <w:t>995</w:t>
            </w:r>
          </w:p>
        </w:tc>
        <w:tc>
          <w:tcPr>
            <w:tcW w:w="1283" w:type="dxa"/>
            <w:vAlign w:val="bottom"/>
          </w:tcPr>
          <w:p w14:paraId="61901816" w14:textId="77777777" w:rsidR="0004062D" w:rsidRPr="00C27F00" w:rsidRDefault="0004062D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3,4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64</w:t>
            </w:r>
          </w:p>
        </w:tc>
        <w:tc>
          <w:tcPr>
            <w:tcW w:w="1282" w:type="dxa"/>
            <w:vAlign w:val="bottom"/>
          </w:tcPr>
          <w:p w14:paraId="6FF8F9C7" w14:textId="5DC61518" w:rsidR="0004062D" w:rsidRPr="00C27F00" w:rsidRDefault="00E35173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D9335D0" w14:textId="77777777" w:rsidR="0004062D" w:rsidRPr="00C27F00" w:rsidRDefault="0004062D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942</w:t>
            </w:r>
          </w:p>
        </w:tc>
      </w:tr>
      <w:tr w:rsidR="0004062D" w:rsidRPr="00C27F00" w14:paraId="39369220" w14:textId="77777777" w:rsidTr="00834AD4">
        <w:trPr>
          <w:trHeight w:val="279"/>
        </w:trPr>
        <w:tc>
          <w:tcPr>
            <w:tcW w:w="3960" w:type="dxa"/>
            <w:vAlign w:val="bottom"/>
          </w:tcPr>
          <w:p w14:paraId="141AB444" w14:textId="77777777" w:rsidR="0004062D" w:rsidRPr="00C27F00" w:rsidRDefault="0004062D" w:rsidP="00454FB0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C27F00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C27F0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5F82531E" w14:textId="77777777" w:rsidR="0004062D" w:rsidRPr="00C27F00" w:rsidRDefault="0004062D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5BB8B81" w14:textId="77777777" w:rsidR="0004062D" w:rsidRPr="00C27F00" w:rsidRDefault="0004062D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26E39308" w14:textId="77777777" w:rsidR="0004062D" w:rsidRPr="00C27F00" w:rsidRDefault="0004062D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38C521B" w14:textId="77777777" w:rsidR="0004062D" w:rsidRPr="00C27F00" w:rsidRDefault="0004062D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4062D" w:rsidRPr="00C27F00" w14:paraId="4F7BA2E1" w14:textId="77777777" w:rsidTr="00834AD4">
        <w:tc>
          <w:tcPr>
            <w:tcW w:w="3960" w:type="dxa"/>
            <w:vAlign w:val="bottom"/>
          </w:tcPr>
          <w:p w14:paraId="7D90B7ED" w14:textId="77777777" w:rsidR="0004062D" w:rsidRPr="00C27F00" w:rsidRDefault="0004062D" w:rsidP="00454FB0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33ED0B4A" w14:textId="77777777" w:rsidR="0004062D" w:rsidRPr="00C27F00" w:rsidRDefault="0004062D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7D6EA07" w14:textId="77777777" w:rsidR="0004062D" w:rsidRPr="00C27F00" w:rsidRDefault="0004062D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ADCE7B4" w14:textId="77777777" w:rsidR="0004062D" w:rsidRPr="00C27F00" w:rsidRDefault="0004062D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7B1EA71" w14:textId="77777777" w:rsidR="0004062D" w:rsidRPr="00C27F00" w:rsidRDefault="0004062D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5173" w:rsidRPr="00C27F00" w14:paraId="3B7B19D0" w14:textId="77777777" w:rsidTr="00834AD4">
        <w:tc>
          <w:tcPr>
            <w:tcW w:w="3960" w:type="dxa"/>
            <w:vAlign w:val="bottom"/>
          </w:tcPr>
          <w:p w14:paraId="5524638F" w14:textId="77777777" w:rsidR="00E35173" w:rsidRPr="00C27F00" w:rsidRDefault="00E35173" w:rsidP="00454FB0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700C4C46" w14:textId="5BD701C3" w:rsidR="00E35173" w:rsidRPr="00C27F00" w:rsidRDefault="007D4183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1,123</w:t>
            </w:r>
            <w:r w:rsidR="003F2EF6" w:rsidRPr="00C27F00">
              <w:rPr>
                <w:rFonts w:ascii="Angsana New" w:hAnsi="Angsana New"/>
                <w:sz w:val="28"/>
                <w:szCs w:val="28"/>
              </w:rPr>
              <w:t>,945</w:t>
            </w:r>
          </w:p>
        </w:tc>
        <w:tc>
          <w:tcPr>
            <w:tcW w:w="1283" w:type="dxa"/>
            <w:vAlign w:val="bottom"/>
          </w:tcPr>
          <w:p w14:paraId="22D705C7" w14:textId="77777777" w:rsidR="00E35173" w:rsidRPr="00C27F00" w:rsidRDefault="00E35173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692,5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67</w:t>
            </w:r>
          </w:p>
        </w:tc>
        <w:tc>
          <w:tcPr>
            <w:tcW w:w="1282" w:type="dxa"/>
            <w:vAlign w:val="bottom"/>
          </w:tcPr>
          <w:p w14:paraId="2E056FF2" w14:textId="190606AD" w:rsidR="00E35173" w:rsidRPr="00C27F00" w:rsidRDefault="00D13A09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1,080,</w:t>
            </w:r>
            <w:r w:rsidR="00323328" w:rsidRPr="00C27F00">
              <w:rPr>
                <w:rFonts w:ascii="Angsana New" w:hAnsi="Angsana New"/>
                <w:sz w:val="28"/>
                <w:szCs w:val="28"/>
              </w:rPr>
              <w:t>947</w:t>
            </w:r>
          </w:p>
        </w:tc>
        <w:tc>
          <w:tcPr>
            <w:tcW w:w="1283" w:type="dxa"/>
            <w:vAlign w:val="bottom"/>
          </w:tcPr>
          <w:p w14:paraId="21A469C9" w14:textId="77777777" w:rsidR="00E35173" w:rsidRPr="00C27F00" w:rsidRDefault="00E35173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660,499</w:t>
            </w:r>
          </w:p>
        </w:tc>
      </w:tr>
      <w:tr w:rsidR="00E35173" w:rsidRPr="00C27F00" w14:paraId="63537A97" w14:textId="77777777" w:rsidTr="00834AD4">
        <w:tc>
          <w:tcPr>
            <w:tcW w:w="3960" w:type="dxa"/>
            <w:vAlign w:val="bottom"/>
          </w:tcPr>
          <w:p w14:paraId="7C9A1993" w14:textId="77777777" w:rsidR="00E35173" w:rsidRPr="00C27F00" w:rsidRDefault="00E35173" w:rsidP="00454FB0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3ED41483" w14:textId="77777777" w:rsidR="00E35173" w:rsidRPr="00C27F00" w:rsidRDefault="00E35173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923C605" w14:textId="77777777" w:rsidR="00E35173" w:rsidRPr="00C27F00" w:rsidRDefault="00E35173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1C70A541" w14:textId="77777777" w:rsidR="00E35173" w:rsidRPr="00C27F00" w:rsidRDefault="00E35173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880769F" w14:textId="77777777" w:rsidR="00E35173" w:rsidRPr="00C27F00" w:rsidRDefault="00E35173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5173" w:rsidRPr="00C27F00" w14:paraId="5C046739" w14:textId="77777777" w:rsidTr="00834AD4">
        <w:tc>
          <w:tcPr>
            <w:tcW w:w="3960" w:type="dxa"/>
            <w:vAlign w:val="bottom"/>
          </w:tcPr>
          <w:p w14:paraId="1492E1FA" w14:textId="77777777" w:rsidR="00E35173" w:rsidRPr="00C27F00" w:rsidRDefault="00E35173" w:rsidP="00454FB0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ab/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61F3F59B" w14:textId="65B91908" w:rsidR="00E35173" w:rsidRPr="00C27F00" w:rsidRDefault="00FE13DD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57,353</w:t>
            </w:r>
          </w:p>
        </w:tc>
        <w:tc>
          <w:tcPr>
            <w:tcW w:w="1283" w:type="dxa"/>
            <w:vAlign w:val="bottom"/>
          </w:tcPr>
          <w:p w14:paraId="67222794" w14:textId="77777777" w:rsidR="00E35173" w:rsidRPr="00C27F00" w:rsidRDefault="00E35173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146,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890</w:t>
            </w:r>
          </w:p>
        </w:tc>
        <w:tc>
          <w:tcPr>
            <w:tcW w:w="1282" w:type="dxa"/>
            <w:vAlign w:val="bottom"/>
          </w:tcPr>
          <w:p w14:paraId="245544AA" w14:textId="58E4954F" w:rsidR="00E35173" w:rsidRPr="00C27F00" w:rsidRDefault="00E35173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54,871</w:t>
            </w:r>
          </w:p>
        </w:tc>
        <w:tc>
          <w:tcPr>
            <w:tcW w:w="1283" w:type="dxa"/>
            <w:vAlign w:val="bottom"/>
          </w:tcPr>
          <w:p w14:paraId="7637F6CF" w14:textId="77777777" w:rsidR="00E35173" w:rsidRPr="00C27F00" w:rsidRDefault="00E35173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146,144</w:t>
            </w:r>
          </w:p>
        </w:tc>
      </w:tr>
      <w:tr w:rsidR="00E35173" w:rsidRPr="00C27F00" w14:paraId="75BCA4E2" w14:textId="77777777" w:rsidTr="00834AD4">
        <w:tc>
          <w:tcPr>
            <w:tcW w:w="3960" w:type="dxa"/>
            <w:vAlign w:val="bottom"/>
          </w:tcPr>
          <w:p w14:paraId="2FF8D1A5" w14:textId="77777777" w:rsidR="00E35173" w:rsidRPr="00C27F00" w:rsidRDefault="00E35173" w:rsidP="00454FB0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ab/>
              <w:t>1 - 3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778F7BE8" w14:textId="240A8178" w:rsidR="00E35173" w:rsidRPr="00C27F00" w:rsidRDefault="00562B6F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</w:t>
            </w:r>
            <w:r w:rsidR="0036351A" w:rsidRPr="00C27F00">
              <w:rPr>
                <w:rFonts w:ascii="Angsana New" w:hAnsi="Angsana New"/>
                <w:sz w:val="28"/>
                <w:szCs w:val="28"/>
              </w:rPr>
              <w:t>01</w:t>
            </w:r>
            <w:r w:rsidRPr="00C27F0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83" w:type="dxa"/>
            <w:vAlign w:val="bottom"/>
          </w:tcPr>
          <w:p w14:paraId="569172BC" w14:textId="77777777" w:rsidR="00E35173" w:rsidRPr="00C27F00" w:rsidRDefault="00E35173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193,941</w:t>
            </w:r>
          </w:p>
        </w:tc>
        <w:tc>
          <w:tcPr>
            <w:tcW w:w="1282" w:type="dxa"/>
            <w:vAlign w:val="bottom"/>
          </w:tcPr>
          <w:p w14:paraId="24EB6F17" w14:textId="7743B9AD" w:rsidR="00E35173" w:rsidRPr="00C27F00" w:rsidRDefault="007F1ED0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7118232" w14:textId="77777777" w:rsidR="00E35173" w:rsidRPr="00C27F00" w:rsidRDefault="00E35173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187,946</w:t>
            </w:r>
          </w:p>
        </w:tc>
      </w:tr>
      <w:tr w:rsidR="00E35173" w:rsidRPr="00C27F00" w14:paraId="5C642F79" w14:textId="77777777" w:rsidTr="00834AD4">
        <w:tc>
          <w:tcPr>
            <w:tcW w:w="3960" w:type="dxa"/>
            <w:vAlign w:val="bottom"/>
          </w:tcPr>
          <w:p w14:paraId="610E6185" w14:textId="77777777" w:rsidR="00E35173" w:rsidRPr="00C27F00" w:rsidRDefault="00E35173" w:rsidP="00454FB0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ab/>
              <w:t xml:space="preserve">3 - 6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7FC0090C" w14:textId="2647F1B8" w:rsidR="00E35173" w:rsidRPr="00C27F00" w:rsidRDefault="00FE13DD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1,752</w:t>
            </w:r>
          </w:p>
        </w:tc>
        <w:tc>
          <w:tcPr>
            <w:tcW w:w="1283" w:type="dxa"/>
            <w:vAlign w:val="bottom"/>
          </w:tcPr>
          <w:p w14:paraId="05281A7B" w14:textId="77777777" w:rsidR="00E35173" w:rsidRPr="00C27F00" w:rsidRDefault="00E35173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80,593</w:t>
            </w:r>
          </w:p>
        </w:tc>
        <w:tc>
          <w:tcPr>
            <w:tcW w:w="1282" w:type="dxa"/>
            <w:vAlign w:val="bottom"/>
          </w:tcPr>
          <w:p w14:paraId="6E8CA3BE" w14:textId="57EF7311" w:rsidR="00E35173" w:rsidRPr="00C27F00" w:rsidRDefault="00E35173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480</w:t>
            </w:r>
          </w:p>
        </w:tc>
        <w:tc>
          <w:tcPr>
            <w:tcW w:w="1283" w:type="dxa"/>
            <w:vAlign w:val="bottom"/>
          </w:tcPr>
          <w:p w14:paraId="24729FAB" w14:textId="77777777" w:rsidR="00E35173" w:rsidRPr="00C27F00" w:rsidRDefault="00E35173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79,403</w:t>
            </w:r>
          </w:p>
        </w:tc>
      </w:tr>
      <w:tr w:rsidR="00E35173" w:rsidRPr="00C27F00" w14:paraId="4C5BC077" w14:textId="77777777" w:rsidTr="00834AD4">
        <w:tc>
          <w:tcPr>
            <w:tcW w:w="3960" w:type="dxa"/>
            <w:vAlign w:val="bottom"/>
          </w:tcPr>
          <w:p w14:paraId="0A7E1252" w14:textId="77777777" w:rsidR="00E35173" w:rsidRPr="00C27F00" w:rsidRDefault="00E35173" w:rsidP="00454FB0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ab/>
              <w:t xml:space="preserve">6 - 12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219193B5" w14:textId="2495F49E" w:rsidR="00E35173" w:rsidRPr="00C27F00" w:rsidRDefault="008A2A22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74,58</w:t>
            </w:r>
            <w:r w:rsidR="00D964D8" w:rsidRPr="00C27F0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</w:tcPr>
          <w:p w14:paraId="68DC37E8" w14:textId="77777777" w:rsidR="00E35173" w:rsidRPr="00C27F00" w:rsidRDefault="00E35173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88,156</w:t>
            </w:r>
          </w:p>
        </w:tc>
        <w:tc>
          <w:tcPr>
            <w:tcW w:w="1282" w:type="dxa"/>
            <w:vAlign w:val="bottom"/>
          </w:tcPr>
          <w:p w14:paraId="63599F1D" w14:textId="181E4478" w:rsidR="00E35173" w:rsidRPr="00C27F00" w:rsidRDefault="00E35173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73,892</w:t>
            </w:r>
          </w:p>
        </w:tc>
        <w:tc>
          <w:tcPr>
            <w:tcW w:w="1283" w:type="dxa"/>
            <w:vAlign w:val="bottom"/>
          </w:tcPr>
          <w:p w14:paraId="003A0197" w14:textId="77777777" w:rsidR="00E35173" w:rsidRPr="00C27F00" w:rsidRDefault="00E35173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86,147</w:t>
            </w:r>
          </w:p>
        </w:tc>
      </w:tr>
      <w:tr w:rsidR="00E35173" w:rsidRPr="00C27F00" w14:paraId="069949B1" w14:textId="77777777" w:rsidTr="00834AD4">
        <w:tc>
          <w:tcPr>
            <w:tcW w:w="3960" w:type="dxa"/>
            <w:vAlign w:val="bottom"/>
          </w:tcPr>
          <w:p w14:paraId="76F3816D" w14:textId="77777777" w:rsidR="00E35173" w:rsidRPr="00C27F00" w:rsidRDefault="00E35173" w:rsidP="00454FB0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ab/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76B925E9" w14:textId="175840FA" w:rsidR="00E35173" w:rsidRPr="00C27F00" w:rsidRDefault="008A2A22" w:rsidP="00454FB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230,298</w:t>
            </w:r>
          </w:p>
        </w:tc>
        <w:tc>
          <w:tcPr>
            <w:tcW w:w="1283" w:type="dxa"/>
            <w:vAlign w:val="bottom"/>
          </w:tcPr>
          <w:p w14:paraId="37F04A77" w14:textId="77777777" w:rsidR="00E35173" w:rsidRPr="00C27F00" w:rsidRDefault="00E35173" w:rsidP="00454FB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66,206</w:t>
            </w:r>
          </w:p>
        </w:tc>
        <w:tc>
          <w:tcPr>
            <w:tcW w:w="1282" w:type="dxa"/>
            <w:vAlign w:val="bottom"/>
          </w:tcPr>
          <w:p w14:paraId="18658396" w14:textId="77050921" w:rsidR="00E35173" w:rsidRPr="00C27F00" w:rsidRDefault="00A4154B" w:rsidP="00454FB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206,178</w:t>
            </w:r>
          </w:p>
        </w:tc>
        <w:tc>
          <w:tcPr>
            <w:tcW w:w="1283" w:type="dxa"/>
            <w:vAlign w:val="bottom"/>
          </w:tcPr>
          <w:p w14:paraId="0975C87E" w14:textId="77777777" w:rsidR="00E35173" w:rsidRPr="00C27F00" w:rsidRDefault="00E35173" w:rsidP="00454FB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37,670</w:t>
            </w:r>
          </w:p>
        </w:tc>
      </w:tr>
      <w:tr w:rsidR="00E35173" w:rsidRPr="00C27F00" w14:paraId="74429D22" w14:textId="77777777" w:rsidTr="00834AD4">
        <w:tc>
          <w:tcPr>
            <w:tcW w:w="3960" w:type="dxa"/>
            <w:vAlign w:val="bottom"/>
          </w:tcPr>
          <w:p w14:paraId="41ACBC74" w14:textId="77777777" w:rsidR="00E35173" w:rsidRPr="00C27F00" w:rsidRDefault="00E35173" w:rsidP="00454FB0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1AC68DFA" w14:textId="0D10222C" w:rsidR="00E35173" w:rsidRPr="00C27F00" w:rsidRDefault="008A2A22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1,488,94</w:t>
            </w:r>
            <w:r w:rsidR="00E85E0D" w:rsidRPr="00C27F0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83" w:type="dxa"/>
            <w:vAlign w:val="bottom"/>
          </w:tcPr>
          <w:p w14:paraId="4E416F82" w14:textId="77777777" w:rsidR="00E35173" w:rsidRPr="00C27F00" w:rsidRDefault="00E35173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1,268,3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53</w:t>
            </w:r>
          </w:p>
        </w:tc>
        <w:tc>
          <w:tcPr>
            <w:tcW w:w="1282" w:type="dxa"/>
            <w:vAlign w:val="bottom"/>
          </w:tcPr>
          <w:p w14:paraId="3F5FB734" w14:textId="025628B3" w:rsidR="00E35173" w:rsidRPr="00C27F00" w:rsidRDefault="0000113B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1,416,368</w:t>
            </w:r>
          </w:p>
        </w:tc>
        <w:tc>
          <w:tcPr>
            <w:tcW w:w="1283" w:type="dxa"/>
            <w:vAlign w:val="bottom"/>
          </w:tcPr>
          <w:p w14:paraId="56040BB9" w14:textId="77777777" w:rsidR="00E35173" w:rsidRPr="00C27F00" w:rsidRDefault="00E35173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1,197,809</w:t>
            </w:r>
          </w:p>
        </w:tc>
      </w:tr>
      <w:tr w:rsidR="00E35173" w:rsidRPr="00C27F00" w14:paraId="427CB0F6" w14:textId="77777777" w:rsidTr="00834AD4">
        <w:tc>
          <w:tcPr>
            <w:tcW w:w="3960" w:type="dxa"/>
            <w:vAlign w:val="bottom"/>
          </w:tcPr>
          <w:p w14:paraId="3A9314E4" w14:textId="77777777" w:rsidR="00E35173" w:rsidRPr="00C27F00" w:rsidRDefault="00E35173" w:rsidP="00454FB0">
            <w:pPr>
              <w:spacing w:line="340" w:lineRule="exact"/>
              <w:ind w:left="330" w:right="-90" w:hanging="330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37954C44" w14:textId="6A2A3F3B" w:rsidR="00E35173" w:rsidRPr="00C27F00" w:rsidRDefault="008A2A22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(30,593)</w:t>
            </w:r>
          </w:p>
        </w:tc>
        <w:tc>
          <w:tcPr>
            <w:tcW w:w="1283" w:type="dxa"/>
            <w:vAlign w:val="bottom"/>
          </w:tcPr>
          <w:p w14:paraId="759B9395" w14:textId="77777777" w:rsidR="00E35173" w:rsidRPr="00C27F00" w:rsidRDefault="00E35173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(30,593)</w:t>
            </w:r>
          </w:p>
        </w:tc>
        <w:tc>
          <w:tcPr>
            <w:tcW w:w="1282" w:type="dxa"/>
            <w:vAlign w:val="bottom"/>
          </w:tcPr>
          <w:p w14:paraId="6C79B4E3" w14:textId="5201D523" w:rsidR="00E35173" w:rsidRPr="00C27F00" w:rsidRDefault="0000113B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(30,593)</w:t>
            </w:r>
          </w:p>
        </w:tc>
        <w:tc>
          <w:tcPr>
            <w:tcW w:w="1283" w:type="dxa"/>
            <w:vAlign w:val="bottom"/>
          </w:tcPr>
          <w:p w14:paraId="141D48C0" w14:textId="77777777" w:rsidR="00E35173" w:rsidRPr="00C27F00" w:rsidRDefault="00E35173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(30,593)</w:t>
            </w:r>
          </w:p>
        </w:tc>
      </w:tr>
      <w:tr w:rsidR="00E35173" w:rsidRPr="00C27F00" w14:paraId="3BB25B21" w14:textId="77777777" w:rsidTr="00834AD4">
        <w:tc>
          <w:tcPr>
            <w:tcW w:w="3960" w:type="dxa"/>
            <w:vAlign w:val="bottom"/>
          </w:tcPr>
          <w:p w14:paraId="449DA495" w14:textId="77777777" w:rsidR="00E35173" w:rsidRPr="00C27F00" w:rsidRDefault="00E35173" w:rsidP="00454FB0">
            <w:pPr>
              <w:spacing w:line="340" w:lineRule="exact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6EBFD273" w14:textId="5C6E2A0A" w:rsidR="00E35173" w:rsidRPr="00C27F00" w:rsidRDefault="001C54E4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1,458,35</w:t>
            </w:r>
            <w:r w:rsidR="00D964D8" w:rsidRPr="00C27F0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</w:tcPr>
          <w:p w14:paraId="4FF97C50" w14:textId="77777777" w:rsidR="00E35173" w:rsidRPr="00C27F00" w:rsidRDefault="00E35173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1,237,7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1282" w:type="dxa"/>
            <w:vAlign w:val="bottom"/>
          </w:tcPr>
          <w:p w14:paraId="3122F0B1" w14:textId="37CDBD4A" w:rsidR="00E35173" w:rsidRPr="00C27F00" w:rsidRDefault="0000113B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1,385,</w:t>
            </w:r>
            <w:r w:rsidR="007C3854" w:rsidRPr="00C27F00">
              <w:rPr>
                <w:rFonts w:ascii="Angsana New" w:hAnsi="Angsana New"/>
                <w:sz w:val="28"/>
                <w:szCs w:val="28"/>
              </w:rPr>
              <w:t>775</w:t>
            </w:r>
          </w:p>
        </w:tc>
        <w:tc>
          <w:tcPr>
            <w:tcW w:w="1283" w:type="dxa"/>
            <w:vAlign w:val="bottom"/>
          </w:tcPr>
          <w:p w14:paraId="247871CC" w14:textId="77777777" w:rsidR="00E35173" w:rsidRPr="00C27F00" w:rsidRDefault="00E35173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1,167,216</w:t>
            </w:r>
          </w:p>
        </w:tc>
      </w:tr>
      <w:tr w:rsidR="00E35173" w:rsidRPr="00C27F00" w14:paraId="25F502CD" w14:textId="77777777" w:rsidTr="00834AD4">
        <w:tc>
          <w:tcPr>
            <w:tcW w:w="3960" w:type="dxa"/>
            <w:vAlign w:val="bottom"/>
          </w:tcPr>
          <w:p w14:paraId="445EC76C" w14:textId="77777777" w:rsidR="00E35173" w:rsidRPr="00C27F00" w:rsidRDefault="00E35173" w:rsidP="00454FB0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03154A30" w14:textId="4D2616EB" w:rsidR="00E35173" w:rsidRPr="00C27F00" w:rsidRDefault="00D964D8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</w:t>
            </w:r>
            <w:r w:rsidR="0029716E" w:rsidRPr="00C27F00">
              <w:rPr>
                <w:rFonts w:ascii="Angsana New" w:hAnsi="Angsana New"/>
                <w:sz w:val="28"/>
                <w:szCs w:val="28"/>
              </w:rPr>
              <w:t>463,</w:t>
            </w:r>
            <w:r w:rsidR="00D00ADA" w:rsidRPr="00C27F00">
              <w:rPr>
                <w:rFonts w:ascii="Angsana New" w:hAnsi="Angsana New"/>
                <w:sz w:val="28"/>
                <w:szCs w:val="28"/>
              </w:rPr>
              <w:t>346</w:t>
            </w:r>
          </w:p>
        </w:tc>
        <w:tc>
          <w:tcPr>
            <w:tcW w:w="1283" w:type="dxa"/>
            <w:vAlign w:val="bottom"/>
          </w:tcPr>
          <w:p w14:paraId="62CBBFA5" w14:textId="77777777" w:rsidR="00E35173" w:rsidRPr="00C27F00" w:rsidRDefault="00E35173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1,241,224</w:t>
            </w:r>
          </w:p>
        </w:tc>
        <w:tc>
          <w:tcPr>
            <w:tcW w:w="1282" w:type="dxa"/>
            <w:vAlign w:val="bottom"/>
          </w:tcPr>
          <w:p w14:paraId="3D83FD3A" w14:textId="259FA717" w:rsidR="00E35173" w:rsidRPr="00C27F00" w:rsidRDefault="00110978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1,385,775</w:t>
            </w:r>
          </w:p>
        </w:tc>
        <w:tc>
          <w:tcPr>
            <w:tcW w:w="1283" w:type="dxa"/>
            <w:vAlign w:val="bottom"/>
          </w:tcPr>
          <w:p w14:paraId="0B967436" w14:textId="77777777" w:rsidR="00E35173" w:rsidRPr="00C27F00" w:rsidRDefault="00E35173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1,168,158</w:t>
            </w:r>
          </w:p>
        </w:tc>
      </w:tr>
      <w:tr w:rsidR="00E35173" w:rsidRPr="00C27F00" w14:paraId="2CCB6137" w14:textId="77777777" w:rsidTr="00834AD4">
        <w:tc>
          <w:tcPr>
            <w:tcW w:w="3960" w:type="dxa"/>
            <w:vAlign w:val="bottom"/>
          </w:tcPr>
          <w:p w14:paraId="43793B61" w14:textId="77777777" w:rsidR="00E35173" w:rsidRPr="00C27F00" w:rsidRDefault="00E35173" w:rsidP="00454FB0">
            <w:pPr>
              <w:tabs>
                <w:tab w:val="left" w:pos="162"/>
              </w:tabs>
              <w:spacing w:line="340" w:lineRule="exact"/>
              <w:ind w:right="-17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82" w:type="dxa"/>
            <w:vAlign w:val="bottom"/>
          </w:tcPr>
          <w:p w14:paraId="1CE7C7F7" w14:textId="77777777" w:rsidR="00E35173" w:rsidRPr="00C27F00" w:rsidRDefault="00E35173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2EF0C67" w14:textId="77777777" w:rsidR="00E35173" w:rsidRPr="00C27F00" w:rsidRDefault="00E35173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27BB6B57" w14:textId="77777777" w:rsidR="00E35173" w:rsidRPr="00C27F00" w:rsidRDefault="00E35173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C11AA9E" w14:textId="77777777" w:rsidR="00E35173" w:rsidRPr="00C27F00" w:rsidRDefault="00E35173" w:rsidP="00454FB0">
            <w:pPr>
              <w:tabs>
                <w:tab w:val="decimal" w:pos="10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5173" w:rsidRPr="00C27F00" w14:paraId="39CFF0A1" w14:textId="77777777" w:rsidTr="00834AD4">
        <w:tc>
          <w:tcPr>
            <w:tcW w:w="3960" w:type="dxa"/>
            <w:vAlign w:val="bottom"/>
          </w:tcPr>
          <w:p w14:paraId="115D5173" w14:textId="77777777" w:rsidR="00E35173" w:rsidRPr="00C27F00" w:rsidRDefault="00E35173" w:rsidP="00454FB0">
            <w:pPr>
              <w:tabs>
                <w:tab w:val="left" w:pos="16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  <w:r w:rsidRPr="00C27F0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40A73C8" w14:textId="5857598C" w:rsidR="00E35173" w:rsidRPr="00C27F00" w:rsidRDefault="00647738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3</w:t>
            </w:r>
            <w:r w:rsidR="0039196A" w:rsidRPr="00C27F0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83" w:type="dxa"/>
            <w:vAlign w:val="bottom"/>
          </w:tcPr>
          <w:p w14:paraId="600892AD" w14:textId="77777777" w:rsidR="00E35173" w:rsidRPr="00C27F00" w:rsidRDefault="00E35173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282" w:type="dxa"/>
            <w:vAlign w:val="bottom"/>
          </w:tcPr>
          <w:p w14:paraId="43EFDA94" w14:textId="1DC045B4" w:rsidR="00E35173" w:rsidRPr="00C27F00" w:rsidRDefault="00752213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17,339</w:t>
            </w:r>
          </w:p>
        </w:tc>
        <w:tc>
          <w:tcPr>
            <w:tcW w:w="1283" w:type="dxa"/>
            <w:vAlign w:val="bottom"/>
          </w:tcPr>
          <w:p w14:paraId="63A13089" w14:textId="77777777" w:rsidR="00E35173" w:rsidRPr="00C27F00" w:rsidRDefault="00E35173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26,363</w:t>
            </w:r>
          </w:p>
        </w:tc>
      </w:tr>
      <w:tr w:rsidR="00E35173" w:rsidRPr="00C27F00" w14:paraId="5E9ABA84" w14:textId="77777777" w:rsidTr="00834AD4">
        <w:tc>
          <w:tcPr>
            <w:tcW w:w="3960" w:type="dxa"/>
            <w:vAlign w:val="bottom"/>
          </w:tcPr>
          <w:p w14:paraId="794F29CD" w14:textId="77777777" w:rsidR="00E35173" w:rsidRPr="00C27F00" w:rsidRDefault="00E35173" w:rsidP="00454FB0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  <w:r w:rsidRPr="00C27F0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6D038B17" w14:textId="03E71D8E" w:rsidR="00E35173" w:rsidRPr="00C27F00" w:rsidRDefault="004C76CF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107,</w:t>
            </w:r>
            <w:r w:rsidR="00FC4DEC" w:rsidRPr="00C27F00">
              <w:rPr>
                <w:rFonts w:ascii="Angsana New" w:hAnsi="Angsana New"/>
                <w:sz w:val="28"/>
                <w:szCs w:val="28"/>
              </w:rPr>
              <w:t>805</w:t>
            </w:r>
          </w:p>
        </w:tc>
        <w:tc>
          <w:tcPr>
            <w:tcW w:w="1283" w:type="dxa"/>
            <w:vAlign w:val="bottom"/>
          </w:tcPr>
          <w:p w14:paraId="3BFBE7AB" w14:textId="77777777" w:rsidR="00E35173" w:rsidRPr="00C27F00" w:rsidRDefault="00E35173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113,215</w:t>
            </w:r>
          </w:p>
        </w:tc>
        <w:tc>
          <w:tcPr>
            <w:tcW w:w="1282" w:type="dxa"/>
            <w:vAlign w:val="bottom"/>
          </w:tcPr>
          <w:p w14:paraId="49F35DC4" w14:textId="255213BC" w:rsidR="00E35173" w:rsidRPr="00C27F00" w:rsidRDefault="002E7007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70,864</w:t>
            </w:r>
          </w:p>
        </w:tc>
        <w:tc>
          <w:tcPr>
            <w:tcW w:w="1283" w:type="dxa"/>
            <w:vAlign w:val="bottom"/>
          </w:tcPr>
          <w:p w14:paraId="18610F75" w14:textId="77777777" w:rsidR="00E35173" w:rsidRPr="00C27F00" w:rsidRDefault="00E35173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77,465</w:t>
            </w:r>
          </w:p>
        </w:tc>
      </w:tr>
      <w:tr w:rsidR="00E35173" w:rsidRPr="00C27F00" w14:paraId="1149025D" w14:textId="77777777" w:rsidTr="00834AD4">
        <w:trPr>
          <w:trHeight w:val="300"/>
        </w:trPr>
        <w:tc>
          <w:tcPr>
            <w:tcW w:w="3960" w:type="dxa"/>
            <w:vAlign w:val="bottom"/>
          </w:tcPr>
          <w:p w14:paraId="70F250F0" w14:textId="77777777" w:rsidR="00E35173" w:rsidRPr="00C27F00" w:rsidRDefault="00E35173" w:rsidP="00454FB0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C27F00">
              <w:rPr>
                <w:rFonts w:ascii="Angsana New" w:hAnsi="Angsana New" w:hint="cs"/>
                <w:sz w:val="28"/>
                <w:szCs w:val="28"/>
              </w:rPr>
              <w:t>ดอกเบี้ยค้างรับ</w:t>
            </w:r>
            <w:proofErr w:type="spellEnd"/>
          </w:p>
        </w:tc>
        <w:tc>
          <w:tcPr>
            <w:tcW w:w="1282" w:type="dxa"/>
            <w:vAlign w:val="bottom"/>
          </w:tcPr>
          <w:p w14:paraId="1B17F21D" w14:textId="10A49F43" w:rsidR="00E35173" w:rsidRPr="00C27F00" w:rsidRDefault="004C76CF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943</w:t>
            </w:r>
          </w:p>
        </w:tc>
        <w:tc>
          <w:tcPr>
            <w:tcW w:w="1283" w:type="dxa"/>
            <w:vAlign w:val="bottom"/>
          </w:tcPr>
          <w:p w14:paraId="00AFFDCF" w14:textId="77777777" w:rsidR="00E35173" w:rsidRPr="00C27F00" w:rsidRDefault="00E35173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516</w:t>
            </w:r>
          </w:p>
        </w:tc>
        <w:tc>
          <w:tcPr>
            <w:tcW w:w="1282" w:type="dxa"/>
            <w:vAlign w:val="bottom"/>
          </w:tcPr>
          <w:p w14:paraId="7AA8954F" w14:textId="29F32A04" w:rsidR="00E35173" w:rsidRPr="00C27F00" w:rsidRDefault="005D3C7A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943</w:t>
            </w:r>
          </w:p>
        </w:tc>
        <w:tc>
          <w:tcPr>
            <w:tcW w:w="1283" w:type="dxa"/>
            <w:vAlign w:val="bottom"/>
          </w:tcPr>
          <w:p w14:paraId="3074F0DC" w14:textId="77777777" w:rsidR="00E35173" w:rsidRPr="00C27F00" w:rsidRDefault="00E35173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516</w:t>
            </w:r>
          </w:p>
        </w:tc>
      </w:tr>
      <w:tr w:rsidR="00AD6D67" w:rsidRPr="00C27F00" w14:paraId="7B5D47BB" w14:textId="77777777" w:rsidTr="00564AB3">
        <w:trPr>
          <w:trHeight w:val="300"/>
        </w:trPr>
        <w:tc>
          <w:tcPr>
            <w:tcW w:w="3960" w:type="dxa"/>
            <w:vAlign w:val="bottom"/>
          </w:tcPr>
          <w:p w14:paraId="7572263B" w14:textId="70BD0DB9" w:rsidR="00AD6D67" w:rsidRPr="00C27F00" w:rsidRDefault="00AD6D67" w:rsidP="00564AB3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  <w:r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37318BA3" w14:textId="05058161" w:rsidR="00AD6D67" w:rsidRPr="00C27F00" w:rsidRDefault="00AD6D67" w:rsidP="00564AB3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11,091</w:t>
            </w:r>
          </w:p>
        </w:tc>
        <w:tc>
          <w:tcPr>
            <w:tcW w:w="1283" w:type="dxa"/>
            <w:vAlign w:val="bottom"/>
          </w:tcPr>
          <w:p w14:paraId="02C6BCC4" w14:textId="3E25CDA6" w:rsidR="00AD6D67" w:rsidRPr="00C27F00" w:rsidRDefault="00AD6D67" w:rsidP="00564AB3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5,337</w:t>
            </w:r>
          </w:p>
        </w:tc>
        <w:tc>
          <w:tcPr>
            <w:tcW w:w="1282" w:type="dxa"/>
            <w:vAlign w:val="bottom"/>
          </w:tcPr>
          <w:p w14:paraId="1D4468CC" w14:textId="4B7947E0" w:rsidR="00AD6D67" w:rsidRPr="00C27F00" w:rsidRDefault="00AD6D67" w:rsidP="00564AB3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11,091</w:t>
            </w:r>
          </w:p>
        </w:tc>
        <w:tc>
          <w:tcPr>
            <w:tcW w:w="1283" w:type="dxa"/>
            <w:vAlign w:val="bottom"/>
          </w:tcPr>
          <w:p w14:paraId="6475196D" w14:textId="2E46C396" w:rsidR="00AD6D67" w:rsidRPr="00C27F00" w:rsidRDefault="00AD6D67" w:rsidP="00564AB3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5,337</w:t>
            </w:r>
          </w:p>
        </w:tc>
      </w:tr>
      <w:tr w:rsidR="00E35173" w:rsidRPr="00C27F00" w14:paraId="5457A586" w14:textId="77777777" w:rsidTr="00834AD4">
        <w:tc>
          <w:tcPr>
            <w:tcW w:w="3960" w:type="dxa"/>
            <w:vAlign w:val="bottom"/>
          </w:tcPr>
          <w:p w14:paraId="38EC667A" w14:textId="4E3260B9" w:rsidR="00E35173" w:rsidRPr="00C27F00" w:rsidRDefault="00E35173" w:rsidP="00454FB0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  <w:r w:rsidR="00AD6D67">
              <w:rPr>
                <w:rFonts w:ascii="Angsana New" w:hAnsi="Angsana New" w:hint="cs"/>
                <w:sz w:val="28"/>
                <w:szCs w:val="28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6024351A" w14:textId="2426CF01" w:rsidR="00E35173" w:rsidRPr="00C27F00" w:rsidRDefault="00AD6D67" w:rsidP="00454FB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16,561</w:t>
            </w:r>
          </w:p>
        </w:tc>
        <w:tc>
          <w:tcPr>
            <w:tcW w:w="1283" w:type="dxa"/>
            <w:vAlign w:val="bottom"/>
          </w:tcPr>
          <w:p w14:paraId="68161E07" w14:textId="68BEB6CE" w:rsidR="00E35173" w:rsidRPr="00C27F00" w:rsidRDefault="00AD6D67" w:rsidP="00454FB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11,416</w:t>
            </w:r>
          </w:p>
        </w:tc>
        <w:tc>
          <w:tcPr>
            <w:tcW w:w="1282" w:type="dxa"/>
            <w:vAlign w:val="bottom"/>
          </w:tcPr>
          <w:p w14:paraId="338AEEDA" w14:textId="303F499E" w:rsidR="00E35173" w:rsidRPr="00C27F00" w:rsidRDefault="00AD6D67" w:rsidP="00454FB0">
            <w:pPr>
              <w:pBdr>
                <w:bottom w:val="single" w:sz="6" w:space="1" w:color="000000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14,551</w:t>
            </w:r>
          </w:p>
        </w:tc>
        <w:tc>
          <w:tcPr>
            <w:tcW w:w="1283" w:type="dxa"/>
            <w:vAlign w:val="bottom"/>
          </w:tcPr>
          <w:p w14:paraId="73F9E1C8" w14:textId="7D8FE82D" w:rsidR="00E35173" w:rsidRPr="00C27F00" w:rsidRDefault="00AD6D67" w:rsidP="00454FB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8,449</w:t>
            </w:r>
          </w:p>
        </w:tc>
      </w:tr>
      <w:tr w:rsidR="00E35173" w:rsidRPr="00C27F00" w14:paraId="702D2C09" w14:textId="77777777" w:rsidTr="00834AD4">
        <w:tc>
          <w:tcPr>
            <w:tcW w:w="3960" w:type="dxa"/>
            <w:vAlign w:val="bottom"/>
          </w:tcPr>
          <w:p w14:paraId="4175E6DD" w14:textId="77777777" w:rsidR="00E35173" w:rsidRPr="00C27F00" w:rsidRDefault="00E35173" w:rsidP="00454FB0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C27F00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82" w:type="dxa"/>
            <w:vAlign w:val="bottom"/>
          </w:tcPr>
          <w:p w14:paraId="63267650" w14:textId="7A6FCE6C" w:rsidR="00E35173" w:rsidRPr="00C27F00" w:rsidRDefault="004C76CF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136,</w:t>
            </w:r>
            <w:r w:rsidR="00DA6DF2" w:rsidRPr="00C27F00">
              <w:rPr>
                <w:rFonts w:ascii="Angsana New" w:hAnsi="Angsana New"/>
                <w:sz w:val="28"/>
                <w:szCs w:val="28"/>
              </w:rPr>
              <w:t>439</w:t>
            </w:r>
          </w:p>
        </w:tc>
        <w:tc>
          <w:tcPr>
            <w:tcW w:w="1283" w:type="dxa"/>
            <w:vAlign w:val="bottom"/>
          </w:tcPr>
          <w:p w14:paraId="5595C695" w14:textId="77777777" w:rsidR="00E35173" w:rsidRPr="00C27F00" w:rsidRDefault="00E35173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130,522</w:t>
            </w:r>
          </w:p>
        </w:tc>
        <w:tc>
          <w:tcPr>
            <w:tcW w:w="1282" w:type="dxa"/>
            <w:vAlign w:val="bottom"/>
          </w:tcPr>
          <w:p w14:paraId="6DF03511" w14:textId="2D73923F" w:rsidR="00E35173" w:rsidRPr="00C27F00" w:rsidRDefault="00401D0C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114,78</w:t>
            </w:r>
            <w:r w:rsidR="00BD0E8E" w:rsidRPr="00C27F0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3" w:type="dxa"/>
            <w:vAlign w:val="bottom"/>
          </w:tcPr>
          <w:p w14:paraId="3330BF71" w14:textId="77777777" w:rsidR="00E35173" w:rsidRPr="00C27F00" w:rsidRDefault="00E35173" w:rsidP="00454FB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118,1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</w:p>
        </w:tc>
      </w:tr>
      <w:tr w:rsidR="00E35173" w:rsidRPr="00C27F00" w14:paraId="478311D2" w14:textId="77777777" w:rsidTr="00834AD4">
        <w:tc>
          <w:tcPr>
            <w:tcW w:w="3960" w:type="dxa"/>
            <w:vAlign w:val="bottom"/>
          </w:tcPr>
          <w:p w14:paraId="0FFF5B3F" w14:textId="77777777" w:rsidR="00E35173" w:rsidRPr="00C27F00" w:rsidRDefault="00E35173" w:rsidP="00454FB0">
            <w:pPr>
              <w:spacing w:line="340" w:lineRule="exact"/>
              <w:ind w:left="330" w:right="-45" w:hanging="330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525C2AAC" w14:textId="4F34CBA6" w:rsidR="00E35173" w:rsidRPr="00C27F00" w:rsidRDefault="00861653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(240)</w:t>
            </w:r>
          </w:p>
        </w:tc>
        <w:tc>
          <w:tcPr>
            <w:tcW w:w="1283" w:type="dxa"/>
            <w:vAlign w:val="bottom"/>
          </w:tcPr>
          <w:p w14:paraId="34DDD776" w14:textId="77777777" w:rsidR="00E35173" w:rsidRPr="00C27F00" w:rsidRDefault="00E35173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(240)</w:t>
            </w:r>
          </w:p>
        </w:tc>
        <w:tc>
          <w:tcPr>
            <w:tcW w:w="1282" w:type="dxa"/>
            <w:vAlign w:val="bottom"/>
          </w:tcPr>
          <w:p w14:paraId="3D9F8E94" w14:textId="34987E67" w:rsidR="00E35173" w:rsidRPr="00C27F00" w:rsidRDefault="002E7007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(240)</w:t>
            </w:r>
          </w:p>
        </w:tc>
        <w:tc>
          <w:tcPr>
            <w:tcW w:w="1283" w:type="dxa"/>
            <w:vAlign w:val="bottom"/>
          </w:tcPr>
          <w:p w14:paraId="2D2D8CE6" w14:textId="77777777" w:rsidR="00E35173" w:rsidRPr="00C27F00" w:rsidRDefault="00E35173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(240)</w:t>
            </w:r>
          </w:p>
        </w:tc>
      </w:tr>
      <w:tr w:rsidR="00E35173" w:rsidRPr="00C27F00" w14:paraId="60294E44" w14:textId="77777777" w:rsidTr="00834AD4">
        <w:tc>
          <w:tcPr>
            <w:tcW w:w="3960" w:type="dxa"/>
            <w:vAlign w:val="bottom"/>
          </w:tcPr>
          <w:p w14:paraId="0A4F7CF5" w14:textId="77777777" w:rsidR="00E35173" w:rsidRPr="00C27F00" w:rsidRDefault="00E35173" w:rsidP="00454FB0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C27F00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26798A6A" w14:textId="3831F7C8" w:rsidR="00E35173" w:rsidRPr="00C27F00" w:rsidRDefault="00D80972" w:rsidP="00454FB0">
            <w:pPr>
              <w:pBdr>
                <w:bottom w:val="single" w:sz="4" w:space="1" w:color="000000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13</w:t>
            </w:r>
            <w:r w:rsidR="001F0BCE" w:rsidRPr="00C27F00">
              <w:rPr>
                <w:rFonts w:ascii="Angsana New" w:hAnsi="Angsana New"/>
                <w:sz w:val="28"/>
                <w:szCs w:val="28"/>
              </w:rPr>
              <w:t>6,</w:t>
            </w:r>
            <w:r w:rsidR="00BC079B" w:rsidRPr="00C27F00">
              <w:rPr>
                <w:rFonts w:ascii="Angsana New" w:hAnsi="Angsana New"/>
                <w:sz w:val="28"/>
                <w:szCs w:val="28"/>
              </w:rPr>
              <w:t>199</w:t>
            </w:r>
          </w:p>
        </w:tc>
        <w:tc>
          <w:tcPr>
            <w:tcW w:w="1283" w:type="dxa"/>
            <w:vAlign w:val="bottom"/>
          </w:tcPr>
          <w:p w14:paraId="1FBFBBF5" w14:textId="77777777" w:rsidR="00E35173" w:rsidRPr="00C27F00" w:rsidRDefault="00E35173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130,282</w:t>
            </w:r>
          </w:p>
        </w:tc>
        <w:tc>
          <w:tcPr>
            <w:tcW w:w="1282" w:type="dxa"/>
            <w:vAlign w:val="bottom"/>
          </w:tcPr>
          <w:p w14:paraId="199A695E" w14:textId="320FF1E1" w:rsidR="00E35173" w:rsidRPr="00C27F00" w:rsidRDefault="00401D0C" w:rsidP="00454FB0">
            <w:pPr>
              <w:pBdr>
                <w:bottom w:val="single" w:sz="4" w:space="1" w:color="000000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114,54</w:t>
            </w:r>
            <w:r w:rsidR="00BD0E8E" w:rsidRPr="00C27F0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3" w:type="dxa"/>
            <w:vAlign w:val="bottom"/>
          </w:tcPr>
          <w:p w14:paraId="53C8F9F0" w14:textId="77777777" w:rsidR="00E35173" w:rsidRPr="00C27F00" w:rsidRDefault="00E35173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117,8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90</w:t>
            </w:r>
          </w:p>
        </w:tc>
      </w:tr>
      <w:tr w:rsidR="00E35173" w:rsidRPr="00C27F00" w14:paraId="7150FFCA" w14:textId="77777777" w:rsidTr="00834AD4">
        <w:tc>
          <w:tcPr>
            <w:tcW w:w="3960" w:type="dxa"/>
            <w:vAlign w:val="bottom"/>
          </w:tcPr>
          <w:p w14:paraId="2BAC7DFE" w14:textId="77777777" w:rsidR="00E35173" w:rsidRPr="00C27F00" w:rsidRDefault="00E35173" w:rsidP="00454FB0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</w:t>
            </w:r>
            <w:r w:rsidRPr="00C27F00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136A3359" w14:textId="47D343E8" w:rsidR="00E35173" w:rsidRPr="00C27F00" w:rsidRDefault="006B4FAC" w:rsidP="00454FB0">
            <w:pPr>
              <w:pBdr>
                <w:bottom w:val="double" w:sz="4" w:space="1" w:color="000000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1,59</w:t>
            </w:r>
            <w:r w:rsidR="00A203F6" w:rsidRPr="00C27F00">
              <w:rPr>
                <w:rFonts w:ascii="Angsana New" w:hAnsi="Angsana New"/>
                <w:sz w:val="28"/>
                <w:szCs w:val="28"/>
              </w:rPr>
              <w:t>9,54</w:t>
            </w:r>
            <w:r w:rsidR="002A47A2" w:rsidRPr="00C27F0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83" w:type="dxa"/>
            <w:vAlign w:val="bottom"/>
          </w:tcPr>
          <w:p w14:paraId="6C40880A" w14:textId="77777777" w:rsidR="00E35173" w:rsidRPr="00C27F00" w:rsidRDefault="00E35173" w:rsidP="00454FB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1,371,506</w:t>
            </w:r>
          </w:p>
        </w:tc>
        <w:tc>
          <w:tcPr>
            <w:tcW w:w="1282" w:type="dxa"/>
            <w:vAlign w:val="bottom"/>
          </w:tcPr>
          <w:p w14:paraId="02AFD602" w14:textId="59C59D95" w:rsidR="00E35173" w:rsidRPr="00C27F00" w:rsidRDefault="00C31F79" w:rsidP="00454FB0">
            <w:pPr>
              <w:pBdr>
                <w:bottom w:val="double" w:sz="4" w:space="1" w:color="000000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1,500,</w:t>
            </w:r>
            <w:r w:rsidR="00D12D0B" w:rsidRPr="00C27F00">
              <w:rPr>
                <w:rFonts w:ascii="Angsana New" w:hAnsi="Angsana New"/>
                <w:sz w:val="28"/>
                <w:szCs w:val="28"/>
              </w:rPr>
              <w:t>32</w:t>
            </w:r>
            <w:r w:rsidR="00A541FF" w:rsidRPr="00C27F0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2EB1AD45" w14:textId="77777777" w:rsidR="00E35173" w:rsidRPr="00C27F00" w:rsidRDefault="00E35173" w:rsidP="00454FB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1,286,04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</w:tbl>
    <w:p w14:paraId="6C64DD29" w14:textId="77777777" w:rsidR="00371205" w:rsidRPr="00C27F00" w:rsidRDefault="00371205" w:rsidP="00454FB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3DF1A600" w14:textId="77777777" w:rsidR="00371205" w:rsidRPr="00C27F00" w:rsidRDefault="00371205" w:rsidP="00454FB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C27F00">
        <w:rPr>
          <w:rFonts w:ascii="Angsana New" w:hAnsi="Angsana New"/>
          <w:sz w:val="32"/>
          <w:szCs w:val="32"/>
          <w:cs/>
        </w:rPr>
        <w:br w:type="page"/>
      </w:r>
    </w:p>
    <w:p w14:paraId="67F01DEE" w14:textId="74856E9E" w:rsidR="000A268A" w:rsidRPr="00C27F00" w:rsidRDefault="000A268A" w:rsidP="00454FB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lastRenderedPageBreak/>
        <w:t>ยอดคงเหลือของลูกหนี้ตามสัญญาก่อสร้างได้รวมลูกหนี้จากโครงการก่อสร้างหลายโครงการซึ่งเจ้าของ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pacing w:val="-2"/>
          <w:sz w:val="32"/>
          <w:szCs w:val="32"/>
          <w:cs/>
        </w:rPr>
        <w:t>โครงการกำลังประสบปัญหาทางด้านการเงินหรืออยู่ในระหว่างเจรจาเรียกร้องค่าเสียหายและได้ชะลอการจ่ายค่าก่อสร้างที่มีต่อบริษัทฯออกไป บริษัทฯ</w:t>
      </w:r>
      <w:r w:rsidRPr="00C27F00">
        <w:rPr>
          <w:rFonts w:ascii="Angsana New" w:hAnsi="Angsana New" w:hint="cs"/>
          <w:sz w:val="32"/>
          <w:szCs w:val="32"/>
          <w:cs/>
        </w:rPr>
        <w:t>ได้ดำเนินการทางกฎหมายกับเจ้าของโครงการดังกล่าวบางโครงการแล้ว</w:t>
      </w:r>
    </w:p>
    <w:p w14:paraId="01B92C79" w14:textId="77777777" w:rsidR="000A268A" w:rsidRPr="00C27F00" w:rsidRDefault="000A268A" w:rsidP="00454F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Pr="00C27F00">
        <w:rPr>
          <w:rFonts w:ascii="Angsana New" w:hAnsi="Angsana New" w:hint="cs"/>
          <w:sz w:val="32"/>
          <w:szCs w:val="32"/>
        </w:rPr>
        <w:t xml:space="preserve">30 </w:t>
      </w:r>
      <w:r w:rsidRPr="00C27F00">
        <w:rPr>
          <w:rFonts w:ascii="Angsana New" w:hAnsi="Angsana New" w:hint="cs"/>
          <w:sz w:val="32"/>
          <w:szCs w:val="32"/>
          <w:cs/>
        </w:rPr>
        <w:t>วัน ถึง</w:t>
      </w:r>
      <w:r w:rsidRPr="00C27F00">
        <w:rPr>
          <w:rFonts w:ascii="Angsana New" w:hAnsi="Angsana New" w:hint="cs"/>
          <w:sz w:val="32"/>
          <w:szCs w:val="32"/>
        </w:rPr>
        <w:t xml:space="preserve"> 60 </w:t>
      </w:r>
      <w:r w:rsidRPr="00C27F00">
        <w:rPr>
          <w:rFonts w:ascii="Angsana New" w:hAnsi="Angsana New" w:hint="cs"/>
          <w:sz w:val="32"/>
          <w:szCs w:val="32"/>
          <w:cs/>
        </w:rPr>
        <w:t>วัน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</w:p>
    <w:p w14:paraId="37EBDED9" w14:textId="77777777" w:rsidR="001C58E3" w:rsidRPr="00C27F00" w:rsidRDefault="000A268A" w:rsidP="00454FB0">
      <w:pPr>
        <w:tabs>
          <w:tab w:val="left" w:pos="540"/>
        </w:tabs>
        <w:overflowPunct/>
        <w:autoSpaceDE/>
        <w:autoSpaceDN/>
        <w:adjustRightInd/>
        <w:spacing w:before="120" w:after="120" w:line="400" w:lineRule="exact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C27F00">
        <w:rPr>
          <w:rFonts w:ascii="Angsana New" w:eastAsia="Arial" w:hAnsi="Angsana New" w:hint="cs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1C58E3" w:rsidRPr="00C27F00">
        <w:rPr>
          <w:rFonts w:ascii="Angsana New" w:eastAsia="Arial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13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570"/>
        <w:gridCol w:w="1284"/>
        <w:gridCol w:w="1285"/>
      </w:tblGrid>
      <w:tr w:rsidR="00F2161A" w:rsidRPr="00C27F00" w14:paraId="4DB2976F" w14:textId="77777777" w:rsidTr="00F2161A">
        <w:tc>
          <w:tcPr>
            <w:tcW w:w="6570" w:type="dxa"/>
            <w:vAlign w:val="bottom"/>
          </w:tcPr>
          <w:p w14:paraId="6ED0E9D9" w14:textId="77777777" w:rsidR="00F2161A" w:rsidRPr="00C27F00" w:rsidRDefault="00F2161A" w:rsidP="00454FB0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9" w:type="dxa"/>
            <w:gridSpan w:val="2"/>
          </w:tcPr>
          <w:p w14:paraId="5FA81175" w14:textId="77777777" w:rsidR="00F2161A" w:rsidRPr="00C27F00" w:rsidRDefault="00F2161A" w:rsidP="00454FB0">
            <w:pPr>
              <w:tabs>
                <w:tab w:val="decimal" w:pos="7740"/>
                <w:tab w:val="decimal" w:pos="8820"/>
              </w:tabs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C27F0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C27F0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2161A" w:rsidRPr="00C27F00" w14:paraId="04609E39" w14:textId="77777777" w:rsidTr="00F2161A">
        <w:tc>
          <w:tcPr>
            <w:tcW w:w="6570" w:type="dxa"/>
            <w:vAlign w:val="bottom"/>
          </w:tcPr>
          <w:p w14:paraId="576866AC" w14:textId="77777777" w:rsidR="00F2161A" w:rsidRPr="00C27F00" w:rsidRDefault="00F2161A" w:rsidP="00454FB0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9" w:type="dxa"/>
            <w:gridSpan w:val="2"/>
          </w:tcPr>
          <w:p w14:paraId="5B37BD28" w14:textId="77777777" w:rsidR="00F2161A" w:rsidRPr="00C27F00" w:rsidRDefault="00F2161A" w:rsidP="00454FB0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                           งบการเงินเฉพาะกิจการ</w:t>
            </w:r>
          </w:p>
        </w:tc>
      </w:tr>
      <w:tr w:rsidR="00F2161A" w:rsidRPr="00C27F00" w14:paraId="426F0B52" w14:textId="77777777" w:rsidTr="00F2161A">
        <w:tc>
          <w:tcPr>
            <w:tcW w:w="6570" w:type="dxa"/>
            <w:vAlign w:val="bottom"/>
          </w:tcPr>
          <w:p w14:paraId="09A29966" w14:textId="77777777" w:rsidR="00F2161A" w:rsidRPr="00C27F00" w:rsidRDefault="00F2161A" w:rsidP="00454FB0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vAlign w:val="bottom"/>
          </w:tcPr>
          <w:p w14:paraId="3DE3835F" w14:textId="77777777" w:rsidR="00F2161A" w:rsidRPr="00C27F00" w:rsidRDefault="0004062D" w:rsidP="00454FB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85" w:type="dxa"/>
            <w:vAlign w:val="bottom"/>
          </w:tcPr>
          <w:p w14:paraId="5C339885" w14:textId="77777777" w:rsidR="00F2161A" w:rsidRPr="00C27F00" w:rsidRDefault="0004062D" w:rsidP="00454FB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04062D" w:rsidRPr="00C27F00" w14:paraId="3AA0E156" w14:textId="77777777" w:rsidTr="00F2161A">
        <w:tc>
          <w:tcPr>
            <w:tcW w:w="6570" w:type="dxa"/>
            <w:vAlign w:val="bottom"/>
          </w:tcPr>
          <w:p w14:paraId="39121CEF" w14:textId="77777777" w:rsidR="0004062D" w:rsidRPr="00C27F00" w:rsidRDefault="0004062D" w:rsidP="00454FB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284" w:type="dxa"/>
            <w:vAlign w:val="bottom"/>
          </w:tcPr>
          <w:p w14:paraId="06ECD5FE" w14:textId="77777777" w:rsidR="0004062D" w:rsidRPr="00C27F00" w:rsidRDefault="00585DE5" w:rsidP="00454FB0">
            <w:pPr>
              <w:tabs>
                <w:tab w:val="decimal" w:pos="97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30,593</w:t>
            </w:r>
          </w:p>
        </w:tc>
        <w:tc>
          <w:tcPr>
            <w:tcW w:w="1285" w:type="dxa"/>
            <w:vAlign w:val="bottom"/>
          </w:tcPr>
          <w:p w14:paraId="46DA2A98" w14:textId="77777777" w:rsidR="0004062D" w:rsidRPr="00C27F00" w:rsidRDefault="0004062D" w:rsidP="00454FB0">
            <w:pPr>
              <w:tabs>
                <w:tab w:val="decimal" w:pos="97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73</w:t>
            </w:r>
            <w:r w:rsidRPr="00C27F00">
              <w:rPr>
                <w:rFonts w:ascii="Angsana New" w:hAnsi="Angsana New"/>
                <w:sz w:val="32"/>
                <w:szCs w:val="32"/>
              </w:rPr>
              <w:t>,645</w:t>
            </w:r>
          </w:p>
        </w:tc>
      </w:tr>
      <w:tr w:rsidR="0004062D" w:rsidRPr="00C27F00" w14:paraId="71F55D87" w14:textId="77777777" w:rsidTr="00F2161A">
        <w:tc>
          <w:tcPr>
            <w:tcW w:w="6570" w:type="dxa"/>
            <w:vAlign w:val="bottom"/>
          </w:tcPr>
          <w:p w14:paraId="48F16B18" w14:textId="77777777" w:rsidR="0004062D" w:rsidRPr="00C27F00" w:rsidRDefault="0004062D" w:rsidP="00454FB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ลดลงระหว่างปี</w:t>
            </w:r>
          </w:p>
        </w:tc>
        <w:tc>
          <w:tcPr>
            <w:tcW w:w="1284" w:type="dxa"/>
            <w:vAlign w:val="bottom"/>
          </w:tcPr>
          <w:p w14:paraId="70A6632A" w14:textId="77777777" w:rsidR="0004062D" w:rsidRPr="00C27F00" w:rsidRDefault="00585DE5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5" w:type="dxa"/>
            <w:vAlign w:val="bottom"/>
          </w:tcPr>
          <w:p w14:paraId="3A372E3B" w14:textId="77777777" w:rsidR="0004062D" w:rsidRPr="00C27F00" w:rsidRDefault="0004062D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(43,052)</w:t>
            </w:r>
          </w:p>
        </w:tc>
      </w:tr>
      <w:tr w:rsidR="0004062D" w:rsidRPr="00C27F00" w14:paraId="24504AC0" w14:textId="77777777" w:rsidTr="00F2161A">
        <w:tc>
          <w:tcPr>
            <w:tcW w:w="6570" w:type="dxa"/>
            <w:vAlign w:val="bottom"/>
          </w:tcPr>
          <w:p w14:paraId="6D120AE9" w14:textId="77777777" w:rsidR="0004062D" w:rsidRPr="00C27F00" w:rsidRDefault="0004062D" w:rsidP="00454FB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284" w:type="dxa"/>
            <w:vAlign w:val="bottom"/>
          </w:tcPr>
          <w:p w14:paraId="68398B0C" w14:textId="77777777" w:rsidR="0004062D" w:rsidRPr="00C27F00" w:rsidRDefault="00585DE5" w:rsidP="00454FB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30,593</w:t>
            </w:r>
          </w:p>
        </w:tc>
        <w:tc>
          <w:tcPr>
            <w:tcW w:w="1285" w:type="dxa"/>
            <w:vAlign w:val="bottom"/>
          </w:tcPr>
          <w:p w14:paraId="029835B0" w14:textId="77777777" w:rsidR="0004062D" w:rsidRPr="00C27F00" w:rsidRDefault="0004062D" w:rsidP="00454FB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30,593</w:t>
            </w:r>
          </w:p>
        </w:tc>
      </w:tr>
    </w:tbl>
    <w:p w14:paraId="375068DE" w14:textId="77777777" w:rsidR="000A268A" w:rsidRPr="00C27F00" w:rsidRDefault="000A268A" w:rsidP="00454FB0">
      <w:pPr>
        <w:tabs>
          <w:tab w:val="left" w:pos="1440"/>
        </w:tabs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 w:hint="cs"/>
          <w:b/>
          <w:bCs/>
          <w:sz w:val="32"/>
          <w:szCs w:val="32"/>
        </w:rPr>
        <w:t>9.</w:t>
      </w:r>
      <w:r w:rsidRPr="00C27F00">
        <w:rPr>
          <w:rFonts w:ascii="Angsana New" w:hAnsi="Angsana New" w:hint="cs"/>
          <w:b/>
          <w:bCs/>
          <w:sz w:val="32"/>
          <w:szCs w:val="32"/>
        </w:rPr>
        <w:tab/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>สินทรัพย์ที่เกิดจากสัญญา</w:t>
      </w:r>
      <w:r w:rsidRPr="00C27F00">
        <w:rPr>
          <w:rFonts w:ascii="Angsana New" w:hAnsi="Angsana New" w:hint="cs"/>
          <w:b/>
          <w:bCs/>
          <w:sz w:val="32"/>
          <w:szCs w:val="32"/>
        </w:rPr>
        <w:t>/</w:t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>หนี้สินที่เกิดจากสัญญา</w:t>
      </w:r>
    </w:p>
    <w:p w14:paraId="22D3D136" w14:textId="77777777" w:rsidR="000A268A" w:rsidRPr="00C27F00" w:rsidRDefault="000A268A" w:rsidP="00454FB0">
      <w:pPr>
        <w:tabs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 w:hint="cs"/>
          <w:b/>
          <w:bCs/>
          <w:sz w:val="32"/>
          <w:szCs w:val="32"/>
        </w:rPr>
        <w:t>9.1</w:t>
      </w:r>
      <w:r w:rsidRPr="00C27F00">
        <w:rPr>
          <w:rFonts w:ascii="Angsana New" w:hAnsi="Angsana New" w:hint="cs"/>
          <w:b/>
          <w:bCs/>
          <w:sz w:val="32"/>
          <w:szCs w:val="32"/>
        </w:rPr>
        <w:tab/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>ยอดคงเหลือตามสัญญา</w:t>
      </w:r>
    </w:p>
    <w:tbl>
      <w:tblPr>
        <w:tblW w:w="91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7"/>
        <w:gridCol w:w="1284"/>
        <w:gridCol w:w="1285"/>
        <w:gridCol w:w="1284"/>
        <w:gridCol w:w="1285"/>
      </w:tblGrid>
      <w:tr w:rsidR="000A268A" w:rsidRPr="00C27F00" w14:paraId="3CC0D8F4" w14:textId="77777777" w:rsidTr="008138FC">
        <w:trPr>
          <w:tblHeader/>
        </w:trPr>
        <w:tc>
          <w:tcPr>
            <w:tcW w:w="3967" w:type="dxa"/>
            <w:vAlign w:val="bottom"/>
          </w:tcPr>
          <w:p w14:paraId="330DBFD0" w14:textId="77777777" w:rsidR="000A268A" w:rsidRPr="00C27F00" w:rsidRDefault="000A268A" w:rsidP="00454FB0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31845512" w14:textId="77777777" w:rsidR="000A268A" w:rsidRPr="00C27F00" w:rsidRDefault="000A268A" w:rsidP="00454FB0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3CC06A75" w14:textId="77777777" w:rsidR="000A268A" w:rsidRPr="00C27F00" w:rsidRDefault="000A268A" w:rsidP="00454FB0">
            <w:pPr>
              <w:tabs>
                <w:tab w:val="decimal" w:pos="7740"/>
                <w:tab w:val="decimal" w:pos="882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A268A" w:rsidRPr="00C27F00" w14:paraId="5D2E4274" w14:textId="77777777" w:rsidTr="008138FC">
        <w:trPr>
          <w:tblHeader/>
        </w:trPr>
        <w:tc>
          <w:tcPr>
            <w:tcW w:w="3967" w:type="dxa"/>
            <w:vAlign w:val="bottom"/>
          </w:tcPr>
          <w:p w14:paraId="4D4FE94C" w14:textId="77777777" w:rsidR="000A268A" w:rsidRPr="00C27F00" w:rsidRDefault="000A268A" w:rsidP="00454FB0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0DB5EE97" w14:textId="77777777" w:rsidR="000A268A" w:rsidRPr="00C27F00" w:rsidRDefault="000A268A" w:rsidP="00454FB0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9" w:type="dxa"/>
            <w:gridSpan w:val="2"/>
          </w:tcPr>
          <w:p w14:paraId="178ED280" w14:textId="77777777" w:rsidR="000A268A" w:rsidRPr="00C27F00" w:rsidRDefault="000A268A" w:rsidP="00454FB0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5B53" w:rsidRPr="00C27F00" w14:paraId="17FCDE2F" w14:textId="77777777" w:rsidTr="008138FC">
        <w:trPr>
          <w:tblHeader/>
        </w:trPr>
        <w:tc>
          <w:tcPr>
            <w:tcW w:w="3967" w:type="dxa"/>
            <w:vAlign w:val="bottom"/>
          </w:tcPr>
          <w:p w14:paraId="52B840B2" w14:textId="77777777" w:rsidR="00F15B53" w:rsidRPr="00C27F00" w:rsidRDefault="00F15B53" w:rsidP="00454FB0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0196BD5E" w14:textId="77777777" w:rsidR="00F15B53" w:rsidRPr="00C27F00" w:rsidRDefault="0004062D" w:rsidP="00454FB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85" w:type="dxa"/>
            <w:vAlign w:val="bottom"/>
          </w:tcPr>
          <w:p w14:paraId="0EEB6451" w14:textId="77777777" w:rsidR="00F15B53" w:rsidRPr="00C27F00" w:rsidRDefault="0004062D" w:rsidP="00454FB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284" w:type="dxa"/>
            <w:vAlign w:val="bottom"/>
          </w:tcPr>
          <w:p w14:paraId="77742E7F" w14:textId="77777777" w:rsidR="00F15B53" w:rsidRPr="00C27F00" w:rsidRDefault="0004062D" w:rsidP="00454FB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85" w:type="dxa"/>
            <w:vAlign w:val="bottom"/>
          </w:tcPr>
          <w:p w14:paraId="3F28B6E2" w14:textId="77777777" w:rsidR="00F15B53" w:rsidRPr="00C27F00" w:rsidRDefault="0004062D" w:rsidP="00454FB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F15B53" w:rsidRPr="00C27F00" w14:paraId="06774DC6" w14:textId="77777777" w:rsidTr="00834AD4">
        <w:tc>
          <w:tcPr>
            <w:tcW w:w="3967" w:type="dxa"/>
            <w:vAlign w:val="bottom"/>
          </w:tcPr>
          <w:p w14:paraId="5AE481FF" w14:textId="77777777" w:rsidR="00F15B53" w:rsidRPr="00C27F00" w:rsidRDefault="00F15B53" w:rsidP="00454FB0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284" w:type="dxa"/>
            <w:vAlign w:val="bottom"/>
          </w:tcPr>
          <w:p w14:paraId="0B5BF413" w14:textId="77777777" w:rsidR="00F15B53" w:rsidRPr="00C27F00" w:rsidRDefault="00F15B53" w:rsidP="00454FB0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61AF279C" w14:textId="77777777" w:rsidR="00F15B53" w:rsidRPr="00C27F00" w:rsidRDefault="00F15B53" w:rsidP="00454FB0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178F7A0B" w14:textId="77777777" w:rsidR="00F15B53" w:rsidRPr="00C27F00" w:rsidRDefault="00F15B53" w:rsidP="00454FB0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7649C0D3" w14:textId="77777777" w:rsidR="00F15B53" w:rsidRPr="00C27F00" w:rsidRDefault="00F15B53" w:rsidP="00454FB0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062D" w:rsidRPr="00C27F00" w14:paraId="403F5B53" w14:textId="77777777" w:rsidTr="00834AD4">
        <w:tc>
          <w:tcPr>
            <w:tcW w:w="3967" w:type="dxa"/>
            <w:vAlign w:val="bottom"/>
          </w:tcPr>
          <w:p w14:paraId="29EF66CB" w14:textId="77777777" w:rsidR="0004062D" w:rsidRPr="00C27F00" w:rsidRDefault="0004062D" w:rsidP="00454FB0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รายได้ที่ยังไม่ได้เรียก</w:t>
            </w:r>
            <w:r w:rsidR="00707A08" w:rsidRPr="00C27F00">
              <w:rPr>
                <w:rFonts w:ascii="Angsana New" w:hAnsi="Angsana New" w:hint="cs"/>
                <w:sz w:val="28"/>
                <w:szCs w:val="28"/>
                <w:cs/>
              </w:rPr>
              <w:t>ชำระ</w:t>
            </w:r>
          </w:p>
        </w:tc>
        <w:tc>
          <w:tcPr>
            <w:tcW w:w="1284" w:type="dxa"/>
            <w:vAlign w:val="bottom"/>
          </w:tcPr>
          <w:p w14:paraId="6047469F" w14:textId="1BB7CA18" w:rsidR="0004062D" w:rsidRPr="00C27F00" w:rsidRDefault="006003CF" w:rsidP="00454FB0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727,</w:t>
            </w:r>
            <w:r w:rsidR="00A529E0" w:rsidRPr="00C27F00">
              <w:rPr>
                <w:rFonts w:ascii="Angsana New" w:hAnsi="Angsana New"/>
                <w:sz w:val="28"/>
                <w:szCs w:val="28"/>
              </w:rPr>
              <w:t>743</w:t>
            </w:r>
          </w:p>
        </w:tc>
        <w:tc>
          <w:tcPr>
            <w:tcW w:w="1285" w:type="dxa"/>
            <w:vAlign w:val="bottom"/>
          </w:tcPr>
          <w:p w14:paraId="296D298A" w14:textId="77777777" w:rsidR="0004062D" w:rsidRPr="00C27F00" w:rsidRDefault="0004062D" w:rsidP="00454FB0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1,230,323</w:t>
            </w:r>
          </w:p>
        </w:tc>
        <w:tc>
          <w:tcPr>
            <w:tcW w:w="1284" w:type="dxa"/>
            <w:vAlign w:val="bottom"/>
          </w:tcPr>
          <w:p w14:paraId="5BDF5C90" w14:textId="06A3A35F" w:rsidR="0004062D" w:rsidRPr="00C27F00" w:rsidRDefault="00ED4FB3" w:rsidP="00454FB0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637,</w:t>
            </w:r>
            <w:r w:rsidR="007B79C2" w:rsidRPr="00C27F00">
              <w:rPr>
                <w:rFonts w:ascii="Angsana New" w:hAnsi="Angsana New"/>
                <w:sz w:val="28"/>
                <w:szCs w:val="28"/>
              </w:rPr>
              <w:t>920</w:t>
            </w:r>
          </w:p>
        </w:tc>
        <w:tc>
          <w:tcPr>
            <w:tcW w:w="1285" w:type="dxa"/>
            <w:vAlign w:val="bottom"/>
          </w:tcPr>
          <w:p w14:paraId="22EEDA74" w14:textId="77777777" w:rsidR="0004062D" w:rsidRPr="00C27F00" w:rsidRDefault="0004062D" w:rsidP="00454FB0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1,197,343</w:t>
            </w:r>
          </w:p>
        </w:tc>
      </w:tr>
      <w:tr w:rsidR="0004062D" w:rsidRPr="00C27F00" w14:paraId="6B98CF5F" w14:textId="77777777" w:rsidTr="00834AD4">
        <w:tc>
          <w:tcPr>
            <w:tcW w:w="3967" w:type="dxa"/>
            <w:vAlign w:val="bottom"/>
          </w:tcPr>
          <w:p w14:paraId="599F480E" w14:textId="77777777" w:rsidR="0004062D" w:rsidRPr="00C27F00" w:rsidRDefault="0004062D" w:rsidP="00454FB0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   เงินประกันผลงานค้างรับ</w:t>
            </w:r>
          </w:p>
        </w:tc>
        <w:tc>
          <w:tcPr>
            <w:tcW w:w="1284" w:type="dxa"/>
            <w:vAlign w:val="bottom"/>
          </w:tcPr>
          <w:p w14:paraId="4E9C372C" w14:textId="336940DB" w:rsidR="0004062D" w:rsidRPr="00C27F00" w:rsidRDefault="00A529E0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692,427</w:t>
            </w:r>
          </w:p>
        </w:tc>
        <w:tc>
          <w:tcPr>
            <w:tcW w:w="1285" w:type="dxa"/>
            <w:vAlign w:val="bottom"/>
          </w:tcPr>
          <w:p w14:paraId="59FD7703" w14:textId="77777777" w:rsidR="0004062D" w:rsidRPr="00C27F00" w:rsidRDefault="0004062D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429,299</w:t>
            </w:r>
          </w:p>
        </w:tc>
        <w:tc>
          <w:tcPr>
            <w:tcW w:w="1284" w:type="dxa"/>
            <w:vAlign w:val="bottom"/>
          </w:tcPr>
          <w:p w14:paraId="6BCB9ABC" w14:textId="3AE8696D" w:rsidR="0004062D" w:rsidRPr="00C27F00" w:rsidRDefault="007B79C2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671,009</w:t>
            </w:r>
          </w:p>
        </w:tc>
        <w:tc>
          <w:tcPr>
            <w:tcW w:w="1285" w:type="dxa"/>
            <w:vAlign w:val="bottom"/>
          </w:tcPr>
          <w:p w14:paraId="7CFC06AB" w14:textId="77777777" w:rsidR="0004062D" w:rsidRPr="00C27F00" w:rsidRDefault="0004062D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415,602</w:t>
            </w:r>
          </w:p>
        </w:tc>
      </w:tr>
      <w:tr w:rsidR="0004062D" w:rsidRPr="00C27F00" w14:paraId="34AB3AF1" w14:textId="77777777" w:rsidTr="00834AD4">
        <w:tc>
          <w:tcPr>
            <w:tcW w:w="3967" w:type="dxa"/>
            <w:vAlign w:val="bottom"/>
          </w:tcPr>
          <w:p w14:paraId="60585616" w14:textId="77777777" w:rsidR="0004062D" w:rsidRPr="00C27F00" w:rsidRDefault="0004062D" w:rsidP="00454FB0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รวมสินทรัพย์ที่เกิดจากสัญญา </w:t>
            </w:r>
          </w:p>
        </w:tc>
        <w:tc>
          <w:tcPr>
            <w:tcW w:w="1284" w:type="dxa"/>
            <w:vAlign w:val="bottom"/>
          </w:tcPr>
          <w:p w14:paraId="37EB7D75" w14:textId="171610C9" w:rsidR="0004062D" w:rsidRPr="00C27F00" w:rsidRDefault="00A529E0" w:rsidP="00454FB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1,420,170</w:t>
            </w:r>
          </w:p>
        </w:tc>
        <w:tc>
          <w:tcPr>
            <w:tcW w:w="1285" w:type="dxa"/>
            <w:vAlign w:val="bottom"/>
          </w:tcPr>
          <w:p w14:paraId="6038C7D2" w14:textId="77777777" w:rsidR="0004062D" w:rsidRPr="00C27F00" w:rsidRDefault="0004062D" w:rsidP="00454FB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1,659,622</w:t>
            </w:r>
          </w:p>
        </w:tc>
        <w:tc>
          <w:tcPr>
            <w:tcW w:w="1284" w:type="dxa"/>
            <w:vAlign w:val="bottom"/>
          </w:tcPr>
          <w:p w14:paraId="7D56A6B7" w14:textId="6D97777B" w:rsidR="0004062D" w:rsidRPr="00C27F00" w:rsidRDefault="007B79C2" w:rsidP="00454FB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1,308,929</w:t>
            </w:r>
          </w:p>
        </w:tc>
        <w:tc>
          <w:tcPr>
            <w:tcW w:w="1285" w:type="dxa"/>
            <w:vAlign w:val="bottom"/>
          </w:tcPr>
          <w:p w14:paraId="0046BC1C" w14:textId="77777777" w:rsidR="0004062D" w:rsidRPr="00C27F00" w:rsidRDefault="0004062D" w:rsidP="00454FB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1,612,945</w:t>
            </w:r>
          </w:p>
        </w:tc>
      </w:tr>
      <w:tr w:rsidR="0004062D" w:rsidRPr="00C27F00" w14:paraId="3C98D1CD" w14:textId="77777777" w:rsidTr="00834AD4">
        <w:tc>
          <w:tcPr>
            <w:tcW w:w="3967" w:type="dxa"/>
            <w:vAlign w:val="bottom"/>
          </w:tcPr>
          <w:p w14:paraId="7FDDD469" w14:textId="77777777" w:rsidR="0004062D" w:rsidRPr="00C27F00" w:rsidRDefault="0004062D" w:rsidP="00454FB0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284" w:type="dxa"/>
            <w:vAlign w:val="bottom"/>
          </w:tcPr>
          <w:p w14:paraId="7C2ACA9C" w14:textId="77777777" w:rsidR="0004062D" w:rsidRPr="00C27F00" w:rsidRDefault="0004062D" w:rsidP="00454FB0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10ABB64A" w14:textId="77777777" w:rsidR="0004062D" w:rsidRPr="00C27F00" w:rsidRDefault="0004062D" w:rsidP="00454FB0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bottom"/>
          </w:tcPr>
          <w:p w14:paraId="267CF2DA" w14:textId="77777777" w:rsidR="0004062D" w:rsidRPr="00C27F00" w:rsidRDefault="0004062D" w:rsidP="00454FB0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227D50FD" w14:textId="77777777" w:rsidR="0004062D" w:rsidRPr="00C27F00" w:rsidRDefault="0004062D" w:rsidP="00454FB0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062D" w:rsidRPr="00C27F00" w14:paraId="457031FB" w14:textId="77777777" w:rsidTr="00834AD4">
        <w:tc>
          <w:tcPr>
            <w:tcW w:w="3967" w:type="dxa"/>
            <w:vAlign w:val="bottom"/>
          </w:tcPr>
          <w:p w14:paraId="4DB581C9" w14:textId="77777777" w:rsidR="0004062D" w:rsidRPr="00C27F00" w:rsidRDefault="0004062D" w:rsidP="00454FB0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รายได้ค่าก่อสร้างรับล่วงหน้า</w:t>
            </w:r>
          </w:p>
        </w:tc>
        <w:tc>
          <w:tcPr>
            <w:tcW w:w="1284" w:type="dxa"/>
            <w:vAlign w:val="bottom"/>
          </w:tcPr>
          <w:p w14:paraId="4740CD77" w14:textId="0E2665EA" w:rsidR="0004062D" w:rsidRPr="00C27F00" w:rsidRDefault="005C11A8" w:rsidP="00454FB0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74,780</w:t>
            </w:r>
          </w:p>
        </w:tc>
        <w:tc>
          <w:tcPr>
            <w:tcW w:w="1285" w:type="dxa"/>
            <w:vAlign w:val="bottom"/>
          </w:tcPr>
          <w:p w14:paraId="1C173915" w14:textId="77777777" w:rsidR="0004062D" w:rsidRPr="00C27F00" w:rsidRDefault="0004062D" w:rsidP="00454FB0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75,910</w:t>
            </w:r>
          </w:p>
        </w:tc>
        <w:tc>
          <w:tcPr>
            <w:tcW w:w="1284" w:type="dxa"/>
            <w:vAlign w:val="bottom"/>
          </w:tcPr>
          <w:p w14:paraId="41F58EDB" w14:textId="44E0379B" w:rsidR="0004062D" w:rsidRPr="00C27F00" w:rsidRDefault="00787153" w:rsidP="00454FB0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74,780</w:t>
            </w:r>
          </w:p>
        </w:tc>
        <w:tc>
          <w:tcPr>
            <w:tcW w:w="1285" w:type="dxa"/>
            <w:vAlign w:val="bottom"/>
          </w:tcPr>
          <w:p w14:paraId="04763231" w14:textId="77777777" w:rsidR="0004062D" w:rsidRPr="00C27F00" w:rsidRDefault="0004062D" w:rsidP="00454FB0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74,931</w:t>
            </w:r>
          </w:p>
        </w:tc>
      </w:tr>
      <w:tr w:rsidR="0004062D" w:rsidRPr="00C27F00" w14:paraId="3CB03596" w14:textId="77777777" w:rsidTr="00834AD4">
        <w:tc>
          <w:tcPr>
            <w:tcW w:w="3967" w:type="dxa"/>
            <w:vAlign w:val="bottom"/>
          </w:tcPr>
          <w:p w14:paraId="7C3A3C27" w14:textId="77777777" w:rsidR="0004062D" w:rsidRPr="00C27F00" w:rsidRDefault="0004062D" w:rsidP="00454FB0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   เงินรับล่วงหน้าจากผู้ว่าจ้าง</w:t>
            </w:r>
          </w:p>
        </w:tc>
        <w:tc>
          <w:tcPr>
            <w:tcW w:w="1284" w:type="dxa"/>
            <w:vAlign w:val="bottom"/>
          </w:tcPr>
          <w:p w14:paraId="6122996E" w14:textId="4BEE16E3" w:rsidR="0004062D" w:rsidRPr="00C27F00" w:rsidRDefault="00D01553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877,405</w:t>
            </w:r>
          </w:p>
        </w:tc>
        <w:tc>
          <w:tcPr>
            <w:tcW w:w="1285" w:type="dxa"/>
            <w:vAlign w:val="bottom"/>
          </w:tcPr>
          <w:p w14:paraId="0764F525" w14:textId="77777777" w:rsidR="0004062D" w:rsidRPr="00C27F00" w:rsidRDefault="0004062D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1,164,671</w:t>
            </w:r>
          </w:p>
        </w:tc>
        <w:tc>
          <w:tcPr>
            <w:tcW w:w="1284" w:type="dxa"/>
            <w:vAlign w:val="bottom"/>
          </w:tcPr>
          <w:p w14:paraId="471D3A4C" w14:textId="600DE98F" w:rsidR="0004062D" w:rsidRPr="00C27F00" w:rsidRDefault="00ED5A27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867,047</w:t>
            </w:r>
          </w:p>
        </w:tc>
        <w:tc>
          <w:tcPr>
            <w:tcW w:w="1285" w:type="dxa"/>
            <w:vAlign w:val="bottom"/>
          </w:tcPr>
          <w:p w14:paraId="475255BE" w14:textId="77777777" w:rsidR="0004062D" w:rsidRPr="00C27F00" w:rsidRDefault="0004062D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1,142,371</w:t>
            </w:r>
          </w:p>
        </w:tc>
      </w:tr>
      <w:tr w:rsidR="0004062D" w:rsidRPr="00C27F00" w14:paraId="4E205645" w14:textId="77777777" w:rsidTr="00834AD4">
        <w:tc>
          <w:tcPr>
            <w:tcW w:w="3967" w:type="dxa"/>
            <w:vAlign w:val="bottom"/>
          </w:tcPr>
          <w:p w14:paraId="4F0493FB" w14:textId="77777777" w:rsidR="0004062D" w:rsidRPr="00C27F00" w:rsidRDefault="0004062D" w:rsidP="00454FB0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1284" w:type="dxa"/>
            <w:vAlign w:val="bottom"/>
          </w:tcPr>
          <w:p w14:paraId="7DADF1E0" w14:textId="5995ED8E" w:rsidR="0004062D" w:rsidRPr="00C27F00" w:rsidRDefault="00552041" w:rsidP="00454FB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952,</w:t>
            </w:r>
            <w:r w:rsidR="00403CE8" w:rsidRPr="00C27F00">
              <w:rPr>
                <w:rFonts w:ascii="Angsana New" w:hAnsi="Angsana New"/>
                <w:sz w:val="28"/>
                <w:szCs w:val="28"/>
              </w:rPr>
              <w:t>185</w:t>
            </w:r>
          </w:p>
        </w:tc>
        <w:tc>
          <w:tcPr>
            <w:tcW w:w="1285" w:type="dxa"/>
            <w:vAlign w:val="bottom"/>
          </w:tcPr>
          <w:p w14:paraId="15251B95" w14:textId="77777777" w:rsidR="0004062D" w:rsidRPr="00C27F00" w:rsidRDefault="0004062D" w:rsidP="00454FB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1,240,581</w:t>
            </w:r>
          </w:p>
        </w:tc>
        <w:tc>
          <w:tcPr>
            <w:tcW w:w="1284" w:type="dxa"/>
            <w:vAlign w:val="bottom"/>
          </w:tcPr>
          <w:p w14:paraId="4B9FEAAF" w14:textId="4A70784C" w:rsidR="0004062D" w:rsidRPr="00C27F00" w:rsidRDefault="00E7713C" w:rsidP="00454FB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941,827</w:t>
            </w:r>
          </w:p>
        </w:tc>
        <w:tc>
          <w:tcPr>
            <w:tcW w:w="1285" w:type="dxa"/>
            <w:vAlign w:val="bottom"/>
          </w:tcPr>
          <w:p w14:paraId="50FB2752" w14:textId="77777777" w:rsidR="0004062D" w:rsidRPr="00C27F00" w:rsidRDefault="0004062D" w:rsidP="00454FB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1,217,302</w:t>
            </w:r>
          </w:p>
        </w:tc>
      </w:tr>
    </w:tbl>
    <w:p w14:paraId="73D2861E" w14:textId="2088A369" w:rsidR="0089152C" w:rsidRPr="00C27F00" w:rsidRDefault="000A268A" w:rsidP="00454FB0">
      <w:pPr>
        <w:tabs>
          <w:tab w:val="left" w:pos="1440"/>
        </w:tabs>
        <w:spacing w:before="24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b/>
          <w:bCs/>
          <w:sz w:val="32"/>
          <w:szCs w:val="32"/>
        </w:rPr>
        <w:tab/>
      </w:r>
      <w:r w:rsidR="0089152C" w:rsidRPr="00C27F0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9152C" w:rsidRPr="00C27F00">
        <w:rPr>
          <w:rFonts w:ascii="Angsana New" w:hAnsi="Angsana New" w:hint="cs"/>
          <w:sz w:val="32"/>
          <w:szCs w:val="32"/>
        </w:rPr>
        <w:t xml:space="preserve">31 </w:t>
      </w:r>
      <w:r w:rsidR="0089152C" w:rsidRPr="00C27F0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9152C" w:rsidRPr="00C27F00">
        <w:rPr>
          <w:rFonts w:ascii="Angsana New" w:hAnsi="Angsana New" w:hint="cs"/>
          <w:sz w:val="32"/>
          <w:szCs w:val="32"/>
        </w:rPr>
        <w:t xml:space="preserve">2568 </w:t>
      </w:r>
      <w:r w:rsidR="0089152C" w:rsidRPr="00C27F00">
        <w:rPr>
          <w:rFonts w:ascii="Angsana New" w:hAnsi="Angsana New" w:hint="cs"/>
          <w:sz w:val="32"/>
          <w:szCs w:val="32"/>
          <w:cs/>
        </w:rPr>
        <w:t>กลุ่มบริษัทมียอดคงเหลือของรายได้ที่ยังไม่ได้เรียกชำระที่มีอายุคงค้าง</w:t>
      </w:r>
      <w:r w:rsidR="00934FA6" w:rsidRPr="00C27F00">
        <w:rPr>
          <w:rFonts w:ascii="Angsana New" w:hAnsi="Angsana New" w:hint="cs"/>
          <w:sz w:val="32"/>
          <w:szCs w:val="32"/>
          <w:cs/>
        </w:rPr>
        <w:t>มาก</w:t>
      </w:r>
      <w:r w:rsidR="0089152C" w:rsidRPr="00C27F00">
        <w:rPr>
          <w:rFonts w:ascii="Angsana New" w:hAnsi="Angsana New" w:hint="cs"/>
          <w:sz w:val="32"/>
          <w:szCs w:val="32"/>
          <w:cs/>
        </w:rPr>
        <w:t>กว่า</w:t>
      </w:r>
      <w:r w:rsidR="00934FA6" w:rsidRPr="00C27F00">
        <w:rPr>
          <w:rFonts w:ascii="Angsana New" w:hAnsi="Angsana New" w:hint="cs"/>
          <w:sz w:val="32"/>
          <w:szCs w:val="32"/>
          <w:cs/>
        </w:rPr>
        <w:t xml:space="preserve"> </w:t>
      </w:r>
      <w:r w:rsidR="00934FA6" w:rsidRPr="00C27F00">
        <w:rPr>
          <w:rFonts w:ascii="Angsana New" w:hAnsi="Angsana New"/>
          <w:sz w:val="32"/>
          <w:szCs w:val="32"/>
        </w:rPr>
        <w:t xml:space="preserve">12 </w:t>
      </w:r>
      <w:r w:rsidR="00934FA6" w:rsidRPr="00C27F00">
        <w:rPr>
          <w:rFonts w:ascii="Angsana New" w:hAnsi="Angsana New" w:hint="cs"/>
          <w:sz w:val="32"/>
          <w:szCs w:val="32"/>
          <w:cs/>
        </w:rPr>
        <w:t>เดือนเป็น</w:t>
      </w:r>
      <w:r w:rsidR="0089152C" w:rsidRPr="00C27F00">
        <w:rPr>
          <w:rFonts w:ascii="Angsana New" w:hAnsi="Angsana New" w:hint="cs"/>
          <w:sz w:val="32"/>
          <w:szCs w:val="32"/>
          <w:cs/>
        </w:rPr>
        <w:t>จำนวน</w:t>
      </w:r>
      <w:r w:rsidR="0089152C" w:rsidRPr="00C27F00">
        <w:rPr>
          <w:rFonts w:ascii="Angsana New" w:hAnsi="Angsana New" w:hint="cs"/>
          <w:sz w:val="32"/>
          <w:szCs w:val="32"/>
        </w:rPr>
        <w:t xml:space="preserve"> </w:t>
      </w:r>
      <w:r w:rsidR="00446475" w:rsidRPr="00C27F00">
        <w:rPr>
          <w:rFonts w:ascii="Angsana New" w:hAnsi="Angsana New"/>
          <w:sz w:val="32"/>
          <w:szCs w:val="32"/>
        </w:rPr>
        <w:t>22</w:t>
      </w:r>
      <w:r w:rsidR="0089152C" w:rsidRPr="00C27F00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934FA6" w:rsidRPr="00C27F00">
        <w:rPr>
          <w:rFonts w:ascii="Angsana New" w:hAnsi="Angsana New"/>
          <w:sz w:val="32"/>
          <w:szCs w:val="32"/>
        </w:rPr>
        <w:t>(</w:t>
      </w:r>
      <w:r w:rsidR="0089152C" w:rsidRPr="00C27F00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="0089152C" w:rsidRPr="00C27F00">
        <w:rPr>
          <w:rFonts w:ascii="Angsana New" w:hAnsi="Angsana New"/>
          <w:sz w:val="32"/>
          <w:szCs w:val="32"/>
        </w:rPr>
        <w:t xml:space="preserve">: </w:t>
      </w:r>
      <w:r w:rsidR="00934FA6" w:rsidRPr="00C27F00">
        <w:rPr>
          <w:rFonts w:ascii="Angsana New" w:hAnsi="Angsana New"/>
          <w:sz w:val="32"/>
          <w:szCs w:val="32"/>
        </w:rPr>
        <w:t>22</w:t>
      </w:r>
      <w:r w:rsidR="0089152C" w:rsidRPr="00C27F00">
        <w:rPr>
          <w:rFonts w:ascii="Angsana New" w:hAnsi="Angsana New"/>
          <w:sz w:val="32"/>
          <w:szCs w:val="32"/>
        </w:rPr>
        <w:t xml:space="preserve"> </w:t>
      </w:r>
      <w:r w:rsidR="0089152C" w:rsidRPr="00C27F00">
        <w:rPr>
          <w:rFonts w:ascii="Angsana New" w:hAnsi="Angsana New" w:hint="cs"/>
          <w:sz w:val="32"/>
          <w:szCs w:val="32"/>
          <w:cs/>
        </w:rPr>
        <w:t>ล้านบาท</w:t>
      </w:r>
      <w:r w:rsidR="00934FA6" w:rsidRPr="00C27F00">
        <w:rPr>
          <w:rFonts w:ascii="Angsana New" w:hAnsi="Angsana New"/>
          <w:sz w:val="32"/>
          <w:szCs w:val="32"/>
        </w:rPr>
        <w:t>)</w:t>
      </w:r>
    </w:p>
    <w:p w14:paraId="466C5722" w14:textId="1EEE0AF0" w:rsidR="000A268A" w:rsidRPr="00C27F00" w:rsidRDefault="0089152C" w:rsidP="00454FB0">
      <w:pPr>
        <w:tabs>
          <w:tab w:val="left" w:pos="1440"/>
        </w:tabs>
        <w:spacing w:before="24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/>
          <w:sz w:val="32"/>
          <w:szCs w:val="32"/>
          <w:cs/>
        </w:rPr>
        <w:tab/>
      </w:r>
      <w:r w:rsidR="000A268A" w:rsidRPr="00C27F0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A268A" w:rsidRPr="00C27F00">
        <w:rPr>
          <w:rFonts w:ascii="Angsana New" w:hAnsi="Angsana New" w:hint="cs"/>
          <w:sz w:val="32"/>
          <w:szCs w:val="32"/>
        </w:rPr>
        <w:t xml:space="preserve">31 </w:t>
      </w:r>
      <w:r w:rsidR="000A268A" w:rsidRPr="00C27F0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4062D" w:rsidRPr="00C27F00">
        <w:rPr>
          <w:rFonts w:ascii="Angsana New" w:hAnsi="Angsana New" w:hint="cs"/>
          <w:sz w:val="32"/>
          <w:szCs w:val="32"/>
        </w:rPr>
        <w:t>2568</w:t>
      </w:r>
      <w:r w:rsidR="000A268A" w:rsidRPr="00C27F00">
        <w:rPr>
          <w:rFonts w:ascii="Angsana New" w:hAnsi="Angsana New" w:hint="cs"/>
          <w:sz w:val="32"/>
          <w:szCs w:val="32"/>
        </w:rPr>
        <w:t xml:space="preserve"> </w:t>
      </w:r>
      <w:r w:rsidR="001C58E3" w:rsidRPr="00C27F00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="000A268A" w:rsidRPr="00C27F00">
        <w:rPr>
          <w:rFonts w:ascii="Angsana New" w:hAnsi="Angsana New" w:hint="cs"/>
          <w:sz w:val="32"/>
          <w:szCs w:val="32"/>
          <w:cs/>
        </w:rPr>
        <w:t>ยอดคงเหลือของรายได้ที่ยังไม่ได้เรียกชำระทั้งหมด</w:t>
      </w:r>
      <w:r w:rsidR="00876CCE" w:rsidRPr="00C27F00">
        <w:rPr>
          <w:rFonts w:ascii="Angsana New" w:hAnsi="Angsana New" w:hint="cs"/>
          <w:sz w:val="32"/>
          <w:szCs w:val="32"/>
          <w:cs/>
        </w:rPr>
        <w:t>ที่</w:t>
      </w:r>
      <w:r w:rsidR="000A268A" w:rsidRPr="00C27F00">
        <w:rPr>
          <w:rFonts w:ascii="Angsana New" w:hAnsi="Angsana New" w:hint="cs"/>
          <w:sz w:val="32"/>
          <w:szCs w:val="32"/>
          <w:cs/>
        </w:rPr>
        <w:t>คาดว่าจะเรียกชำระภายในหนึ่งปี</w:t>
      </w:r>
      <w:r w:rsidR="00876CCE" w:rsidRPr="00C27F00">
        <w:rPr>
          <w:rFonts w:ascii="Angsana New" w:hAnsi="Angsana New" w:hint="cs"/>
          <w:sz w:val="32"/>
          <w:szCs w:val="32"/>
          <w:cs/>
        </w:rPr>
        <w:t>จำนวน</w:t>
      </w:r>
      <w:r w:rsidR="000A268A" w:rsidRPr="00C27F00">
        <w:rPr>
          <w:rFonts w:ascii="Angsana New" w:hAnsi="Angsana New" w:hint="cs"/>
          <w:sz w:val="32"/>
          <w:szCs w:val="32"/>
        </w:rPr>
        <w:t xml:space="preserve"> </w:t>
      </w:r>
      <w:r w:rsidR="003B2088">
        <w:rPr>
          <w:rFonts w:ascii="Angsana New" w:hAnsi="Angsana New"/>
          <w:sz w:val="32"/>
          <w:szCs w:val="32"/>
        </w:rPr>
        <w:t>706</w:t>
      </w:r>
      <w:r w:rsidR="000A268A" w:rsidRPr="00C27F00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04062D" w:rsidRPr="00C27F00">
        <w:rPr>
          <w:rFonts w:ascii="Angsana New" w:hAnsi="Angsana New" w:hint="cs"/>
          <w:sz w:val="32"/>
          <w:szCs w:val="32"/>
        </w:rPr>
        <w:t>2567</w:t>
      </w:r>
      <w:r w:rsidR="00F15B53" w:rsidRPr="00C27F00">
        <w:rPr>
          <w:rFonts w:ascii="Angsana New" w:hAnsi="Angsana New" w:hint="cs"/>
          <w:sz w:val="32"/>
          <w:szCs w:val="32"/>
        </w:rPr>
        <w:t>:</w:t>
      </w:r>
      <w:r w:rsidR="000A268A" w:rsidRPr="00C27F00">
        <w:rPr>
          <w:rFonts w:ascii="Angsana New" w:hAnsi="Angsana New" w:hint="cs"/>
          <w:sz w:val="32"/>
          <w:szCs w:val="32"/>
        </w:rPr>
        <w:t xml:space="preserve"> </w:t>
      </w:r>
      <w:r w:rsidR="0004062D" w:rsidRPr="00C27F00">
        <w:rPr>
          <w:rFonts w:ascii="Angsana New" w:hAnsi="Angsana New"/>
          <w:sz w:val="32"/>
          <w:szCs w:val="32"/>
        </w:rPr>
        <w:t>1,230</w:t>
      </w:r>
      <w:r w:rsidR="000A268A" w:rsidRPr="00C27F00">
        <w:rPr>
          <w:rFonts w:ascii="Angsana New" w:hAnsi="Angsana New" w:hint="cs"/>
          <w:sz w:val="32"/>
          <w:szCs w:val="32"/>
        </w:rPr>
        <w:t xml:space="preserve"> </w:t>
      </w:r>
      <w:r w:rsidR="000A268A" w:rsidRPr="00C27F00">
        <w:rPr>
          <w:rFonts w:ascii="Angsana New" w:hAnsi="Angsana New" w:hint="cs"/>
          <w:sz w:val="32"/>
          <w:szCs w:val="32"/>
          <w:cs/>
        </w:rPr>
        <w:t>ล้านบาท)</w:t>
      </w:r>
      <w:r w:rsidR="001C58E3" w:rsidRPr="00C27F00">
        <w:rPr>
          <w:rFonts w:ascii="Angsana New" w:hAnsi="Angsana New" w:hint="cs"/>
          <w:sz w:val="32"/>
          <w:szCs w:val="32"/>
          <w:cs/>
        </w:rPr>
        <w:t xml:space="preserve"> เฉพาะของบริษัทฯ</w:t>
      </w:r>
      <w:r w:rsidR="001C58E3" w:rsidRPr="00C27F00">
        <w:rPr>
          <w:rFonts w:ascii="Angsana New" w:hAnsi="Angsana New"/>
          <w:sz w:val="32"/>
          <w:szCs w:val="32"/>
        </w:rPr>
        <w:t xml:space="preserve">: </w:t>
      </w:r>
      <w:r w:rsidR="003B2088">
        <w:rPr>
          <w:rFonts w:ascii="Angsana New" w:hAnsi="Angsana New"/>
          <w:sz w:val="32"/>
          <w:szCs w:val="32"/>
        </w:rPr>
        <w:t>616</w:t>
      </w:r>
      <w:r w:rsidR="0004062D" w:rsidRPr="00C27F00">
        <w:rPr>
          <w:rFonts w:ascii="Angsana New" w:hAnsi="Angsana New"/>
          <w:sz w:val="32"/>
          <w:szCs w:val="32"/>
        </w:rPr>
        <w:t xml:space="preserve"> </w:t>
      </w:r>
      <w:r w:rsidR="001C58E3" w:rsidRPr="00C27F00">
        <w:rPr>
          <w:rFonts w:ascii="Angsana New" w:hAnsi="Angsana New" w:hint="cs"/>
          <w:sz w:val="32"/>
          <w:szCs w:val="32"/>
          <w:cs/>
        </w:rPr>
        <w:t>ล้านบาท (</w:t>
      </w:r>
      <w:r w:rsidR="0004062D" w:rsidRPr="00C27F00">
        <w:rPr>
          <w:rFonts w:ascii="Angsana New" w:hAnsi="Angsana New"/>
          <w:sz w:val="32"/>
          <w:szCs w:val="32"/>
        </w:rPr>
        <w:t>2567</w:t>
      </w:r>
      <w:r w:rsidR="001C58E3" w:rsidRPr="00C27F00">
        <w:rPr>
          <w:rFonts w:ascii="Angsana New" w:hAnsi="Angsana New"/>
          <w:sz w:val="32"/>
          <w:szCs w:val="32"/>
        </w:rPr>
        <w:t xml:space="preserve">: </w:t>
      </w:r>
      <w:r w:rsidR="0004062D" w:rsidRPr="00C27F00">
        <w:rPr>
          <w:rFonts w:ascii="Angsana New" w:hAnsi="Angsana New"/>
          <w:sz w:val="32"/>
          <w:szCs w:val="32"/>
        </w:rPr>
        <w:t>1,197</w:t>
      </w:r>
      <w:r w:rsidR="001C58E3" w:rsidRPr="00C27F00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4557816D" w14:textId="77777777" w:rsidR="000A268A" w:rsidRPr="00C27F00" w:rsidRDefault="000A268A" w:rsidP="00454FB0">
      <w:pPr>
        <w:tabs>
          <w:tab w:val="left" w:pos="1440"/>
        </w:tabs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 w:hint="cs"/>
          <w:b/>
          <w:bCs/>
          <w:sz w:val="32"/>
          <w:szCs w:val="32"/>
        </w:rPr>
        <w:lastRenderedPageBreak/>
        <w:t>9.2</w:t>
      </w:r>
      <w:r w:rsidRPr="00C27F00">
        <w:rPr>
          <w:rFonts w:ascii="Angsana New" w:hAnsi="Angsana New" w:hint="cs"/>
          <w:b/>
          <w:bCs/>
          <w:sz w:val="32"/>
          <w:szCs w:val="32"/>
        </w:rPr>
        <w:tab/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  <w:r w:rsidRPr="00C27F00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tbl>
      <w:tblPr>
        <w:tblW w:w="91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7"/>
        <w:gridCol w:w="1284"/>
        <w:gridCol w:w="1285"/>
        <w:gridCol w:w="1284"/>
        <w:gridCol w:w="1285"/>
      </w:tblGrid>
      <w:tr w:rsidR="000A268A" w:rsidRPr="00C27F00" w14:paraId="3C9935C5" w14:textId="77777777" w:rsidTr="00834AD4">
        <w:tc>
          <w:tcPr>
            <w:tcW w:w="3967" w:type="dxa"/>
            <w:vAlign w:val="bottom"/>
          </w:tcPr>
          <w:p w14:paraId="490D16C7" w14:textId="77777777" w:rsidR="000A268A" w:rsidRPr="00C27F00" w:rsidRDefault="000A268A" w:rsidP="00454FB0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162FA484" w14:textId="77777777" w:rsidR="000A268A" w:rsidRPr="00C27F00" w:rsidRDefault="000A268A" w:rsidP="00454FB0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3CC715B9" w14:textId="77777777" w:rsidR="000A268A" w:rsidRPr="00C27F00" w:rsidRDefault="000A268A" w:rsidP="00454FB0">
            <w:pPr>
              <w:tabs>
                <w:tab w:val="decimal" w:pos="7740"/>
                <w:tab w:val="decimal" w:pos="8820"/>
              </w:tabs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A268A" w:rsidRPr="00C27F00" w14:paraId="7D4BFA0E" w14:textId="77777777" w:rsidTr="00834AD4">
        <w:tc>
          <w:tcPr>
            <w:tcW w:w="3967" w:type="dxa"/>
            <w:vAlign w:val="bottom"/>
          </w:tcPr>
          <w:p w14:paraId="5CB09F0E" w14:textId="77777777" w:rsidR="000A268A" w:rsidRPr="00C27F00" w:rsidRDefault="000A268A" w:rsidP="00454FB0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7ED2C9C7" w14:textId="77777777" w:rsidR="000A268A" w:rsidRPr="00C27F00" w:rsidRDefault="000A268A" w:rsidP="00454FB0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9" w:type="dxa"/>
            <w:gridSpan w:val="2"/>
          </w:tcPr>
          <w:p w14:paraId="7793D47F" w14:textId="77777777" w:rsidR="000A268A" w:rsidRPr="00C27F00" w:rsidRDefault="000A268A" w:rsidP="00454FB0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5B53" w:rsidRPr="00C27F00" w14:paraId="6EB9E154" w14:textId="77777777" w:rsidTr="00834AD4">
        <w:tc>
          <w:tcPr>
            <w:tcW w:w="3967" w:type="dxa"/>
            <w:vAlign w:val="bottom"/>
          </w:tcPr>
          <w:p w14:paraId="66C4D6E8" w14:textId="77777777" w:rsidR="00F15B53" w:rsidRPr="00C27F00" w:rsidRDefault="00F15B53" w:rsidP="00454FB0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28756ACF" w14:textId="77777777" w:rsidR="00F15B53" w:rsidRPr="00C27F00" w:rsidRDefault="0004062D" w:rsidP="00454FB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85" w:type="dxa"/>
            <w:vAlign w:val="bottom"/>
          </w:tcPr>
          <w:p w14:paraId="3B8F4996" w14:textId="77777777" w:rsidR="00F15B53" w:rsidRPr="00C27F00" w:rsidRDefault="0004062D" w:rsidP="00454FB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284" w:type="dxa"/>
            <w:vAlign w:val="bottom"/>
          </w:tcPr>
          <w:p w14:paraId="0306D6CA" w14:textId="77777777" w:rsidR="00F15B53" w:rsidRPr="00C27F00" w:rsidRDefault="0004062D" w:rsidP="00454FB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85" w:type="dxa"/>
            <w:vAlign w:val="bottom"/>
          </w:tcPr>
          <w:p w14:paraId="386AA7F3" w14:textId="77777777" w:rsidR="00F15B53" w:rsidRPr="00C27F00" w:rsidRDefault="0004062D" w:rsidP="00454FB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04062D" w:rsidRPr="00C27F00" w14:paraId="167F099B" w14:textId="77777777" w:rsidTr="00834AD4">
        <w:tc>
          <w:tcPr>
            <w:tcW w:w="3967" w:type="dxa"/>
          </w:tcPr>
          <w:p w14:paraId="6C06525E" w14:textId="77777777" w:rsidR="0004062D" w:rsidRPr="00C27F00" w:rsidRDefault="0004062D" w:rsidP="00454FB0">
            <w:pPr>
              <w:spacing w:line="380" w:lineRule="exact"/>
              <w:ind w:left="162" w:right="45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รายได้ที่รับรู้ที่เคยรวมอยู่ในยอดยกมาของหนี้สินที่เกิดจากสัญญา</w:t>
            </w:r>
          </w:p>
        </w:tc>
        <w:tc>
          <w:tcPr>
            <w:tcW w:w="1284" w:type="dxa"/>
            <w:vAlign w:val="bottom"/>
          </w:tcPr>
          <w:p w14:paraId="4992CDEB" w14:textId="17B1C845" w:rsidR="0004062D" w:rsidRPr="00C27F00" w:rsidRDefault="00CA24D4" w:rsidP="00454FB0">
            <w:pPr>
              <w:tabs>
                <w:tab w:val="decimal" w:pos="97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810,692</w:t>
            </w:r>
          </w:p>
        </w:tc>
        <w:tc>
          <w:tcPr>
            <w:tcW w:w="1285" w:type="dxa"/>
            <w:vAlign w:val="bottom"/>
          </w:tcPr>
          <w:p w14:paraId="1FF28E42" w14:textId="77777777" w:rsidR="0004062D" w:rsidRPr="00C27F00" w:rsidRDefault="0004062D" w:rsidP="00454FB0">
            <w:pPr>
              <w:tabs>
                <w:tab w:val="decimal" w:pos="97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394,741</w:t>
            </w:r>
          </w:p>
        </w:tc>
        <w:tc>
          <w:tcPr>
            <w:tcW w:w="1284" w:type="dxa"/>
            <w:vAlign w:val="bottom"/>
          </w:tcPr>
          <w:p w14:paraId="3748444E" w14:textId="2672E0DC" w:rsidR="0004062D" w:rsidRPr="00C27F00" w:rsidRDefault="003A0BE6" w:rsidP="00454FB0">
            <w:pPr>
              <w:tabs>
                <w:tab w:val="decimal" w:pos="97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791,20</w:t>
            </w:r>
            <w:r w:rsidR="00F6013D" w:rsidRPr="00C27F0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85" w:type="dxa"/>
            <w:vAlign w:val="bottom"/>
          </w:tcPr>
          <w:p w14:paraId="6A71455E" w14:textId="77777777" w:rsidR="0004062D" w:rsidRPr="00C27F00" w:rsidRDefault="0004062D" w:rsidP="00454FB0">
            <w:pPr>
              <w:tabs>
                <w:tab w:val="decimal" w:pos="97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386,390</w:t>
            </w:r>
          </w:p>
        </w:tc>
      </w:tr>
    </w:tbl>
    <w:p w14:paraId="22A04CB6" w14:textId="77777777" w:rsidR="000A268A" w:rsidRPr="00C27F00" w:rsidRDefault="000A268A" w:rsidP="00454FB0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8" w:name="_Hlk19039511"/>
      <w:r w:rsidRPr="00C27F00">
        <w:rPr>
          <w:rFonts w:ascii="Angsana New" w:hAnsi="Angsana New" w:hint="cs"/>
          <w:b/>
          <w:bCs/>
          <w:sz w:val="32"/>
          <w:szCs w:val="32"/>
        </w:rPr>
        <w:t>9</w:t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C27F00">
        <w:rPr>
          <w:rFonts w:ascii="Angsana New" w:hAnsi="Angsana New" w:hint="cs"/>
          <w:b/>
          <w:bCs/>
          <w:sz w:val="32"/>
          <w:szCs w:val="32"/>
        </w:rPr>
        <w:t>3</w:t>
      </w:r>
      <w:r w:rsidRPr="00C27F00">
        <w:rPr>
          <w:rFonts w:ascii="Angsana New" w:hAnsi="Angsana New" w:hint="cs"/>
          <w:b/>
          <w:bCs/>
          <w:sz w:val="32"/>
          <w:szCs w:val="32"/>
        </w:rPr>
        <w:tab/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bookmarkEnd w:id="8"/>
    <w:p w14:paraId="7AABADF1" w14:textId="3E788994" w:rsidR="000A268A" w:rsidRPr="00C27F00" w:rsidRDefault="000A268A" w:rsidP="00454F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27F00">
        <w:rPr>
          <w:rFonts w:ascii="Angsana New" w:hAnsi="Angsana New" w:hint="cs"/>
          <w:sz w:val="32"/>
          <w:szCs w:val="32"/>
        </w:rPr>
        <w:t xml:space="preserve">31 </w:t>
      </w:r>
      <w:r w:rsidRPr="00C27F00">
        <w:rPr>
          <w:rFonts w:ascii="Angsana New" w:hAnsi="Angsana New" w:hint="cs"/>
          <w:sz w:val="32"/>
          <w:szCs w:val="32"/>
          <w:cs/>
        </w:rPr>
        <w:t>ธันวาคม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="0004062D" w:rsidRPr="00C27F00">
        <w:rPr>
          <w:rFonts w:ascii="Angsana New" w:hAnsi="Angsana New" w:hint="cs"/>
          <w:sz w:val="32"/>
          <w:szCs w:val="32"/>
        </w:rPr>
        <w:t>2568</w:t>
      </w:r>
      <w:r w:rsidRPr="00C27F00">
        <w:rPr>
          <w:rFonts w:ascii="Angsana New" w:hAnsi="Angsana New" w:hint="cs"/>
          <w:sz w:val="32"/>
          <w:szCs w:val="32"/>
          <w:cs/>
        </w:rPr>
        <w:t xml:space="preserve"> กลุ่มบริษัทคาดว่าจะมีรายได้ที่รับรู้ในอนาคตสำหรับภาระที่ยังปฏิบัติไม่เสร็จสิ้น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 </w:t>
      </w:r>
      <w:r w:rsidR="001E62E8" w:rsidRPr="00C27F00">
        <w:rPr>
          <w:rFonts w:ascii="Angsana New" w:hAnsi="Angsana New"/>
          <w:sz w:val="32"/>
          <w:szCs w:val="32"/>
        </w:rPr>
        <w:t>2</w:t>
      </w:r>
      <w:r w:rsidR="00305CA3" w:rsidRPr="00C27F00">
        <w:rPr>
          <w:rFonts w:ascii="Angsana New" w:hAnsi="Angsana New"/>
          <w:sz w:val="32"/>
          <w:szCs w:val="32"/>
        </w:rPr>
        <w:t>0,050</w:t>
      </w:r>
      <w:r w:rsidRPr="00C27F00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04062D" w:rsidRPr="00C27F00">
        <w:rPr>
          <w:rFonts w:ascii="Angsana New" w:hAnsi="Angsana New" w:hint="cs"/>
          <w:sz w:val="32"/>
          <w:szCs w:val="32"/>
        </w:rPr>
        <w:t>2567</w:t>
      </w:r>
      <w:r w:rsidR="00F15B53" w:rsidRPr="00C27F00">
        <w:rPr>
          <w:rFonts w:ascii="Angsana New" w:hAnsi="Angsana New" w:hint="cs"/>
          <w:sz w:val="32"/>
          <w:szCs w:val="32"/>
        </w:rPr>
        <w:t>: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="00F458A0" w:rsidRPr="00C27F00">
        <w:rPr>
          <w:rFonts w:ascii="Angsana New" w:hAnsi="Angsana New"/>
          <w:sz w:val="32"/>
          <w:szCs w:val="32"/>
        </w:rPr>
        <w:t>6,311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ล้านบาท)</w:t>
      </w:r>
      <w:r w:rsidRPr="00C27F00">
        <w:rPr>
          <w:rFonts w:ascii="Angsana New" w:hAnsi="Angsana New" w:hint="cs"/>
          <w:sz w:val="32"/>
          <w:szCs w:val="32"/>
        </w:rPr>
        <w:t xml:space="preserve">                    </w:t>
      </w:r>
      <w:r w:rsidR="00F2161A" w:rsidRPr="00C27F00">
        <w:rPr>
          <w:rFonts w:ascii="Angsana New" w:hAnsi="Angsana New" w:hint="cs"/>
          <w:sz w:val="32"/>
          <w:szCs w:val="32"/>
          <w:cs/>
        </w:rPr>
        <w:t xml:space="preserve">เฉพาะของบริษัทฯ จำนวน </w:t>
      </w:r>
      <w:r w:rsidR="00FD0B37" w:rsidRPr="00C27F00">
        <w:rPr>
          <w:rFonts w:ascii="Angsana New" w:hAnsi="Angsana New"/>
          <w:sz w:val="32"/>
          <w:szCs w:val="32"/>
        </w:rPr>
        <w:t>19,795</w:t>
      </w:r>
      <w:r w:rsidR="00F2161A" w:rsidRPr="00C27F00">
        <w:rPr>
          <w:rFonts w:ascii="Angsana New" w:hAnsi="Angsana New"/>
          <w:sz w:val="32"/>
          <w:szCs w:val="32"/>
        </w:rPr>
        <w:t xml:space="preserve"> </w:t>
      </w:r>
      <w:r w:rsidR="00F2161A" w:rsidRPr="00C27F00">
        <w:rPr>
          <w:rFonts w:ascii="Angsana New" w:hAnsi="Angsana New" w:hint="cs"/>
          <w:sz w:val="32"/>
          <w:szCs w:val="32"/>
          <w:cs/>
        </w:rPr>
        <w:t>ล้านบาท (</w:t>
      </w:r>
      <w:r w:rsidR="0004062D" w:rsidRPr="00C27F00">
        <w:rPr>
          <w:rFonts w:ascii="Angsana New" w:hAnsi="Angsana New" w:hint="cs"/>
          <w:sz w:val="32"/>
          <w:szCs w:val="32"/>
        </w:rPr>
        <w:t>2567</w:t>
      </w:r>
      <w:r w:rsidR="00F2161A" w:rsidRPr="00C27F00">
        <w:rPr>
          <w:rFonts w:ascii="Angsana New" w:hAnsi="Angsana New" w:hint="cs"/>
          <w:sz w:val="32"/>
          <w:szCs w:val="32"/>
        </w:rPr>
        <w:t xml:space="preserve">: </w:t>
      </w:r>
      <w:r w:rsidR="00F458A0" w:rsidRPr="00C27F00">
        <w:rPr>
          <w:rFonts w:ascii="Angsana New" w:hAnsi="Angsana New"/>
          <w:sz w:val="32"/>
          <w:szCs w:val="32"/>
        </w:rPr>
        <w:t>5,653</w:t>
      </w:r>
      <w:r w:rsidR="00F2161A" w:rsidRPr="00C27F00">
        <w:rPr>
          <w:rFonts w:ascii="Angsana New" w:hAnsi="Angsana New" w:hint="cs"/>
          <w:sz w:val="32"/>
          <w:szCs w:val="32"/>
        </w:rPr>
        <w:t xml:space="preserve"> </w:t>
      </w:r>
      <w:r w:rsidR="00F2161A" w:rsidRPr="00C27F00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C27F00">
        <w:rPr>
          <w:rFonts w:ascii="Angsana New" w:hAnsi="Angsana New" w:hint="cs"/>
          <w:sz w:val="32"/>
          <w:szCs w:val="32"/>
          <w:cs/>
        </w:rPr>
        <w:t>ซึ่งกลุ่มบริษัทคาดว่าจะปฏิบัติตามภาระที่ต้องปฏิบัติของ</w:t>
      </w:r>
      <w:r w:rsidR="00D66FD4" w:rsidRPr="00C27F00">
        <w:rPr>
          <w:rFonts w:ascii="Angsana New" w:hAnsi="Angsana New" w:hint="cs"/>
          <w:sz w:val="32"/>
          <w:szCs w:val="32"/>
          <w:cs/>
        </w:rPr>
        <w:t>สัญญา</w:t>
      </w:r>
      <w:r w:rsidRPr="00C27F00">
        <w:rPr>
          <w:rFonts w:ascii="Angsana New" w:hAnsi="Angsana New" w:hint="cs"/>
          <w:sz w:val="32"/>
          <w:szCs w:val="32"/>
          <w:cs/>
        </w:rPr>
        <w:t xml:space="preserve">ดังกล่าวเสร็จสิ้นภายใน </w:t>
      </w:r>
      <w:r w:rsidRPr="00C27F00">
        <w:rPr>
          <w:rFonts w:ascii="Angsana New" w:hAnsi="Angsana New" w:hint="cs"/>
          <w:sz w:val="32"/>
          <w:szCs w:val="32"/>
        </w:rPr>
        <w:t xml:space="preserve">3 </w:t>
      </w:r>
      <w:r w:rsidRPr="00C27F00">
        <w:rPr>
          <w:rFonts w:ascii="Angsana New" w:hAnsi="Angsana New" w:hint="cs"/>
          <w:sz w:val="32"/>
          <w:szCs w:val="32"/>
          <w:cs/>
        </w:rPr>
        <w:t xml:space="preserve">ปี </w:t>
      </w:r>
    </w:p>
    <w:p w14:paraId="273CEFDD" w14:textId="714F09EA" w:rsidR="000A268A" w:rsidRPr="00C27F00" w:rsidRDefault="000A268A" w:rsidP="00454F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 w:hint="cs"/>
          <w:b/>
          <w:bCs/>
          <w:sz w:val="32"/>
          <w:szCs w:val="32"/>
        </w:rPr>
        <w:t>10.</w:t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ab/>
        <w:t>สินค้าคงเหลือ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170"/>
        <w:gridCol w:w="1170"/>
        <w:gridCol w:w="1170"/>
        <w:gridCol w:w="1170"/>
        <w:gridCol w:w="1170"/>
      </w:tblGrid>
      <w:tr w:rsidR="000A268A" w:rsidRPr="00C27F00" w14:paraId="67116C9B" w14:textId="77777777" w:rsidTr="00834AD4">
        <w:trPr>
          <w:trHeight w:val="20"/>
        </w:trPr>
        <w:tc>
          <w:tcPr>
            <w:tcW w:w="2160" w:type="dxa"/>
          </w:tcPr>
          <w:p w14:paraId="67CAA7C2" w14:textId="77777777" w:rsidR="000A268A" w:rsidRPr="00C27F00" w:rsidRDefault="000A268A" w:rsidP="00454FB0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020" w:type="dxa"/>
            <w:gridSpan w:val="6"/>
          </w:tcPr>
          <w:p w14:paraId="64929956" w14:textId="77777777" w:rsidR="000A268A" w:rsidRPr="00C27F00" w:rsidRDefault="000A268A" w:rsidP="00454FB0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0A268A" w:rsidRPr="00C27F00" w14:paraId="147A25CB" w14:textId="77777777" w:rsidTr="00834AD4">
        <w:trPr>
          <w:trHeight w:val="20"/>
        </w:trPr>
        <w:tc>
          <w:tcPr>
            <w:tcW w:w="2160" w:type="dxa"/>
          </w:tcPr>
          <w:p w14:paraId="22805386" w14:textId="77777777" w:rsidR="000A268A" w:rsidRPr="00C27F00" w:rsidRDefault="000A268A" w:rsidP="00454FB0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020" w:type="dxa"/>
            <w:gridSpan w:val="6"/>
          </w:tcPr>
          <w:p w14:paraId="3010EDA8" w14:textId="77777777" w:rsidR="000A268A" w:rsidRPr="00C27F00" w:rsidRDefault="000A268A" w:rsidP="00454FB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A268A" w:rsidRPr="00C27F00" w14:paraId="23E7A13A" w14:textId="77777777" w:rsidTr="00834AD4">
        <w:trPr>
          <w:trHeight w:val="20"/>
        </w:trPr>
        <w:tc>
          <w:tcPr>
            <w:tcW w:w="2160" w:type="dxa"/>
          </w:tcPr>
          <w:p w14:paraId="2D089578" w14:textId="77777777" w:rsidR="000A268A" w:rsidRPr="00C27F00" w:rsidRDefault="000A268A" w:rsidP="00454FB0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D5AE354" w14:textId="77777777" w:rsidR="000A268A" w:rsidRPr="00C27F00" w:rsidRDefault="000A268A" w:rsidP="00454FB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2CFD2F9" w14:textId="77777777" w:rsidR="000A268A" w:rsidRPr="00C27F00" w:rsidRDefault="000A268A" w:rsidP="00454FB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vAlign w:val="bottom"/>
          </w:tcPr>
          <w:p w14:paraId="59DD82E8" w14:textId="77777777" w:rsidR="000A268A" w:rsidRPr="00C27F00" w:rsidRDefault="000A268A" w:rsidP="00454FB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รายการปรับลดราคาทุนให้เป็น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มูลค่าสุทธิที่จะได้รับ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  <w:gridSpan w:val="2"/>
            <w:vAlign w:val="bottom"/>
          </w:tcPr>
          <w:p w14:paraId="21F3E011" w14:textId="77777777" w:rsidR="000A268A" w:rsidRPr="00C27F00" w:rsidRDefault="000A268A" w:rsidP="00454FB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 - สุทธิ</w:t>
            </w:r>
          </w:p>
        </w:tc>
      </w:tr>
      <w:tr w:rsidR="00F15B53" w:rsidRPr="00C27F00" w14:paraId="31B9C5BA" w14:textId="77777777" w:rsidTr="000E3C23">
        <w:trPr>
          <w:trHeight w:val="71"/>
        </w:trPr>
        <w:tc>
          <w:tcPr>
            <w:tcW w:w="2160" w:type="dxa"/>
          </w:tcPr>
          <w:p w14:paraId="0820F8A1" w14:textId="77777777" w:rsidR="00F15B53" w:rsidRPr="00C27F00" w:rsidRDefault="00F15B53" w:rsidP="00454FB0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73EEE1B2" w14:textId="77777777" w:rsidR="00F15B53" w:rsidRPr="00C27F00" w:rsidRDefault="0004062D" w:rsidP="00454FB0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2E55661F" w14:textId="77777777" w:rsidR="00F15B53" w:rsidRPr="00C27F00" w:rsidRDefault="0004062D" w:rsidP="00454FB0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  <w:vAlign w:val="bottom"/>
          </w:tcPr>
          <w:p w14:paraId="1D3B81DD" w14:textId="77777777" w:rsidR="00F15B53" w:rsidRPr="00C27F00" w:rsidRDefault="0004062D" w:rsidP="00454FB0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0EF1C385" w14:textId="77777777" w:rsidR="00F15B53" w:rsidRPr="00C27F00" w:rsidRDefault="0004062D" w:rsidP="00454FB0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  <w:vAlign w:val="bottom"/>
          </w:tcPr>
          <w:p w14:paraId="6BE67CB0" w14:textId="77777777" w:rsidR="00F15B53" w:rsidRPr="00C27F00" w:rsidRDefault="0004062D" w:rsidP="00454FB0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044A4EB2" w14:textId="77777777" w:rsidR="00F15B53" w:rsidRPr="00C27F00" w:rsidRDefault="0004062D" w:rsidP="00454FB0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BD4925" w:rsidRPr="00C27F00" w14:paraId="5F836703" w14:textId="77777777" w:rsidTr="00834AD4">
        <w:trPr>
          <w:trHeight w:val="20"/>
        </w:trPr>
        <w:tc>
          <w:tcPr>
            <w:tcW w:w="2160" w:type="dxa"/>
            <w:vAlign w:val="bottom"/>
          </w:tcPr>
          <w:p w14:paraId="3EE339DA" w14:textId="77777777" w:rsidR="00BD4925" w:rsidRPr="00C27F00" w:rsidRDefault="00BD4925" w:rsidP="00454FB0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วัสดุก่อสร้างที่โครงการ</w:t>
            </w:r>
          </w:p>
        </w:tc>
        <w:tc>
          <w:tcPr>
            <w:tcW w:w="1170" w:type="dxa"/>
            <w:vAlign w:val="bottom"/>
          </w:tcPr>
          <w:p w14:paraId="2E2F2C66" w14:textId="3FF33971" w:rsidR="00BD4925" w:rsidRPr="00C27F00" w:rsidRDefault="008520FF" w:rsidP="00454FB0">
            <w:pP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57,710</w:t>
            </w:r>
          </w:p>
        </w:tc>
        <w:tc>
          <w:tcPr>
            <w:tcW w:w="1170" w:type="dxa"/>
            <w:vAlign w:val="bottom"/>
          </w:tcPr>
          <w:p w14:paraId="62C7147A" w14:textId="77777777" w:rsidR="00BD4925" w:rsidRPr="00C27F00" w:rsidRDefault="00BD4925" w:rsidP="00454FB0">
            <w:pP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31,795</w:t>
            </w:r>
          </w:p>
        </w:tc>
        <w:tc>
          <w:tcPr>
            <w:tcW w:w="1170" w:type="dxa"/>
            <w:vAlign w:val="bottom"/>
          </w:tcPr>
          <w:p w14:paraId="0A697AD8" w14:textId="41C27B21" w:rsidR="00BD4925" w:rsidRPr="00C27F00" w:rsidRDefault="00BD4925" w:rsidP="00454FB0">
            <w:pPr>
              <w:tabs>
                <w:tab w:val="decimal" w:pos="885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B9A60E0" w14:textId="77777777" w:rsidR="00BD4925" w:rsidRPr="00C27F00" w:rsidRDefault="00BD4925" w:rsidP="00454FB0">
            <w:pPr>
              <w:tabs>
                <w:tab w:val="decimal" w:pos="885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C8331E4" w14:textId="699A629F" w:rsidR="00BD4925" w:rsidRPr="00C27F00" w:rsidRDefault="003E1E90" w:rsidP="00454FB0">
            <w:pP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57,710</w:t>
            </w:r>
          </w:p>
        </w:tc>
        <w:tc>
          <w:tcPr>
            <w:tcW w:w="1170" w:type="dxa"/>
            <w:vAlign w:val="bottom"/>
          </w:tcPr>
          <w:p w14:paraId="101DBA5E" w14:textId="77777777" w:rsidR="00BD4925" w:rsidRPr="00C27F00" w:rsidRDefault="00BD4925" w:rsidP="00454FB0">
            <w:pP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  <w:lang w:val="th-TH"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31,795</w:t>
            </w:r>
          </w:p>
        </w:tc>
      </w:tr>
      <w:tr w:rsidR="00BD4925" w:rsidRPr="00C27F00" w14:paraId="06BED553" w14:textId="77777777" w:rsidTr="00834AD4">
        <w:trPr>
          <w:trHeight w:val="20"/>
        </w:trPr>
        <w:tc>
          <w:tcPr>
            <w:tcW w:w="2160" w:type="dxa"/>
            <w:vAlign w:val="bottom"/>
          </w:tcPr>
          <w:p w14:paraId="4F13C724" w14:textId="77777777" w:rsidR="00BD4925" w:rsidRPr="00C27F00" w:rsidRDefault="00BD4925" w:rsidP="00454FB0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วัสดุทั่วไป</w:t>
            </w:r>
          </w:p>
        </w:tc>
        <w:tc>
          <w:tcPr>
            <w:tcW w:w="1170" w:type="dxa"/>
            <w:vAlign w:val="bottom"/>
          </w:tcPr>
          <w:p w14:paraId="44CB7CE1" w14:textId="0EB8EE17" w:rsidR="00BD4925" w:rsidRPr="00C27F00" w:rsidRDefault="00407E8C" w:rsidP="00454FB0">
            <w:pP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6,513</w:t>
            </w:r>
          </w:p>
        </w:tc>
        <w:tc>
          <w:tcPr>
            <w:tcW w:w="1170" w:type="dxa"/>
            <w:vAlign w:val="bottom"/>
          </w:tcPr>
          <w:p w14:paraId="4D82A48C" w14:textId="77777777" w:rsidR="00BD4925" w:rsidRPr="00C27F00" w:rsidRDefault="00BD4925" w:rsidP="00454FB0">
            <w:pP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6,058</w:t>
            </w:r>
          </w:p>
        </w:tc>
        <w:tc>
          <w:tcPr>
            <w:tcW w:w="1170" w:type="dxa"/>
            <w:vAlign w:val="bottom"/>
          </w:tcPr>
          <w:p w14:paraId="27EF5C69" w14:textId="0E3EA019" w:rsidR="00BD4925" w:rsidRPr="00C27F00" w:rsidRDefault="00BD4925" w:rsidP="00454FB0">
            <w:pPr>
              <w:tabs>
                <w:tab w:val="decimal" w:pos="885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(286)</w:t>
            </w:r>
          </w:p>
        </w:tc>
        <w:tc>
          <w:tcPr>
            <w:tcW w:w="1170" w:type="dxa"/>
            <w:vAlign w:val="bottom"/>
          </w:tcPr>
          <w:p w14:paraId="24B901E9" w14:textId="77777777" w:rsidR="00BD4925" w:rsidRPr="00C27F00" w:rsidRDefault="00BD4925" w:rsidP="00454FB0">
            <w:pPr>
              <w:tabs>
                <w:tab w:val="decimal" w:pos="885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(209)</w:t>
            </w:r>
          </w:p>
        </w:tc>
        <w:tc>
          <w:tcPr>
            <w:tcW w:w="1170" w:type="dxa"/>
            <w:vAlign w:val="bottom"/>
          </w:tcPr>
          <w:p w14:paraId="688B1259" w14:textId="462B6DA9" w:rsidR="00BD4925" w:rsidRPr="00C27F00" w:rsidRDefault="003E1E90" w:rsidP="00454FB0">
            <w:pP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6,227</w:t>
            </w:r>
          </w:p>
        </w:tc>
        <w:tc>
          <w:tcPr>
            <w:tcW w:w="1170" w:type="dxa"/>
            <w:vAlign w:val="bottom"/>
          </w:tcPr>
          <w:p w14:paraId="3A4BBDD8" w14:textId="77777777" w:rsidR="00BD4925" w:rsidRPr="00C27F00" w:rsidRDefault="00BD4925" w:rsidP="00454FB0">
            <w:pP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  <w:lang w:val="th-TH"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5,849</w:t>
            </w:r>
          </w:p>
        </w:tc>
      </w:tr>
      <w:tr w:rsidR="00BD4925" w:rsidRPr="00C27F00" w14:paraId="68E4CFA8" w14:textId="77777777" w:rsidTr="00834AD4">
        <w:trPr>
          <w:trHeight w:val="20"/>
        </w:trPr>
        <w:tc>
          <w:tcPr>
            <w:tcW w:w="2160" w:type="dxa"/>
            <w:vAlign w:val="bottom"/>
          </w:tcPr>
          <w:p w14:paraId="620A7A10" w14:textId="77777777" w:rsidR="00BD4925" w:rsidRPr="00C27F00" w:rsidRDefault="00BD4925" w:rsidP="00454FB0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อะไหล่</w:t>
            </w:r>
          </w:p>
        </w:tc>
        <w:tc>
          <w:tcPr>
            <w:tcW w:w="1170" w:type="dxa"/>
            <w:vAlign w:val="bottom"/>
          </w:tcPr>
          <w:p w14:paraId="46F99865" w14:textId="046B733D" w:rsidR="00BD4925" w:rsidRPr="00C27F00" w:rsidRDefault="00407E8C" w:rsidP="00454FB0">
            <w:pP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2,690</w:t>
            </w:r>
          </w:p>
        </w:tc>
        <w:tc>
          <w:tcPr>
            <w:tcW w:w="1170" w:type="dxa"/>
            <w:vAlign w:val="bottom"/>
          </w:tcPr>
          <w:p w14:paraId="705839B3" w14:textId="77777777" w:rsidR="00BD4925" w:rsidRPr="00C27F00" w:rsidRDefault="00BD4925" w:rsidP="00454FB0">
            <w:pP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2,685</w:t>
            </w:r>
          </w:p>
        </w:tc>
        <w:tc>
          <w:tcPr>
            <w:tcW w:w="1170" w:type="dxa"/>
            <w:vAlign w:val="bottom"/>
          </w:tcPr>
          <w:p w14:paraId="03AA6E29" w14:textId="2ECE8D0B" w:rsidR="00BD4925" w:rsidRPr="00C27F00" w:rsidRDefault="00BD4925" w:rsidP="00454FB0">
            <w:pPr>
              <w:tabs>
                <w:tab w:val="decimal" w:pos="885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(1,043)</w:t>
            </w:r>
          </w:p>
        </w:tc>
        <w:tc>
          <w:tcPr>
            <w:tcW w:w="1170" w:type="dxa"/>
            <w:vAlign w:val="bottom"/>
          </w:tcPr>
          <w:p w14:paraId="3C50BE30" w14:textId="77777777" w:rsidR="00BD4925" w:rsidRPr="00C27F00" w:rsidRDefault="00BD4925" w:rsidP="00454FB0">
            <w:pPr>
              <w:tabs>
                <w:tab w:val="decimal" w:pos="885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(959)</w:t>
            </w:r>
          </w:p>
        </w:tc>
        <w:tc>
          <w:tcPr>
            <w:tcW w:w="1170" w:type="dxa"/>
            <w:vAlign w:val="bottom"/>
          </w:tcPr>
          <w:p w14:paraId="009D001F" w14:textId="492EBC56" w:rsidR="00BD4925" w:rsidRPr="00C27F00" w:rsidRDefault="003E1E90" w:rsidP="00454FB0">
            <w:pP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1,647</w:t>
            </w:r>
          </w:p>
        </w:tc>
        <w:tc>
          <w:tcPr>
            <w:tcW w:w="1170" w:type="dxa"/>
            <w:vAlign w:val="bottom"/>
          </w:tcPr>
          <w:p w14:paraId="221A6015" w14:textId="77777777" w:rsidR="00BD4925" w:rsidRPr="00C27F00" w:rsidRDefault="00BD4925" w:rsidP="00454FB0">
            <w:pP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1,726</w:t>
            </w:r>
          </w:p>
        </w:tc>
      </w:tr>
      <w:tr w:rsidR="00BD4925" w:rsidRPr="00C27F00" w14:paraId="7812036A" w14:textId="77777777" w:rsidTr="00834AD4">
        <w:trPr>
          <w:trHeight w:val="20"/>
        </w:trPr>
        <w:tc>
          <w:tcPr>
            <w:tcW w:w="2160" w:type="dxa"/>
            <w:vAlign w:val="bottom"/>
          </w:tcPr>
          <w:p w14:paraId="4436514A" w14:textId="5253CB5F" w:rsidR="00BD4925" w:rsidRPr="00C27F00" w:rsidRDefault="00BD4925" w:rsidP="00454FB0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14:paraId="72D958A0" w14:textId="26024E65" w:rsidR="00BD4925" w:rsidRPr="00C27F00" w:rsidRDefault="00407E8C" w:rsidP="00454FB0">
            <w:pP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11,982</w:t>
            </w:r>
          </w:p>
        </w:tc>
        <w:tc>
          <w:tcPr>
            <w:tcW w:w="1170" w:type="dxa"/>
            <w:vAlign w:val="bottom"/>
          </w:tcPr>
          <w:p w14:paraId="1729DCAD" w14:textId="22D96A32" w:rsidR="00BD4925" w:rsidRPr="00C27F00" w:rsidRDefault="00BD4925" w:rsidP="00454FB0">
            <w:pP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766</w:t>
            </w:r>
          </w:p>
        </w:tc>
        <w:tc>
          <w:tcPr>
            <w:tcW w:w="1170" w:type="dxa"/>
            <w:vAlign w:val="bottom"/>
          </w:tcPr>
          <w:p w14:paraId="3C0397B7" w14:textId="033E0D35" w:rsidR="00BD4925" w:rsidRPr="00C27F00" w:rsidRDefault="00BD4925" w:rsidP="00454FB0">
            <w:pPr>
              <w:tabs>
                <w:tab w:val="decimal" w:pos="885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(15)</w:t>
            </w:r>
          </w:p>
        </w:tc>
        <w:tc>
          <w:tcPr>
            <w:tcW w:w="1170" w:type="dxa"/>
            <w:vAlign w:val="bottom"/>
          </w:tcPr>
          <w:p w14:paraId="70E00A2A" w14:textId="0785B830" w:rsidR="00BD4925" w:rsidRPr="00C27F00" w:rsidRDefault="00BD4925" w:rsidP="00454FB0">
            <w:pPr>
              <w:tabs>
                <w:tab w:val="decimal" w:pos="885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(8)</w:t>
            </w:r>
          </w:p>
        </w:tc>
        <w:tc>
          <w:tcPr>
            <w:tcW w:w="1170" w:type="dxa"/>
            <w:vAlign w:val="bottom"/>
          </w:tcPr>
          <w:p w14:paraId="5DF2E06C" w14:textId="04FABFC1" w:rsidR="00BD4925" w:rsidRPr="00C27F00" w:rsidRDefault="00DD5F72" w:rsidP="00454FB0">
            <w:pP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11,967</w:t>
            </w:r>
          </w:p>
        </w:tc>
        <w:tc>
          <w:tcPr>
            <w:tcW w:w="1170" w:type="dxa"/>
            <w:vAlign w:val="bottom"/>
          </w:tcPr>
          <w:p w14:paraId="4998701E" w14:textId="4FE319FD" w:rsidR="00BD4925" w:rsidRPr="00C27F00" w:rsidRDefault="00BD4925" w:rsidP="00454FB0">
            <w:pP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758</w:t>
            </w:r>
          </w:p>
        </w:tc>
      </w:tr>
      <w:tr w:rsidR="00BD4925" w:rsidRPr="00C27F00" w14:paraId="26257711" w14:textId="77777777" w:rsidTr="00834AD4">
        <w:trPr>
          <w:trHeight w:val="20"/>
        </w:trPr>
        <w:tc>
          <w:tcPr>
            <w:tcW w:w="2160" w:type="dxa"/>
            <w:vAlign w:val="bottom"/>
          </w:tcPr>
          <w:p w14:paraId="2CFF570E" w14:textId="6EC4D087" w:rsidR="00BD4925" w:rsidRPr="00C27F00" w:rsidRDefault="00BD4925" w:rsidP="00454FB0">
            <w:pPr>
              <w:pStyle w:val="Heading1"/>
              <w:spacing w:line="360" w:lineRule="exact"/>
              <w:jc w:val="left"/>
              <w:rPr>
                <w:rFonts w:eastAsia="Angsana New"/>
              </w:rPr>
            </w:pPr>
            <w:r w:rsidRPr="00C27F00">
              <w:rPr>
                <w:rFonts w:eastAsia="Angsana New"/>
                <w:cs/>
              </w:rPr>
              <w:t>สินค้าระหว่างทาง</w:t>
            </w:r>
          </w:p>
        </w:tc>
        <w:tc>
          <w:tcPr>
            <w:tcW w:w="1170" w:type="dxa"/>
            <w:vAlign w:val="bottom"/>
          </w:tcPr>
          <w:p w14:paraId="5ABB8F59" w14:textId="477651C8" w:rsidR="00BD4925" w:rsidRPr="00C27F00" w:rsidRDefault="00407E8C" w:rsidP="00454FB0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12,401</w:t>
            </w:r>
          </w:p>
        </w:tc>
        <w:tc>
          <w:tcPr>
            <w:tcW w:w="1170" w:type="dxa"/>
            <w:vAlign w:val="bottom"/>
          </w:tcPr>
          <w:p w14:paraId="68772C4F" w14:textId="379D0077" w:rsidR="00BD4925" w:rsidRPr="00C27F00" w:rsidRDefault="00BD4925" w:rsidP="00454FB0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EEBD0E1" w14:textId="124E69B8" w:rsidR="00BD4925" w:rsidRPr="00C27F00" w:rsidRDefault="00BD4925" w:rsidP="00454FB0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7B91D14" w14:textId="44CC4310" w:rsidR="00BD4925" w:rsidRPr="00C27F00" w:rsidRDefault="00BD4925" w:rsidP="00454FB0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39D8433" w14:textId="1C6F5BE2" w:rsidR="00BD4925" w:rsidRPr="00C27F00" w:rsidRDefault="00DD5F72" w:rsidP="00454FB0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12,401</w:t>
            </w:r>
          </w:p>
        </w:tc>
        <w:tc>
          <w:tcPr>
            <w:tcW w:w="1170" w:type="dxa"/>
            <w:vAlign w:val="bottom"/>
          </w:tcPr>
          <w:p w14:paraId="1CE55CCA" w14:textId="0131FE3C" w:rsidR="00BD4925" w:rsidRPr="00C27F00" w:rsidRDefault="00BD4925" w:rsidP="00454FB0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</w:tr>
      <w:tr w:rsidR="00BD4925" w:rsidRPr="00C27F00" w14:paraId="4D52F3A8" w14:textId="77777777" w:rsidTr="00834AD4">
        <w:trPr>
          <w:trHeight w:val="20"/>
        </w:trPr>
        <w:tc>
          <w:tcPr>
            <w:tcW w:w="2160" w:type="dxa"/>
            <w:vAlign w:val="bottom"/>
          </w:tcPr>
          <w:p w14:paraId="06559E2C" w14:textId="77777777" w:rsidR="00BD4925" w:rsidRPr="00C27F00" w:rsidRDefault="00BD4925" w:rsidP="00454FB0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DA1AD0B" w14:textId="3C2270B9" w:rsidR="00BD4925" w:rsidRPr="00C27F00" w:rsidRDefault="00407E8C" w:rsidP="00454FB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91,</w:t>
            </w:r>
            <w:r w:rsidR="003E1E90" w:rsidRPr="00C27F00">
              <w:rPr>
                <w:rFonts w:ascii="Angsana New" w:hAnsi="Angsana New"/>
                <w:caps/>
                <w:sz w:val="28"/>
                <w:szCs w:val="28"/>
              </w:rPr>
              <w:t>296</w:t>
            </w:r>
          </w:p>
        </w:tc>
        <w:tc>
          <w:tcPr>
            <w:tcW w:w="1170" w:type="dxa"/>
            <w:vAlign w:val="bottom"/>
          </w:tcPr>
          <w:p w14:paraId="5E78352B" w14:textId="77777777" w:rsidR="00BD4925" w:rsidRPr="00C27F00" w:rsidRDefault="00BD4925" w:rsidP="00454FB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41,304</w:t>
            </w:r>
          </w:p>
        </w:tc>
        <w:tc>
          <w:tcPr>
            <w:tcW w:w="1170" w:type="dxa"/>
            <w:vAlign w:val="bottom"/>
          </w:tcPr>
          <w:p w14:paraId="449C98F9" w14:textId="10811471" w:rsidR="00BD4925" w:rsidRPr="00C27F00" w:rsidRDefault="00BD4925" w:rsidP="00454FB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(1,344)</w:t>
            </w:r>
          </w:p>
        </w:tc>
        <w:tc>
          <w:tcPr>
            <w:tcW w:w="1170" w:type="dxa"/>
            <w:vAlign w:val="bottom"/>
          </w:tcPr>
          <w:p w14:paraId="46A566F1" w14:textId="77777777" w:rsidR="00BD4925" w:rsidRPr="00C27F00" w:rsidRDefault="00BD4925" w:rsidP="00454FB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(1,176)</w:t>
            </w:r>
          </w:p>
        </w:tc>
        <w:tc>
          <w:tcPr>
            <w:tcW w:w="1170" w:type="dxa"/>
            <w:vAlign w:val="bottom"/>
          </w:tcPr>
          <w:p w14:paraId="526B0743" w14:textId="36616FA3" w:rsidR="00BD4925" w:rsidRPr="00C27F00" w:rsidRDefault="00BD4925" w:rsidP="00454FB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89,952</w:t>
            </w:r>
          </w:p>
        </w:tc>
        <w:tc>
          <w:tcPr>
            <w:tcW w:w="1170" w:type="dxa"/>
            <w:vAlign w:val="bottom"/>
          </w:tcPr>
          <w:p w14:paraId="6F027BC4" w14:textId="77777777" w:rsidR="00BD4925" w:rsidRPr="00C27F00" w:rsidRDefault="00BD4925" w:rsidP="00454FB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40,128</w:t>
            </w:r>
          </w:p>
        </w:tc>
      </w:tr>
      <w:tr w:rsidR="00B56B33" w:rsidRPr="00C27F00" w14:paraId="38BA5E9E" w14:textId="77777777" w:rsidTr="00834AD4">
        <w:trPr>
          <w:trHeight w:val="20"/>
        </w:trPr>
        <w:tc>
          <w:tcPr>
            <w:tcW w:w="2160" w:type="dxa"/>
          </w:tcPr>
          <w:p w14:paraId="3AE34FDA" w14:textId="77777777" w:rsidR="00B56B33" w:rsidRPr="00C27F00" w:rsidRDefault="00B56B33" w:rsidP="00454FB0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020" w:type="dxa"/>
            <w:gridSpan w:val="6"/>
          </w:tcPr>
          <w:p w14:paraId="3D7B2800" w14:textId="77777777" w:rsidR="00B56B33" w:rsidRPr="00C27F00" w:rsidRDefault="00B56B33" w:rsidP="00454FB0">
            <w:pPr>
              <w:tabs>
                <w:tab w:val="left" w:pos="4956"/>
                <w:tab w:val="center" w:pos="6480"/>
                <w:tab w:val="center" w:pos="8820"/>
              </w:tabs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268A" w:rsidRPr="00C27F00" w14:paraId="353B4A48" w14:textId="77777777" w:rsidTr="00834AD4">
        <w:trPr>
          <w:trHeight w:val="20"/>
        </w:trPr>
        <w:tc>
          <w:tcPr>
            <w:tcW w:w="2160" w:type="dxa"/>
          </w:tcPr>
          <w:p w14:paraId="5D19B94E" w14:textId="77777777" w:rsidR="000A268A" w:rsidRPr="00C27F00" w:rsidRDefault="000A268A" w:rsidP="00454FB0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020" w:type="dxa"/>
            <w:gridSpan w:val="6"/>
          </w:tcPr>
          <w:p w14:paraId="3EE6BF07" w14:textId="77777777" w:rsidR="000A268A" w:rsidRPr="00C27F00" w:rsidRDefault="000A268A" w:rsidP="00454FB0">
            <w:pPr>
              <w:tabs>
                <w:tab w:val="left" w:pos="4956"/>
                <w:tab w:val="center" w:pos="6480"/>
                <w:tab w:val="center" w:pos="8820"/>
              </w:tabs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ab/>
              <w:t>(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0A268A" w:rsidRPr="00C27F00" w14:paraId="6D03FCF2" w14:textId="77777777" w:rsidTr="00834AD4">
        <w:trPr>
          <w:trHeight w:val="20"/>
        </w:trPr>
        <w:tc>
          <w:tcPr>
            <w:tcW w:w="2160" w:type="dxa"/>
          </w:tcPr>
          <w:p w14:paraId="3E9D84B9" w14:textId="77777777" w:rsidR="000A268A" w:rsidRPr="00C27F00" w:rsidRDefault="000A268A" w:rsidP="00454FB0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020" w:type="dxa"/>
            <w:gridSpan w:val="6"/>
          </w:tcPr>
          <w:p w14:paraId="3BF97B82" w14:textId="77777777" w:rsidR="000A268A" w:rsidRPr="00C27F00" w:rsidRDefault="000A268A" w:rsidP="00454FB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268A" w:rsidRPr="00C27F00" w14:paraId="1747C69B" w14:textId="77777777" w:rsidTr="00834AD4">
        <w:trPr>
          <w:trHeight w:val="20"/>
        </w:trPr>
        <w:tc>
          <w:tcPr>
            <w:tcW w:w="2160" w:type="dxa"/>
          </w:tcPr>
          <w:p w14:paraId="4D0BBE22" w14:textId="77777777" w:rsidR="000A268A" w:rsidRPr="00C27F00" w:rsidRDefault="000A268A" w:rsidP="00454FB0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689FFAF" w14:textId="77777777" w:rsidR="000A268A" w:rsidRPr="00C27F00" w:rsidRDefault="000A268A" w:rsidP="00454FB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722B48B" w14:textId="77777777" w:rsidR="000A268A" w:rsidRPr="00C27F00" w:rsidRDefault="000A268A" w:rsidP="00454FB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vAlign w:val="bottom"/>
          </w:tcPr>
          <w:p w14:paraId="5974F569" w14:textId="77777777" w:rsidR="000A268A" w:rsidRPr="00C27F00" w:rsidRDefault="000A268A" w:rsidP="00454FB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รายการปรับลดราคาทุนให้เป็น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มูลค่าสุทธิที่จะได้รับ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  <w:gridSpan w:val="2"/>
            <w:vAlign w:val="bottom"/>
          </w:tcPr>
          <w:p w14:paraId="76F7B0D5" w14:textId="77777777" w:rsidR="000A268A" w:rsidRPr="00C27F00" w:rsidRDefault="000A268A" w:rsidP="00454FB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 - สุทธิ</w:t>
            </w:r>
          </w:p>
        </w:tc>
      </w:tr>
      <w:tr w:rsidR="00F15B53" w:rsidRPr="00C27F00" w14:paraId="3AC2EAAA" w14:textId="77777777" w:rsidTr="00834AD4">
        <w:trPr>
          <w:trHeight w:val="360"/>
        </w:trPr>
        <w:tc>
          <w:tcPr>
            <w:tcW w:w="2160" w:type="dxa"/>
          </w:tcPr>
          <w:p w14:paraId="379AD916" w14:textId="77777777" w:rsidR="00F15B53" w:rsidRPr="00C27F00" w:rsidRDefault="00F15B53" w:rsidP="00454FB0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4A870459" w14:textId="77777777" w:rsidR="00F15B53" w:rsidRPr="00C27F00" w:rsidRDefault="0004062D" w:rsidP="00454FB0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38BE9EA1" w14:textId="77777777" w:rsidR="00F15B53" w:rsidRPr="00C27F00" w:rsidRDefault="0004062D" w:rsidP="00454FB0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  <w:vAlign w:val="bottom"/>
          </w:tcPr>
          <w:p w14:paraId="03D8473B" w14:textId="77777777" w:rsidR="00F15B53" w:rsidRPr="00C27F00" w:rsidRDefault="0004062D" w:rsidP="00454FB0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1B315384" w14:textId="77777777" w:rsidR="00F15B53" w:rsidRPr="00C27F00" w:rsidRDefault="0004062D" w:rsidP="00454FB0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  <w:vAlign w:val="bottom"/>
          </w:tcPr>
          <w:p w14:paraId="4E5DA174" w14:textId="77777777" w:rsidR="00F15B53" w:rsidRPr="00C27F00" w:rsidRDefault="0004062D" w:rsidP="00454FB0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7907C950" w14:textId="77777777" w:rsidR="00F15B53" w:rsidRPr="00C27F00" w:rsidRDefault="0004062D" w:rsidP="00454FB0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797624" w:rsidRPr="00C27F00" w14:paraId="77EDCEDF" w14:textId="77777777" w:rsidTr="00834AD4">
        <w:trPr>
          <w:trHeight w:val="20"/>
        </w:trPr>
        <w:tc>
          <w:tcPr>
            <w:tcW w:w="2160" w:type="dxa"/>
            <w:vAlign w:val="bottom"/>
          </w:tcPr>
          <w:p w14:paraId="62B1451C" w14:textId="77777777" w:rsidR="00797624" w:rsidRPr="00C27F00" w:rsidRDefault="00797624" w:rsidP="00454FB0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วัสดุก่อสร้างที่โครงการ</w:t>
            </w:r>
          </w:p>
        </w:tc>
        <w:tc>
          <w:tcPr>
            <w:tcW w:w="1170" w:type="dxa"/>
            <w:vAlign w:val="bottom"/>
          </w:tcPr>
          <w:p w14:paraId="45B53CB5" w14:textId="72C2819D" w:rsidR="00797624" w:rsidRPr="00C27F00" w:rsidRDefault="00797624" w:rsidP="00454FB0">
            <w:pP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40,591</w:t>
            </w:r>
          </w:p>
        </w:tc>
        <w:tc>
          <w:tcPr>
            <w:tcW w:w="1170" w:type="dxa"/>
            <w:vAlign w:val="bottom"/>
          </w:tcPr>
          <w:p w14:paraId="54E6B70E" w14:textId="77777777" w:rsidR="00797624" w:rsidRPr="00C27F00" w:rsidRDefault="00797624" w:rsidP="00454FB0">
            <w:pP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25,344</w:t>
            </w:r>
          </w:p>
        </w:tc>
        <w:tc>
          <w:tcPr>
            <w:tcW w:w="1170" w:type="dxa"/>
            <w:vAlign w:val="bottom"/>
          </w:tcPr>
          <w:p w14:paraId="320982FB" w14:textId="3A58A0F5" w:rsidR="00797624" w:rsidRPr="00C27F00" w:rsidRDefault="00797624" w:rsidP="00454FB0">
            <w:pPr>
              <w:tabs>
                <w:tab w:val="decimal" w:pos="885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1F2AA6E" w14:textId="77777777" w:rsidR="00797624" w:rsidRPr="00C27F00" w:rsidRDefault="00797624" w:rsidP="00454FB0">
            <w:pPr>
              <w:tabs>
                <w:tab w:val="decimal" w:pos="885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581103B" w14:textId="34149490" w:rsidR="00797624" w:rsidRPr="00C27F00" w:rsidRDefault="00B9699C" w:rsidP="00454FB0">
            <w:pP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40,591</w:t>
            </w:r>
          </w:p>
        </w:tc>
        <w:tc>
          <w:tcPr>
            <w:tcW w:w="1170" w:type="dxa"/>
            <w:vAlign w:val="bottom"/>
          </w:tcPr>
          <w:p w14:paraId="03589236" w14:textId="77777777" w:rsidR="00797624" w:rsidRPr="00C27F00" w:rsidRDefault="00797624" w:rsidP="00454FB0">
            <w:pP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25,344</w:t>
            </w:r>
          </w:p>
        </w:tc>
      </w:tr>
      <w:tr w:rsidR="00797624" w:rsidRPr="00C27F00" w14:paraId="4F67D41F" w14:textId="77777777" w:rsidTr="00834AD4">
        <w:trPr>
          <w:trHeight w:val="20"/>
        </w:trPr>
        <w:tc>
          <w:tcPr>
            <w:tcW w:w="2160" w:type="dxa"/>
            <w:vAlign w:val="bottom"/>
          </w:tcPr>
          <w:p w14:paraId="7926361F" w14:textId="77777777" w:rsidR="00797624" w:rsidRPr="00C27F00" w:rsidRDefault="00797624" w:rsidP="00454FB0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วัสดุทั่วไป</w:t>
            </w:r>
          </w:p>
        </w:tc>
        <w:tc>
          <w:tcPr>
            <w:tcW w:w="1170" w:type="dxa"/>
            <w:vAlign w:val="bottom"/>
          </w:tcPr>
          <w:p w14:paraId="49F73FDE" w14:textId="2AF3497D" w:rsidR="00797624" w:rsidRPr="00C27F00" w:rsidRDefault="00797624" w:rsidP="00454FB0">
            <w:pP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2,695</w:t>
            </w:r>
          </w:p>
        </w:tc>
        <w:tc>
          <w:tcPr>
            <w:tcW w:w="1170" w:type="dxa"/>
            <w:vAlign w:val="bottom"/>
          </w:tcPr>
          <w:p w14:paraId="2D5A0430" w14:textId="77777777" w:rsidR="00797624" w:rsidRPr="00C27F00" w:rsidRDefault="00797624" w:rsidP="00454FB0">
            <w:pP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2,486</w:t>
            </w:r>
          </w:p>
        </w:tc>
        <w:tc>
          <w:tcPr>
            <w:tcW w:w="1170" w:type="dxa"/>
            <w:vAlign w:val="bottom"/>
          </w:tcPr>
          <w:p w14:paraId="715F656C" w14:textId="75ABBD76" w:rsidR="00797624" w:rsidRPr="00C27F00" w:rsidRDefault="00797624" w:rsidP="00454FB0">
            <w:pPr>
              <w:tabs>
                <w:tab w:val="decimal" w:pos="885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(28</w:t>
            </w:r>
            <w:r w:rsidR="00B22CAB" w:rsidRPr="00C27F00">
              <w:rPr>
                <w:rFonts w:ascii="Angsana New" w:hAnsi="Angsana New"/>
                <w:caps/>
                <w:sz w:val="28"/>
                <w:szCs w:val="28"/>
              </w:rPr>
              <w:t>6</w:t>
            </w:r>
            <w:r w:rsidRPr="00C27F00"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3C2E514" w14:textId="77777777" w:rsidR="00797624" w:rsidRPr="00C27F00" w:rsidRDefault="00797624" w:rsidP="00454FB0">
            <w:pPr>
              <w:tabs>
                <w:tab w:val="decimal" w:pos="885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(209)</w:t>
            </w:r>
          </w:p>
        </w:tc>
        <w:tc>
          <w:tcPr>
            <w:tcW w:w="1170" w:type="dxa"/>
            <w:vAlign w:val="bottom"/>
          </w:tcPr>
          <w:p w14:paraId="16DB326B" w14:textId="143E32DE" w:rsidR="00797624" w:rsidRPr="00C27F00" w:rsidRDefault="0047662D" w:rsidP="00454FB0">
            <w:pP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2,4</w:t>
            </w:r>
            <w:r w:rsidR="001304CE" w:rsidRPr="00C27F00">
              <w:rPr>
                <w:rFonts w:ascii="Angsana New" w:hAnsi="Angsana New"/>
                <w:caps/>
                <w:sz w:val="28"/>
                <w:szCs w:val="28"/>
              </w:rPr>
              <w:t>09</w:t>
            </w:r>
          </w:p>
        </w:tc>
        <w:tc>
          <w:tcPr>
            <w:tcW w:w="1170" w:type="dxa"/>
            <w:vAlign w:val="bottom"/>
          </w:tcPr>
          <w:p w14:paraId="7229F9FA" w14:textId="77777777" w:rsidR="00797624" w:rsidRPr="00C27F00" w:rsidRDefault="00797624" w:rsidP="00454FB0">
            <w:pP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2,277</w:t>
            </w:r>
          </w:p>
        </w:tc>
      </w:tr>
      <w:tr w:rsidR="00797624" w:rsidRPr="00C27F00" w14:paraId="79E4AA6E" w14:textId="77777777" w:rsidTr="00834AD4">
        <w:trPr>
          <w:trHeight w:val="20"/>
        </w:trPr>
        <w:tc>
          <w:tcPr>
            <w:tcW w:w="2160" w:type="dxa"/>
            <w:vAlign w:val="bottom"/>
          </w:tcPr>
          <w:p w14:paraId="5D417D1B" w14:textId="77777777" w:rsidR="00797624" w:rsidRPr="00C27F00" w:rsidRDefault="00797624" w:rsidP="00454FB0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อะไหล่</w:t>
            </w:r>
          </w:p>
        </w:tc>
        <w:tc>
          <w:tcPr>
            <w:tcW w:w="1170" w:type="dxa"/>
            <w:vAlign w:val="bottom"/>
          </w:tcPr>
          <w:p w14:paraId="34695877" w14:textId="52571827" w:rsidR="00797624" w:rsidRPr="00C27F00" w:rsidRDefault="00797624" w:rsidP="00454FB0">
            <w:pP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2,690</w:t>
            </w:r>
          </w:p>
        </w:tc>
        <w:tc>
          <w:tcPr>
            <w:tcW w:w="1170" w:type="dxa"/>
            <w:vAlign w:val="bottom"/>
          </w:tcPr>
          <w:p w14:paraId="48739709" w14:textId="77777777" w:rsidR="00797624" w:rsidRPr="00C27F00" w:rsidRDefault="00797624" w:rsidP="00454FB0">
            <w:pP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2,685</w:t>
            </w:r>
          </w:p>
        </w:tc>
        <w:tc>
          <w:tcPr>
            <w:tcW w:w="1170" w:type="dxa"/>
            <w:vAlign w:val="bottom"/>
          </w:tcPr>
          <w:p w14:paraId="15760AE4" w14:textId="75F6581F" w:rsidR="00797624" w:rsidRPr="00C27F00" w:rsidRDefault="00797624" w:rsidP="00454FB0">
            <w:pPr>
              <w:tabs>
                <w:tab w:val="decimal" w:pos="885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(1,043)</w:t>
            </w:r>
          </w:p>
        </w:tc>
        <w:tc>
          <w:tcPr>
            <w:tcW w:w="1170" w:type="dxa"/>
            <w:vAlign w:val="bottom"/>
          </w:tcPr>
          <w:p w14:paraId="6C8C7F67" w14:textId="77777777" w:rsidR="00797624" w:rsidRPr="00C27F00" w:rsidRDefault="00797624" w:rsidP="00454FB0">
            <w:pPr>
              <w:tabs>
                <w:tab w:val="decimal" w:pos="885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(959)</w:t>
            </w:r>
          </w:p>
        </w:tc>
        <w:tc>
          <w:tcPr>
            <w:tcW w:w="1170" w:type="dxa"/>
            <w:vAlign w:val="bottom"/>
          </w:tcPr>
          <w:p w14:paraId="6500838F" w14:textId="3F800BD0" w:rsidR="00797624" w:rsidRPr="00C27F00" w:rsidRDefault="005F3357" w:rsidP="00454FB0">
            <w:pP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1,647</w:t>
            </w:r>
          </w:p>
        </w:tc>
        <w:tc>
          <w:tcPr>
            <w:tcW w:w="1170" w:type="dxa"/>
            <w:vAlign w:val="bottom"/>
          </w:tcPr>
          <w:p w14:paraId="5FC3E994" w14:textId="77777777" w:rsidR="00797624" w:rsidRPr="00C27F00" w:rsidRDefault="00797624" w:rsidP="00454FB0">
            <w:pP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1,726</w:t>
            </w:r>
          </w:p>
        </w:tc>
      </w:tr>
      <w:tr w:rsidR="00797624" w:rsidRPr="00C27F00" w14:paraId="311C31E6" w14:textId="77777777" w:rsidTr="00834AD4">
        <w:trPr>
          <w:trHeight w:val="20"/>
        </w:trPr>
        <w:tc>
          <w:tcPr>
            <w:tcW w:w="2160" w:type="dxa"/>
            <w:vAlign w:val="bottom"/>
          </w:tcPr>
          <w:p w14:paraId="30B914E4" w14:textId="0AC44012" w:rsidR="00797624" w:rsidRPr="00C27F00" w:rsidRDefault="00797624" w:rsidP="00454FB0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14:paraId="4763399B" w14:textId="7DEF8EC6" w:rsidR="00797624" w:rsidRPr="00C27F00" w:rsidRDefault="00797624" w:rsidP="00454FB0">
            <w:pP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11,982</w:t>
            </w:r>
          </w:p>
        </w:tc>
        <w:tc>
          <w:tcPr>
            <w:tcW w:w="1170" w:type="dxa"/>
            <w:vAlign w:val="bottom"/>
          </w:tcPr>
          <w:p w14:paraId="44A5D3CA" w14:textId="6A9A693E" w:rsidR="00797624" w:rsidRPr="00C27F00" w:rsidRDefault="00797624" w:rsidP="00454FB0">
            <w:pP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766</w:t>
            </w:r>
          </w:p>
        </w:tc>
        <w:tc>
          <w:tcPr>
            <w:tcW w:w="1170" w:type="dxa"/>
            <w:vAlign w:val="bottom"/>
          </w:tcPr>
          <w:p w14:paraId="28BAB61D" w14:textId="40C45B92" w:rsidR="00797624" w:rsidRPr="00C27F00" w:rsidRDefault="00797624" w:rsidP="00454FB0">
            <w:pPr>
              <w:tabs>
                <w:tab w:val="decimal" w:pos="885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(15)</w:t>
            </w:r>
          </w:p>
        </w:tc>
        <w:tc>
          <w:tcPr>
            <w:tcW w:w="1170" w:type="dxa"/>
            <w:vAlign w:val="bottom"/>
          </w:tcPr>
          <w:p w14:paraId="1DE94630" w14:textId="54555353" w:rsidR="00797624" w:rsidRPr="00C27F00" w:rsidRDefault="00797624" w:rsidP="00454FB0">
            <w:pPr>
              <w:tabs>
                <w:tab w:val="decimal" w:pos="885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(8)</w:t>
            </w:r>
          </w:p>
        </w:tc>
        <w:tc>
          <w:tcPr>
            <w:tcW w:w="1170" w:type="dxa"/>
            <w:vAlign w:val="bottom"/>
          </w:tcPr>
          <w:p w14:paraId="19365623" w14:textId="2577BA9A" w:rsidR="00797624" w:rsidRPr="00C27F00" w:rsidRDefault="005F3357" w:rsidP="00454FB0">
            <w:pP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11,967</w:t>
            </w:r>
          </w:p>
        </w:tc>
        <w:tc>
          <w:tcPr>
            <w:tcW w:w="1170" w:type="dxa"/>
            <w:vAlign w:val="bottom"/>
          </w:tcPr>
          <w:p w14:paraId="5493471E" w14:textId="56E50D4A" w:rsidR="00797624" w:rsidRPr="00C27F00" w:rsidRDefault="00797624" w:rsidP="00454FB0">
            <w:pP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758</w:t>
            </w:r>
          </w:p>
        </w:tc>
      </w:tr>
      <w:tr w:rsidR="00797624" w:rsidRPr="00C27F00" w14:paraId="07EFD1ED" w14:textId="77777777" w:rsidTr="00834AD4">
        <w:trPr>
          <w:trHeight w:val="20"/>
        </w:trPr>
        <w:tc>
          <w:tcPr>
            <w:tcW w:w="2160" w:type="dxa"/>
            <w:vAlign w:val="bottom"/>
          </w:tcPr>
          <w:p w14:paraId="546B2BBB" w14:textId="45470314" w:rsidR="00797624" w:rsidRPr="00C27F00" w:rsidRDefault="00797624" w:rsidP="00454FB0">
            <w:pPr>
              <w:pStyle w:val="Heading1"/>
              <w:spacing w:line="360" w:lineRule="exact"/>
              <w:jc w:val="left"/>
              <w:rPr>
                <w:rFonts w:eastAsia="Angsana New"/>
              </w:rPr>
            </w:pPr>
            <w:r w:rsidRPr="00C27F00">
              <w:rPr>
                <w:rFonts w:eastAsia="Angsana New"/>
                <w:cs/>
              </w:rPr>
              <w:t>สินค้าระหว่างทาง</w:t>
            </w:r>
          </w:p>
        </w:tc>
        <w:tc>
          <w:tcPr>
            <w:tcW w:w="1170" w:type="dxa"/>
            <w:vAlign w:val="bottom"/>
          </w:tcPr>
          <w:p w14:paraId="2E7982D2" w14:textId="6D80B39D" w:rsidR="00797624" w:rsidRPr="00C27F00" w:rsidRDefault="00797624" w:rsidP="00454FB0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12,401</w:t>
            </w:r>
          </w:p>
        </w:tc>
        <w:tc>
          <w:tcPr>
            <w:tcW w:w="1170" w:type="dxa"/>
            <w:vAlign w:val="bottom"/>
          </w:tcPr>
          <w:p w14:paraId="069C7C9F" w14:textId="7B1FBE9E" w:rsidR="00797624" w:rsidRPr="00C27F00" w:rsidRDefault="00797624" w:rsidP="00454FB0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C659A6E" w14:textId="431DF1BC" w:rsidR="00797624" w:rsidRPr="00C27F00" w:rsidRDefault="00797624" w:rsidP="00454FB0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0E2506B" w14:textId="2B41236A" w:rsidR="00797624" w:rsidRPr="00C27F00" w:rsidRDefault="00797624" w:rsidP="00454FB0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533E646" w14:textId="6760A3EE" w:rsidR="00797624" w:rsidRPr="00C27F00" w:rsidRDefault="00797624" w:rsidP="00454FB0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12,401</w:t>
            </w:r>
          </w:p>
        </w:tc>
        <w:tc>
          <w:tcPr>
            <w:tcW w:w="1170" w:type="dxa"/>
            <w:vAlign w:val="bottom"/>
          </w:tcPr>
          <w:p w14:paraId="5315D742" w14:textId="6251304C" w:rsidR="00797624" w:rsidRPr="00C27F00" w:rsidRDefault="00797624" w:rsidP="00454FB0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</w:tr>
      <w:tr w:rsidR="00797624" w:rsidRPr="00C27F00" w14:paraId="3918E277" w14:textId="77777777" w:rsidTr="00834AD4">
        <w:trPr>
          <w:trHeight w:val="20"/>
        </w:trPr>
        <w:tc>
          <w:tcPr>
            <w:tcW w:w="2160" w:type="dxa"/>
            <w:vAlign w:val="bottom"/>
          </w:tcPr>
          <w:p w14:paraId="16552780" w14:textId="77777777" w:rsidR="00797624" w:rsidRPr="00C27F00" w:rsidRDefault="00797624" w:rsidP="00454FB0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BD90807" w14:textId="0180CF25" w:rsidR="00797624" w:rsidRPr="00C27F00" w:rsidRDefault="00811DFA" w:rsidP="00454FB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70,359</w:t>
            </w:r>
          </w:p>
        </w:tc>
        <w:tc>
          <w:tcPr>
            <w:tcW w:w="1170" w:type="dxa"/>
            <w:vAlign w:val="bottom"/>
          </w:tcPr>
          <w:p w14:paraId="3015ED07" w14:textId="77777777" w:rsidR="00797624" w:rsidRPr="00C27F00" w:rsidRDefault="00797624" w:rsidP="00454FB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31,281</w:t>
            </w:r>
          </w:p>
        </w:tc>
        <w:tc>
          <w:tcPr>
            <w:tcW w:w="1170" w:type="dxa"/>
            <w:vAlign w:val="bottom"/>
          </w:tcPr>
          <w:p w14:paraId="54330261" w14:textId="308BDC77" w:rsidR="00797624" w:rsidRPr="00C27F00" w:rsidRDefault="00797624" w:rsidP="00454FB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(1,344)</w:t>
            </w:r>
          </w:p>
        </w:tc>
        <w:tc>
          <w:tcPr>
            <w:tcW w:w="1170" w:type="dxa"/>
            <w:vAlign w:val="bottom"/>
          </w:tcPr>
          <w:p w14:paraId="43EF1F1A" w14:textId="77777777" w:rsidR="00797624" w:rsidRPr="00C27F00" w:rsidRDefault="00797624" w:rsidP="00454FB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(1,176)</w:t>
            </w:r>
          </w:p>
        </w:tc>
        <w:tc>
          <w:tcPr>
            <w:tcW w:w="1170" w:type="dxa"/>
            <w:vAlign w:val="bottom"/>
          </w:tcPr>
          <w:p w14:paraId="4788F672" w14:textId="3447A1C2" w:rsidR="00797624" w:rsidRPr="00C27F00" w:rsidRDefault="00C77C66" w:rsidP="00454FB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69,015</w:t>
            </w:r>
          </w:p>
        </w:tc>
        <w:tc>
          <w:tcPr>
            <w:tcW w:w="1170" w:type="dxa"/>
            <w:vAlign w:val="bottom"/>
          </w:tcPr>
          <w:p w14:paraId="6C63509F" w14:textId="77777777" w:rsidR="00797624" w:rsidRPr="00C27F00" w:rsidRDefault="00797624" w:rsidP="00454FB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8" w:right="-18" w:firstLine="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caps/>
                <w:sz w:val="28"/>
                <w:szCs w:val="28"/>
              </w:rPr>
              <w:t>30,105</w:t>
            </w:r>
          </w:p>
        </w:tc>
      </w:tr>
    </w:tbl>
    <w:p w14:paraId="0AB4CF11" w14:textId="77777777" w:rsidR="000A268A" w:rsidRPr="00C27F00" w:rsidRDefault="00FC39ED" w:rsidP="00454FB0">
      <w:pPr>
        <w:tabs>
          <w:tab w:val="left" w:pos="900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0A268A" w:rsidRPr="00C27F0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A268A" w:rsidRPr="00C27F00">
        <w:rPr>
          <w:rFonts w:ascii="Angsana New" w:hAnsi="Angsana New" w:hint="cs"/>
          <w:b/>
          <w:bCs/>
          <w:sz w:val="32"/>
          <w:szCs w:val="32"/>
        </w:rPr>
        <w:tab/>
      </w:r>
      <w:r w:rsidR="000A268A" w:rsidRPr="00C27F00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55787EDD" w14:textId="0EE0BD16" w:rsidR="000A268A" w:rsidRPr="00C27F00" w:rsidRDefault="007568FF" w:rsidP="00454FB0">
      <w:pPr>
        <w:spacing w:before="120" w:after="4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="000A268A" w:rsidRPr="00C27F00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0A268A" w:rsidRPr="00C27F00">
        <w:rPr>
          <w:rFonts w:ascii="Angsana New" w:hAnsi="Angsana New" w:hint="cs"/>
          <w:spacing w:val="-6"/>
          <w:sz w:val="32"/>
          <w:szCs w:val="32"/>
          <w:cs/>
        </w:rPr>
        <w:t>ได้นำเงินฝากธนาคาร</w:t>
      </w:r>
      <w:r w:rsidR="000A268A" w:rsidRPr="00C27F00">
        <w:rPr>
          <w:rFonts w:ascii="Angsana New" w:hAnsi="Angsana New" w:hint="cs"/>
          <w:spacing w:val="-4"/>
          <w:sz w:val="32"/>
          <w:szCs w:val="32"/>
          <w:cs/>
        </w:rPr>
        <w:t>ไปเป็นหลักทรัพย์ค้ำประกันวงเงินสินเชื่อและการออกหนังสือค้ำประกัน</w:t>
      </w:r>
      <w:r w:rsidR="000A268A" w:rsidRPr="00C27F00">
        <w:rPr>
          <w:rFonts w:ascii="Angsana New" w:hAnsi="Angsana New" w:hint="cs"/>
          <w:spacing w:val="-4"/>
          <w:sz w:val="32"/>
          <w:szCs w:val="32"/>
        </w:rPr>
        <w:t xml:space="preserve">          </w:t>
      </w:r>
      <w:r w:rsidR="000A268A" w:rsidRPr="00C27F00">
        <w:rPr>
          <w:rFonts w:ascii="Angsana New" w:hAnsi="Angsana New" w:hint="cs"/>
          <w:spacing w:val="-4"/>
          <w:sz w:val="32"/>
          <w:szCs w:val="32"/>
          <w:cs/>
        </w:rPr>
        <w:t>โดยธนาคารในนาม</w:t>
      </w:r>
      <w:r w:rsidR="00C77E43" w:rsidRPr="00C27F00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0A268A" w:rsidRPr="00C27F00">
        <w:rPr>
          <w:rFonts w:ascii="Angsana New" w:hAnsi="Angsana New" w:hint="cs"/>
          <w:spacing w:val="-4"/>
          <w:sz w:val="32"/>
          <w:szCs w:val="32"/>
          <w:cs/>
        </w:rPr>
        <w:t>บ</w:t>
      </w:r>
      <w:r w:rsidR="000A268A" w:rsidRPr="00C27F00">
        <w:rPr>
          <w:rFonts w:ascii="Angsana New" w:hAnsi="Angsana New" w:hint="cs"/>
          <w:spacing w:val="-6"/>
          <w:sz w:val="32"/>
          <w:szCs w:val="32"/>
          <w:cs/>
        </w:rPr>
        <w:t xml:space="preserve">ริษัท </w:t>
      </w:r>
    </w:p>
    <w:p w14:paraId="0AA7CD43" w14:textId="3511B9B3" w:rsidR="000A268A" w:rsidRPr="00C27F00" w:rsidRDefault="007C56EE" w:rsidP="00454FB0">
      <w:pPr>
        <w:spacing w:before="120" w:after="120"/>
        <w:ind w:left="547" w:hanging="547"/>
        <w:rPr>
          <w:rFonts w:ascii="Angsana New" w:hAnsi="Angsana New"/>
          <w:b/>
          <w:bCs/>
          <w:spacing w:val="-6"/>
          <w:sz w:val="32"/>
          <w:szCs w:val="32"/>
        </w:rPr>
      </w:pPr>
      <w:r w:rsidRPr="00C27F00">
        <w:rPr>
          <w:rFonts w:ascii="Angsana New" w:hAnsi="Angsana New"/>
          <w:b/>
          <w:bCs/>
          <w:sz w:val="32"/>
          <w:szCs w:val="32"/>
        </w:rPr>
        <w:t>1</w:t>
      </w:r>
      <w:r w:rsidR="00FC39ED" w:rsidRPr="00C27F00">
        <w:rPr>
          <w:rFonts w:ascii="Angsana New" w:hAnsi="Angsana New"/>
          <w:b/>
          <w:bCs/>
          <w:sz w:val="32"/>
          <w:szCs w:val="32"/>
        </w:rPr>
        <w:t>2</w:t>
      </w:r>
      <w:r w:rsidR="000A268A" w:rsidRPr="00C27F00">
        <w:rPr>
          <w:rFonts w:ascii="Angsana New" w:hAnsi="Angsana New" w:hint="cs"/>
          <w:b/>
          <w:bCs/>
          <w:sz w:val="32"/>
          <w:szCs w:val="32"/>
        </w:rPr>
        <w:t>.</w:t>
      </w:r>
      <w:r w:rsidR="000A268A" w:rsidRPr="00C27F00">
        <w:rPr>
          <w:rFonts w:ascii="Angsana New" w:hAnsi="Angsana New" w:hint="cs"/>
          <w:b/>
          <w:bCs/>
          <w:sz w:val="32"/>
          <w:szCs w:val="32"/>
        </w:rPr>
        <w:tab/>
      </w:r>
      <w:r w:rsidR="000A268A" w:rsidRPr="00C27F00">
        <w:rPr>
          <w:rFonts w:ascii="Angsana New" w:hAnsi="Angsana New" w:hint="cs"/>
          <w:b/>
          <w:bCs/>
          <w:spacing w:val="-6"/>
          <w:sz w:val="32"/>
          <w:szCs w:val="32"/>
          <w:cs/>
        </w:rPr>
        <w:t>เงินลงทุนในบริษัทย่อย</w:t>
      </w:r>
    </w:p>
    <w:p w14:paraId="627A492C" w14:textId="77777777" w:rsidR="000A268A" w:rsidRPr="00C27F00" w:rsidRDefault="000A268A" w:rsidP="00454FB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27F00">
        <w:rPr>
          <w:rFonts w:ascii="Angsana New" w:hAnsi="Angsana New" w:hint="cs"/>
          <w:b/>
          <w:bCs/>
          <w:spacing w:val="-6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มีรายละเอียดดังนี้</w:t>
      </w:r>
    </w:p>
    <w:tbl>
      <w:tblPr>
        <w:tblW w:w="11880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2250"/>
        <w:gridCol w:w="900"/>
        <w:gridCol w:w="900"/>
        <w:gridCol w:w="810"/>
        <w:gridCol w:w="720"/>
        <w:gridCol w:w="847"/>
        <w:gridCol w:w="848"/>
        <w:gridCol w:w="915"/>
        <w:gridCol w:w="900"/>
        <w:gridCol w:w="847"/>
        <w:gridCol w:w="848"/>
        <w:gridCol w:w="1095"/>
      </w:tblGrid>
      <w:tr w:rsidR="00990D46" w:rsidRPr="00C27F00" w14:paraId="5FAF575C" w14:textId="29BE2748" w:rsidTr="00B55170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601EB" w14:textId="77777777" w:rsidR="00990D46" w:rsidRPr="00C27F00" w:rsidRDefault="00990D46" w:rsidP="00454FB0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53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5CD45" w14:textId="352A35F6" w:rsidR="00990D46" w:rsidRPr="00C27F00" w:rsidRDefault="00990D46" w:rsidP="00454FB0">
            <w:pPr>
              <w:ind w:left="-108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 w:hint="cs"/>
                <w:sz w:val="21"/>
                <w:szCs w:val="21"/>
              </w:rPr>
              <w:t>(</w:t>
            </w:r>
            <w:r w:rsidRPr="00C27F00">
              <w:rPr>
                <w:rFonts w:ascii="Angsana New" w:hAnsi="Angsana New" w:hint="cs"/>
                <w:sz w:val="21"/>
                <w:szCs w:val="21"/>
                <w:cs/>
              </w:rPr>
              <w:t>หน่วย</w:t>
            </w:r>
            <w:r w:rsidRPr="00C27F00">
              <w:rPr>
                <w:rFonts w:ascii="Angsana New" w:hAnsi="Angsana New" w:hint="cs"/>
                <w:sz w:val="21"/>
                <w:szCs w:val="21"/>
              </w:rPr>
              <w:t xml:space="preserve">: </w:t>
            </w:r>
            <w:r w:rsidRPr="00C27F00">
              <w:rPr>
                <w:rFonts w:ascii="Angsana New" w:hAnsi="Angsana New" w:hint="cs"/>
                <w:sz w:val="21"/>
                <w:szCs w:val="21"/>
                <w:cs/>
              </w:rPr>
              <w:t>พันบาท)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6D0C149" w14:textId="77777777" w:rsidR="00990D46" w:rsidRPr="00C27F00" w:rsidRDefault="00990D46" w:rsidP="00454FB0">
            <w:pPr>
              <w:ind w:left="-108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990D46" w:rsidRPr="00C27F00" w14:paraId="29B88256" w14:textId="4A7DF649" w:rsidTr="00B55170">
        <w:trPr>
          <w:gridAfter w:val="1"/>
          <w:wAfter w:w="1095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743BB" w14:textId="77777777" w:rsidR="00990D46" w:rsidRPr="00C27F00" w:rsidRDefault="00990D46" w:rsidP="00454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27F00">
              <w:rPr>
                <w:rFonts w:ascii="Angsana New" w:hAnsi="Angsana New" w:hint="cs"/>
                <w:sz w:val="21"/>
                <w:szCs w:val="21"/>
                <w:cs/>
              </w:rPr>
              <w:t>บริษัท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E3892" w14:textId="77777777" w:rsidR="00990D46" w:rsidRPr="00C27F00" w:rsidRDefault="00990D46" w:rsidP="00454FB0">
            <w:pPr>
              <w:pBdr>
                <w:bottom w:val="single" w:sz="4" w:space="1" w:color="auto"/>
              </w:pBdr>
              <w:tabs>
                <w:tab w:val="decimal" w:pos="732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27F00">
              <w:rPr>
                <w:rFonts w:ascii="Angsana New" w:hAnsi="Angsana New" w:hint="cs"/>
                <w:sz w:val="21"/>
                <w:szCs w:val="21"/>
                <w:cs/>
              </w:rPr>
              <w:t>ทุนเรียกชำระแล้ว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D187F" w14:textId="77777777" w:rsidR="00990D46" w:rsidRPr="00C27F00" w:rsidRDefault="00990D46" w:rsidP="00454F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27F00">
              <w:rPr>
                <w:rFonts w:ascii="Angsana New" w:hAnsi="Angsana New" w:hint="cs"/>
                <w:sz w:val="21"/>
                <w:szCs w:val="21"/>
                <w:cs/>
              </w:rPr>
              <w:t>สัดส่วนเงินลงทุน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1A9B6" w14:textId="77777777" w:rsidR="00990D46" w:rsidRPr="00C27F00" w:rsidRDefault="00990D46" w:rsidP="00454F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27F00">
              <w:rPr>
                <w:rFonts w:ascii="Angsana New" w:hAnsi="Angsana New" w:hint="cs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right w:val="nil"/>
            </w:tcBorders>
          </w:tcPr>
          <w:p w14:paraId="1884250A" w14:textId="77777777" w:rsidR="00FE7854" w:rsidRPr="00C27F00" w:rsidRDefault="00FE7854" w:rsidP="00FE785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/>
                <w:sz w:val="21"/>
                <w:szCs w:val="21"/>
                <w:cs/>
              </w:rPr>
              <w:t>ค่าเผื่อการด้อยค่าของ</w:t>
            </w:r>
          </w:p>
          <w:p w14:paraId="0CB22335" w14:textId="208DC1EF" w:rsidR="00990D46" w:rsidRPr="00C27F00" w:rsidRDefault="00FE7854" w:rsidP="00FE785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27F00">
              <w:rPr>
                <w:rFonts w:ascii="Angsana New" w:hAnsi="Angsana New"/>
                <w:sz w:val="21"/>
                <w:szCs w:val="21"/>
                <w:cs/>
              </w:rPr>
              <w:t>เงินลงทุน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right w:val="nil"/>
            </w:tcBorders>
          </w:tcPr>
          <w:p w14:paraId="69495097" w14:textId="77777777" w:rsidR="005A75B7" w:rsidRPr="00C27F00" w:rsidRDefault="005A75B7" w:rsidP="005A75B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/>
                <w:sz w:val="21"/>
                <w:szCs w:val="21"/>
                <w:cs/>
              </w:rPr>
              <w:t>มูลค่าตามบัญชี</w:t>
            </w:r>
          </w:p>
          <w:p w14:paraId="5D5E33EF" w14:textId="3CA59BA1" w:rsidR="00990D46" w:rsidRPr="00C27F00" w:rsidRDefault="005A75B7" w:rsidP="005A75B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27F00">
              <w:rPr>
                <w:rFonts w:ascii="Angsana New" w:hAnsi="Angsana New"/>
                <w:sz w:val="21"/>
                <w:szCs w:val="21"/>
                <w:cs/>
              </w:rPr>
              <w:t>ตามวิธีราคาทุน - สุทธิ</w:t>
            </w:r>
          </w:p>
        </w:tc>
      </w:tr>
      <w:tr w:rsidR="00990D46" w:rsidRPr="00C27F00" w14:paraId="6ABEAF94" w14:textId="545C2F38" w:rsidTr="00B55170">
        <w:trPr>
          <w:gridAfter w:val="1"/>
          <w:wAfter w:w="1095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CE134" w14:textId="77777777" w:rsidR="00990D46" w:rsidRPr="00C27F00" w:rsidRDefault="00990D46" w:rsidP="00024952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85811" w14:textId="77777777" w:rsidR="00990D46" w:rsidRPr="00C27F00" w:rsidRDefault="00990D46" w:rsidP="00024952">
            <w:pPr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C27F00">
              <w:rPr>
                <w:rFonts w:ascii="Angsana New" w:hAnsi="Angsana New" w:hint="cs"/>
                <w:sz w:val="21"/>
                <w:szCs w:val="21"/>
                <w:u w:val="single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74549" w14:textId="77777777" w:rsidR="00990D46" w:rsidRPr="00C27F00" w:rsidRDefault="00990D46" w:rsidP="00024952">
            <w:pPr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C27F00">
              <w:rPr>
                <w:rFonts w:ascii="Angsana New" w:hAnsi="Angsana New" w:hint="cs"/>
                <w:sz w:val="21"/>
                <w:szCs w:val="21"/>
                <w:u w:val="single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9FBCE" w14:textId="77777777" w:rsidR="00990D46" w:rsidRPr="00C27F00" w:rsidRDefault="00990D46" w:rsidP="00024952">
            <w:pPr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C27F00">
              <w:rPr>
                <w:rFonts w:ascii="Angsana New" w:hAnsi="Angsana New" w:hint="cs"/>
                <w:sz w:val="21"/>
                <w:szCs w:val="21"/>
                <w:u w:val="single"/>
              </w:rPr>
              <w:t>2568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DD219" w14:textId="77777777" w:rsidR="00990D46" w:rsidRPr="00C27F00" w:rsidRDefault="00990D46" w:rsidP="00024952">
            <w:pPr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C27F00">
              <w:rPr>
                <w:rFonts w:ascii="Angsana New" w:hAnsi="Angsana New" w:hint="cs"/>
                <w:sz w:val="21"/>
                <w:szCs w:val="21"/>
                <w:u w:val="single"/>
              </w:rPr>
              <w:t>2567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1CEC4" w14:textId="77777777" w:rsidR="00990D46" w:rsidRPr="00C27F00" w:rsidRDefault="00990D46" w:rsidP="00024952">
            <w:pPr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C27F00">
              <w:rPr>
                <w:rFonts w:ascii="Angsana New" w:hAnsi="Angsana New" w:hint="cs"/>
                <w:sz w:val="21"/>
                <w:szCs w:val="21"/>
                <w:u w:val="single"/>
              </w:rPr>
              <w:t>2568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60C32" w14:textId="77777777" w:rsidR="00990D46" w:rsidRPr="00C27F00" w:rsidRDefault="00990D46" w:rsidP="00024952">
            <w:pPr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C27F00">
              <w:rPr>
                <w:rFonts w:ascii="Angsana New" w:hAnsi="Angsana New" w:hint="cs"/>
                <w:sz w:val="21"/>
                <w:szCs w:val="21"/>
                <w:u w:val="single"/>
              </w:rPr>
              <w:t>2567</w:t>
            </w: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3083C330" w14:textId="066DA98B" w:rsidR="00990D46" w:rsidRPr="00C27F00" w:rsidRDefault="00990D46" w:rsidP="00024952">
            <w:pPr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C27F00">
              <w:rPr>
                <w:rFonts w:ascii="Angsana New" w:hAnsi="Angsana New" w:hint="cs"/>
                <w:sz w:val="21"/>
                <w:szCs w:val="21"/>
                <w:u w:val="single"/>
              </w:rPr>
              <w:t>2568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A41BF7E" w14:textId="380DDC90" w:rsidR="00990D46" w:rsidRPr="00C27F00" w:rsidRDefault="00990D46" w:rsidP="00024952">
            <w:pPr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C27F00">
              <w:rPr>
                <w:rFonts w:ascii="Angsana New" w:hAnsi="Angsana New" w:hint="cs"/>
                <w:sz w:val="21"/>
                <w:szCs w:val="21"/>
                <w:u w:val="single"/>
              </w:rPr>
              <w:t>2567</w:t>
            </w:r>
          </w:p>
        </w:tc>
        <w:tc>
          <w:tcPr>
            <w:tcW w:w="847" w:type="dxa"/>
            <w:tcBorders>
              <w:left w:val="nil"/>
              <w:right w:val="nil"/>
            </w:tcBorders>
            <w:vAlign w:val="bottom"/>
          </w:tcPr>
          <w:p w14:paraId="5AB1921A" w14:textId="28502451" w:rsidR="00990D46" w:rsidRPr="00C27F00" w:rsidRDefault="00990D46" w:rsidP="00024952">
            <w:pPr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C27F00">
              <w:rPr>
                <w:rFonts w:ascii="Angsana New" w:hAnsi="Angsana New" w:hint="cs"/>
                <w:sz w:val="21"/>
                <w:szCs w:val="21"/>
                <w:u w:val="single"/>
              </w:rPr>
              <w:t>2568</w:t>
            </w: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14:paraId="6F8C4FD5" w14:textId="258DF9D0" w:rsidR="00990D46" w:rsidRPr="00C27F00" w:rsidRDefault="00990D46" w:rsidP="00024952">
            <w:pPr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C27F00">
              <w:rPr>
                <w:rFonts w:ascii="Angsana New" w:hAnsi="Angsana New" w:hint="cs"/>
                <w:sz w:val="21"/>
                <w:szCs w:val="21"/>
                <w:u w:val="single"/>
              </w:rPr>
              <w:t>2567</w:t>
            </w:r>
          </w:p>
        </w:tc>
      </w:tr>
      <w:tr w:rsidR="00990D46" w:rsidRPr="00C27F00" w14:paraId="0DCADB0F" w14:textId="54A03A4C" w:rsidTr="00B55170">
        <w:trPr>
          <w:gridAfter w:val="1"/>
          <w:wAfter w:w="1095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2C3AB" w14:textId="77777777" w:rsidR="00990D46" w:rsidRPr="00C27F00" w:rsidRDefault="00990D46" w:rsidP="00024952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9371C" w14:textId="77777777" w:rsidR="00990D46" w:rsidRPr="00C27F00" w:rsidRDefault="00990D46" w:rsidP="00024952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40BA9" w14:textId="77777777" w:rsidR="00990D46" w:rsidRPr="00C27F00" w:rsidRDefault="00990D46" w:rsidP="00024952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007BF" w14:textId="77777777" w:rsidR="00990D46" w:rsidRPr="00C27F00" w:rsidRDefault="00990D46" w:rsidP="0002495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C27F00">
              <w:rPr>
                <w:rFonts w:ascii="Angsana New" w:hAnsi="Angsana New" w:hint="cs"/>
                <w:sz w:val="21"/>
                <w:szCs w:val="21"/>
                <w:cs/>
              </w:rPr>
              <w:t>ร้อยละ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5EA74" w14:textId="77777777" w:rsidR="00990D46" w:rsidRPr="00C27F00" w:rsidRDefault="00990D46" w:rsidP="0002495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C27F00">
              <w:rPr>
                <w:rFonts w:ascii="Angsana New" w:hAnsi="Angsana New" w:hint="cs"/>
                <w:sz w:val="21"/>
                <w:szCs w:val="21"/>
                <w:cs/>
              </w:rPr>
              <w:t>ร้อยละ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0233A" w14:textId="77777777" w:rsidR="00990D46" w:rsidRPr="00C27F00" w:rsidRDefault="00990D46" w:rsidP="0002495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46606" w14:textId="77777777" w:rsidR="00990D46" w:rsidRPr="00C27F00" w:rsidRDefault="00990D46" w:rsidP="00024952">
            <w:pPr>
              <w:tabs>
                <w:tab w:val="decimal" w:pos="911"/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38F86C0A" w14:textId="77777777" w:rsidR="00990D46" w:rsidRPr="00C27F00" w:rsidRDefault="00990D46" w:rsidP="00024952">
            <w:pPr>
              <w:tabs>
                <w:tab w:val="decimal" w:pos="911"/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2BBD336" w14:textId="2EE597AC" w:rsidR="00990D46" w:rsidRPr="00C27F00" w:rsidRDefault="00990D46" w:rsidP="00024952">
            <w:pPr>
              <w:tabs>
                <w:tab w:val="decimal" w:pos="911"/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7" w:type="dxa"/>
            <w:tcBorders>
              <w:left w:val="nil"/>
              <w:right w:val="nil"/>
            </w:tcBorders>
            <w:vAlign w:val="bottom"/>
          </w:tcPr>
          <w:p w14:paraId="03A75F49" w14:textId="77777777" w:rsidR="00990D46" w:rsidRPr="00C27F00" w:rsidRDefault="00990D46" w:rsidP="00024952">
            <w:pPr>
              <w:tabs>
                <w:tab w:val="decimal" w:pos="911"/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14:paraId="21E95718" w14:textId="05B4C99E" w:rsidR="00990D46" w:rsidRPr="00C27F00" w:rsidRDefault="00990D46" w:rsidP="00024952">
            <w:pPr>
              <w:tabs>
                <w:tab w:val="decimal" w:pos="911"/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990D46" w:rsidRPr="00C27F00" w14:paraId="024BBE8C" w14:textId="42BB4039" w:rsidTr="00B55170">
        <w:trPr>
          <w:gridAfter w:val="1"/>
          <w:wAfter w:w="1095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A4290FC" w14:textId="77777777" w:rsidR="00990D46" w:rsidRPr="00C27F00" w:rsidRDefault="00990D46" w:rsidP="00024952">
            <w:pPr>
              <w:ind w:left="120" w:right="12" w:hanging="120"/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 w:hint="cs"/>
                <w:sz w:val="21"/>
                <w:szCs w:val="21"/>
                <w:cs/>
              </w:rPr>
              <w:t>บริษัท คริสเตียนีและนีลเส็น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0F8C7" w14:textId="77777777" w:rsidR="00990D46" w:rsidRPr="00C27F00" w:rsidRDefault="00990D46" w:rsidP="00024952">
            <w:pPr>
              <w:ind w:left="-108" w:right="-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/>
                <w:sz w:val="21"/>
                <w:szCs w:val="21"/>
              </w:rPr>
              <w:t>1</w:t>
            </w:r>
            <w:r w:rsidRPr="00C27F00">
              <w:rPr>
                <w:rFonts w:ascii="Angsana New" w:hAnsi="Angsana New" w:hint="cs"/>
                <w:sz w:val="21"/>
                <w:szCs w:val="21"/>
              </w:rPr>
              <w:t>10</w:t>
            </w:r>
            <w:r w:rsidRPr="00C27F00">
              <w:rPr>
                <w:rFonts w:ascii="Angsana New" w:hAnsi="Angsana New" w:hint="cs"/>
                <w:sz w:val="21"/>
                <w:szCs w:val="21"/>
                <w:cs/>
              </w:rPr>
              <w:t xml:space="preserve"> ล้านบาท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4ACFA" w14:textId="77777777" w:rsidR="00990D46" w:rsidRPr="00C27F00" w:rsidRDefault="00990D46" w:rsidP="00024952">
            <w:pPr>
              <w:ind w:left="-108" w:right="-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/>
                <w:sz w:val="21"/>
                <w:szCs w:val="21"/>
              </w:rPr>
              <w:t>1</w:t>
            </w:r>
            <w:r w:rsidRPr="00C27F00">
              <w:rPr>
                <w:rFonts w:ascii="Angsana New" w:hAnsi="Angsana New" w:hint="cs"/>
                <w:sz w:val="21"/>
                <w:szCs w:val="21"/>
              </w:rPr>
              <w:t>10</w:t>
            </w:r>
            <w:r w:rsidRPr="00C27F00">
              <w:rPr>
                <w:rFonts w:ascii="Angsana New" w:hAnsi="Angsana New" w:hint="cs"/>
                <w:sz w:val="21"/>
                <w:szCs w:val="21"/>
                <w:cs/>
              </w:rPr>
              <w:t xml:space="preserve"> ล้านบาท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83CE5FC" w14:textId="77777777" w:rsidR="00990D46" w:rsidRPr="00C27F00" w:rsidRDefault="00990D46" w:rsidP="00024952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/>
                <w:sz w:val="21"/>
                <w:szCs w:val="21"/>
              </w:rPr>
              <w:t>98.64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34FD55B" w14:textId="77777777" w:rsidR="00990D46" w:rsidRPr="00C27F00" w:rsidRDefault="00990D46" w:rsidP="00024952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1"/>
                <w:szCs w:val="21"/>
                <w:cs/>
              </w:rPr>
            </w:pPr>
            <w:r w:rsidRPr="00C27F00">
              <w:rPr>
                <w:rFonts w:ascii="Angsana New" w:hAnsi="Angsana New"/>
                <w:sz w:val="21"/>
                <w:szCs w:val="21"/>
              </w:rPr>
              <w:t>98.64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14:paraId="78B8D19B" w14:textId="77777777" w:rsidR="00990D46" w:rsidRPr="00C27F00" w:rsidRDefault="00990D46" w:rsidP="00024952">
            <w:pP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/>
                <w:sz w:val="21"/>
                <w:szCs w:val="21"/>
              </w:rPr>
              <w:t>108,500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14:paraId="654E276F" w14:textId="77777777" w:rsidR="00990D46" w:rsidRPr="00C27F00" w:rsidRDefault="00990D46" w:rsidP="00024952">
            <w:pP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/>
                <w:sz w:val="21"/>
                <w:szCs w:val="21"/>
              </w:rPr>
              <w:t>108,500</w:t>
            </w:r>
          </w:p>
        </w:tc>
        <w:tc>
          <w:tcPr>
            <w:tcW w:w="915" w:type="dxa"/>
            <w:tcBorders>
              <w:left w:val="nil"/>
              <w:right w:val="nil"/>
            </w:tcBorders>
          </w:tcPr>
          <w:p w14:paraId="2BCF7444" w14:textId="04098A44" w:rsidR="00990D46" w:rsidRPr="00C27F00" w:rsidRDefault="005A75B7" w:rsidP="00024952">
            <w:pP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3C3865A" w14:textId="05E95563" w:rsidR="00990D46" w:rsidRPr="00C27F00" w:rsidRDefault="005A75B7" w:rsidP="00024952">
            <w:pP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847" w:type="dxa"/>
            <w:tcBorders>
              <w:left w:val="nil"/>
              <w:right w:val="nil"/>
            </w:tcBorders>
          </w:tcPr>
          <w:p w14:paraId="2C0EDCD7" w14:textId="52B577DA" w:rsidR="00990D46" w:rsidRPr="00C27F00" w:rsidRDefault="00990D46" w:rsidP="00024952">
            <w:pP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/>
                <w:sz w:val="21"/>
                <w:szCs w:val="21"/>
              </w:rPr>
              <w:t>108,500</w:t>
            </w: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249B9F01" w14:textId="16C3D77D" w:rsidR="00990D46" w:rsidRPr="00C27F00" w:rsidRDefault="00990D46" w:rsidP="00024952">
            <w:pP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/>
                <w:sz w:val="21"/>
                <w:szCs w:val="21"/>
              </w:rPr>
              <w:t>108,500</w:t>
            </w:r>
          </w:p>
        </w:tc>
      </w:tr>
      <w:tr w:rsidR="00990D46" w:rsidRPr="00C27F00" w14:paraId="4F4C4E30" w14:textId="2F9BC331" w:rsidTr="00B55170">
        <w:trPr>
          <w:gridAfter w:val="1"/>
          <w:wAfter w:w="1095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ED99F95" w14:textId="77777777" w:rsidR="00990D46" w:rsidRPr="00C27F00" w:rsidRDefault="00990D46" w:rsidP="00024952">
            <w:pPr>
              <w:ind w:left="216" w:hanging="216"/>
              <w:rPr>
                <w:rFonts w:ascii="Angsana New" w:hAnsi="Angsana New"/>
                <w:sz w:val="21"/>
                <w:szCs w:val="21"/>
                <w:cs/>
              </w:rPr>
            </w:pPr>
            <w:r w:rsidRPr="00C27F00">
              <w:rPr>
                <w:rFonts w:ascii="Angsana New" w:hAnsi="Angsana New" w:hint="cs"/>
                <w:sz w:val="21"/>
                <w:szCs w:val="21"/>
              </w:rPr>
              <w:t xml:space="preserve">     </w:t>
            </w:r>
            <w:r w:rsidRPr="00C27F00">
              <w:rPr>
                <w:rFonts w:ascii="Angsana New" w:hAnsi="Angsana New" w:hint="cs"/>
                <w:sz w:val="21"/>
                <w:szCs w:val="21"/>
                <w:cs/>
              </w:rPr>
              <w:t>เอนเนอร์จี โซลูชันส์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BDCBD" w14:textId="77777777" w:rsidR="00990D46" w:rsidRPr="00C27F00" w:rsidRDefault="00990D46" w:rsidP="00024952">
            <w:pPr>
              <w:ind w:left="-108" w:right="-93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025B0" w14:textId="77777777" w:rsidR="00990D46" w:rsidRPr="00C27F00" w:rsidRDefault="00990D46" w:rsidP="00024952">
            <w:pPr>
              <w:ind w:left="-108" w:right="-93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212A17C" w14:textId="77777777" w:rsidR="00990D46" w:rsidRPr="00C27F00" w:rsidRDefault="00990D46" w:rsidP="00024952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FC9F600" w14:textId="77777777" w:rsidR="00990D46" w:rsidRPr="00C27F00" w:rsidRDefault="00990D46" w:rsidP="00024952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14:paraId="11EF43D5" w14:textId="77777777" w:rsidR="00990D46" w:rsidRPr="00C27F00" w:rsidRDefault="00990D46" w:rsidP="00024952">
            <w:pP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14:paraId="2309F016" w14:textId="77777777" w:rsidR="00990D46" w:rsidRPr="00C27F00" w:rsidRDefault="00990D46" w:rsidP="00024952">
            <w:pP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</w:tcPr>
          <w:p w14:paraId="38E536D2" w14:textId="77777777" w:rsidR="00990D46" w:rsidRPr="00C27F00" w:rsidRDefault="00990D46" w:rsidP="00024952">
            <w:pP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0E4F1E0" w14:textId="44BD9AB7" w:rsidR="00990D46" w:rsidRPr="00C27F00" w:rsidRDefault="00990D46" w:rsidP="00024952">
            <w:pP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7" w:type="dxa"/>
            <w:tcBorders>
              <w:left w:val="nil"/>
              <w:right w:val="nil"/>
            </w:tcBorders>
          </w:tcPr>
          <w:p w14:paraId="444B381D" w14:textId="77777777" w:rsidR="00990D46" w:rsidRPr="00C27F00" w:rsidRDefault="00990D46" w:rsidP="00024952">
            <w:pP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059BFFBA" w14:textId="0D53009D" w:rsidR="00990D46" w:rsidRPr="00C27F00" w:rsidRDefault="00990D46" w:rsidP="00024952">
            <w:pP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990D46" w:rsidRPr="00C27F00" w14:paraId="25CE3835" w14:textId="2DED3BAE" w:rsidTr="00B55170">
        <w:trPr>
          <w:gridAfter w:val="1"/>
          <w:wAfter w:w="1095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D606B3E" w14:textId="77777777" w:rsidR="00990D46" w:rsidRPr="00C27F00" w:rsidRDefault="00990D46" w:rsidP="00024952">
            <w:pPr>
              <w:ind w:left="216" w:hanging="216"/>
              <w:rPr>
                <w:rFonts w:ascii="Angsana New" w:hAnsi="Angsana New"/>
                <w:sz w:val="21"/>
                <w:szCs w:val="21"/>
                <w:cs/>
              </w:rPr>
            </w:pPr>
            <w:r w:rsidRPr="00C27F00">
              <w:rPr>
                <w:rFonts w:ascii="Angsana New" w:hAnsi="Angsana New"/>
                <w:sz w:val="21"/>
                <w:szCs w:val="21"/>
                <w:cs/>
              </w:rPr>
              <w:t xml:space="preserve">บริษัท คริสเตียนีและนีลเส็น </w:t>
            </w:r>
            <w:r w:rsidRPr="00C27F00">
              <w:rPr>
                <w:rFonts w:ascii="Angsana New" w:hAnsi="Angsana New" w:hint="cs"/>
                <w:sz w:val="21"/>
                <w:szCs w:val="21"/>
                <w:cs/>
              </w:rPr>
              <w:t xml:space="preserve">     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F0144" w14:textId="77777777" w:rsidR="00990D46" w:rsidRPr="00C27F00" w:rsidRDefault="00990D46" w:rsidP="00024952">
            <w:pPr>
              <w:ind w:left="-108" w:right="-93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27F00">
              <w:rPr>
                <w:rFonts w:ascii="Angsana New" w:hAnsi="Angsana New" w:hint="cs"/>
                <w:sz w:val="21"/>
                <w:szCs w:val="21"/>
              </w:rPr>
              <w:t>25</w:t>
            </w:r>
            <w:r w:rsidRPr="00C27F00">
              <w:rPr>
                <w:rFonts w:ascii="Angsana New" w:hAnsi="Angsana New" w:hint="cs"/>
                <w:sz w:val="21"/>
                <w:szCs w:val="21"/>
                <w:cs/>
              </w:rPr>
              <w:t xml:space="preserve"> ล้านบาท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05C13" w14:textId="77777777" w:rsidR="00990D46" w:rsidRPr="00C27F00" w:rsidRDefault="00990D46" w:rsidP="00024952">
            <w:pPr>
              <w:ind w:left="-108" w:right="-93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27F00">
              <w:rPr>
                <w:rFonts w:ascii="Angsana New" w:hAnsi="Angsana New" w:hint="cs"/>
                <w:sz w:val="21"/>
                <w:szCs w:val="21"/>
              </w:rPr>
              <w:t>25</w:t>
            </w:r>
            <w:r w:rsidRPr="00C27F00">
              <w:rPr>
                <w:rFonts w:ascii="Angsana New" w:hAnsi="Angsana New" w:hint="cs"/>
                <w:sz w:val="21"/>
                <w:szCs w:val="21"/>
                <w:cs/>
              </w:rPr>
              <w:t xml:space="preserve"> ล้านบาท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D3944F5" w14:textId="77777777" w:rsidR="00990D46" w:rsidRPr="00C27F00" w:rsidRDefault="00990D46" w:rsidP="00024952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 w:hint="cs"/>
                <w:sz w:val="21"/>
                <w:szCs w:val="21"/>
              </w:rPr>
              <w:t>80</w:t>
            </w:r>
            <w:r w:rsidRPr="00C27F00">
              <w:rPr>
                <w:rFonts w:ascii="Angsana New" w:hAnsi="Angsana New"/>
                <w:sz w:val="21"/>
                <w:szCs w:val="21"/>
              </w:rPr>
              <w:t>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9172ED0" w14:textId="77777777" w:rsidR="00990D46" w:rsidRPr="00C27F00" w:rsidRDefault="00990D46" w:rsidP="00024952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 w:hint="cs"/>
                <w:sz w:val="21"/>
                <w:szCs w:val="21"/>
              </w:rPr>
              <w:t>80</w:t>
            </w:r>
            <w:r w:rsidRPr="00C27F00">
              <w:rPr>
                <w:rFonts w:ascii="Angsana New" w:hAnsi="Angsana New"/>
                <w:sz w:val="21"/>
                <w:szCs w:val="21"/>
              </w:rPr>
              <w:t>.00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14:paraId="396BCA2A" w14:textId="77777777" w:rsidR="00990D46" w:rsidRPr="00C27F00" w:rsidRDefault="00990D46" w:rsidP="00024952">
            <w:pP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/>
                <w:sz w:val="21"/>
                <w:szCs w:val="21"/>
              </w:rPr>
              <w:t>20,000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14:paraId="7737769C" w14:textId="77777777" w:rsidR="00990D46" w:rsidRPr="00C27F00" w:rsidRDefault="00990D46" w:rsidP="00024952">
            <w:pP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/>
                <w:sz w:val="21"/>
                <w:szCs w:val="21"/>
              </w:rPr>
              <w:t>20,000</w:t>
            </w:r>
          </w:p>
        </w:tc>
        <w:tc>
          <w:tcPr>
            <w:tcW w:w="915" w:type="dxa"/>
            <w:tcBorders>
              <w:left w:val="nil"/>
              <w:right w:val="nil"/>
            </w:tcBorders>
          </w:tcPr>
          <w:p w14:paraId="4910F2CC" w14:textId="69446BAB" w:rsidR="00990D46" w:rsidRPr="00C27F00" w:rsidRDefault="00692B0F" w:rsidP="00024952">
            <w:pP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/>
                <w:sz w:val="21"/>
                <w:szCs w:val="21"/>
              </w:rPr>
              <w:t>(</w:t>
            </w:r>
            <w:r w:rsidR="00990D46" w:rsidRPr="00C27F00">
              <w:rPr>
                <w:rFonts w:ascii="Angsana New" w:hAnsi="Angsana New"/>
                <w:sz w:val="21"/>
                <w:szCs w:val="21"/>
              </w:rPr>
              <w:t>20,000</w:t>
            </w:r>
            <w:r w:rsidRPr="00C27F00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D769983" w14:textId="7786498F" w:rsidR="00990D46" w:rsidRPr="00C27F00" w:rsidRDefault="005A75B7" w:rsidP="00024952">
            <w:pP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847" w:type="dxa"/>
            <w:tcBorders>
              <w:left w:val="nil"/>
              <w:right w:val="nil"/>
            </w:tcBorders>
          </w:tcPr>
          <w:p w14:paraId="0EB25491" w14:textId="70E70CB3" w:rsidR="00990D46" w:rsidRPr="00C27F00" w:rsidRDefault="00692B0F" w:rsidP="00024952">
            <w:pP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01174AF8" w14:textId="021B70B9" w:rsidR="00990D46" w:rsidRPr="00C27F00" w:rsidRDefault="00990D46" w:rsidP="00024952">
            <w:pP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/>
                <w:sz w:val="21"/>
                <w:szCs w:val="21"/>
              </w:rPr>
              <w:t>20,000</w:t>
            </w:r>
          </w:p>
        </w:tc>
      </w:tr>
      <w:tr w:rsidR="00990D46" w:rsidRPr="00C27F00" w14:paraId="5293B4D7" w14:textId="450D6C22" w:rsidTr="00B55170">
        <w:trPr>
          <w:gridAfter w:val="1"/>
          <w:wAfter w:w="1095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34F14B4" w14:textId="77777777" w:rsidR="00990D46" w:rsidRPr="00C27F00" w:rsidRDefault="00990D46" w:rsidP="00024952">
            <w:pPr>
              <w:ind w:left="216" w:hanging="216"/>
              <w:rPr>
                <w:rFonts w:ascii="Angsana New" w:hAnsi="Angsana New"/>
                <w:sz w:val="21"/>
                <w:szCs w:val="21"/>
                <w:cs/>
              </w:rPr>
            </w:pPr>
            <w:r w:rsidRPr="00C27F00">
              <w:rPr>
                <w:rFonts w:ascii="Angsana New" w:hAnsi="Angsana New" w:hint="cs"/>
                <w:sz w:val="21"/>
                <w:szCs w:val="21"/>
              </w:rPr>
              <w:t xml:space="preserve">     </w:t>
            </w:r>
            <w:r w:rsidRPr="00C27F00">
              <w:rPr>
                <w:rFonts w:ascii="Angsana New" w:hAnsi="Angsana New"/>
                <w:sz w:val="21"/>
                <w:szCs w:val="21"/>
                <w:cs/>
              </w:rPr>
              <w:t>ดีซีเอ็ม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A3A39" w14:textId="77777777" w:rsidR="00990D46" w:rsidRPr="00C27F00" w:rsidRDefault="00990D46" w:rsidP="00024952">
            <w:pPr>
              <w:ind w:left="-108" w:right="-93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867DC" w14:textId="77777777" w:rsidR="00990D46" w:rsidRPr="00C27F00" w:rsidRDefault="00990D46" w:rsidP="00024952">
            <w:pPr>
              <w:ind w:left="-108" w:right="-93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B543E0" w14:textId="77777777" w:rsidR="00990D46" w:rsidRPr="00C27F00" w:rsidRDefault="00990D46" w:rsidP="00024952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DF9EA3A" w14:textId="77777777" w:rsidR="00990D46" w:rsidRPr="00C27F00" w:rsidRDefault="00990D46" w:rsidP="00024952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B84AA" w14:textId="77777777" w:rsidR="00990D46" w:rsidRPr="00C27F00" w:rsidRDefault="00990D46" w:rsidP="00024952">
            <w:pP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D668B" w14:textId="77777777" w:rsidR="00990D46" w:rsidRPr="00C27F00" w:rsidRDefault="00990D46" w:rsidP="00024952">
            <w:pP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5BBDB167" w14:textId="77777777" w:rsidR="00990D46" w:rsidRPr="00C27F00" w:rsidRDefault="00990D46" w:rsidP="00024952">
            <w:pP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73B2C16" w14:textId="0D24E6FA" w:rsidR="00990D46" w:rsidRPr="00C27F00" w:rsidRDefault="00990D46" w:rsidP="00024952">
            <w:pP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7" w:type="dxa"/>
            <w:tcBorders>
              <w:left w:val="nil"/>
              <w:right w:val="nil"/>
            </w:tcBorders>
            <w:vAlign w:val="bottom"/>
          </w:tcPr>
          <w:p w14:paraId="0B0F11C8" w14:textId="77777777" w:rsidR="00990D46" w:rsidRPr="00C27F00" w:rsidRDefault="00990D46" w:rsidP="00024952">
            <w:pP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14:paraId="2EFA3F6D" w14:textId="328DF57A" w:rsidR="00990D46" w:rsidRPr="00C27F00" w:rsidRDefault="00990D46" w:rsidP="00024952">
            <w:pP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692B0F" w:rsidRPr="00C27F00" w14:paraId="637902BA" w14:textId="0E4B3AB9" w:rsidTr="00B55170">
        <w:trPr>
          <w:gridAfter w:val="1"/>
          <w:wAfter w:w="1095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78D8DDA" w14:textId="77777777" w:rsidR="00692B0F" w:rsidRPr="00C27F00" w:rsidRDefault="00692B0F" w:rsidP="00692B0F">
            <w:pPr>
              <w:ind w:left="216" w:hanging="216"/>
              <w:rPr>
                <w:rFonts w:ascii="Angsana New" w:hAnsi="Angsana New"/>
                <w:sz w:val="21"/>
                <w:szCs w:val="21"/>
                <w:cs/>
              </w:rPr>
            </w:pPr>
            <w:r w:rsidRPr="00C27F00">
              <w:rPr>
                <w:rFonts w:ascii="Angsana New" w:hAnsi="Angsana New" w:hint="cs"/>
                <w:sz w:val="21"/>
                <w:szCs w:val="21"/>
                <w:cs/>
              </w:rPr>
              <w:t>บริษัท ซี เอ็น ที โฮลดิ้งส์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78D54" w14:textId="77777777" w:rsidR="00692B0F" w:rsidRPr="00C27F00" w:rsidRDefault="00692B0F" w:rsidP="00692B0F">
            <w:pPr>
              <w:ind w:left="-108" w:right="-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 w:hint="cs"/>
                <w:sz w:val="21"/>
                <w:szCs w:val="21"/>
              </w:rPr>
              <w:t>50</w:t>
            </w:r>
            <w:r w:rsidRPr="00C27F00">
              <w:rPr>
                <w:rFonts w:ascii="Angsana New" w:hAnsi="Angsana New" w:hint="cs"/>
                <w:sz w:val="21"/>
                <w:szCs w:val="21"/>
                <w:cs/>
              </w:rPr>
              <w:t xml:space="preserve"> ล้านบาท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5C501" w14:textId="77777777" w:rsidR="00692B0F" w:rsidRPr="00C27F00" w:rsidRDefault="00692B0F" w:rsidP="00692B0F">
            <w:pPr>
              <w:ind w:left="-108" w:right="-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 w:hint="cs"/>
                <w:sz w:val="21"/>
                <w:szCs w:val="21"/>
              </w:rPr>
              <w:t>50</w:t>
            </w:r>
            <w:r w:rsidRPr="00C27F00">
              <w:rPr>
                <w:rFonts w:ascii="Angsana New" w:hAnsi="Angsana New" w:hint="cs"/>
                <w:sz w:val="21"/>
                <w:szCs w:val="21"/>
                <w:cs/>
              </w:rPr>
              <w:t xml:space="preserve"> ล้านบาท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38A03" w14:textId="77777777" w:rsidR="00692B0F" w:rsidRPr="00C27F00" w:rsidRDefault="00692B0F" w:rsidP="00692B0F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 w:hint="cs"/>
                <w:sz w:val="21"/>
                <w:szCs w:val="21"/>
              </w:rPr>
              <w:t>60</w:t>
            </w:r>
            <w:r w:rsidRPr="00C27F00">
              <w:rPr>
                <w:rFonts w:ascii="Angsana New" w:hAnsi="Angsana New"/>
                <w:sz w:val="21"/>
                <w:szCs w:val="21"/>
              </w:rPr>
              <w:t>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255FA" w14:textId="77777777" w:rsidR="00692B0F" w:rsidRPr="00C27F00" w:rsidRDefault="00692B0F" w:rsidP="00692B0F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 w:hint="cs"/>
                <w:sz w:val="21"/>
                <w:szCs w:val="21"/>
              </w:rPr>
              <w:t>60</w:t>
            </w:r>
            <w:r w:rsidRPr="00C27F00">
              <w:rPr>
                <w:rFonts w:ascii="Angsana New" w:hAnsi="Angsana New"/>
                <w:sz w:val="21"/>
                <w:szCs w:val="21"/>
              </w:rPr>
              <w:t>.00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14:paraId="11D93D34" w14:textId="77777777" w:rsidR="00692B0F" w:rsidRPr="00C27F00" w:rsidRDefault="00692B0F" w:rsidP="00692B0F">
            <w:pP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/>
                <w:sz w:val="21"/>
                <w:szCs w:val="21"/>
              </w:rPr>
              <w:t>1,526,230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14:paraId="560D9E26" w14:textId="77777777" w:rsidR="00692B0F" w:rsidRPr="00C27F00" w:rsidRDefault="00692B0F" w:rsidP="00692B0F">
            <w:pP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/>
                <w:sz w:val="21"/>
                <w:szCs w:val="21"/>
              </w:rPr>
              <w:t>1,526,230</w:t>
            </w:r>
          </w:p>
        </w:tc>
        <w:tc>
          <w:tcPr>
            <w:tcW w:w="915" w:type="dxa"/>
            <w:tcBorders>
              <w:left w:val="nil"/>
              <w:right w:val="nil"/>
            </w:tcBorders>
          </w:tcPr>
          <w:p w14:paraId="03F44BFA" w14:textId="0C4F5CC6" w:rsidR="00692B0F" w:rsidRPr="00C27F00" w:rsidRDefault="00692B0F" w:rsidP="00692B0F">
            <w:pP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/>
                <w:sz w:val="21"/>
                <w:szCs w:val="21"/>
              </w:rPr>
              <w:t>(1,</w:t>
            </w:r>
            <w:r w:rsidRPr="00C27F00">
              <w:rPr>
                <w:rFonts w:ascii="Angsana New" w:hAnsi="Angsana New" w:hint="cs"/>
                <w:sz w:val="21"/>
                <w:szCs w:val="21"/>
                <w:cs/>
              </w:rPr>
              <w:t>488</w:t>
            </w:r>
            <w:r w:rsidRPr="00C27F00">
              <w:rPr>
                <w:rFonts w:ascii="Angsana New" w:hAnsi="Angsana New"/>
                <w:sz w:val="21"/>
                <w:szCs w:val="21"/>
              </w:rPr>
              <w:t>,638)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980E905" w14:textId="48D45C59" w:rsidR="00692B0F" w:rsidRPr="00C27F00" w:rsidRDefault="00692B0F" w:rsidP="00692B0F">
            <w:pP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/>
                <w:sz w:val="21"/>
                <w:szCs w:val="21"/>
              </w:rPr>
              <w:t>(1,</w:t>
            </w:r>
            <w:r w:rsidRPr="00C27F00">
              <w:rPr>
                <w:rFonts w:ascii="Angsana New" w:hAnsi="Angsana New" w:hint="cs"/>
                <w:sz w:val="21"/>
                <w:szCs w:val="21"/>
                <w:cs/>
              </w:rPr>
              <w:t>488</w:t>
            </w:r>
            <w:r w:rsidRPr="00C27F00">
              <w:rPr>
                <w:rFonts w:ascii="Angsana New" w:hAnsi="Angsana New"/>
                <w:sz w:val="21"/>
                <w:szCs w:val="21"/>
              </w:rPr>
              <w:t>,638)</w:t>
            </w:r>
          </w:p>
        </w:tc>
        <w:tc>
          <w:tcPr>
            <w:tcW w:w="847" w:type="dxa"/>
            <w:tcBorders>
              <w:left w:val="nil"/>
              <w:right w:val="nil"/>
            </w:tcBorders>
          </w:tcPr>
          <w:p w14:paraId="14B6B177" w14:textId="76A0897E" w:rsidR="00692B0F" w:rsidRPr="00C27F00" w:rsidRDefault="00B55170" w:rsidP="00692B0F">
            <w:pP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/>
                <w:sz w:val="21"/>
                <w:szCs w:val="21"/>
              </w:rPr>
              <w:t>37,592</w:t>
            </w: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77189096" w14:textId="71356241" w:rsidR="00692B0F" w:rsidRPr="00C27F00" w:rsidRDefault="00B55170" w:rsidP="00692B0F">
            <w:pP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/>
                <w:sz w:val="21"/>
                <w:szCs w:val="21"/>
              </w:rPr>
              <w:t>37,592</w:t>
            </w:r>
          </w:p>
        </w:tc>
      </w:tr>
      <w:tr w:rsidR="00990D46" w:rsidRPr="00C27F00" w14:paraId="39179F19" w14:textId="6A1B9FA6" w:rsidTr="00B55170">
        <w:trPr>
          <w:gridAfter w:val="1"/>
          <w:wAfter w:w="1095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46A7B21" w14:textId="77777777" w:rsidR="00990D46" w:rsidRPr="00C27F00" w:rsidRDefault="00990D46" w:rsidP="00024952">
            <w:pPr>
              <w:ind w:left="216" w:hanging="216"/>
              <w:rPr>
                <w:rFonts w:ascii="Angsana New" w:hAnsi="Angsana New"/>
                <w:sz w:val="21"/>
                <w:szCs w:val="21"/>
                <w:cs/>
              </w:rPr>
            </w:pPr>
            <w:r w:rsidRPr="00C27F00">
              <w:rPr>
                <w:rFonts w:ascii="Angsana New" w:hAnsi="Angsana New" w:hint="cs"/>
                <w:sz w:val="21"/>
                <w:szCs w:val="21"/>
                <w:cs/>
              </w:rPr>
              <w:t>บริษัท ซีเอ็น พร็อพเพอร์ตี้ จํากัด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02677E" w14:textId="77777777" w:rsidR="00990D46" w:rsidRPr="00C27F00" w:rsidRDefault="00990D46" w:rsidP="00024952">
            <w:pPr>
              <w:ind w:left="-108" w:right="-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 w:hint="cs"/>
                <w:sz w:val="21"/>
                <w:szCs w:val="21"/>
              </w:rPr>
              <w:t>5</w:t>
            </w:r>
            <w:r w:rsidRPr="00C27F00">
              <w:rPr>
                <w:rFonts w:ascii="Angsana New" w:hAnsi="Angsana New" w:hint="cs"/>
                <w:sz w:val="21"/>
                <w:szCs w:val="21"/>
                <w:cs/>
              </w:rPr>
              <w:t xml:space="preserve"> ล้านบาท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494A0E" w14:textId="77777777" w:rsidR="00990D46" w:rsidRPr="00C27F00" w:rsidRDefault="00990D46" w:rsidP="00024952">
            <w:pPr>
              <w:ind w:left="-108" w:right="-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5AAC989" w14:textId="77777777" w:rsidR="00990D46" w:rsidRPr="00C27F00" w:rsidRDefault="00990D46" w:rsidP="00024952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 w:hint="cs"/>
                <w:sz w:val="21"/>
                <w:szCs w:val="21"/>
              </w:rPr>
              <w:t>100</w:t>
            </w:r>
            <w:r w:rsidRPr="00C27F00">
              <w:rPr>
                <w:rFonts w:ascii="Angsana New" w:hAnsi="Angsana New"/>
                <w:sz w:val="21"/>
                <w:szCs w:val="21"/>
              </w:rPr>
              <w:t>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4026D6D" w14:textId="77777777" w:rsidR="00990D46" w:rsidRPr="00C27F00" w:rsidRDefault="00990D46" w:rsidP="00024952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14:paraId="4C2CD493" w14:textId="77777777" w:rsidR="00990D46" w:rsidRPr="00C27F00" w:rsidRDefault="00990D46" w:rsidP="00024952">
            <w:pP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/>
                <w:sz w:val="21"/>
                <w:szCs w:val="21"/>
              </w:rPr>
              <w:t>5,000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14:paraId="6EE3ED68" w14:textId="77777777" w:rsidR="00990D46" w:rsidRPr="00C27F00" w:rsidRDefault="00990D46" w:rsidP="00024952">
            <w:pP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15" w:type="dxa"/>
            <w:tcBorders>
              <w:left w:val="nil"/>
              <w:right w:val="nil"/>
            </w:tcBorders>
          </w:tcPr>
          <w:p w14:paraId="152C91F9" w14:textId="63B2FE5F" w:rsidR="00990D46" w:rsidRPr="00C27F00" w:rsidRDefault="00996FC6" w:rsidP="00024952">
            <w:pP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5C91174" w14:textId="2AC476DF" w:rsidR="00990D46" w:rsidRPr="00C27F00" w:rsidRDefault="00990D46" w:rsidP="00024952">
            <w:pP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47" w:type="dxa"/>
            <w:tcBorders>
              <w:left w:val="nil"/>
              <w:right w:val="nil"/>
            </w:tcBorders>
          </w:tcPr>
          <w:p w14:paraId="1BE75D75" w14:textId="624E11E9" w:rsidR="00990D46" w:rsidRPr="00C27F00" w:rsidRDefault="00990D46" w:rsidP="00024952">
            <w:pP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/>
                <w:sz w:val="21"/>
                <w:szCs w:val="21"/>
              </w:rPr>
              <w:t>5,000</w:t>
            </w: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40C887EF" w14:textId="6812021E" w:rsidR="00990D46" w:rsidRPr="00C27F00" w:rsidRDefault="00990D46" w:rsidP="00024952">
            <w:pP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990D46" w:rsidRPr="00C27F00" w14:paraId="79695B5E" w14:textId="17F5820B" w:rsidTr="00B55170">
        <w:trPr>
          <w:gridAfter w:val="1"/>
          <w:wAfter w:w="1095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A3F66B6" w14:textId="77777777" w:rsidR="00990D46" w:rsidRPr="00C27F00" w:rsidRDefault="00990D46" w:rsidP="00024952">
            <w:pPr>
              <w:ind w:left="216" w:hanging="216"/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 w:hint="cs"/>
                <w:sz w:val="21"/>
                <w:szCs w:val="21"/>
                <w:cs/>
              </w:rPr>
              <w:t>บริษัท คริสเตียนีและนีลเส็น (กัมพูชา)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42BC8" w14:textId="77777777" w:rsidR="00990D46" w:rsidRPr="00C27F00" w:rsidRDefault="00990D46" w:rsidP="00024952">
            <w:pPr>
              <w:ind w:left="-108" w:right="-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 w:hint="cs"/>
                <w:sz w:val="21"/>
                <w:szCs w:val="21"/>
              </w:rPr>
              <w:t xml:space="preserve">0.1 </w:t>
            </w:r>
            <w:r w:rsidRPr="00C27F00">
              <w:rPr>
                <w:rFonts w:ascii="Angsana New" w:hAnsi="Angsana New" w:hint="cs"/>
                <w:sz w:val="21"/>
                <w:szCs w:val="21"/>
                <w:cs/>
              </w:rPr>
              <w:t>ล้านเหรียญสหรัฐอเมริกา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0856D" w14:textId="77777777" w:rsidR="00990D46" w:rsidRPr="00C27F00" w:rsidRDefault="00990D46" w:rsidP="00024952">
            <w:pPr>
              <w:ind w:left="-108" w:right="-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 w:hint="cs"/>
                <w:sz w:val="21"/>
                <w:szCs w:val="21"/>
              </w:rPr>
              <w:t xml:space="preserve">0.1 </w:t>
            </w:r>
            <w:r w:rsidRPr="00C27F00">
              <w:rPr>
                <w:rFonts w:ascii="Angsana New" w:hAnsi="Angsana New" w:hint="cs"/>
                <w:sz w:val="21"/>
                <w:szCs w:val="21"/>
                <w:cs/>
              </w:rPr>
              <w:t>ล้านเหรียญสหรัฐอเมริกา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7AB8468" w14:textId="77777777" w:rsidR="00990D46" w:rsidRPr="00C27F00" w:rsidRDefault="00990D46" w:rsidP="00024952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 w:hint="cs"/>
                <w:sz w:val="21"/>
                <w:szCs w:val="21"/>
              </w:rPr>
              <w:t>100</w:t>
            </w:r>
            <w:r w:rsidRPr="00C27F00">
              <w:rPr>
                <w:rFonts w:ascii="Angsana New" w:hAnsi="Angsana New"/>
                <w:sz w:val="21"/>
                <w:szCs w:val="21"/>
              </w:rPr>
              <w:t>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A037382" w14:textId="77777777" w:rsidR="00990D46" w:rsidRPr="00C27F00" w:rsidRDefault="00990D46" w:rsidP="00024952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 w:hint="cs"/>
                <w:sz w:val="21"/>
                <w:szCs w:val="21"/>
              </w:rPr>
              <w:t>100</w:t>
            </w:r>
            <w:r w:rsidRPr="00C27F00">
              <w:rPr>
                <w:rFonts w:ascii="Angsana New" w:hAnsi="Angsana New"/>
                <w:sz w:val="21"/>
                <w:szCs w:val="21"/>
              </w:rPr>
              <w:t>.00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14:paraId="11730105" w14:textId="77777777" w:rsidR="00990D46" w:rsidRPr="00C27F00" w:rsidRDefault="00990D46" w:rsidP="00024952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/>
                <w:sz w:val="21"/>
                <w:szCs w:val="21"/>
              </w:rPr>
              <w:t>3,375</w:t>
            </w:r>
          </w:p>
          <w:p w14:paraId="03FAD88A" w14:textId="77777777" w:rsidR="00990D46" w:rsidRPr="00C27F00" w:rsidRDefault="00990D46" w:rsidP="00024952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14:paraId="4951D0B1" w14:textId="77777777" w:rsidR="00990D46" w:rsidRPr="00C27F00" w:rsidRDefault="00990D46" w:rsidP="00024952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/>
                <w:sz w:val="21"/>
                <w:szCs w:val="21"/>
              </w:rPr>
              <w:t>3,375</w:t>
            </w:r>
          </w:p>
          <w:p w14:paraId="62BFF6BB" w14:textId="77777777" w:rsidR="00990D46" w:rsidRPr="00C27F00" w:rsidRDefault="00990D46" w:rsidP="00024952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</w:tcPr>
          <w:p w14:paraId="4E11106B" w14:textId="6983CC03" w:rsidR="00990D46" w:rsidRPr="00C27F00" w:rsidRDefault="00996FC6" w:rsidP="00024952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  <w:p w14:paraId="565B8EFB" w14:textId="77777777" w:rsidR="00990D46" w:rsidRPr="00C27F00" w:rsidRDefault="00990D46" w:rsidP="00024952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FAFB6AE" w14:textId="42C31FDD" w:rsidR="00990D46" w:rsidRPr="00C27F00" w:rsidRDefault="00996FC6" w:rsidP="00024952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  <w:p w14:paraId="4D50D939" w14:textId="468423BB" w:rsidR="00990D46" w:rsidRPr="00C27F00" w:rsidRDefault="00990D46" w:rsidP="00024952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7" w:type="dxa"/>
            <w:tcBorders>
              <w:left w:val="nil"/>
              <w:right w:val="nil"/>
            </w:tcBorders>
          </w:tcPr>
          <w:p w14:paraId="15E81703" w14:textId="77777777" w:rsidR="00990D46" w:rsidRPr="00C27F00" w:rsidRDefault="00990D46" w:rsidP="00024952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/>
                <w:sz w:val="21"/>
                <w:szCs w:val="21"/>
              </w:rPr>
              <w:t>3,375</w:t>
            </w:r>
          </w:p>
          <w:p w14:paraId="781BDCC9" w14:textId="77777777" w:rsidR="00990D46" w:rsidRPr="00C27F00" w:rsidRDefault="00990D46" w:rsidP="00024952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03C786F7" w14:textId="77777777" w:rsidR="00990D46" w:rsidRPr="00C27F00" w:rsidRDefault="00990D46" w:rsidP="00024952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/>
                <w:sz w:val="21"/>
                <w:szCs w:val="21"/>
              </w:rPr>
              <w:t>3,375</w:t>
            </w:r>
          </w:p>
          <w:p w14:paraId="408A9EDC" w14:textId="2BE7D67A" w:rsidR="00990D46" w:rsidRPr="00C27F00" w:rsidRDefault="00990D46" w:rsidP="00024952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990D46" w:rsidRPr="00C27F00" w14:paraId="7827D406" w14:textId="05EC4393" w:rsidTr="00B55170">
        <w:trPr>
          <w:gridAfter w:val="1"/>
          <w:wAfter w:w="1095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31384" w14:textId="77777777" w:rsidR="00990D46" w:rsidRPr="00C27F00" w:rsidRDefault="00990D46" w:rsidP="00024952">
            <w:pPr>
              <w:ind w:left="504" w:hanging="504"/>
              <w:rPr>
                <w:rFonts w:ascii="Angsana New" w:hAnsi="Angsana New"/>
                <w:sz w:val="21"/>
                <w:szCs w:val="21"/>
                <w:cs/>
              </w:rPr>
            </w:pPr>
            <w:r w:rsidRPr="00C27F00">
              <w:rPr>
                <w:rFonts w:ascii="Angsana New" w:hAnsi="Angsana New" w:hint="cs"/>
                <w:sz w:val="21"/>
                <w:szCs w:val="21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09E38" w14:textId="77777777" w:rsidR="00990D46" w:rsidRPr="00C27F00" w:rsidRDefault="00990D46" w:rsidP="00024952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2C06F" w14:textId="77777777" w:rsidR="00990D46" w:rsidRPr="00C27F00" w:rsidRDefault="00990D46" w:rsidP="00024952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D1FFD" w14:textId="77777777" w:rsidR="00990D46" w:rsidRPr="00C27F00" w:rsidRDefault="00990D46" w:rsidP="00024952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1198F" w14:textId="77777777" w:rsidR="00990D46" w:rsidRPr="00C27F00" w:rsidRDefault="00990D46" w:rsidP="00024952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E451C" w14:textId="2A49F7E1" w:rsidR="00990D46" w:rsidRPr="00C27F00" w:rsidRDefault="00990D46" w:rsidP="00990D46">
            <w:pPr>
              <w:pBdr>
                <w:bottom w:val="doub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/>
                <w:sz w:val="21"/>
                <w:szCs w:val="21"/>
              </w:rPr>
              <w:t>1,663,105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E2BEB" w14:textId="77777777" w:rsidR="00990D46" w:rsidRPr="00C27F00" w:rsidRDefault="00990D46" w:rsidP="00990D46">
            <w:pPr>
              <w:pBdr>
                <w:bottom w:val="doub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/>
                <w:sz w:val="21"/>
                <w:szCs w:val="21"/>
              </w:rPr>
              <w:t>1,658,105</w:t>
            </w: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1DD4F0B7" w14:textId="63654166" w:rsidR="00990D46" w:rsidRPr="00C27F00" w:rsidRDefault="00692B0F" w:rsidP="00990D46">
            <w:pPr>
              <w:pBdr>
                <w:bottom w:val="doub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/>
                <w:sz w:val="21"/>
                <w:szCs w:val="21"/>
              </w:rPr>
              <w:t>(1,50</w:t>
            </w:r>
            <w:r w:rsidRPr="00C27F00">
              <w:rPr>
                <w:rFonts w:ascii="Angsana New" w:hAnsi="Angsana New" w:hint="cs"/>
                <w:sz w:val="21"/>
                <w:szCs w:val="21"/>
                <w:cs/>
              </w:rPr>
              <w:t>8</w:t>
            </w:r>
            <w:r w:rsidRPr="00C27F00">
              <w:rPr>
                <w:rFonts w:ascii="Angsana New" w:hAnsi="Angsana New"/>
                <w:sz w:val="21"/>
                <w:szCs w:val="21"/>
              </w:rPr>
              <w:t>,638)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6DB4AB1" w14:textId="1E84F67F" w:rsidR="00990D46" w:rsidRPr="00C27F00" w:rsidRDefault="00692B0F" w:rsidP="00990D46">
            <w:pPr>
              <w:pBdr>
                <w:bottom w:val="doub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/>
                <w:sz w:val="21"/>
                <w:szCs w:val="21"/>
              </w:rPr>
              <w:t>(1,</w:t>
            </w:r>
            <w:r w:rsidRPr="00C27F00">
              <w:rPr>
                <w:rFonts w:ascii="Angsana New" w:hAnsi="Angsana New" w:hint="cs"/>
                <w:sz w:val="21"/>
                <w:szCs w:val="21"/>
                <w:cs/>
              </w:rPr>
              <w:t>488</w:t>
            </w:r>
            <w:r w:rsidRPr="00C27F00">
              <w:rPr>
                <w:rFonts w:ascii="Angsana New" w:hAnsi="Angsana New"/>
                <w:sz w:val="21"/>
                <w:szCs w:val="21"/>
              </w:rPr>
              <w:t>,638)</w:t>
            </w:r>
          </w:p>
        </w:tc>
        <w:tc>
          <w:tcPr>
            <w:tcW w:w="847" w:type="dxa"/>
            <w:tcBorders>
              <w:left w:val="nil"/>
              <w:right w:val="nil"/>
            </w:tcBorders>
            <w:vAlign w:val="bottom"/>
          </w:tcPr>
          <w:p w14:paraId="2FE5E3D7" w14:textId="65AB18C2" w:rsidR="00990D46" w:rsidRPr="00C27F00" w:rsidRDefault="00B55170" w:rsidP="00990D46">
            <w:pPr>
              <w:pBdr>
                <w:bottom w:val="doub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/>
                <w:sz w:val="21"/>
                <w:szCs w:val="21"/>
              </w:rPr>
              <w:t>154</w:t>
            </w:r>
            <w:r w:rsidR="00990D46" w:rsidRPr="00C27F00">
              <w:rPr>
                <w:rFonts w:ascii="Angsana New" w:hAnsi="Angsana New"/>
                <w:sz w:val="21"/>
                <w:szCs w:val="21"/>
              </w:rPr>
              <w:t>,</w:t>
            </w:r>
            <w:r w:rsidRPr="00C27F00">
              <w:rPr>
                <w:rFonts w:ascii="Angsana New" w:hAnsi="Angsana New"/>
                <w:sz w:val="21"/>
                <w:szCs w:val="21"/>
              </w:rPr>
              <w:t>467</w:t>
            </w: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14:paraId="53E911CD" w14:textId="718D1888" w:rsidR="00990D46" w:rsidRPr="00C27F00" w:rsidRDefault="00990D46" w:rsidP="00990D46">
            <w:pPr>
              <w:pBdr>
                <w:bottom w:val="doub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1"/>
                <w:szCs w:val="21"/>
              </w:rPr>
            </w:pPr>
            <w:r w:rsidRPr="00C27F00">
              <w:rPr>
                <w:rFonts w:ascii="Angsana New" w:hAnsi="Angsana New"/>
                <w:sz w:val="21"/>
                <w:szCs w:val="21"/>
              </w:rPr>
              <w:t>1</w:t>
            </w:r>
            <w:r w:rsidR="00B55170" w:rsidRPr="00C27F00">
              <w:rPr>
                <w:rFonts w:ascii="Angsana New" w:hAnsi="Angsana New"/>
                <w:sz w:val="21"/>
                <w:szCs w:val="21"/>
              </w:rPr>
              <w:t>69</w:t>
            </w:r>
            <w:r w:rsidRPr="00C27F00">
              <w:rPr>
                <w:rFonts w:ascii="Angsana New" w:hAnsi="Angsana New"/>
                <w:sz w:val="21"/>
                <w:szCs w:val="21"/>
              </w:rPr>
              <w:t>,</w:t>
            </w:r>
            <w:r w:rsidR="00B55170" w:rsidRPr="00C27F00">
              <w:rPr>
                <w:rFonts w:ascii="Angsana New" w:hAnsi="Angsana New"/>
                <w:sz w:val="21"/>
                <w:szCs w:val="21"/>
              </w:rPr>
              <w:t>467</w:t>
            </w:r>
          </w:p>
        </w:tc>
      </w:tr>
    </w:tbl>
    <w:p w14:paraId="455B8758" w14:textId="1AA6191D" w:rsidR="00E03437" w:rsidRPr="00C27F00" w:rsidRDefault="00E03437" w:rsidP="00C27F00">
      <w:pPr>
        <w:overflowPunct/>
        <w:autoSpaceDE/>
        <w:autoSpaceDN/>
        <w:adjustRightInd/>
        <w:spacing w:before="240" w:after="120" w:line="400" w:lineRule="exact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C27F00">
        <w:rPr>
          <w:rFonts w:ascii="Angsana New" w:hAnsi="Angsana New" w:hint="cs"/>
          <w:sz w:val="32"/>
          <w:szCs w:val="32"/>
          <w:u w:val="single"/>
          <w:cs/>
        </w:rPr>
        <w:t>บริษัท ซีเอ็น พร็อพเพอร์ตี้ จํากัด</w:t>
      </w:r>
    </w:p>
    <w:p w14:paraId="63640ED0" w14:textId="77777777" w:rsidR="00E03437" w:rsidRPr="00C27F00" w:rsidRDefault="00E03437" w:rsidP="00E03437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27F00">
        <w:rPr>
          <w:rFonts w:ascii="Angsana New" w:hAnsi="Angsana New" w:hint="cs"/>
          <w:sz w:val="32"/>
          <w:szCs w:val="32"/>
        </w:rPr>
        <w:t>13</w:t>
      </w:r>
      <w:r w:rsidRPr="00C27F00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C27F00">
        <w:rPr>
          <w:rFonts w:ascii="Angsana New" w:hAnsi="Angsana New" w:hint="cs"/>
          <w:sz w:val="32"/>
          <w:szCs w:val="32"/>
        </w:rPr>
        <w:t>2568</w:t>
      </w:r>
      <w:r w:rsidRPr="00C27F00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ที่ประชุมคณะกรรมการบริหารของบริษัทฯ ครั้งที่ </w:t>
      </w:r>
      <w:r w:rsidRPr="00C27F00">
        <w:rPr>
          <w:rFonts w:ascii="Angsana New" w:hAnsi="Angsana New" w:hint="cs"/>
          <w:sz w:val="32"/>
          <w:szCs w:val="32"/>
        </w:rPr>
        <w:t>4/2568</w:t>
      </w:r>
      <w:r w:rsidRPr="00C27F00">
        <w:rPr>
          <w:rFonts w:ascii="Angsana New" w:hAnsi="Angsana New" w:hint="cs"/>
          <w:sz w:val="32"/>
          <w:szCs w:val="32"/>
          <w:cs/>
        </w:rPr>
        <w:t xml:space="preserve"> ได้มีมติอนุมัติให้จัดตั้งบริษัทย่อยแห่งใหม่ในประเทศไทย คือบริษัท ซีเอ็น พร็อพเพอร์ตี้ จํากัด เพื่อดำเนินธุรกิจพัฒนาอสังหาริมทรัพย์ โดยมีทุนจดทะเบียนจำนวน </w:t>
      </w:r>
      <w:r w:rsidRPr="00C27F00">
        <w:rPr>
          <w:rFonts w:ascii="Angsana New" w:hAnsi="Angsana New" w:hint="cs"/>
          <w:sz w:val="32"/>
          <w:szCs w:val="32"/>
        </w:rPr>
        <w:t>5</w:t>
      </w:r>
      <w:r w:rsidRPr="00C27F00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C27F00">
        <w:rPr>
          <w:rFonts w:ascii="Angsana New" w:hAnsi="Angsana New" w:hint="cs"/>
          <w:sz w:val="32"/>
          <w:szCs w:val="32"/>
        </w:rPr>
        <w:t>50,000</w:t>
      </w:r>
      <w:r w:rsidRPr="00C27F00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C27F00">
        <w:rPr>
          <w:rFonts w:ascii="Angsana New" w:hAnsi="Angsana New" w:hint="cs"/>
          <w:sz w:val="32"/>
          <w:szCs w:val="32"/>
        </w:rPr>
        <w:t>100</w:t>
      </w:r>
      <w:r w:rsidRPr="00C27F00">
        <w:rPr>
          <w:rFonts w:ascii="Angsana New" w:hAnsi="Angsana New" w:hint="cs"/>
          <w:sz w:val="32"/>
          <w:szCs w:val="32"/>
          <w:cs/>
        </w:rPr>
        <w:t xml:space="preserve"> บาท) ซึ่งถือหุ้นโดยบริษัทฯในสัดส่วนร้อยละ </w:t>
      </w:r>
      <w:r w:rsidRPr="00C27F00">
        <w:rPr>
          <w:rFonts w:ascii="Angsana New" w:hAnsi="Angsana New" w:hint="cs"/>
          <w:sz w:val="32"/>
          <w:szCs w:val="32"/>
        </w:rPr>
        <w:t>100</w:t>
      </w:r>
      <w:r w:rsidRPr="00C27F00">
        <w:rPr>
          <w:rFonts w:ascii="Angsana New" w:hAnsi="Angsana New" w:hint="cs"/>
          <w:sz w:val="32"/>
          <w:szCs w:val="32"/>
          <w:cs/>
        </w:rPr>
        <w:t xml:space="preserve"> บริษัทฯดำเนินการจดทะเบียนจัดตั้งบริษัทย่อยกับกระทรวงพาณิชย์เมื่อวันที่ </w:t>
      </w:r>
      <w:r w:rsidRPr="00C27F00">
        <w:rPr>
          <w:rFonts w:ascii="Angsana New" w:hAnsi="Angsana New" w:hint="cs"/>
          <w:sz w:val="32"/>
          <w:szCs w:val="32"/>
        </w:rPr>
        <w:t>14</w:t>
      </w:r>
      <w:r w:rsidRPr="00C27F0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C27F00">
        <w:rPr>
          <w:rFonts w:ascii="Angsana New" w:hAnsi="Angsana New" w:hint="cs"/>
          <w:sz w:val="32"/>
          <w:szCs w:val="32"/>
        </w:rPr>
        <w:t>2568</w:t>
      </w:r>
    </w:p>
    <w:p w14:paraId="474080B2" w14:textId="77777777" w:rsidR="00FC46A6" w:rsidRPr="00C27F00" w:rsidRDefault="00FC46A6" w:rsidP="00454FB0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C27F00">
        <w:rPr>
          <w:rFonts w:ascii="Angsana New" w:hAnsi="Angsana New"/>
          <w:sz w:val="32"/>
          <w:szCs w:val="32"/>
          <w:u w:val="single"/>
          <w:cs/>
        </w:rPr>
        <w:t>บริษัท คริสเตียนีและนีลเส็น เอนเนอร์จี โซลูชันส์ จำกัด</w:t>
      </w:r>
    </w:p>
    <w:p w14:paraId="109608C1" w14:textId="77777777" w:rsidR="00FC46A6" w:rsidRPr="00C27F00" w:rsidRDefault="00FC46A6" w:rsidP="00454FB0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/>
          <w:sz w:val="32"/>
          <w:szCs w:val="32"/>
          <w:cs/>
        </w:rPr>
        <w:t>เมื่อวันที่</w:t>
      </w:r>
      <w:r w:rsidRPr="00C27F00">
        <w:rPr>
          <w:rFonts w:ascii="Angsana New" w:hAnsi="Angsana New"/>
          <w:sz w:val="32"/>
          <w:szCs w:val="32"/>
        </w:rPr>
        <w:t xml:space="preserve"> 27 </w:t>
      </w:r>
      <w:r w:rsidRPr="00C27F00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C27F00">
        <w:rPr>
          <w:rFonts w:ascii="Angsana New" w:hAnsi="Angsana New"/>
          <w:sz w:val="32"/>
          <w:szCs w:val="32"/>
        </w:rPr>
        <w:t>2567</w:t>
      </w:r>
      <w:r w:rsidRPr="00C27F00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ที่ประชุมคณะกรรมการบริหารของบริษัทฯ ครั้งที่</w:t>
      </w:r>
      <w:r w:rsidRPr="00C27F00">
        <w:rPr>
          <w:rFonts w:ascii="Angsana New" w:hAnsi="Angsana New"/>
          <w:sz w:val="32"/>
          <w:szCs w:val="32"/>
        </w:rPr>
        <w:t> </w:t>
      </w:r>
      <w:r w:rsidRPr="00C27F00">
        <w:rPr>
          <w:rFonts w:ascii="Angsana New" w:hAnsi="Angsana New" w:hint="cs"/>
          <w:sz w:val="32"/>
          <w:szCs w:val="32"/>
          <w:cs/>
        </w:rPr>
        <w:t>4</w:t>
      </w:r>
      <w:r w:rsidRPr="00C27F00">
        <w:rPr>
          <w:rFonts w:ascii="Angsana New" w:hAnsi="Angsana New"/>
          <w:sz w:val="32"/>
          <w:szCs w:val="32"/>
        </w:rPr>
        <w:t xml:space="preserve">/2567 </w:t>
      </w:r>
      <w:r w:rsidRPr="00C27F00">
        <w:rPr>
          <w:rFonts w:ascii="Angsana New" w:hAnsi="Angsana New" w:hint="cs"/>
          <w:sz w:val="32"/>
          <w:szCs w:val="32"/>
          <w:cs/>
        </w:rPr>
        <w:t xml:space="preserve">ได้มีมติอนุมัติ     การเพิ่มทุนจดทะเบียนของบริษัท คริสเตียนีและนีลเส็น เอนเนอร์จี โซลูชันส์ จำกัด จาก </w:t>
      </w:r>
      <w:r w:rsidRPr="00C27F00">
        <w:rPr>
          <w:rFonts w:ascii="Angsana New" w:hAnsi="Angsana New"/>
          <w:sz w:val="32"/>
          <w:szCs w:val="32"/>
        </w:rPr>
        <w:t xml:space="preserve">10 </w:t>
      </w:r>
      <w:r w:rsidRPr="00C27F00">
        <w:rPr>
          <w:rFonts w:ascii="Angsana New" w:hAnsi="Angsana New" w:hint="cs"/>
          <w:sz w:val="32"/>
          <w:szCs w:val="32"/>
          <w:cs/>
        </w:rPr>
        <w:t xml:space="preserve">ล้านบาท         </w:t>
      </w:r>
      <w:r w:rsidRPr="00C27F00">
        <w:rPr>
          <w:rFonts w:ascii="Angsana New" w:hAnsi="Angsana New"/>
          <w:sz w:val="32"/>
          <w:szCs w:val="32"/>
        </w:rPr>
        <w:t>(</w:t>
      </w:r>
      <w:r w:rsidRPr="00C27F00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Pr="00C27F00">
        <w:rPr>
          <w:rFonts w:ascii="Angsana New" w:hAnsi="Angsana New"/>
          <w:sz w:val="32"/>
          <w:szCs w:val="32"/>
        </w:rPr>
        <w:t xml:space="preserve">1 </w:t>
      </w:r>
      <w:r w:rsidRPr="00C27F00">
        <w:rPr>
          <w:rFonts w:ascii="Angsana New" w:hAnsi="Angsana New" w:hint="cs"/>
          <w:sz w:val="32"/>
          <w:szCs w:val="32"/>
          <w:cs/>
        </w:rPr>
        <w:t>ล้านหุ้น มูลค่าที่ตราไว้หุ้นละ</w:t>
      </w:r>
      <w:r w:rsidRPr="00C27F00">
        <w:rPr>
          <w:rFonts w:ascii="Angsana New" w:hAnsi="Angsana New"/>
          <w:sz w:val="32"/>
          <w:szCs w:val="32"/>
        </w:rPr>
        <w:t xml:space="preserve"> 10 </w:t>
      </w:r>
      <w:r w:rsidRPr="00C27F00">
        <w:rPr>
          <w:rFonts w:ascii="Angsana New" w:hAnsi="Angsana New" w:hint="cs"/>
          <w:sz w:val="32"/>
          <w:szCs w:val="32"/>
          <w:cs/>
        </w:rPr>
        <w:t xml:space="preserve">บาท) เป็น </w:t>
      </w:r>
      <w:r w:rsidRPr="00C27F00">
        <w:rPr>
          <w:rFonts w:ascii="Angsana New" w:hAnsi="Angsana New"/>
          <w:sz w:val="32"/>
          <w:szCs w:val="32"/>
        </w:rPr>
        <w:t>110 </w:t>
      </w:r>
      <w:r w:rsidRPr="00C27F0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C27F00">
        <w:rPr>
          <w:rFonts w:ascii="Angsana New" w:hAnsi="Angsana New"/>
          <w:sz w:val="32"/>
          <w:szCs w:val="32"/>
        </w:rPr>
        <w:t>(</w:t>
      </w:r>
      <w:r w:rsidRPr="00C27F00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Pr="00C27F00">
        <w:rPr>
          <w:rFonts w:ascii="Angsana New" w:hAnsi="Angsana New"/>
          <w:sz w:val="32"/>
          <w:szCs w:val="32"/>
        </w:rPr>
        <w:t xml:space="preserve">11 </w:t>
      </w:r>
      <w:r w:rsidRPr="00C27F00">
        <w:rPr>
          <w:rFonts w:ascii="Angsana New" w:hAnsi="Angsana New" w:hint="cs"/>
          <w:sz w:val="32"/>
          <w:szCs w:val="32"/>
          <w:cs/>
        </w:rPr>
        <w:t>ล้านหุ้น มูลค่าที่ตราไว้หุ้นละ</w:t>
      </w:r>
      <w:r w:rsidRPr="00C27F00">
        <w:rPr>
          <w:rFonts w:ascii="Angsana New" w:hAnsi="Angsana New"/>
          <w:sz w:val="32"/>
          <w:szCs w:val="32"/>
        </w:rPr>
        <w:t xml:space="preserve"> 10 </w:t>
      </w:r>
      <w:r w:rsidRPr="00C27F00">
        <w:rPr>
          <w:rFonts w:ascii="Angsana New" w:hAnsi="Angsana New" w:hint="cs"/>
          <w:sz w:val="32"/>
          <w:szCs w:val="32"/>
          <w:cs/>
        </w:rPr>
        <w:t xml:space="preserve">บาท) โดยออกจำหน่ายหุ้นสามัญใหม่จำนวน </w:t>
      </w:r>
      <w:r w:rsidRPr="00C27F00">
        <w:rPr>
          <w:rFonts w:ascii="Angsana New" w:hAnsi="Angsana New"/>
          <w:sz w:val="32"/>
          <w:szCs w:val="32"/>
        </w:rPr>
        <w:t xml:space="preserve">10 </w:t>
      </w:r>
      <w:r w:rsidRPr="00C27F00">
        <w:rPr>
          <w:rFonts w:ascii="Angsana New" w:hAnsi="Angsana New" w:hint="cs"/>
          <w:sz w:val="32"/>
          <w:szCs w:val="32"/>
          <w:cs/>
        </w:rPr>
        <w:t>ล้านหุ้น มูลค่าที่ตราไว้หุ้นละ</w:t>
      </w:r>
      <w:r w:rsidRPr="00C27F00">
        <w:rPr>
          <w:rFonts w:ascii="Angsana New" w:hAnsi="Angsana New"/>
          <w:sz w:val="32"/>
          <w:szCs w:val="32"/>
        </w:rPr>
        <w:t xml:space="preserve"> 10 </w:t>
      </w:r>
      <w:r w:rsidRPr="00C27F00">
        <w:rPr>
          <w:rFonts w:ascii="Angsana New" w:hAnsi="Angsana New" w:hint="cs"/>
          <w:sz w:val="32"/>
          <w:szCs w:val="32"/>
          <w:cs/>
        </w:rPr>
        <w:t xml:space="preserve">บาท                   โดยบริษัทฯได้ซื้อหุ้นสามัญที่ออกใหม่ทั้งหมด มีผลให้บริษัทฯมีสัดส่วนการถือหุ้นในบริษัทย่อยดังกล่าวเป็นร้อยละ </w:t>
      </w:r>
      <w:r w:rsidRPr="00C27F00">
        <w:rPr>
          <w:rFonts w:ascii="Angsana New" w:hAnsi="Angsana New"/>
          <w:sz w:val="32"/>
          <w:szCs w:val="32"/>
        </w:rPr>
        <w:t>98.64</w:t>
      </w:r>
      <w:r w:rsidRPr="00C27F00">
        <w:rPr>
          <w:rFonts w:ascii="Angsana New" w:hAnsi="Angsana New" w:hint="cs"/>
          <w:sz w:val="32"/>
          <w:szCs w:val="32"/>
          <w:cs/>
        </w:rPr>
        <w:t xml:space="preserve"> (</w:t>
      </w:r>
      <w:r w:rsidRPr="00C27F00">
        <w:rPr>
          <w:rFonts w:ascii="Angsana New" w:hAnsi="Angsana New"/>
          <w:sz w:val="32"/>
          <w:szCs w:val="32"/>
        </w:rPr>
        <w:t>31</w:t>
      </w:r>
      <w:r w:rsidRPr="00C27F0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C27F00">
        <w:rPr>
          <w:rFonts w:ascii="Angsana New" w:hAnsi="Angsana New"/>
          <w:sz w:val="32"/>
          <w:szCs w:val="32"/>
        </w:rPr>
        <w:t xml:space="preserve">2566: </w:t>
      </w:r>
      <w:r w:rsidRPr="00C27F00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C27F00">
        <w:rPr>
          <w:rFonts w:ascii="Angsana New" w:hAnsi="Angsana New"/>
          <w:sz w:val="32"/>
          <w:szCs w:val="32"/>
        </w:rPr>
        <w:t>85.00</w:t>
      </w:r>
      <w:r w:rsidRPr="00C27F00">
        <w:rPr>
          <w:rFonts w:ascii="Angsana New" w:hAnsi="Angsana New" w:hint="cs"/>
          <w:sz w:val="32"/>
          <w:szCs w:val="32"/>
          <w:cs/>
        </w:rPr>
        <w:t>) บริษัทย่อยได้จดทะเบียนการเพิ่มทุนกับกระทรวงพาณิชย์เมื่อวันที่</w:t>
      </w:r>
      <w:r w:rsidRPr="00C27F00">
        <w:rPr>
          <w:rFonts w:ascii="Angsana New" w:hAnsi="Angsana New"/>
          <w:sz w:val="32"/>
          <w:szCs w:val="32"/>
        </w:rPr>
        <w:t xml:space="preserve"> 28 </w:t>
      </w:r>
      <w:r w:rsidRPr="00C27F00">
        <w:rPr>
          <w:rFonts w:ascii="Angsana New" w:hAnsi="Angsana New" w:hint="cs"/>
          <w:sz w:val="32"/>
          <w:szCs w:val="32"/>
          <w:cs/>
        </w:rPr>
        <w:t>มีนาคม</w:t>
      </w:r>
      <w:r w:rsidRPr="00C27F00">
        <w:rPr>
          <w:rFonts w:ascii="Angsana New" w:hAnsi="Angsana New"/>
          <w:sz w:val="32"/>
          <w:szCs w:val="32"/>
        </w:rPr>
        <w:t xml:space="preserve"> 2567</w:t>
      </w:r>
    </w:p>
    <w:p w14:paraId="788478D6" w14:textId="77777777" w:rsidR="00371205" w:rsidRPr="00C27F00" w:rsidRDefault="00371205" w:rsidP="00454FB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C27F00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1FCBABA9" w14:textId="77777777" w:rsidR="00585DE5" w:rsidRPr="00C27F00" w:rsidRDefault="00585DE5" w:rsidP="00454FB0">
      <w:pPr>
        <w:spacing w:before="120" w:after="120"/>
        <w:ind w:left="547" w:hanging="547"/>
        <w:rPr>
          <w:rFonts w:ascii="Angsana New" w:hAnsi="Angsana New"/>
          <w:b/>
          <w:bCs/>
          <w:spacing w:val="-6"/>
          <w:sz w:val="32"/>
          <w:szCs w:val="32"/>
        </w:rPr>
      </w:pPr>
      <w:r w:rsidRPr="00C27F00">
        <w:rPr>
          <w:rFonts w:ascii="Angsana New" w:hAnsi="Angsana New"/>
          <w:b/>
          <w:bCs/>
          <w:sz w:val="32"/>
          <w:szCs w:val="32"/>
        </w:rPr>
        <w:lastRenderedPageBreak/>
        <w:t>13.</w:t>
      </w:r>
      <w:r w:rsidRPr="00C27F00">
        <w:rPr>
          <w:rFonts w:ascii="Angsana New" w:hAnsi="Angsana New"/>
          <w:b/>
          <w:bCs/>
          <w:sz w:val="32"/>
          <w:szCs w:val="32"/>
        </w:rPr>
        <w:tab/>
      </w:r>
      <w:r w:rsidRPr="00C27F00">
        <w:rPr>
          <w:rFonts w:ascii="Angsana New" w:hAnsi="Angsana New" w:hint="cs"/>
          <w:b/>
          <w:bCs/>
          <w:spacing w:val="-6"/>
          <w:sz w:val="32"/>
          <w:szCs w:val="32"/>
          <w:cs/>
        </w:rPr>
        <w:t>ที่ดินรอการพัฒนา</w:t>
      </w:r>
    </w:p>
    <w:p w14:paraId="63854749" w14:textId="5A21682E" w:rsidR="00585DE5" w:rsidRPr="00C27F00" w:rsidRDefault="00585DE5" w:rsidP="00454F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27F00">
        <w:rPr>
          <w:rFonts w:ascii="Angsana New" w:hAnsi="Angsana New" w:hint="cs"/>
          <w:sz w:val="32"/>
          <w:szCs w:val="32"/>
        </w:rPr>
        <w:t>4</w:t>
      </w:r>
      <w:r w:rsidRPr="00C27F00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C27F00">
        <w:rPr>
          <w:rFonts w:ascii="Angsana New" w:hAnsi="Angsana New" w:hint="cs"/>
          <w:sz w:val="32"/>
          <w:szCs w:val="32"/>
        </w:rPr>
        <w:t>2568</w:t>
      </w:r>
      <w:r w:rsidRPr="00C27F00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ที่ประชุมคณะกรรมการบริหาร ครั้งที่ </w:t>
      </w:r>
      <w:r w:rsidRPr="00C27F00">
        <w:rPr>
          <w:rFonts w:ascii="Angsana New" w:hAnsi="Angsana New" w:hint="cs"/>
          <w:sz w:val="32"/>
          <w:szCs w:val="32"/>
        </w:rPr>
        <w:t>7/2025 </w:t>
      </w:r>
      <w:r w:rsidRPr="00C27F00">
        <w:rPr>
          <w:rFonts w:ascii="Angsana New" w:hAnsi="Angsana New" w:hint="cs"/>
          <w:sz w:val="32"/>
          <w:szCs w:val="32"/>
          <w:cs/>
        </w:rPr>
        <w:t xml:space="preserve">มีมติอนุมัติการเข้าซื้อที่ดินจำนวน </w:t>
      </w:r>
      <w:r w:rsidRPr="00C27F00">
        <w:rPr>
          <w:rFonts w:ascii="Angsana New" w:hAnsi="Angsana New" w:hint="cs"/>
          <w:sz w:val="32"/>
          <w:szCs w:val="32"/>
        </w:rPr>
        <w:t>1</w:t>
      </w:r>
      <w:r w:rsidRPr="00C27F00">
        <w:rPr>
          <w:rFonts w:ascii="Angsana New" w:hAnsi="Angsana New" w:hint="cs"/>
          <w:sz w:val="32"/>
          <w:szCs w:val="32"/>
          <w:cs/>
        </w:rPr>
        <w:t xml:space="preserve"> แปลง ขนาดพื้นที่ </w:t>
      </w:r>
      <w:r w:rsidRPr="00C27F00">
        <w:rPr>
          <w:rFonts w:ascii="Angsana New" w:hAnsi="Angsana New" w:hint="cs"/>
          <w:sz w:val="32"/>
          <w:szCs w:val="32"/>
        </w:rPr>
        <w:t>12</w:t>
      </w:r>
      <w:r w:rsidRPr="00C27F00">
        <w:rPr>
          <w:rFonts w:ascii="Angsana New" w:hAnsi="Angsana New" w:hint="cs"/>
          <w:sz w:val="32"/>
          <w:szCs w:val="32"/>
          <w:cs/>
        </w:rPr>
        <w:t xml:space="preserve"> ไร่ </w:t>
      </w:r>
      <w:r w:rsidRPr="00C27F00">
        <w:rPr>
          <w:rFonts w:ascii="Angsana New" w:hAnsi="Angsana New" w:hint="cs"/>
          <w:sz w:val="32"/>
          <w:szCs w:val="32"/>
        </w:rPr>
        <w:t>1</w:t>
      </w:r>
      <w:r w:rsidRPr="00C27F00">
        <w:rPr>
          <w:rFonts w:ascii="Angsana New" w:hAnsi="Angsana New" w:hint="cs"/>
          <w:sz w:val="32"/>
          <w:szCs w:val="32"/>
          <w:cs/>
        </w:rPr>
        <w:t xml:space="preserve"> งาน </w:t>
      </w:r>
      <w:r w:rsidRPr="00C27F00">
        <w:rPr>
          <w:rFonts w:ascii="Angsana New" w:hAnsi="Angsana New" w:hint="cs"/>
          <w:sz w:val="32"/>
          <w:szCs w:val="32"/>
        </w:rPr>
        <w:t>14.3</w:t>
      </w:r>
      <w:r w:rsidRPr="00C27F00">
        <w:rPr>
          <w:rFonts w:ascii="Angsana New" w:hAnsi="Angsana New" w:hint="cs"/>
          <w:sz w:val="32"/>
          <w:szCs w:val="32"/>
          <w:cs/>
        </w:rPr>
        <w:t xml:space="preserve"> ตารางวา ตั้งอยู่ที่ตำบลป่าตอง อำเภอกะทู้ จังหวัดภูเก็ต เป็นจำนวนเงินรวม </w:t>
      </w:r>
      <w:r w:rsidRPr="00C27F00">
        <w:rPr>
          <w:rFonts w:ascii="Angsana New" w:hAnsi="Angsana New" w:hint="cs"/>
          <w:sz w:val="32"/>
          <w:szCs w:val="32"/>
        </w:rPr>
        <w:t>1</w:t>
      </w:r>
      <w:r w:rsidRPr="00C27F00">
        <w:rPr>
          <w:rFonts w:ascii="Angsana New" w:hAnsi="Angsana New"/>
          <w:sz w:val="32"/>
          <w:szCs w:val="32"/>
        </w:rPr>
        <w:t>8</w:t>
      </w:r>
      <w:r w:rsidRPr="00C27F00">
        <w:rPr>
          <w:rFonts w:ascii="Angsana New" w:hAnsi="Angsana New" w:hint="cs"/>
          <w:sz w:val="32"/>
          <w:szCs w:val="32"/>
        </w:rPr>
        <w:t>3</w:t>
      </w:r>
      <w:r w:rsidRPr="00C27F00">
        <w:rPr>
          <w:rFonts w:ascii="Angsana New" w:hAnsi="Angsana New" w:hint="cs"/>
          <w:sz w:val="32"/>
          <w:szCs w:val="32"/>
          <w:cs/>
        </w:rPr>
        <w:t xml:space="preserve"> ล้านบาท ผ่านการขายทอดตลาดโดยสำนักงานบังคับคดี จังหวัดภูเก็ต โดยมีเป้าหมายเพื่อเพิ่มมูลค่าทรัพย์สินและเสริมสร้างศักยภาพในการสร้างรายได้ในระยะยาวโดยการพัฒนาที่ดินให้เหมาะสม บริษัทฯจดทะเบียนโอนกรรมสิทธิ์ที่ดินดังกล่าวเรียบร้อยแล้วเมื่อวันที่ </w:t>
      </w:r>
      <w:r w:rsidRPr="00C27F00">
        <w:rPr>
          <w:rFonts w:ascii="Angsana New" w:hAnsi="Angsana New" w:hint="cs"/>
          <w:sz w:val="32"/>
          <w:szCs w:val="32"/>
        </w:rPr>
        <w:t>9</w:t>
      </w:r>
      <w:r w:rsidRPr="00C27F00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C27F00">
        <w:rPr>
          <w:rFonts w:ascii="Angsana New" w:hAnsi="Angsana New" w:hint="cs"/>
          <w:sz w:val="32"/>
          <w:szCs w:val="32"/>
        </w:rPr>
        <w:t>2568</w:t>
      </w:r>
    </w:p>
    <w:p w14:paraId="0B0CB402" w14:textId="77777777" w:rsidR="000A268A" w:rsidRPr="00C27F00" w:rsidRDefault="00FC39ED" w:rsidP="00454FB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/>
          <w:b/>
          <w:bCs/>
          <w:sz w:val="32"/>
          <w:szCs w:val="32"/>
        </w:rPr>
        <w:t>1</w:t>
      </w:r>
      <w:r w:rsidR="00585DE5" w:rsidRPr="00C27F00">
        <w:rPr>
          <w:rFonts w:ascii="Angsana New" w:hAnsi="Angsana New"/>
          <w:b/>
          <w:bCs/>
          <w:sz w:val="32"/>
          <w:szCs w:val="32"/>
        </w:rPr>
        <w:t>4</w:t>
      </w:r>
      <w:r w:rsidR="000A268A" w:rsidRPr="00C27F00">
        <w:rPr>
          <w:rFonts w:ascii="Angsana New" w:hAnsi="Angsana New" w:hint="cs"/>
          <w:b/>
          <w:bCs/>
          <w:sz w:val="32"/>
          <w:szCs w:val="32"/>
        </w:rPr>
        <w:t>.</w:t>
      </w:r>
      <w:r w:rsidR="000A268A" w:rsidRPr="00C27F00">
        <w:rPr>
          <w:rFonts w:ascii="Angsana New" w:hAnsi="Angsana New" w:hint="cs"/>
          <w:b/>
          <w:bCs/>
          <w:sz w:val="32"/>
          <w:szCs w:val="32"/>
        </w:rPr>
        <w:tab/>
      </w:r>
      <w:r w:rsidR="000A268A" w:rsidRPr="00C27F00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22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030"/>
        <w:gridCol w:w="1599"/>
        <w:gridCol w:w="1599"/>
      </w:tblGrid>
      <w:tr w:rsidR="000A268A" w:rsidRPr="00C27F00" w14:paraId="11DC2955" w14:textId="77777777" w:rsidTr="00834AD4">
        <w:trPr>
          <w:trHeight w:val="376"/>
          <w:tblHeader/>
        </w:trPr>
        <w:tc>
          <w:tcPr>
            <w:tcW w:w="6030" w:type="dxa"/>
            <w:vAlign w:val="bottom"/>
          </w:tcPr>
          <w:p w14:paraId="01626734" w14:textId="77777777" w:rsidR="000A268A" w:rsidRPr="00C27F00" w:rsidRDefault="000A268A" w:rsidP="00454FB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</w:rPr>
              <w:br w:type="page"/>
            </w:r>
          </w:p>
        </w:tc>
        <w:tc>
          <w:tcPr>
            <w:tcW w:w="3198" w:type="dxa"/>
            <w:gridSpan w:val="2"/>
            <w:vAlign w:val="bottom"/>
          </w:tcPr>
          <w:p w14:paraId="371DEB64" w14:textId="77777777" w:rsidR="000A268A" w:rsidRPr="00C27F00" w:rsidRDefault="000A268A" w:rsidP="00454FB0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0A268A" w:rsidRPr="00C27F00" w14:paraId="6E70A6AC" w14:textId="77777777" w:rsidTr="00834AD4">
        <w:trPr>
          <w:trHeight w:val="80"/>
          <w:tblHeader/>
        </w:trPr>
        <w:tc>
          <w:tcPr>
            <w:tcW w:w="6030" w:type="dxa"/>
          </w:tcPr>
          <w:p w14:paraId="462A6431" w14:textId="77777777" w:rsidR="000A268A" w:rsidRPr="00C27F00" w:rsidRDefault="000A268A" w:rsidP="00454F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8" w:type="dxa"/>
            <w:gridSpan w:val="2"/>
          </w:tcPr>
          <w:p w14:paraId="63527C1F" w14:textId="77777777" w:rsidR="000A268A" w:rsidRPr="00C27F00" w:rsidRDefault="000A268A" w:rsidP="00454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งบการเงินรวมและ</w:t>
            </w:r>
            <w:r w:rsidRPr="00C27F00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268A" w:rsidRPr="00C27F00" w14:paraId="5632A071" w14:textId="77777777" w:rsidTr="00834AD4">
        <w:trPr>
          <w:trHeight w:val="80"/>
          <w:tblHeader/>
        </w:trPr>
        <w:tc>
          <w:tcPr>
            <w:tcW w:w="6030" w:type="dxa"/>
          </w:tcPr>
          <w:p w14:paraId="72B70686" w14:textId="77777777" w:rsidR="000A268A" w:rsidRPr="00C27F00" w:rsidRDefault="000A268A" w:rsidP="00454F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9" w:type="dxa"/>
            <w:vAlign w:val="bottom"/>
          </w:tcPr>
          <w:p w14:paraId="72822E33" w14:textId="77777777" w:rsidR="000A268A" w:rsidRPr="00C27F00" w:rsidRDefault="0004062D" w:rsidP="00454FB0">
            <w:pPr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pacing w:val="-5"/>
                <w:sz w:val="28"/>
                <w:szCs w:val="28"/>
                <w:u w:val="single"/>
              </w:rPr>
              <w:t>2568</w:t>
            </w:r>
          </w:p>
        </w:tc>
        <w:tc>
          <w:tcPr>
            <w:tcW w:w="1599" w:type="dxa"/>
            <w:vAlign w:val="bottom"/>
          </w:tcPr>
          <w:p w14:paraId="07334D8C" w14:textId="77777777" w:rsidR="000A268A" w:rsidRPr="00C27F00" w:rsidRDefault="0004062D" w:rsidP="00454FB0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C27F00">
              <w:rPr>
                <w:rFonts w:ascii="Angsana New" w:hAnsi="Angsana New" w:hint="cs"/>
                <w:spacing w:val="-5"/>
                <w:sz w:val="28"/>
                <w:szCs w:val="28"/>
                <w:u w:val="single"/>
              </w:rPr>
              <w:t>2567</w:t>
            </w:r>
          </w:p>
        </w:tc>
      </w:tr>
      <w:tr w:rsidR="000A268A" w:rsidRPr="00C27F00" w14:paraId="24F7FFD5" w14:textId="77777777" w:rsidTr="009F62A6">
        <w:trPr>
          <w:trHeight w:val="73"/>
        </w:trPr>
        <w:tc>
          <w:tcPr>
            <w:tcW w:w="6030" w:type="dxa"/>
          </w:tcPr>
          <w:p w14:paraId="6F41EBCF" w14:textId="086C28F3" w:rsidR="000A268A" w:rsidRPr="00C27F00" w:rsidRDefault="000A268A" w:rsidP="00454FB0">
            <w:pPr>
              <w:ind w:left="165" w:right="-105" w:hanging="18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</w:t>
            </w:r>
            <w:r w:rsidR="00E633B8" w:rsidRPr="00C27F0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ผ่าน</w:t>
            </w:r>
            <w:r w:rsidRPr="00C27F0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599" w:type="dxa"/>
            <w:vAlign w:val="bottom"/>
          </w:tcPr>
          <w:p w14:paraId="4F005F75" w14:textId="77777777" w:rsidR="000A268A" w:rsidRPr="00C27F00" w:rsidRDefault="000A268A" w:rsidP="00454FB0">
            <w:pP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9" w:type="dxa"/>
            <w:vAlign w:val="bottom"/>
          </w:tcPr>
          <w:p w14:paraId="5C5ADDB3" w14:textId="77777777" w:rsidR="000A268A" w:rsidRPr="00C27F00" w:rsidRDefault="000A268A" w:rsidP="00454FB0">
            <w:pP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268A" w:rsidRPr="00C27F00" w14:paraId="7F003F16" w14:textId="77777777" w:rsidTr="00834AD4">
        <w:trPr>
          <w:trHeight w:val="80"/>
        </w:trPr>
        <w:tc>
          <w:tcPr>
            <w:tcW w:w="6030" w:type="dxa"/>
          </w:tcPr>
          <w:p w14:paraId="591E661E" w14:textId="77777777" w:rsidR="000A268A" w:rsidRPr="00C27F00" w:rsidRDefault="000A268A" w:rsidP="00454FB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599" w:type="dxa"/>
            <w:vAlign w:val="bottom"/>
          </w:tcPr>
          <w:p w14:paraId="7E4081A2" w14:textId="77777777" w:rsidR="000A268A" w:rsidRPr="00C27F00" w:rsidRDefault="000A268A" w:rsidP="00454FB0">
            <w:pP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9" w:type="dxa"/>
            <w:vAlign w:val="bottom"/>
          </w:tcPr>
          <w:p w14:paraId="0BBA23E8" w14:textId="77777777" w:rsidR="000A268A" w:rsidRPr="00C27F00" w:rsidRDefault="000A268A" w:rsidP="00454FB0">
            <w:pP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58A0" w:rsidRPr="00C27F00" w14:paraId="7081EF85" w14:textId="77777777" w:rsidTr="00834AD4">
        <w:trPr>
          <w:trHeight w:val="80"/>
        </w:trPr>
        <w:tc>
          <w:tcPr>
            <w:tcW w:w="6030" w:type="dxa"/>
            <w:hideMark/>
          </w:tcPr>
          <w:p w14:paraId="47813DF5" w14:textId="77777777" w:rsidR="00F458A0" w:rsidRPr="00C27F00" w:rsidRDefault="00F458A0" w:rsidP="00454FB0">
            <w:pPr>
              <w:ind w:left="165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บริษัท โอเรียนเต็ล เรสซิเดนซ์ กรุงเทพ จำกัด</w:t>
            </w:r>
          </w:p>
        </w:tc>
        <w:tc>
          <w:tcPr>
            <w:tcW w:w="1599" w:type="dxa"/>
            <w:vAlign w:val="bottom"/>
          </w:tcPr>
          <w:p w14:paraId="4432A95C" w14:textId="088889E0" w:rsidR="00F458A0" w:rsidRPr="00C27F00" w:rsidRDefault="009F5C24" w:rsidP="00454FB0">
            <w:pP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9" w:type="dxa"/>
            <w:vAlign w:val="bottom"/>
          </w:tcPr>
          <w:p w14:paraId="66980197" w14:textId="77777777" w:rsidR="00F458A0" w:rsidRPr="00C27F00" w:rsidRDefault="00F458A0" w:rsidP="00454FB0">
            <w:pP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58A0" w:rsidRPr="00C27F00" w14:paraId="73298C81" w14:textId="77777777" w:rsidTr="009F62A6">
        <w:trPr>
          <w:trHeight w:val="73"/>
        </w:trPr>
        <w:tc>
          <w:tcPr>
            <w:tcW w:w="6030" w:type="dxa"/>
          </w:tcPr>
          <w:p w14:paraId="43CEB036" w14:textId="77777777" w:rsidR="00F458A0" w:rsidRPr="00C27F00" w:rsidRDefault="00F458A0" w:rsidP="00454FB0">
            <w:pPr>
              <w:ind w:left="345" w:hanging="180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บริษัท แกมมอน เอ็นจิเนียร์ส แอนด์ คอนแทรคเตอร์ส ไพรเวท ลิมิเต็ด</w:t>
            </w:r>
          </w:p>
        </w:tc>
        <w:tc>
          <w:tcPr>
            <w:tcW w:w="1599" w:type="dxa"/>
            <w:vAlign w:val="bottom"/>
          </w:tcPr>
          <w:p w14:paraId="6B4ADADC" w14:textId="125A3E81" w:rsidR="00F458A0" w:rsidRPr="00C27F00" w:rsidRDefault="00D47BCD" w:rsidP="00454FB0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36,759</w:t>
            </w:r>
          </w:p>
        </w:tc>
        <w:tc>
          <w:tcPr>
            <w:tcW w:w="1599" w:type="dxa"/>
            <w:vAlign w:val="bottom"/>
          </w:tcPr>
          <w:p w14:paraId="31BB228F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40,095</w:t>
            </w:r>
          </w:p>
        </w:tc>
      </w:tr>
      <w:tr w:rsidR="00F458A0" w:rsidRPr="00C27F00" w14:paraId="75C79198" w14:textId="77777777" w:rsidTr="00F458A0">
        <w:trPr>
          <w:trHeight w:val="108"/>
        </w:trPr>
        <w:tc>
          <w:tcPr>
            <w:tcW w:w="6030" w:type="dxa"/>
            <w:vAlign w:val="bottom"/>
          </w:tcPr>
          <w:p w14:paraId="1C0038C9" w14:textId="77777777" w:rsidR="00F458A0" w:rsidRPr="00C27F00" w:rsidRDefault="00F458A0" w:rsidP="00454FB0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599" w:type="dxa"/>
            <w:vAlign w:val="bottom"/>
          </w:tcPr>
          <w:p w14:paraId="4F8F3DAD" w14:textId="0017C218" w:rsidR="00F458A0" w:rsidRPr="00C27F00" w:rsidRDefault="00D47BCD" w:rsidP="00454FB0">
            <w:pPr>
              <w:pBdr>
                <w:bottom w:val="doub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36,759</w:t>
            </w:r>
          </w:p>
        </w:tc>
        <w:tc>
          <w:tcPr>
            <w:tcW w:w="1599" w:type="dxa"/>
            <w:vAlign w:val="bottom"/>
          </w:tcPr>
          <w:p w14:paraId="453DFAB3" w14:textId="77777777" w:rsidR="00F458A0" w:rsidRPr="00C27F00" w:rsidRDefault="00F458A0" w:rsidP="00454FB0">
            <w:pPr>
              <w:pBdr>
                <w:bottom w:val="doub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40,095</w:t>
            </w:r>
          </w:p>
        </w:tc>
      </w:tr>
    </w:tbl>
    <w:p w14:paraId="04297BFE" w14:textId="20DFFBE4" w:rsidR="000A268A" w:rsidRPr="00C27F00" w:rsidRDefault="00FC39ED" w:rsidP="00454FB0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/>
          <w:b/>
          <w:bCs/>
          <w:sz w:val="32"/>
          <w:szCs w:val="32"/>
        </w:rPr>
        <w:t>1</w:t>
      </w:r>
      <w:r w:rsidR="00585DE5" w:rsidRPr="00C27F00">
        <w:rPr>
          <w:rFonts w:ascii="Angsana New" w:hAnsi="Angsana New"/>
          <w:b/>
          <w:bCs/>
          <w:sz w:val="32"/>
          <w:szCs w:val="32"/>
        </w:rPr>
        <w:t>5</w:t>
      </w:r>
      <w:r w:rsidR="000A268A" w:rsidRPr="00C27F00">
        <w:rPr>
          <w:rFonts w:ascii="Angsana New" w:hAnsi="Angsana New" w:hint="cs"/>
          <w:b/>
          <w:bCs/>
          <w:sz w:val="32"/>
          <w:szCs w:val="32"/>
        </w:rPr>
        <w:t>.</w:t>
      </w:r>
      <w:r w:rsidR="000A268A" w:rsidRPr="00C27F00">
        <w:rPr>
          <w:rFonts w:ascii="Angsana New" w:hAnsi="Angsana New" w:hint="cs"/>
          <w:b/>
          <w:bCs/>
          <w:sz w:val="32"/>
          <w:szCs w:val="32"/>
        </w:rPr>
        <w:tab/>
      </w:r>
      <w:r w:rsidR="000A268A" w:rsidRPr="00C27F00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243"/>
        <w:gridCol w:w="830"/>
        <w:gridCol w:w="414"/>
        <w:gridCol w:w="1244"/>
        <w:gridCol w:w="415"/>
        <w:gridCol w:w="829"/>
        <w:gridCol w:w="1244"/>
      </w:tblGrid>
      <w:tr w:rsidR="00350151" w:rsidRPr="00C27F00" w14:paraId="46FC728A" w14:textId="77777777" w:rsidTr="00F458A0">
        <w:tc>
          <w:tcPr>
            <w:tcW w:w="2970" w:type="dxa"/>
            <w:vAlign w:val="bottom"/>
          </w:tcPr>
          <w:p w14:paraId="468677D8" w14:textId="77777777" w:rsidR="000A268A" w:rsidRPr="00C27F00" w:rsidRDefault="000A268A" w:rsidP="00454FB0">
            <w:pPr>
              <w:spacing w:line="38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  <w:bookmarkStart w:id="9" w:name="_Hlk158304490"/>
            <w:r w:rsidRPr="00C27F00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073" w:type="dxa"/>
            <w:gridSpan w:val="2"/>
          </w:tcPr>
          <w:p w14:paraId="2FB078A1" w14:textId="77777777" w:rsidR="000A268A" w:rsidRPr="00C27F00" w:rsidRDefault="000A268A" w:rsidP="00454FB0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spacing w:line="380" w:lineRule="exact"/>
              <w:ind w:left="547" w:hanging="5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3" w:type="dxa"/>
            <w:gridSpan w:val="3"/>
          </w:tcPr>
          <w:p w14:paraId="20108631" w14:textId="77777777" w:rsidR="000A268A" w:rsidRPr="00C27F00" w:rsidRDefault="000A268A" w:rsidP="00454FB0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spacing w:line="380" w:lineRule="exact"/>
              <w:ind w:left="547" w:hanging="5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3" w:type="dxa"/>
            <w:gridSpan w:val="2"/>
            <w:vAlign w:val="bottom"/>
          </w:tcPr>
          <w:p w14:paraId="34F8C724" w14:textId="77777777" w:rsidR="000A268A" w:rsidRPr="00C27F00" w:rsidRDefault="000A268A" w:rsidP="00454FB0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spacing w:line="380" w:lineRule="exact"/>
              <w:ind w:left="547" w:hanging="5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0A268A" w:rsidRPr="00C27F00" w14:paraId="308AC5EE" w14:textId="77777777" w:rsidTr="00F458A0">
        <w:tc>
          <w:tcPr>
            <w:tcW w:w="2970" w:type="dxa"/>
            <w:vAlign w:val="bottom"/>
          </w:tcPr>
          <w:p w14:paraId="5DC2F664" w14:textId="77777777" w:rsidR="000A268A" w:rsidRPr="00C27F00" w:rsidRDefault="000A268A" w:rsidP="00454FB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9" w:type="dxa"/>
            <w:gridSpan w:val="7"/>
          </w:tcPr>
          <w:p w14:paraId="1B734780" w14:textId="77777777" w:rsidR="000A268A" w:rsidRPr="00C27F00" w:rsidRDefault="000A268A" w:rsidP="00454FB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350151" w:rsidRPr="00C27F00" w14:paraId="4B15734F" w14:textId="77777777" w:rsidTr="00F458A0">
        <w:tc>
          <w:tcPr>
            <w:tcW w:w="2970" w:type="dxa"/>
            <w:vAlign w:val="bottom"/>
          </w:tcPr>
          <w:p w14:paraId="56D7F96D" w14:textId="77777777" w:rsidR="000A268A" w:rsidRPr="00C27F00" w:rsidRDefault="000A268A" w:rsidP="00454FB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3688ACC1" w14:textId="77777777" w:rsidR="000A268A" w:rsidRPr="00C27F00" w:rsidRDefault="000A268A" w:rsidP="00454FB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244" w:type="dxa"/>
            <w:gridSpan w:val="2"/>
            <w:vAlign w:val="bottom"/>
          </w:tcPr>
          <w:p w14:paraId="34584001" w14:textId="77777777" w:rsidR="000A268A" w:rsidRPr="00C27F00" w:rsidRDefault="000A268A" w:rsidP="00454FB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อาคารชุด</w:t>
            </w:r>
          </w:p>
        </w:tc>
        <w:tc>
          <w:tcPr>
            <w:tcW w:w="1244" w:type="dxa"/>
            <w:vAlign w:val="bottom"/>
          </w:tcPr>
          <w:p w14:paraId="389C42AD" w14:textId="77777777" w:rsidR="000A268A" w:rsidRPr="00C27F00" w:rsidRDefault="000A268A" w:rsidP="00454FB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244" w:type="dxa"/>
            <w:gridSpan w:val="2"/>
            <w:vAlign w:val="bottom"/>
          </w:tcPr>
          <w:p w14:paraId="5DB6B84B" w14:textId="77777777" w:rsidR="000A268A" w:rsidRPr="00C27F00" w:rsidRDefault="000A268A" w:rsidP="00454FB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เครื่องตกแต่งติดตั้งและอุปกรณ์</w:t>
            </w:r>
          </w:p>
        </w:tc>
        <w:tc>
          <w:tcPr>
            <w:tcW w:w="1244" w:type="dxa"/>
            <w:vAlign w:val="bottom"/>
          </w:tcPr>
          <w:p w14:paraId="45C90018" w14:textId="77777777" w:rsidR="000A268A" w:rsidRPr="00C27F00" w:rsidRDefault="000A268A" w:rsidP="00454FB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350151" w:rsidRPr="00C27F00" w14:paraId="3E29755E" w14:textId="77777777" w:rsidTr="00F458A0">
        <w:tc>
          <w:tcPr>
            <w:tcW w:w="2970" w:type="dxa"/>
            <w:vAlign w:val="bottom"/>
          </w:tcPr>
          <w:p w14:paraId="10F56855" w14:textId="77777777" w:rsidR="000A268A" w:rsidRPr="00C27F00" w:rsidRDefault="000A268A" w:rsidP="00454FB0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43" w:type="dxa"/>
            <w:vAlign w:val="bottom"/>
          </w:tcPr>
          <w:p w14:paraId="31B0350F" w14:textId="77777777" w:rsidR="000A268A" w:rsidRPr="00C27F00" w:rsidRDefault="000A268A" w:rsidP="00454FB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gridSpan w:val="2"/>
            <w:vAlign w:val="bottom"/>
          </w:tcPr>
          <w:p w14:paraId="4FF0526C" w14:textId="77777777" w:rsidR="000A268A" w:rsidRPr="00C27F00" w:rsidRDefault="000A268A" w:rsidP="00454FB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5196C822" w14:textId="77777777" w:rsidR="000A268A" w:rsidRPr="00C27F00" w:rsidRDefault="000A268A" w:rsidP="00454FB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gridSpan w:val="2"/>
            <w:vAlign w:val="bottom"/>
          </w:tcPr>
          <w:p w14:paraId="2088A475" w14:textId="77777777" w:rsidR="000A268A" w:rsidRPr="00C27F00" w:rsidRDefault="000A268A" w:rsidP="00454FB0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4" w:type="dxa"/>
            <w:vAlign w:val="bottom"/>
          </w:tcPr>
          <w:p w14:paraId="3519E9C2" w14:textId="77777777" w:rsidR="000A268A" w:rsidRPr="00C27F00" w:rsidRDefault="000A268A" w:rsidP="00454FB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58A0" w:rsidRPr="00C27F00" w14:paraId="0ADA23BD" w14:textId="77777777" w:rsidTr="00F458A0">
        <w:tc>
          <w:tcPr>
            <w:tcW w:w="2970" w:type="dxa"/>
            <w:vAlign w:val="bottom"/>
          </w:tcPr>
          <w:p w14:paraId="57887256" w14:textId="77777777" w:rsidR="00F458A0" w:rsidRPr="00C27F00" w:rsidRDefault="00F458A0" w:rsidP="00454FB0">
            <w:pPr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43" w:type="dxa"/>
            <w:vAlign w:val="bottom"/>
          </w:tcPr>
          <w:p w14:paraId="28972942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260,428</w:t>
            </w:r>
          </w:p>
        </w:tc>
        <w:tc>
          <w:tcPr>
            <w:tcW w:w="1244" w:type="dxa"/>
            <w:gridSpan w:val="2"/>
            <w:vAlign w:val="bottom"/>
          </w:tcPr>
          <w:p w14:paraId="4A167E8D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3,780</w:t>
            </w:r>
          </w:p>
        </w:tc>
        <w:tc>
          <w:tcPr>
            <w:tcW w:w="1244" w:type="dxa"/>
            <w:vAlign w:val="bottom"/>
          </w:tcPr>
          <w:p w14:paraId="5C01BC31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54,430</w:t>
            </w:r>
          </w:p>
        </w:tc>
        <w:tc>
          <w:tcPr>
            <w:tcW w:w="1244" w:type="dxa"/>
            <w:gridSpan w:val="2"/>
            <w:vAlign w:val="bottom"/>
          </w:tcPr>
          <w:p w14:paraId="499D7CE4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7,448</w:t>
            </w:r>
          </w:p>
        </w:tc>
        <w:tc>
          <w:tcPr>
            <w:tcW w:w="1244" w:type="dxa"/>
            <w:vAlign w:val="bottom"/>
          </w:tcPr>
          <w:p w14:paraId="39CD0F8B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326,086</w:t>
            </w:r>
          </w:p>
        </w:tc>
      </w:tr>
      <w:tr w:rsidR="00F458A0" w:rsidRPr="00C27F00" w14:paraId="67B7C83D" w14:textId="77777777" w:rsidTr="00F458A0">
        <w:trPr>
          <w:trHeight w:val="300"/>
        </w:trPr>
        <w:tc>
          <w:tcPr>
            <w:tcW w:w="2970" w:type="dxa"/>
            <w:vAlign w:val="bottom"/>
          </w:tcPr>
          <w:p w14:paraId="6D99ADC6" w14:textId="77777777" w:rsidR="00F458A0" w:rsidRPr="00C27F00" w:rsidRDefault="00F458A0" w:rsidP="00454FB0">
            <w:pPr>
              <w:pStyle w:val="BodyText2"/>
              <w:spacing w:after="0" w:line="380" w:lineRule="exact"/>
              <w:rPr>
                <w:rFonts w:ascii="Angsana New" w:eastAsia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43" w:type="dxa"/>
            <w:vAlign w:val="bottom"/>
          </w:tcPr>
          <w:p w14:paraId="3BAC73E6" w14:textId="77777777" w:rsidR="00F458A0" w:rsidRPr="00C27F00" w:rsidRDefault="00F458A0" w:rsidP="00454FB0">
            <w:pP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260,428</w:t>
            </w:r>
          </w:p>
        </w:tc>
        <w:tc>
          <w:tcPr>
            <w:tcW w:w="1244" w:type="dxa"/>
            <w:gridSpan w:val="2"/>
            <w:vAlign w:val="bottom"/>
          </w:tcPr>
          <w:p w14:paraId="61E718D7" w14:textId="77777777" w:rsidR="00F458A0" w:rsidRPr="00C27F00" w:rsidRDefault="00F458A0" w:rsidP="00454FB0">
            <w:pP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3,780</w:t>
            </w:r>
          </w:p>
        </w:tc>
        <w:tc>
          <w:tcPr>
            <w:tcW w:w="1244" w:type="dxa"/>
            <w:vAlign w:val="bottom"/>
          </w:tcPr>
          <w:p w14:paraId="79B0EB96" w14:textId="77777777" w:rsidR="00F458A0" w:rsidRPr="00C27F00" w:rsidRDefault="00F458A0" w:rsidP="00454FB0">
            <w:pP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54,430</w:t>
            </w:r>
          </w:p>
        </w:tc>
        <w:tc>
          <w:tcPr>
            <w:tcW w:w="1244" w:type="dxa"/>
            <w:gridSpan w:val="2"/>
            <w:vAlign w:val="bottom"/>
          </w:tcPr>
          <w:p w14:paraId="134AC086" w14:textId="77777777" w:rsidR="00F458A0" w:rsidRPr="00C27F00" w:rsidRDefault="00F458A0" w:rsidP="00454FB0">
            <w:pP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7,448</w:t>
            </w:r>
          </w:p>
        </w:tc>
        <w:tc>
          <w:tcPr>
            <w:tcW w:w="1244" w:type="dxa"/>
            <w:vAlign w:val="bottom"/>
          </w:tcPr>
          <w:p w14:paraId="35C87EDE" w14:textId="77777777" w:rsidR="00F458A0" w:rsidRPr="00C27F00" w:rsidRDefault="00F458A0" w:rsidP="00454FB0">
            <w:pP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326,086</w:t>
            </w:r>
          </w:p>
        </w:tc>
      </w:tr>
      <w:tr w:rsidR="00324512" w:rsidRPr="00C27F00" w14:paraId="54F2D6A6" w14:textId="77777777" w:rsidTr="00F458A0">
        <w:trPr>
          <w:trHeight w:val="300"/>
        </w:trPr>
        <w:tc>
          <w:tcPr>
            <w:tcW w:w="2970" w:type="dxa"/>
            <w:vAlign w:val="bottom"/>
          </w:tcPr>
          <w:p w14:paraId="1089B1D7" w14:textId="55A27D20" w:rsidR="00324512" w:rsidRPr="00C27F00" w:rsidRDefault="00324512" w:rsidP="00454FB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</w:t>
            </w:r>
            <w:r w:rsidR="00B64B83" w:rsidRPr="00C27F00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="00B64B83" w:rsidRPr="00C27F00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43" w:type="dxa"/>
            <w:vAlign w:val="bottom"/>
          </w:tcPr>
          <w:p w14:paraId="0D784B3E" w14:textId="6362EC12" w:rsidR="00324512" w:rsidRPr="00C27F00" w:rsidRDefault="00324512" w:rsidP="00454FB0">
            <w:pP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gridSpan w:val="2"/>
            <w:vAlign w:val="bottom"/>
          </w:tcPr>
          <w:p w14:paraId="5AEB3D99" w14:textId="650763A6" w:rsidR="00324512" w:rsidRPr="00C27F00" w:rsidRDefault="00324512" w:rsidP="00454FB0">
            <w:pP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0DA6F9A4" w14:textId="7EA3D9AF" w:rsidR="00324512" w:rsidRPr="00C27F00" w:rsidRDefault="00324512" w:rsidP="00454FB0">
            <w:pP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6,0</w:t>
            </w:r>
            <w:r w:rsidR="00713E83" w:rsidRPr="00C27F00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244" w:type="dxa"/>
            <w:gridSpan w:val="2"/>
            <w:vAlign w:val="bottom"/>
          </w:tcPr>
          <w:p w14:paraId="59C3C0FF" w14:textId="3A798E3C" w:rsidR="00324512" w:rsidRPr="00C27F00" w:rsidRDefault="00324512" w:rsidP="00454FB0">
            <w:pP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45CFEE39" w14:textId="45D72899" w:rsidR="00324512" w:rsidRPr="00C27F00" w:rsidRDefault="00324512" w:rsidP="00454FB0">
            <w:pP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6,0</w:t>
            </w:r>
            <w:r w:rsidR="00713E83" w:rsidRPr="00C27F00"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  <w:tr w:rsidR="00324512" w:rsidRPr="00C27F00" w14:paraId="2AA25D24" w14:textId="77777777" w:rsidTr="00F458A0">
        <w:trPr>
          <w:trHeight w:val="300"/>
        </w:trPr>
        <w:tc>
          <w:tcPr>
            <w:tcW w:w="2970" w:type="dxa"/>
            <w:vAlign w:val="bottom"/>
          </w:tcPr>
          <w:p w14:paraId="03218543" w14:textId="2A4F0CAB" w:rsidR="00324512" w:rsidRPr="00C27F00" w:rsidRDefault="00324512" w:rsidP="00B13CB2">
            <w:pPr>
              <w:spacing w:line="380" w:lineRule="exact"/>
              <w:ind w:left="165" w:right="-270" w:hanging="165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E633B8" w:rsidRPr="00C27F00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E633B8" w:rsidRPr="00C27F0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E633B8" w:rsidRPr="00C27F00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จากการ</w:t>
            </w:r>
            <w:r w:rsidR="003B1C53" w:rsidRPr="00C27F00">
              <w:rPr>
                <w:rFonts w:ascii="Angsana New" w:hAnsi="Angsana New" w:hint="cs"/>
                <w:sz w:val="28"/>
                <w:szCs w:val="28"/>
                <w:cs/>
              </w:rPr>
              <w:t>เปลี่ยนแปลง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 (รวมอยู่ในรายได้อื่น)</w:t>
            </w:r>
          </w:p>
        </w:tc>
        <w:tc>
          <w:tcPr>
            <w:tcW w:w="1243" w:type="dxa"/>
            <w:vAlign w:val="bottom"/>
          </w:tcPr>
          <w:p w14:paraId="3801FE7B" w14:textId="007FAFEF" w:rsidR="00324512" w:rsidRPr="00C27F00" w:rsidRDefault="00324512" w:rsidP="00454FB0">
            <w:pPr>
              <w:pBdr>
                <w:bottom w:val="single" w:sz="4" w:space="1" w:color="auto"/>
              </w:pBd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6,97</w:t>
            </w:r>
            <w:r w:rsidR="001A1958" w:rsidRPr="00C27F0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44" w:type="dxa"/>
            <w:gridSpan w:val="2"/>
            <w:vAlign w:val="bottom"/>
          </w:tcPr>
          <w:p w14:paraId="3F8C95CB" w14:textId="029654C1" w:rsidR="00324512" w:rsidRPr="00C27F00" w:rsidRDefault="00324512" w:rsidP="00454FB0">
            <w:pPr>
              <w:pBdr>
                <w:bottom w:val="single" w:sz="4" w:space="1" w:color="auto"/>
              </w:pBd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1244" w:type="dxa"/>
            <w:vAlign w:val="bottom"/>
          </w:tcPr>
          <w:p w14:paraId="0F5B66D0" w14:textId="5C3E21F0" w:rsidR="00324512" w:rsidRPr="00C27F00" w:rsidRDefault="00324512" w:rsidP="00454FB0">
            <w:pPr>
              <w:pBdr>
                <w:bottom w:val="single" w:sz="4" w:space="1" w:color="auto"/>
              </w:pBd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(6,039)</w:t>
            </w:r>
          </w:p>
        </w:tc>
        <w:tc>
          <w:tcPr>
            <w:tcW w:w="1244" w:type="dxa"/>
            <w:gridSpan w:val="2"/>
            <w:vAlign w:val="bottom"/>
          </w:tcPr>
          <w:p w14:paraId="4083F9C7" w14:textId="56A8EC60" w:rsidR="00324512" w:rsidRPr="00C27F00" w:rsidRDefault="00324512" w:rsidP="00454FB0">
            <w:pPr>
              <w:pBdr>
                <w:bottom w:val="single" w:sz="4" w:space="1" w:color="auto"/>
              </w:pBd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22121452" w14:textId="68311D3D" w:rsidR="00324512" w:rsidRPr="00C27F00" w:rsidRDefault="00324512" w:rsidP="00454FB0">
            <w:pPr>
              <w:pBdr>
                <w:bottom w:val="single" w:sz="4" w:space="1" w:color="auto"/>
              </w:pBd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1,12</w:t>
            </w:r>
            <w:r w:rsidR="001A1958" w:rsidRPr="00C27F00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324512" w:rsidRPr="00C27F00" w14:paraId="042AE263" w14:textId="77777777" w:rsidTr="00F458A0">
        <w:tc>
          <w:tcPr>
            <w:tcW w:w="2970" w:type="dxa"/>
            <w:vAlign w:val="bottom"/>
          </w:tcPr>
          <w:p w14:paraId="31DBEF44" w14:textId="77777777" w:rsidR="00324512" w:rsidRPr="00C27F00" w:rsidRDefault="00324512" w:rsidP="00454FB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43" w:type="dxa"/>
            <w:vAlign w:val="bottom"/>
          </w:tcPr>
          <w:p w14:paraId="5D76DE97" w14:textId="3FCF23A2" w:rsidR="00324512" w:rsidRPr="00C27F00" w:rsidRDefault="00324512" w:rsidP="00454FB0">
            <w:pPr>
              <w:pBdr>
                <w:bottom w:val="double" w:sz="4" w:space="1" w:color="auto"/>
              </w:pBd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267,40</w:t>
            </w:r>
            <w:r w:rsidR="00713E83" w:rsidRPr="00C27F0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44" w:type="dxa"/>
            <w:gridSpan w:val="2"/>
            <w:vAlign w:val="bottom"/>
          </w:tcPr>
          <w:p w14:paraId="34462D5C" w14:textId="025F984C" w:rsidR="00324512" w:rsidRPr="00C27F00" w:rsidRDefault="00324512" w:rsidP="00454FB0">
            <w:pPr>
              <w:pBdr>
                <w:bottom w:val="double" w:sz="4" w:space="1" w:color="auto"/>
              </w:pBd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3,970</w:t>
            </w:r>
          </w:p>
        </w:tc>
        <w:tc>
          <w:tcPr>
            <w:tcW w:w="1244" w:type="dxa"/>
            <w:vAlign w:val="bottom"/>
          </w:tcPr>
          <w:p w14:paraId="0346E87C" w14:textId="4D72F007" w:rsidR="00324512" w:rsidRPr="00C27F00" w:rsidRDefault="00324512" w:rsidP="00454FB0">
            <w:pPr>
              <w:pBdr>
                <w:bottom w:val="double" w:sz="4" w:space="1" w:color="auto"/>
              </w:pBd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5</w:t>
            </w:r>
            <w:r w:rsidR="00DD4CF9" w:rsidRPr="00C27F00">
              <w:rPr>
                <w:rFonts w:ascii="Angsana New" w:hAnsi="Angsana New"/>
                <w:sz w:val="28"/>
                <w:szCs w:val="28"/>
              </w:rPr>
              <w:t>4,48</w:t>
            </w:r>
            <w:r w:rsidR="00713E83" w:rsidRPr="00C27F0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44" w:type="dxa"/>
            <w:gridSpan w:val="2"/>
            <w:vAlign w:val="bottom"/>
          </w:tcPr>
          <w:p w14:paraId="52518A27" w14:textId="5B5BF4E0" w:rsidR="00324512" w:rsidRPr="00C27F00" w:rsidRDefault="00324512" w:rsidP="00454FB0">
            <w:pPr>
              <w:pBdr>
                <w:bottom w:val="double" w:sz="4" w:space="1" w:color="auto"/>
              </w:pBd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7,448</w:t>
            </w:r>
          </w:p>
        </w:tc>
        <w:tc>
          <w:tcPr>
            <w:tcW w:w="1244" w:type="dxa"/>
            <w:vAlign w:val="bottom"/>
          </w:tcPr>
          <w:p w14:paraId="1D2DE159" w14:textId="071E5CC7" w:rsidR="00324512" w:rsidRPr="00C27F00" w:rsidRDefault="00324512" w:rsidP="00454FB0">
            <w:pPr>
              <w:pBdr>
                <w:bottom w:val="double" w:sz="4" w:space="1" w:color="auto"/>
              </w:pBd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33</w:t>
            </w:r>
            <w:r w:rsidR="005F7EBD" w:rsidRPr="00C27F00">
              <w:rPr>
                <w:rFonts w:ascii="Angsana New" w:hAnsi="Angsana New"/>
                <w:sz w:val="28"/>
                <w:szCs w:val="28"/>
              </w:rPr>
              <w:t>3,301</w:t>
            </w:r>
          </w:p>
        </w:tc>
      </w:tr>
    </w:tbl>
    <w:p w14:paraId="3A58D62E" w14:textId="77777777" w:rsidR="00C27F00" w:rsidRPr="00C27F00" w:rsidRDefault="00C27F00">
      <w:r w:rsidRPr="00C27F00">
        <w:br w:type="page"/>
      </w: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243"/>
        <w:gridCol w:w="830"/>
        <w:gridCol w:w="414"/>
        <w:gridCol w:w="1244"/>
        <w:gridCol w:w="415"/>
        <w:gridCol w:w="829"/>
        <w:gridCol w:w="1244"/>
      </w:tblGrid>
      <w:tr w:rsidR="00F458A0" w:rsidRPr="00C27F00" w14:paraId="47B9F941" w14:textId="77777777" w:rsidTr="00F458A0">
        <w:tc>
          <w:tcPr>
            <w:tcW w:w="2970" w:type="dxa"/>
            <w:vAlign w:val="bottom"/>
          </w:tcPr>
          <w:p w14:paraId="04342B95" w14:textId="2C0441B0" w:rsidR="00F458A0" w:rsidRPr="00C27F00" w:rsidRDefault="00F458A0" w:rsidP="00454FB0">
            <w:pPr>
              <w:spacing w:line="38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lastRenderedPageBreak/>
              <w:tab/>
            </w:r>
          </w:p>
        </w:tc>
        <w:tc>
          <w:tcPr>
            <w:tcW w:w="2073" w:type="dxa"/>
            <w:gridSpan w:val="2"/>
          </w:tcPr>
          <w:p w14:paraId="6078A854" w14:textId="77777777" w:rsidR="00F458A0" w:rsidRPr="00C27F00" w:rsidRDefault="00F458A0" w:rsidP="00454FB0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spacing w:line="380" w:lineRule="exact"/>
              <w:ind w:left="547" w:hanging="5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3" w:type="dxa"/>
            <w:gridSpan w:val="3"/>
          </w:tcPr>
          <w:p w14:paraId="0FDE7702" w14:textId="77777777" w:rsidR="00F458A0" w:rsidRPr="00C27F00" w:rsidRDefault="00F458A0" w:rsidP="00454FB0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spacing w:line="380" w:lineRule="exact"/>
              <w:ind w:left="547" w:hanging="5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3" w:type="dxa"/>
            <w:gridSpan w:val="2"/>
            <w:vAlign w:val="bottom"/>
          </w:tcPr>
          <w:p w14:paraId="5E28365A" w14:textId="77777777" w:rsidR="00F458A0" w:rsidRPr="00C27F00" w:rsidRDefault="00F458A0" w:rsidP="00454FB0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spacing w:line="380" w:lineRule="exact"/>
              <w:ind w:left="547" w:hanging="5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F458A0" w:rsidRPr="00C27F00" w14:paraId="4C8CC70D" w14:textId="77777777" w:rsidTr="00F458A0">
        <w:tc>
          <w:tcPr>
            <w:tcW w:w="2970" w:type="dxa"/>
            <w:vAlign w:val="bottom"/>
          </w:tcPr>
          <w:p w14:paraId="449C154B" w14:textId="77777777" w:rsidR="00F458A0" w:rsidRPr="00C27F00" w:rsidRDefault="00F458A0" w:rsidP="00454FB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9" w:type="dxa"/>
            <w:gridSpan w:val="7"/>
          </w:tcPr>
          <w:p w14:paraId="32E9C08E" w14:textId="77777777" w:rsidR="00F458A0" w:rsidRPr="00C27F00" w:rsidRDefault="00F458A0" w:rsidP="00454FB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58A0" w:rsidRPr="00C27F00" w14:paraId="1101896B" w14:textId="77777777" w:rsidTr="00F458A0">
        <w:tc>
          <w:tcPr>
            <w:tcW w:w="2970" w:type="dxa"/>
            <w:vAlign w:val="bottom"/>
          </w:tcPr>
          <w:p w14:paraId="4FBD11CB" w14:textId="77777777" w:rsidR="00F458A0" w:rsidRPr="00C27F00" w:rsidRDefault="00F458A0" w:rsidP="00454FB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23606AF2" w14:textId="77777777" w:rsidR="00F458A0" w:rsidRPr="00C27F00" w:rsidRDefault="00F458A0" w:rsidP="00454FB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244" w:type="dxa"/>
            <w:gridSpan w:val="2"/>
            <w:vAlign w:val="bottom"/>
          </w:tcPr>
          <w:p w14:paraId="44F3835B" w14:textId="77777777" w:rsidR="00F458A0" w:rsidRPr="00C27F00" w:rsidRDefault="00F458A0" w:rsidP="00454FB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อาคารชุด</w:t>
            </w:r>
          </w:p>
        </w:tc>
        <w:tc>
          <w:tcPr>
            <w:tcW w:w="1244" w:type="dxa"/>
            <w:vAlign w:val="bottom"/>
          </w:tcPr>
          <w:p w14:paraId="4D0311CD" w14:textId="77777777" w:rsidR="00F458A0" w:rsidRPr="00C27F00" w:rsidRDefault="00F458A0" w:rsidP="00454FB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244" w:type="dxa"/>
            <w:gridSpan w:val="2"/>
            <w:vAlign w:val="bottom"/>
          </w:tcPr>
          <w:p w14:paraId="09CEB3DA" w14:textId="77777777" w:rsidR="00F458A0" w:rsidRPr="00C27F00" w:rsidRDefault="00F458A0" w:rsidP="00454FB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เครื่องตกแต่งติดตั้งและอุปกรณ์</w:t>
            </w:r>
          </w:p>
        </w:tc>
        <w:tc>
          <w:tcPr>
            <w:tcW w:w="1244" w:type="dxa"/>
            <w:vAlign w:val="bottom"/>
          </w:tcPr>
          <w:p w14:paraId="59D66585" w14:textId="77777777" w:rsidR="00F458A0" w:rsidRPr="00C27F00" w:rsidRDefault="00F458A0" w:rsidP="00454FB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F458A0" w:rsidRPr="00C27F00" w14:paraId="44403840" w14:textId="77777777" w:rsidTr="00F458A0">
        <w:tc>
          <w:tcPr>
            <w:tcW w:w="2970" w:type="dxa"/>
            <w:vAlign w:val="bottom"/>
          </w:tcPr>
          <w:p w14:paraId="03018925" w14:textId="77777777" w:rsidR="00F458A0" w:rsidRPr="00C27F00" w:rsidRDefault="00F458A0" w:rsidP="00454FB0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43" w:type="dxa"/>
            <w:vAlign w:val="bottom"/>
          </w:tcPr>
          <w:p w14:paraId="6CF6F78D" w14:textId="77777777" w:rsidR="00F458A0" w:rsidRPr="00C27F00" w:rsidRDefault="00F458A0" w:rsidP="00454FB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gridSpan w:val="2"/>
            <w:vAlign w:val="bottom"/>
          </w:tcPr>
          <w:p w14:paraId="5983D562" w14:textId="77777777" w:rsidR="00F458A0" w:rsidRPr="00C27F00" w:rsidRDefault="00F458A0" w:rsidP="00454FB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319DF66E" w14:textId="77777777" w:rsidR="00F458A0" w:rsidRPr="00C27F00" w:rsidRDefault="00F458A0" w:rsidP="00454FB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gridSpan w:val="2"/>
            <w:vAlign w:val="bottom"/>
          </w:tcPr>
          <w:p w14:paraId="1403AE09" w14:textId="77777777" w:rsidR="00F458A0" w:rsidRPr="00C27F00" w:rsidRDefault="00F458A0" w:rsidP="00454FB0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4" w:type="dxa"/>
            <w:vAlign w:val="bottom"/>
          </w:tcPr>
          <w:p w14:paraId="6C383B1A" w14:textId="77777777" w:rsidR="00F458A0" w:rsidRPr="00C27F00" w:rsidRDefault="00F458A0" w:rsidP="00454FB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58A0" w:rsidRPr="00C27F00" w14:paraId="236305E8" w14:textId="77777777" w:rsidTr="00F458A0">
        <w:tc>
          <w:tcPr>
            <w:tcW w:w="2970" w:type="dxa"/>
            <w:vAlign w:val="bottom"/>
          </w:tcPr>
          <w:p w14:paraId="6EBAC6FD" w14:textId="77777777" w:rsidR="00F458A0" w:rsidRPr="00C27F00" w:rsidRDefault="00F458A0" w:rsidP="00454FB0">
            <w:pPr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43" w:type="dxa"/>
            <w:vAlign w:val="bottom"/>
          </w:tcPr>
          <w:p w14:paraId="0E70CCA7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>260,428</w:t>
            </w:r>
          </w:p>
        </w:tc>
        <w:tc>
          <w:tcPr>
            <w:tcW w:w="1244" w:type="dxa"/>
            <w:gridSpan w:val="2"/>
            <w:vAlign w:val="bottom"/>
          </w:tcPr>
          <w:p w14:paraId="1867D625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>3,780</w:t>
            </w:r>
          </w:p>
        </w:tc>
        <w:tc>
          <w:tcPr>
            <w:tcW w:w="1244" w:type="dxa"/>
            <w:vAlign w:val="bottom"/>
          </w:tcPr>
          <w:p w14:paraId="628F1B1D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55,37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244" w:type="dxa"/>
            <w:gridSpan w:val="2"/>
            <w:vAlign w:val="bottom"/>
          </w:tcPr>
          <w:p w14:paraId="271000ED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7,448</w:t>
            </w:r>
          </w:p>
        </w:tc>
        <w:tc>
          <w:tcPr>
            <w:tcW w:w="1244" w:type="dxa"/>
            <w:vAlign w:val="bottom"/>
          </w:tcPr>
          <w:p w14:paraId="2C005253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>327,</w:t>
            </w:r>
            <w:r w:rsidRPr="00C27F00">
              <w:rPr>
                <w:rFonts w:ascii="Angsana New" w:hAnsi="Angsana New"/>
                <w:sz w:val="28"/>
                <w:szCs w:val="28"/>
              </w:rPr>
              <w:t>0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</w:p>
        </w:tc>
      </w:tr>
      <w:tr w:rsidR="00F458A0" w:rsidRPr="00C27F00" w14:paraId="61B935B2" w14:textId="77777777" w:rsidTr="00F458A0">
        <w:trPr>
          <w:trHeight w:val="300"/>
        </w:trPr>
        <w:tc>
          <w:tcPr>
            <w:tcW w:w="2970" w:type="dxa"/>
            <w:vAlign w:val="bottom"/>
          </w:tcPr>
          <w:p w14:paraId="28E66143" w14:textId="77777777" w:rsidR="00F458A0" w:rsidRPr="00C27F00" w:rsidRDefault="00F458A0" w:rsidP="00454FB0">
            <w:pPr>
              <w:pStyle w:val="BodyText2"/>
              <w:spacing w:after="0" w:line="380" w:lineRule="exact"/>
              <w:rPr>
                <w:rFonts w:ascii="Angsana New" w:eastAsia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43" w:type="dxa"/>
            <w:vAlign w:val="bottom"/>
          </w:tcPr>
          <w:p w14:paraId="292E01DC" w14:textId="77777777" w:rsidR="00F458A0" w:rsidRPr="00C27F00" w:rsidRDefault="00F458A0" w:rsidP="00454FB0">
            <w:pP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260,428</w:t>
            </w:r>
          </w:p>
        </w:tc>
        <w:tc>
          <w:tcPr>
            <w:tcW w:w="1244" w:type="dxa"/>
            <w:gridSpan w:val="2"/>
            <w:vAlign w:val="bottom"/>
          </w:tcPr>
          <w:p w14:paraId="650A2970" w14:textId="77777777" w:rsidR="00F458A0" w:rsidRPr="00C27F00" w:rsidRDefault="00F458A0" w:rsidP="00454FB0">
            <w:pP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3,780</w:t>
            </w:r>
          </w:p>
        </w:tc>
        <w:tc>
          <w:tcPr>
            <w:tcW w:w="1244" w:type="dxa"/>
            <w:vAlign w:val="bottom"/>
          </w:tcPr>
          <w:p w14:paraId="51E4A9B1" w14:textId="77777777" w:rsidR="00F458A0" w:rsidRPr="00C27F00" w:rsidRDefault="00F458A0" w:rsidP="00454FB0">
            <w:pP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55,37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244" w:type="dxa"/>
            <w:gridSpan w:val="2"/>
            <w:vAlign w:val="bottom"/>
          </w:tcPr>
          <w:p w14:paraId="4C4EDCBE" w14:textId="77777777" w:rsidR="00F458A0" w:rsidRPr="00C27F00" w:rsidRDefault="00F458A0" w:rsidP="00454FB0">
            <w:pP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7,448</w:t>
            </w:r>
          </w:p>
        </w:tc>
        <w:tc>
          <w:tcPr>
            <w:tcW w:w="1244" w:type="dxa"/>
            <w:vAlign w:val="bottom"/>
          </w:tcPr>
          <w:p w14:paraId="08773F04" w14:textId="77777777" w:rsidR="00F458A0" w:rsidRPr="00C27F00" w:rsidRDefault="00F458A0" w:rsidP="00454FB0">
            <w:pP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327,0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</w:p>
        </w:tc>
      </w:tr>
      <w:tr w:rsidR="00585DE5" w:rsidRPr="00C27F00" w14:paraId="2CA29102" w14:textId="77777777" w:rsidTr="00F458A0">
        <w:tc>
          <w:tcPr>
            <w:tcW w:w="2970" w:type="dxa"/>
            <w:vAlign w:val="bottom"/>
          </w:tcPr>
          <w:p w14:paraId="194DE52D" w14:textId="7D8766AC" w:rsidR="00585DE5" w:rsidRPr="00C27F00" w:rsidRDefault="00585DE5" w:rsidP="00454FB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</w:t>
            </w:r>
            <w:r w:rsidR="007E316B" w:rsidRPr="00C27F00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="007E316B" w:rsidRPr="00C27F00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43" w:type="dxa"/>
            <w:vAlign w:val="bottom"/>
          </w:tcPr>
          <w:p w14:paraId="5C5DBE52" w14:textId="7D0AE681" w:rsidR="00585DE5" w:rsidRPr="00C27F00" w:rsidRDefault="008B5397" w:rsidP="00454FB0">
            <w:pP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gridSpan w:val="2"/>
            <w:vAlign w:val="bottom"/>
          </w:tcPr>
          <w:p w14:paraId="135B3ADD" w14:textId="6721DFC9" w:rsidR="00585DE5" w:rsidRPr="00C27F00" w:rsidRDefault="001556EF" w:rsidP="00454FB0">
            <w:pP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2DEDF96B" w14:textId="0396BEE2" w:rsidR="00585DE5" w:rsidRPr="00C27F00" w:rsidRDefault="00692E2D" w:rsidP="00454FB0">
            <w:pP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6,090</w:t>
            </w:r>
          </w:p>
        </w:tc>
        <w:tc>
          <w:tcPr>
            <w:tcW w:w="1244" w:type="dxa"/>
            <w:gridSpan w:val="2"/>
            <w:vAlign w:val="bottom"/>
          </w:tcPr>
          <w:p w14:paraId="1D863C24" w14:textId="5F1E369B" w:rsidR="00585DE5" w:rsidRPr="00C27F00" w:rsidRDefault="00E202E3" w:rsidP="00454FB0">
            <w:pP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41BDE262" w14:textId="27C7A634" w:rsidR="00585DE5" w:rsidRPr="00C27F00" w:rsidRDefault="0052482A" w:rsidP="00454FB0">
            <w:pP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6,</w:t>
            </w:r>
            <w:r w:rsidR="00692E2D" w:rsidRPr="00C27F00">
              <w:rPr>
                <w:rFonts w:ascii="Angsana New" w:hAnsi="Angsana New"/>
                <w:sz w:val="28"/>
                <w:szCs w:val="28"/>
              </w:rPr>
              <w:t>090</w:t>
            </w:r>
          </w:p>
        </w:tc>
      </w:tr>
      <w:tr w:rsidR="00585DE5" w:rsidRPr="00C27F00" w14:paraId="6AC820F5" w14:textId="77777777" w:rsidTr="00F458A0">
        <w:tc>
          <w:tcPr>
            <w:tcW w:w="2970" w:type="dxa"/>
            <w:vAlign w:val="bottom"/>
          </w:tcPr>
          <w:p w14:paraId="73A1D789" w14:textId="70BB857D" w:rsidR="00585DE5" w:rsidRPr="00C27F00" w:rsidRDefault="003B1C53" w:rsidP="00B13CB2">
            <w:pPr>
              <w:spacing w:line="380" w:lineRule="exact"/>
              <w:ind w:left="165" w:right="-270" w:hanging="165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C27F00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C27F00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จากการเปลี่ยนแปลงมูลค่ายุติธรรม (รวมอยู่ในรายได้อื่น)</w:t>
            </w:r>
          </w:p>
        </w:tc>
        <w:tc>
          <w:tcPr>
            <w:tcW w:w="1243" w:type="dxa"/>
            <w:vAlign w:val="bottom"/>
          </w:tcPr>
          <w:p w14:paraId="22D68C7F" w14:textId="04C29F02" w:rsidR="00585DE5" w:rsidRPr="00C27F00" w:rsidRDefault="00102F29" w:rsidP="00454FB0">
            <w:pPr>
              <w:pBdr>
                <w:bottom w:val="single" w:sz="4" w:space="1" w:color="auto"/>
              </w:pBd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6,97</w:t>
            </w:r>
            <w:r w:rsidR="00692E2D" w:rsidRPr="00C27F0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44" w:type="dxa"/>
            <w:gridSpan w:val="2"/>
            <w:vAlign w:val="bottom"/>
          </w:tcPr>
          <w:p w14:paraId="1BD8A301" w14:textId="15B422AD" w:rsidR="00585DE5" w:rsidRPr="00C27F00" w:rsidRDefault="00330FA9" w:rsidP="00454FB0">
            <w:pPr>
              <w:pBdr>
                <w:bottom w:val="single" w:sz="4" w:space="1" w:color="auto"/>
              </w:pBd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1244" w:type="dxa"/>
            <w:vAlign w:val="bottom"/>
          </w:tcPr>
          <w:p w14:paraId="60F2200C" w14:textId="57E660A8" w:rsidR="00585DE5" w:rsidRPr="00C27F00" w:rsidRDefault="004E420C" w:rsidP="00454FB0">
            <w:pPr>
              <w:pBdr>
                <w:bottom w:val="single" w:sz="4" w:space="1" w:color="auto"/>
              </w:pBd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(6,039)</w:t>
            </w:r>
          </w:p>
        </w:tc>
        <w:tc>
          <w:tcPr>
            <w:tcW w:w="1244" w:type="dxa"/>
            <w:gridSpan w:val="2"/>
            <w:vAlign w:val="bottom"/>
          </w:tcPr>
          <w:p w14:paraId="43C45F86" w14:textId="2521CAE1" w:rsidR="00585DE5" w:rsidRPr="00C27F00" w:rsidRDefault="00E202E3" w:rsidP="00454FB0">
            <w:pPr>
              <w:pBdr>
                <w:bottom w:val="single" w:sz="4" w:space="1" w:color="auto"/>
              </w:pBd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5F91787C" w14:textId="24287262" w:rsidR="00585DE5" w:rsidRPr="00C27F00" w:rsidRDefault="000179DB" w:rsidP="00454FB0">
            <w:pPr>
              <w:pBdr>
                <w:bottom w:val="single" w:sz="4" w:space="1" w:color="auto"/>
              </w:pBd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1,12</w:t>
            </w:r>
            <w:r w:rsidR="00692E2D" w:rsidRPr="00C27F00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F458A0" w:rsidRPr="00C27F00" w14:paraId="2B5ACBF9" w14:textId="77777777" w:rsidTr="00F458A0">
        <w:tc>
          <w:tcPr>
            <w:tcW w:w="2970" w:type="dxa"/>
            <w:vAlign w:val="bottom"/>
          </w:tcPr>
          <w:p w14:paraId="1AA55722" w14:textId="77777777" w:rsidR="00F458A0" w:rsidRPr="00C27F00" w:rsidRDefault="00F458A0" w:rsidP="00454FB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43" w:type="dxa"/>
            <w:vAlign w:val="bottom"/>
          </w:tcPr>
          <w:p w14:paraId="540C7E34" w14:textId="3DC9B0DA" w:rsidR="00F458A0" w:rsidRPr="00C27F00" w:rsidRDefault="005F3CFC" w:rsidP="00454FB0">
            <w:pPr>
              <w:pBdr>
                <w:bottom w:val="double" w:sz="4" w:space="1" w:color="auto"/>
              </w:pBd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267,</w:t>
            </w:r>
            <w:r w:rsidR="009B6B93" w:rsidRPr="00C27F00">
              <w:rPr>
                <w:rFonts w:ascii="Angsana New" w:hAnsi="Angsana New"/>
                <w:sz w:val="28"/>
                <w:szCs w:val="28"/>
              </w:rPr>
              <w:t>402</w:t>
            </w:r>
          </w:p>
        </w:tc>
        <w:tc>
          <w:tcPr>
            <w:tcW w:w="1244" w:type="dxa"/>
            <w:gridSpan w:val="2"/>
            <w:vAlign w:val="bottom"/>
          </w:tcPr>
          <w:p w14:paraId="7E527C56" w14:textId="7253B3D7" w:rsidR="00F458A0" w:rsidRPr="00C27F00" w:rsidRDefault="001E66D3" w:rsidP="00454FB0">
            <w:pPr>
              <w:pBdr>
                <w:bottom w:val="double" w:sz="4" w:space="1" w:color="auto"/>
              </w:pBd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3,970</w:t>
            </w:r>
          </w:p>
        </w:tc>
        <w:tc>
          <w:tcPr>
            <w:tcW w:w="1244" w:type="dxa"/>
            <w:vAlign w:val="bottom"/>
          </w:tcPr>
          <w:p w14:paraId="3D78DB37" w14:textId="28391FDE" w:rsidR="00F458A0" w:rsidRPr="00C27F00" w:rsidRDefault="006378E5" w:rsidP="00454FB0">
            <w:pPr>
              <w:pBdr>
                <w:bottom w:val="double" w:sz="4" w:space="1" w:color="auto"/>
              </w:pBd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55,42</w:t>
            </w:r>
            <w:r w:rsidR="00C052E3" w:rsidRPr="00C27F0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44" w:type="dxa"/>
            <w:gridSpan w:val="2"/>
            <w:vAlign w:val="bottom"/>
          </w:tcPr>
          <w:p w14:paraId="607E9D14" w14:textId="7EEA4F97" w:rsidR="00F458A0" w:rsidRPr="00C27F00" w:rsidRDefault="00E202E3" w:rsidP="00454FB0">
            <w:pPr>
              <w:pBdr>
                <w:bottom w:val="double" w:sz="4" w:space="1" w:color="auto"/>
              </w:pBd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7,448</w:t>
            </w:r>
          </w:p>
        </w:tc>
        <w:tc>
          <w:tcPr>
            <w:tcW w:w="1244" w:type="dxa"/>
            <w:vAlign w:val="bottom"/>
          </w:tcPr>
          <w:p w14:paraId="745CE8C5" w14:textId="3586BA31" w:rsidR="00F458A0" w:rsidRPr="00C27F00" w:rsidRDefault="000478C9" w:rsidP="00454FB0">
            <w:pPr>
              <w:pBdr>
                <w:bottom w:val="double" w:sz="4" w:space="1" w:color="auto"/>
              </w:pBdr>
              <w:tabs>
                <w:tab w:val="decimal" w:pos="77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334,245</w:t>
            </w:r>
          </w:p>
        </w:tc>
      </w:tr>
    </w:tbl>
    <w:bookmarkEnd w:id="9"/>
    <w:p w14:paraId="554FD36B" w14:textId="1F4D5221" w:rsidR="00585DE5" w:rsidRPr="00C27F00" w:rsidRDefault="00585DE5" w:rsidP="00C27F00">
      <w:pPr>
        <w:spacing w:before="24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/>
          <w:sz w:val="32"/>
          <w:szCs w:val="32"/>
          <w:cs/>
        </w:rPr>
        <w:t>ในระหว่าง</w:t>
      </w:r>
      <w:r w:rsidR="006917A4" w:rsidRPr="00C27F00">
        <w:rPr>
          <w:rFonts w:ascii="Angsana New" w:hAnsi="Angsana New" w:hint="cs"/>
          <w:sz w:val="32"/>
          <w:szCs w:val="32"/>
          <w:cs/>
        </w:rPr>
        <w:t>ปี</w:t>
      </w:r>
      <w:r w:rsidRPr="00C27F00">
        <w:rPr>
          <w:rFonts w:ascii="Angsana New" w:hAnsi="Angsana New"/>
          <w:sz w:val="32"/>
          <w:szCs w:val="32"/>
          <w:cs/>
        </w:rPr>
        <w:t>ปัจจุบัน บริษัทฯได้จัดให้มีการประเมิน</w:t>
      </w:r>
      <w:r w:rsidR="003B1C53" w:rsidRPr="00C27F00">
        <w:rPr>
          <w:rFonts w:ascii="Angsana New" w:hAnsi="Angsana New" w:hint="cs"/>
          <w:sz w:val="32"/>
          <w:szCs w:val="32"/>
          <w:cs/>
        </w:rPr>
        <w:t>มูลค่า</w:t>
      </w:r>
      <w:r w:rsidRPr="00C27F00">
        <w:rPr>
          <w:rFonts w:ascii="Angsana New" w:hAnsi="Angsana New"/>
          <w:sz w:val="32"/>
          <w:szCs w:val="32"/>
          <w:cs/>
        </w:rPr>
        <w:t>อสังหาริมทรัพย์เพื่อการลงทุนโดยผู้ประเมินราคาอิสระ โดยใช้เกณฑ์เปรียบเทียบราคาตลาด (</w:t>
      </w:r>
      <w:r w:rsidRPr="00C27F00">
        <w:rPr>
          <w:rFonts w:ascii="Angsana New" w:hAnsi="Angsana New"/>
          <w:sz w:val="32"/>
          <w:szCs w:val="32"/>
        </w:rPr>
        <w:t xml:space="preserve">Sale Comparison Approach) </w:t>
      </w:r>
      <w:r w:rsidRPr="00C27F00">
        <w:rPr>
          <w:rFonts w:ascii="Angsana New" w:hAnsi="Angsana New"/>
          <w:sz w:val="32"/>
          <w:szCs w:val="32"/>
          <w:cs/>
        </w:rPr>
        <w:t>สําหรับที่ดิน</w:t>
      </w:r>
      <w:r w:rsidRPr="00C27F00">
        <w:rPr>
          <w:rFonts w:ascii="Angsana New" w:hAnsi="Angsana New"/>
          <w:sz w:val="32"/>
          <w:szCs w:val="32"/>
        </w:rPr>
        <w:t xml:space="preserve"> </w:t>
      </w:r>
      <w:r w:rsidRPr="00C27F00">
        <w:rPr>
          <w:rFonts w:ascii="Angsana New" w:hAnsi="Angsana New"/>
          <w:sz w:val="32"/>
          <w:szCs w:val="32"/>
          <w:cs/>
        </w:rPr>
        <w:t>และเกณฑ์มูลค่าต้นทุนทดแทนคงเหลือสุทธิ (</w:t>
      </w:r>
      <w:r w:rsidRPr="00C27F00">
        <w:rPr>
          <w:rFonts w:ascii="Angsana New" w:hAnsi="Angsana New"/>
          <w:sz w:val="32"/>
          <w:szCs w:val="32"/>
        </w:rPr>
        <w:t xml:space="preserve">Depreciated Replacement Cost Approach) </w:t>
      </w:r>
      <w:r w:rsidRPr="00C27F00">
        <w:rPr>
          <w:rFonts w:ascii="Angsana New" w:hAnsi="Angsana New"/>
          <w:sz w:val="32"/>
          <w:szCs w:val="32"/>
          <w:cs/>
        </w:rPr>
        <w:t>สําหรับอาคาร ผลการประเมินแสดงมูลค่า</w:t>
      </w:r>
      <w:r w:rsidR="009F60DE" w:rsidRPr="00C27F00">
        <w:rPr>
          <w:rFonts w:ascii="Angsana New" w:hAnsi="Angsana New" w:hint="cs"/>
          <w:sz w:val="32"/>
          <w:szCs w:val="32"/>
          <w:cs/>
        </w:rPr>
        <w:t>ยุติธรรม</w:t>
      </w:r>
      <w:r w:rsidRPr="00C27F00">
        <w:rPr>
          <w:rFonts w:ascii="Angsana New" w:hAnsi="Angsana New" w:hint="cs"/>
          <w:sz w:val="32"/>
          <w:szCs w:val="32"/>
          <w:cs/>
        </w:rPr>
        <w:t>ของ</w:t>
      </w:r>
      <w:r w:rsidRPr="00C27F00">
        <w:rPr>
          <w:rFonts w:ascii="Angsana New" w:hAnsi="Angsana New"/>
          <w:sz w:val="32"/>
          <w:szCs w:val="32"/>
          <w:cs/>
        </w:rPr>
        <w:t>อสังหาริมทรัพย์เพื่อการลงทุนเพิ่มขึ้น</w:t>
      </w:r>
      <w:r w:rsidR="009F60DE" w:rsidRPr="00C27F00">
        <w:rPr>
          <w:rFonts w:ascii="Angsana New" w:hAnsi="Angsana New" w:hint="cs"/>
          <w:sz w:val="32"/>
          <w:szCs w:val="32"/>
          <w:cs/>
        </w:rPr>
        <w:t>สุทธิ</w:t>
      </w:r>
      <w:r w:rsidRPr="00C27F00">
        <w:rPr>
          <w:rFonts w:ascii="Angsana New" w:hAnsi="Angsana New"/>
          <w:sz w:val="32"/>
          <w:szCs w:val="32"/>
          <w:cs/>
        </w:rPr>
        <w:t xml:space="preserve">เป็นจํานวน </w:t>
      </w:r>
      <w:r w:rsidRPr="00C27F00">
        <w:rPr>
          <w:rFonts w:ascii="Angsana New" w:hAnsi="Angsana New"/>
          <w:sz w:val="32"/>
          <w:szCs w:val="32"/>
        </w:rPr>
        <w:t>1</w:t>
      </w:r>
      <w:r w:rsidRPr="00C27F00">
        <w:rPr>
          <w:rFonts w:ascii="Angsana New" w:hAnsi="Angsana New"/>
          <w:sz w:val="32"/>
          <w:szCs w:val="32"/>
          <w:cs/>
        </w:rPr>
        <w:t xml:space="preserve"> ล้านบาท บริษัทฯ</w:t>
      </w:r>
      <w:r w:rsidR="009F60DE" w:rsidRPr="00C27F00">
        <w:rPr>
          <w:rFonts w:ascii="Angsana New" w:hAnsi="Angsana New" w:hint="cs"/>
          <w:sz w:val="32"/>
          <w:szCs w:val="32"/>
          <w:cs/>
        </w:rPr>
        <w:t>รับรู้การเปลี่ยนแปลงของมูลค่ายุติธรรมดังกล่าว</w:t>
      </w:r>
      <w:r w:rsidRPr="00C27F00">
        <w:rPr>
          <w:rFonts w:ascii="Angsana New" w:hAnsi="Angsana New"/>
          <w:sz w:val="32"/>
          <w:szCs w:val="32"/>
          <w:cs/>
        </w:rPr>
        <w:t>ใน</w:t>
      </w:r>
      <w:r w:rsidRPr="00C27F00">
        <w:rPr>
          <w:rFonts w:ascii="Angsana New" w:hAnsi="Angsana New" w:hint="cs"/>
          <w:sz w:val="32"/>
          <w:szCs w:val="32"/>
          <w:cs/>
        </w:rPr>
        <w:t>งบ</w:t>
      </w:r>
      <w:r w:rsidRPr="00C27F00">
        <w:rPr>
          <w:rFonts w:ascii="Angsana New" w:hAnsi="Angsana New"/>
          <w:sz w:val="32"/>
          <w:szCs w:val="32"/>
          <w:cs/>
        </w:rPr>
        <w:t xml:space="preserve">กําไรขาดทุน </w:t>
      </w:r>
    </w:p>
    <w:p w14:paraId="726E800B" w14:textId="73AB26F5" w:rsidR="000A268A" w:rsidRPr="00C27F00" w:rsidRDefault="000A268A" w:rsidP="00454FB0">
      <w:pPr>
        <w:spacing w:before="120" w:after="120" w:line="400" w:lineRule="exact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C27F00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Pr="00C27F00">
        <w:rPr>
          <w:rFonts w:ascii="Angsana New" w:hAnsi="Angsana New" w:hint="cs"/>
          <w:spacing w:val="-6"/>
          <w:sz w:val="32"/>
          <w:szCs w:val="32"/>
        </w:rPr>
        <w:t>31</w:t>
      </w:r>
      <w:r w:rsidRPr="00C27F00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 </w:t>
      </w:r>
      <w:r w:rsidR="0004062D" w:rsidRPr="00C27F00">
        <w:rPr>
          <w:rFonts w:ascii="Angsana New" w:hAnsi="Angsana New" w:hint="cs"/>
          <w:spacing w:val="-6"/>
          <w:sz w:val="32"/>
          <w:szCs w:val="32"/>
        </w:rPr>
        <w:t>2568</w:t>
      </w:r>
      <w:r w:rsidRPr="00C27F00">
        <w:rPr>
          <w:rFonts w:ascii="Angsana New" w:hAnsi="Angsana New" w:hint="cs"/>
          <w:spacing w:val="-6"/>
          <w:sz w:val="32"/>
          <w:szCs w:val="32"/>
          <w:cs/>
        </w:rPr>
        <w:t xml:space="preserve"> บริษัทฯได้นำที่ดินของบริษัทฯจำนวน </w:t>
      </w:r>
      <w:r w:rsidRPr="00C27F00">
        <w:rPr>
          <w:rFonts w:ascii="Angsana New" w:hAnsi="Angsana New" w:hint="cs"/>
          <w:spacing w:val="-6"/>
          <w:sz w:val="32"/>
          <w:szCs w:val="32"/>
        </w:rPr>
        <w:t>7</w:t>
      </w:r>
      <w:r w:rsidRPr="00C27F00">
        <w:rPr>
          <w:rFonts w:ascii="Angsana New" w:hAnsi="Angsana New" w:hint="cs"/>
          <w:spacing w:val="-6"/>
          <w:sz w:val="32"/>
          <w:szCs w:val="32"/>
          <w:cs/>
        </w:rPr>
        <w:t xml:space="preserve"> แปลง </w:t>
      </w:r>
      <w:r w:rsidR="00053C0E" w:rsidRPr="00C27F00">
        <w:rPr>
          <w:rFonts w:ascii="Angsana New" w:hAnsi="Angsana New"/>
          <w:spacing w:val="-6"/>
          <w:sz w:val="32"/>
          <w:szCs w:val="32"/>
          <w:cs/>
        </w:rPr>
        <w:t>พร้อมสิ่งปลูกสร้างบางส่วน</w:t>
      </w:r>
      <w:r w:rsidR="00053C0E" w:rsidRPr="00C27F00">
        <w:rPr>
          <w:rFonts w:ascii="Angsana New" w:hAnsi="Angsana New"/>
          <w:spacing w:val="-6"/>
          <w:sz w:val="32"/>
          <w:szCs w:val="32"/>
        </w:rPr>
        <w:t xml:space="preserve"> </w:t>
      </w:r>
      <w:r w:rsidR="00371205" w:rsidRPr="00C27F00">
        <w:rPr>
          <w:rFonts w:ascii="Angsana New" w:hAnsi="Angsana New" w:hint="cs"/>
          <w:spacing w:val="-6"/>
          <w:sz w:val="32"/>
          <w:szCs w:val="32"/>
          <w:cs/>
        </w:rPr>
        <w:t xml:space="preserve">                 </w:t>
      </w:r>
      <w:r w:rsidRPr="00C27F00">
        <w:rPr>
          <w:rFonts w:ascii="Angsana New" w:hAnsi="Angsana New" w:hint="cs"/>
          <w:spacing w:val="-6"/>
          <w:sz w:val="32"/>
          <w:szCs w:val="32"/>
          <w:cs/>
        </w:rPr>
        <w:t xml:space="preserve">มูลค่าสุทธิตามบัญชีจำนวน </w:t>
      </w:r>
      <w:r w:rsidR="004C56BE" w:rsidRPr="00C27F00">
        <w:rPr>
          <w:rFonts w:ascii="Angsana New" w:hAnsi="Angsana New"/>
          <w:spacing w:val="-6"/>
          <w:sz w:val="32"/>
          <w:szCs w:val="32"/>
        </w:rPr>
        <w:t>200</w:t>
      </w:r>
      <w:r w:rsidR="004C56BE" w:rsidRPr="00C27F00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C27F00">
        <w:rPr>
          <w:rFonts w:ascii="Angsana New" w:hAnsi="Angsana New" w:hint="cs"/>
          <w:spacing w:val="-6"/>
          <w:sz w:val="32"/>
          <w:szCs w:val="32"/>
          <w:cs/>
        </w:rPr>
        <w:t>ล้านบาท (</w:t>
      </w:r>
      <w:r w:rsidR="0004062D" w:rsidRPr="00C27F00">
        <w:rPr>
          <w:rFonts w:ascii="Angsana New" w:hAnsi="Angsana New" w:hint="cs"/>
          <w:spacing w:val="-6"/>
          <w:sz w:val="32"/>
          <w:szCs w:val="32"/>
        </w:rPr>
        <w:t>2567</w:t>
      </w:r>
      <w:r w:rsidR="00F15B53" w:rsidRPr="00C27F00">
        <w:rPr>
          <w:rFonts w:ascii="Angsana New" w:hAnsi="Angsana New" w:hint="cs"/>
          <w:spacing w:val="-6"/>
          <w:sz w:val="32"/>
          <w:szCs w:val="32"/>
        </w:rPr>
        <w:t>:</w:t>
      </w:r>
      <w:r w:rsidRPr="00C27F00">
        <w:rPr>
          <w:rFonts w:ascii="Angsana New" w:hAnsi="Angsana New" w:hint="cs"/>
          <w:spacing w:val="-6"/>
          <w:sz w:val="32"/>
          <w:szCs w:val="32"/>
          <w:cs/>
        </w:rPr>
        <w:t xml:space="preserve"> จำนวน </w:t>
      </w:r>
      <w:r w:rsidRPr="00C27F00">
        <w:rPr>
          <w:rFonts w:ascii="Angsana New" w:hAnsi="Angsana New" w:hint="cs"/>
          <w:spacing w:val="-6"/>
          <w:sz w:val="32"/>
          <w:szCs w:val="32"/>
        </w:rPr>
        <w:t>7</w:t>
      </w:r>
      <w:r w:rsidRPr="00C27F00">
        <w:rPr>
          <w:rFonts w:ascii="Angsana New" w:hAnsi="Angsana New" w:hint="cs"/>
          <w:spacing w:val="-6"/>
          <w:sz w:val="32"/>
          <w:szCs w:val="32"/>
          <w:cs/>
        </w:rPr>
        <w:t xml:space="preserve"> แปลง มูลค่าสุทธิตามบัญชีจำนวน </w:t>
      </w:r>
      <w:r w:rsidRPr="00C27F00">
        <w:rPr>
          <w:rFonts w:ascii="Angsana New" w:hAnsi="Angsana New" w:hint="cs"/>
          <w:spacing w:val="-6"/>
          <w:sz w:val="32"/>
          <w:szCs w:val="32"/>
        </w:rPr>
        <w:t>144</w:t>
      </w:r>
      <w:r w:rsidRPr="00C27F00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ล้านบาท) ไปจด</w:t>
      </w:r>
      <w:r w:rsidRPr="00C27F00">
        <w:rPr>
          <w:rFonts w:ascii="Angsana New" w:hAnsi="Angsana New" w:hint="cs"/>
          <w:spacing w:val="-8"/>
          <w:sz w:val="32"/>
          <w:szCs w:val="32"/>
          <w:cs/>
        </w:rPr>
        <w:t>จำนองไว้กับธนาคารเพื่อเป็นหลักทรัพย์ค้ำประกันวงเงินเบิกเกินบัญชีและเงินกู้ยืมระยะสั้นที่ได้รับจากธนาคารนั้น</w:t>
      </w:r>
    </w:p>
    <w:p w14:paraId="14330D7A" w14:textId="77777777" w:rsidR="00B77565" w:rsidRPr="00C27F00" w:rsidRDefault="00B77565" w:rsidP="00454FB0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/>
          <w:b/>
          <w:bCs/>
          <w:sz w:val="32"/>
          <w:szCs w:val="32"/>
        </w:rPr>
        <w:br w:type="page"/>
      </w:r>
      <w:r w:rsidRPr="00C27F0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359BF" w:rsidRPr="00C27F00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C27F00">
        <w:rPr>
          <w:rFonts w:ascii="Angsana New" w:hAnsi="Angsana New" w:hint="cs"/>
          <w:b/>
          <w:bCs/>
          <w:sz w:val="32"/>
          <w:szCs w:val="32"/>
        </w:rPr>
        <w:t>.</w:t>
      </w:r>
      <w:r w:rsidRPr="00C27F00">
        <w:rPr>
          <w:rFonts w:ascii="Angsana New" w:hAnsi="Angsana New" w:hint="cs"/>
          <w:b/>
          <w:bCs/>
          <w:sz w:val="32"/>
          <w:szCs w:val="32"/>
        </w:rPr>
        <w:tab/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739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1978"/>
        <w:gridCol w:w="809"/>
        <w:gridCol w:w="814"/>
        <w:gridCol w:w="813"/>
        <w:gridCol w:w="887"/>
        <w:gridCol w:w="888"/>
        <w:gridCol w:w="887"/>
        <w:gridCol w:w="888"/>
        <w:gridCol w:w="887"/>
        <w:gridCol w:w="888"/>
      </w:tblGrid>
      <w:tr w:rsidR="00B77565" w:rsidRPr="00C27F00" w14:paraId="524BB3C5" w14:textId="77777777" w:rsidTr="00F458A0">
        <w:trPr>
          <w:tblHeader/>
        </w:trPr>
        <w:tc>
          <w:tcPr>
            <w:tcW w:w="1978" w:type="dxa"/>
            <w:vAlign w:val="bottom"/>
          </w:tcPr>
          <w:p w14:paraId="0598AEF5" w14:textId="77777777" w:rsidR="00B77565" w:rsidRPr="00C27F00" w:rsidRDefault="00B77565" w:rsidP="00454FB0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bookmarkStart w:id="10" w:name="_Hlk190890733"/>
            <w:r w:rsidRPr="00C27F00">
              <w:rPr>
                <w:rFonts w:ascii="Angsana New" w:hAnsi="Angsana New" w:hint="cs"/>
                <w:b/>
                <w:bCs/>
                <w:sz w:val="22"/>
                <w:szCs w:val="22"/>
              </w:rPr>
              <w:br w:type="page"/>
            </w:r>
          </w:p>
        </w:tc>
        <w:tc>
          <w:tcPr>
            <w:tcW w:w="809" w:type="dxa"/>
            <w:vAlign w:val="bottom"/>
          </w:tcPr>
          <w:p w14:paraId="4D7C91DE" w14:textId="77777777" w:rsidR="00B77565" w:rsidRPr="00C27F00" w:rsidRDefault="00B77565" w:rsidP="00454FB0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52" w:type="dxa"/>
            <w:gridSpan w:val="8"/>
            <w:vAlign w:val="bottom"/>
          </w:tcPr>
          <w:p w14:paraId="3EF4D993" w14:textId="77777777" w:rsidR="00B77565" w:rsidRPr="00C27F00" w:rsidRDefault="00B77565" w:rsidP="00454FB0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หน่วย: พันบาท)</w:t>
            </w:r>
          </w:p>
        </w:tc>
      </w:tr>
      <w:tr w:rsidR="00B77565" w:rsidRPr="00C27F00" w14:paraId="484BE41F" w14:textId="77777777" w:rsidTr="00F458A0">
        <w:trPr>
          <w:tblHeader/>
        </w:trPr>
        <w:tc>
          <w:tcPr>
            <w:tcW w:w="1978" w:type="dxa"/>
            <w:vAlign w:val="bottom"/>
          </w:tcPr>
          <w:p w14:paraId="3D3C5E77" w14:textId="77777777" w:rsidR="00B77565" w:rsidRPr="00C27F00" w:rsidRDefault="00B77565" w:rsidP="00454FB0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61" w:type="dxa"/>
            <w:gridSpan w:val="9"/>
            <w:vAlign w:val="bottom"/>
          </w:tcPr>
          <w:p w14:paraId="5000C329" w14:textId="77777777" w:rsidR="00B77565" w:rsidRPr="00C27F00" w:rsidRDefault="00B77565" w:rsidP="00454FB0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B77565" w:rsidRPr="00C27F00" w14:paraId="4B01122A" w14:textId="77777777" w:rsidTr="00F458A0">
        <w:trPr>
          <w:tblHeader/>
        </w:trPr>
        <w:tc>
          <w:tcPr>
            <w:tcW w:w="1978" w:type="dxa"/>
            <w:vAlign w:val="bottom"/>
          </w:tcPr>
          <w:p w14:paraId="227B4624" w14:textId="77777777" w:rsidR="00B77565" w:rsidRPr="00C27F00" w:rsidRDefault="00B77565" w:rsidP="00454FB0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3" w:type="dxa"/>
            <w:gridSpan w:val="2"/>
            <w:vAlign w:val="bottom"/>
          </w:tcPr>
          <w:p w14:paraId="6E3E947D" w14:textId="77777777" w:rsidR="00B77565" w:rsidRPr="00C27F00" w:rsidRDefault="00B77565" w:rsidP="00454FB0">
            <w:pPr>
              <w:spacing w:line="260" w:lineRule="exact"/>
              <w:ind w:left="-108" w:right="-108" w:firstLine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 xml:space="preserve">          </w:t>
            </w:r>
          </w:p>
        </w:tc>
        <w:tc>
          <w:tcPr>
            <w:tcW w:w="5250" w:type="dxa"/>
            <w:gridSpan w:val="6"/>
            <w:vAlign w:val="bottom"/>
          </w:tcPr>
          <w:p w14:paraId="71D36F33" w14:textId="77777777" w:rsidR="00B77565" w:rsidRPr="00C27F00" w:rsidRDefault="00B77565" w:rsidP="00454FB0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888" w:type="dxa"/>
            <w:vAlign w:val="bottom"/>
          </w:tcPr>
          <w:p w14:paraId="575DF807" w14:textId="77777777" w:rsidR="00B77565" w:rsidRPr="00C27F00" w:rsidRDefault="00B77565" w:rsidP="00454FB0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77565" w:rsidRPr="00C27F00" w14:paraId="3088E013" w14:textId="77777777" w:rsidTr="00F458A0">
        <w:trPr>
          <w:tblHeader/>
        </w:trPr>
        <w:tc>
          <w:tcPr>
            <w:tcW w:w="1978" w:type="dxa"/>
            <w:vAlign w:val="bottom"/>
          </w:tcPr>
          <w:p w14:paraId="0322A523" w14:textId="77777777" w:rsidR="00B77565" w:rsidRPr="00C27F00" w:rsidRDefault="00B77565" w:rsidP="00454FB0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3" w:type="dxa"/>
            <w:gridSpan w:val="2"/>
            <w:vAlign w:val="bottom"/>
          </w:tcPr>
          <w:p w14:paraId="6325D4F4" w14:textId="77777777" w:rsidR="00B77565" w:rsidRPr="00C27F00" w:rsidRDefault="00B77565" w:rsidP="00454FB0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สินทรัพย์ซึ่งแสดงมูลค่า</w:t>
            </w:r>
          </w:p>
        </w:tc>
        <w:tc>
          <w:tcPr>
            <w:tcW w:w="813" w:type="dxa"/>
            <w:vAlign w:val="bottom"/>
          </w:tcPr>
          <w:p w14:paraId="3D67790C" w14:textId="77777777" w:rsidR="00B77565" w:rsidRPr="00C27F00" w:rsidRDefault="00AC4C7B" w:rsidP="00454FB0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ส่วน</w:t>
            </w:r>
          </w:p>
        </w:tc>
        <w:tc>
          <w:tcPr>
            <w:tcW w:w="887" w:type="dxa"/>
            <w:vAlign w:val="bottom"/>
          </w:tcPr>
          <w:p w14:paraId="459B9B20" w14:textId="77777777" w:rsidR="00B77565" w:rsidRPr="00C27F00" w:rsidRDefault="00B77565" w:rsidP="00454FB0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ระบบ</w:t>
            </w:r>
          </w:p>
        </w:tc>
        <w:tc>
          <w:tcPr>
            <w:tcW w:w="888" w:type="dxa"/>
            <w:vAlign w:val="bottom"/>
          </w:tcPr>
          <w:p w14:paraId="7D9AE553" w14:textId="77777777" w:rsidR="00B77565" w:rsidRPr="00C27F00" w:rsidRDefault="00B77565" w:rsidP="00454FB0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887" w:type="dxa"/>
            <w:vAlign w:val="bottom"/>
          </w:tcPr>
          <w:p w14:paraId="3A5CA507" w14:textId="77777777" w:rsidR="00B77565" w:rsidRPr="00C27F00" w:rsidRDefault="00B77565" w:rsidP="00454FB0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888" w:type="dxa"/>
            <w:vAlign w:val="bottom"/>
          </w:tcPr>
          <w:p w14:paraId="0F33CB66" w14:textId="77777777" w:rsidR="00B77565" w:rsidRPr="00C27F00" w:rsidRDefault="00B77565" w:rsidP="00454FB0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  <w:vAlign w:val="bottom"/>
          </w:tcPr>
          <w:p w14:paraId="510EB0F7" w14:textId="77777777" w:rsidR="00B77565" w:rsidRPr="00C27F00" w:rsidRDefault="00B77565" w:rsidP="00454FB0">
            <w:pPr>
              <w:spacing w:line="260" w:lineRule="exact"/>
              <w:ind w:left="-111" w:right="-1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สินทรัพย์</w:t>
            </w:r>
            <w:r w:rsidR="00AC4C7B" w:rsidRPr="00C27F00">
              <w:rPr>
                <w:rFonts w:ascii="Angsana New" w:hAnsi="Angsana New" w:hint="cs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888" w:type="dxa"/>
            <w:vAlign w:val="bottom"/>
          </w:tcPr>
          <w:p w14:paraId="3BA7D450" w14:textId="77777777" w:rsidR="00B77565" w:rsidRPr="00C27F00" w:rsidRDefault="00B77565" w:rsidP="00454FB0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77565" w:rsidRPr="00C27F00" w14:paraId="578D5601" w14:textId="77777777" w:rsidTr="00F458A0">
        <w:trPr>
          <w:tblHeader/>
        </w:trPr>
        <w:tc>
          <w:tcPr>
            <w:tcW w:w="1978" w:type="dxa"/>
            <w:vAlign w:val="bottom"/>
          </w:tcPr>
          <w:p w14:paraId="0E08F8AB" w14:textId="77777777" w:rsidR="00B77565" w:rsidRPr="00C27F00" w:rsidRDefault="00B77565" w:rsidP="00454FB0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3" w:type="dxa"/>
            <w:gridSpan w:val="2"/>
            <w:vAlign w:val="bottom"/>
          </w:tcPr>
          <w:p w14:paraId="093881B4" w14:textId="77777777" w:rsidR="00B77565" w:rsidRPr="00C27F00" w:rsidRDefault="00B77565" w:rsidP="00454FB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ตามราคาที่ตีใหม่</w:t>
            </w:r>
          </w:p>
        </w:tc>
        <w:tc>
          <w:tcPr>
            <w:tcW w:w="813" w:type="dxa"/>
            <w:vAlign w:val="bottom"/>
          </w:tcPr>
          <w:p w14:paraId="57D4981A" w14:textId="77777777" w:rsidR="00B77565" w:rsidRPr="00C27F00" w:rsidRDefault="00B77565" w:rsidP="00454FB0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887" w:type="dxa"/>
            <w:vAlign w:val="bottom"/>
          </w:tcPr>
          <w:p w14:paraId="11DC02C0" w14:textId="77777777" w:rsidR="00B77565" w:rsidRPr="00C27F00" w:rsidRDefault="00B77565" w:rsidP="00454FB0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พลังงาน</w:t>
            </w:r>
          </w:p>
        </w:tc>
        <w:tc>
          <w:tcPr>
            <w:tcW w:w="888" w:type="dxa"/>
            <w:vAlign w:val="bottom"/>
          </w:tcPr>
          <w:p w14:paraId="40624968" w14:textId="77777777" w:rsidR="00B77565" w:rsidRPr="00C27F00" w:rsidRDefault="00B77565" w:rsidP="00454FB0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87" w:type="dxa"/>
            <w:vAlign w:val="bottom"/>
          </w:tcPr>
          <w:p w14:paraId="15A6E377" w14:textId="77777777" w:rsidR="00B77565" w:rsidRPr="00C27F00" w:rsidRDefault="00B77565" w:rsidP="00454FB0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888" w:type="dxa"/>
            <w:vAlign w:val="bottom"/>
          </w:tcPr>
          <w:p w14:paraId="3E71070D" w14:textId="77777777" w:rsidR="00B77565" w:rsidRPr="00C27F00" w:rsidRDefault="00B77565" w:rsidP="00454FB0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  <w:vAlign w:val="bottom"/>
          </w:tcPr>
          <w:p w14:paraId="112847C1" w14:textId="77777777" w:rsidR="00B77565" w:rsidRPr="00C27F00" w:rsidRDefault="00B77565" w:rsidP="00454FB0">
            <w:pPr>
              <w:spacing w:line="260" w:lineRule="exact"/>
              <w:ind w:left="-60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888" w:type="dxa"/>
            <w:vAlign w:val="bottom"/>
          </w:tcPr>
          <w:p w14:paraId="51557C45" w14:textId="77777777" w:rsidR="00B77565" w:rsidRPr="00C27F00" w:rsidRDefault="00B77565" w:rsidP="00454FB0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77565" w:rsidRPr="00C27F00" w14:paraId="54892EF7" w14:textId="77777777" w:rsidTr="00F458A0">
        <w:trPr>
          <w:tblHeader/>
        </w:trPr>
        <w:tc>
          <w:tcPr>
            <w:tcW w:w="1978" w:type="dxa"/>
            <w:vAlign w:val="bottom"/>
          </w:tcPr>
          <w:p w14:paraId="642956A1" w14:textId="77777777" w:rsidR="00B77565" w:rsidRPr="00C27F00" w:rsidRDefault="00B77565" w:rsidP="00454FB0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20ED3868" w14:textId="77777777" w:rsidR="00B77565" w:rsidRPr="00C27F00" w:rsidRDefault="00B77565" w:rsidP="00454FB0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814" w:type="dxa"/>
            <w:vAlign w:val="bottom"/>
          </w:tcPr>
          <w:p w14:paraId="4799A00F" w14:textId="77777777" w:rsidR="00B77565" w:rsidRPr="00C27F00" w:rsidRDefault="00B77565" w:rsidP="00454FB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813" w:type="dxa"/>
            <w:vAlign w:val="bottom"/>
          </w:tcPr>
          <w:p w14:paraId="6B9E34B7" w14:textId="77777777" w:rsidR="00B77565" w:rsidRPr="00C27F00" w:rsidRDefault="00B77565" w:rsidP="00454FB0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887" w:type="dxa"/>
            <w:vAlign w:val="bottom"/>
          </w:tcPr>
          <w:p w14:paraId="2F594572" w14:textId="77777777" w:rsidR="00B77565" w:rsidRPr="00C27F00" w:rsidRDefault="00B77565" w:rsidP="00454FB0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แสงอาทิตย์</w:t>
            </w:r>
          </w:p>
        </w:tc>
        <w:tc>
          <w:tcPr>
            <w:tcW w:w="888" w:type="dxa"/>
            <w:vAlign w:val="bottom"/>
          </w:tcPr>
          <w:p w14:paraId="0EC9EEB9" w14:textId="77777777" w:rsidR="00B77565" w:rsidRPr="00C27F00" w:rsidRDefault="00B77565" w:rsidP="00454FB0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887" w:type="dxa"/>
            <w:vAlign w:val="bottom"/>
          </w:tcPr>
          <w:p w14:paraId="73D7ED8B" w14:textId="77777777" w:rsidR="00B77565" w:rsidRPr="00C27F00" w:rsidRDefault="00B77565" w:rsidP="00454FB0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88" w:type="dxa"/>
            <w:vAlign w:val="bottom"/>
          </w:tcPr>
          <w:p w14:paraId="3DC0F27F" w14:textId="77777777" w:rsidR="00B77565" w:rsidRPr="00C27F00" w:rsidRDefault="00B77565" w:rsidP="00454FB0">
            <w:pPr>
              <w:pBdr>
                <w:bottom w:val="single" w:sz="6" w:space="1" w:color="auto"/>
              </w:pBdr>
              <w:spacing w:line="260" w:lineRule="exact"/>
              <w:ind w:left="-144" w:right="-7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887" w:type="dxa"/>
            <w:vAlign w:val="bottom"/>
          </w:tcPr>
          <w:p w14:paraId="2E23B580" w14:textId="77777777" w:rsidR="00B77565" w:rsidRPr="00C27F00" w:rsidRDefault="00B77565" w:rsidP="00454FB0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888" w:type="dxa"/>
            <w:vAlign w:val="bottom"/>
          </w:tcPr>
          <w:p w14:paraId="2AF6AE4B" w14:textId="77777777" w:rsidR="00B77565" w:rsidRPr="00C27F00" w:rsidRDefault="00B77565" w:rsidP="00454FB0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B77565" w:rsidRPr="00C27F00" w14:paraId="5C9807FD" w14:textId="77777777" w:rsidTr="00F458A0">
        <w:tc>
          <w:tcPr>
            <w:tcW w:w="1978" w:type="dxa"/>
            <w:vAlign w:val="bottom"/>
          </w:tcPr>
          <w:p w14:paraId="2DDB8AA8" w14:textId="77777777" w:rsidR="00B77565" w:rsidRPr="00C27F00" w:rsidRDefault="00B77565" w:rsidP="00454FB0">
            <w:pPr>
              <w:spacing w:line="26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ราคาทุน</w:t>
            </w:r>
            <w:r w:rsidRPr="00C27F00">
              <w:rPr>
                <w:rFonts w:ascii="Angsana New" w:hAnsi="Angsana New" w:hint="cs"/>
                <w:b/>
                <w:bCs/>
                <w:sz w:val="22"/>
                <w:szCs w:val="22"/>
              </w:rPr>
              <w:t>/</w:t>
            </w:r>
            <w:r w:rsidRPr="00C27F0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ราคาที่ตีใหม่</w:t>
            </w:r>
          </w:p>
        </w:tc>
        <w:tc>
          <w:tcPr>
            <w:tcW w:w="809" w:type="dxa"/>
            <w:vAlign w:val="bottom"/>
          </w:tcPr>
          <w:p w14:paraId="5A630919" w14:textId="77777777" w:rsidR="00B77565" w:rsidRPr="00C27F00" w:rsidRDefault="00B77565" w:rsidP="00454FB0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  <w:vAlign w:val="bottom"/>
          </w:tcPr>
          <w:p w14:paraId="2460FB85" w14:textId="77777777" w:rsidR="00B77565" w:rsidRPr="00C27F00" w:rsidRDefault="00B77565" w:rsidP="00454FB0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379DE553" w14:textId="77777777" w:rsidR="00B77565" w:rsidRPr="00C27F00" w:rsidRDefault="00B77565" w:rsidP="00454FB0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  <w:vAlign w:val="bottom"/>
          </w:tcPr>
          <w:p w14:paraId="3F7369FC" w14:textId="77777777" w:rsidR="00B77565" w:rsidRPr="00C27F00" w:rsidRDefault="00B77565" w:rsidP="00454FB0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vAlign w:val="bottom"/>
          </w:tcPr>
          <w:p w14:paraId="49B5B14D" w14:textId="77777777" w:rsidR="00B77565" w:rsidRPr="00C27F00" w:rsidRDefault="00B77565" w:rsidP="00454FB0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  <w:vAlign w:val="bottom"/>
          </w:tcPr>
          <w:p w14:paraId="5A5FBF1F" w14:textId="77777777" w:rsidR="00B77565" w:rsidRPr="00C27F00" w:rsidRDefault="00B77565" w:rsidP="00454FB0">
            <w:pPr>
              <w:spacing w:line="260" w:lineRule="exact"/>
              <w:ind w:right="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vAlign w:val="bottom"/>
          </w:tcPr>
          <w:p w14:paraId="2633F489" w14:textId="77777777" w:rsidR="00B77565" w:rsidRPr="00C27F00" w:rsidRDefault="00B77565" w:rsidP="00454FB0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  <w:vAlign w:val="bottom"/>
          </w:tcPr>
          <w:p w14:paraId="3238F14E" w14:textId="77777777" w:rsidR="00B77565" w:rsidRPr="00C27F00" w:rsidRDefault="00B77565" w:rsidP="00454FB0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vAlign w:val="bottom"/>
          </w:tcPr>
          <w:p w14:paraId="4D8E0664" w14:textId="77777777" w:rsidR="00B77565" w:rsidRPr="00C27F00" w:rsidRDefault="00B77565" w:rsidP="00454FB0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458A0" w:rsidRPr="00C27F00" w14:paraId="318CC19E" w14:textId="77777777" w:rsidTr="00F458A0">
        <w:tc>
          <w:tcPr>
            <w:tcW w:w="1978" w:type="dxa"/>
            <w:vAlign w:val="bottom"/>
          </w:tcPr>
          <w:p w14:paraId="4F7750B2" w14:textId="77777777" w:rsidR="00F458A0" w:rsidRPr="00C27F00" w:rsidRDefault="00F458A0" w:rsidP="00454FB0">
            <w:pPr>
              <w:spacing w:line="260" w:lineRule="exact"/>
              <w:ind w:left="165" w:hanging="165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C27F00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09" w:type="dxa"/>
            <w:vAlign w:val="bottom"/>
          </w:tcPr>
          <w:p w14:paraId="2F5FAA10" w14:textId="77777777" w:rsidR="00F458A0" w:rsidRPr="00C27F00" w:rsidRDefault="00F458A0" w:rsidP="00454FB0">
            <w:pPr>
              <w:tabs>
                <w:tab w:val="decimal" w:pos="52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787,888</w:t>
            </w:r>
          </w:p>
        </w:tc>
        <w:tc>
          <w:tcPr>
            <w:tcW w:w="814" w:type="dxa"/>
            <w:vAlign w:val="bottom"/>
          </w:tcPr>
          <w:p w14:paraId="040BE2C9" w14:textId="77777777" w:rsidR="00F458A0" w:rsidRPr="00C27F00" w:rsidRDefault="00F458A0" w:rsidP="00454FB0">
            <w:pP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385,875</w:t>
            </w:r>
          </w:p>
        </w:tc>
        <w:tc>
          <w:tcPr>
            <w:tcW w:w="813" w:type="dxa"/>
            <w:vAlign w:val="bottom"/>
          </w:tcPr>
          <w:p w14:paraId="5707EA9F" w14:textId="77777777" w:rsidR="00F458A0" w:rsidRPr="00C27F00" w:rsidRDefault="00F458A0" w:rsidP="00454FB0">
            <w:pP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42,615</w:t>
            </w:r>
          </w:p>
        </w:tc>
        <w:tc>
          <w:tcPr>
            <w:tcW w:w="887" w:type="dxa"/>
            <w:vAlign w:val="bottom"/>
          </w:tcPr>
          <w:p w14:paraId="65C0B90A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479,651</w:t>
            </w:r>
          </w:p>
        </w:tc>
        <w:tc>
          <w:tcPr>
            <w:tcW w:w="888" w:type="dxa"/>
            <w:vAlign w:val="bottom"/>
          </w:tcPr>
          <w:p w14:paraId="2D87A853" w14:textId="53952D7C" w:rsidR="00F458A0" w:rsidRPr="00C27F00" w:rsidRDefault="00EB7AC1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1,352,875</w:t>
            </w:r>
          </w:p>
        </w:tc>
        <w:tc>
          <w:tcPr>
            <w:tcW w:w="887" w:type="dxa"/>
            <w:vAlign w:val="bottom"/>
          </w:tcPr>
          <w:p w14:paraId="48513D03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148,452</w:t>
            </w:r>
          </w:p>
        </w:tc>
        <w:tc>
          <w:tcPr>
            <w:tcW w:w="888" w:type="dxa"/>
            <w:vAlign w:val="bottom"/>
          </w:tcPr>
          <w:p w14:paraId="6F9E7327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193,994</w:t>
            </w:r>
          </w:p>
        </w:tc>
        <w:tc>
          <w:tcPr>
            <w:tcW w:w="887" w:type="dxa"/>
            <w:vAlign w:val="bottom"/>
          </w:tcPr>
          <w:p w14:paraId="2CB4A1EB" w14:textId="44539B4D" w:rsidR="00F458A0" w:rsidRPr="00C27F00" w:rsidRDefault="00853C2A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92,251</w:t>
            </w:r>
          </w:p>
        </w:tc>
        <w:tc>
          <w:tcPr>
            <w:tcW w:w="888" w:type="dxa"/>
            <w:vAlign w:val="bottom"/>
          </w:tcPr>
          <w:p w14:paraId="28B48CDD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3,483,601</w:t>
            </w:r>
          </w:p>
        </w:tc>
      </w:tr>
      <w:tr w:rsidR="00F458A0" w:rsidRPr="00C27F00" w14:paraId="69B50CCA" w14:textId="77777777" w:rsidTr="00F458A0">
        <w:tc>
          <w:tcPr>
            <w:tcW w:w="1978" w:type="dxa"/>
            <w:vAlign w:val="bottom"/>
          </w:tcPr>
          <w:p w14:paraId="7FECA13D" w14:textId="77777777" w:rsidR="00F458A0" w:rsidRPr="00C27F00" w:rsidRDefault="00F458A0" w:rsidP="00454FB0">
            <w:pPr>
              <w:spacing w:line="260" w:lineRule="exact"/>
              <w:ind w:left="165" w:hanging="165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809" w:type="dxa"/>
            <w:vAlign w:val="bottom"/>
          </w:tcPr>
          <w:p w14:paraId="33F28F02" w14:textId="77777777" w:rsidR="00F458A0" w:rsidRPr="00C27F00" w:rsidRDefault="00F458A0" w:rsidP="00454FB0">
            <w:pPr>
              <w:tabs>
                <w:tab w:val="decimal" w:pos="52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7B64FE4A" w14:textId="77777777" w:rsidR="00F458A0" w:rsidRPr="00C27F00" w:rsidRDefault="00F458A0" w:rsidP="00454FB0">
            <w:pP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3" w:type="dxa"/>
            <w:vAlign w:val="bottom"/>
          </w:tcPr>
          <w:p w14:paraId="6C7C506B" w14:textId="77777777" w:rsidR="00F458A0" w:rsidRPr="00C27F00" w:rsidRDefault="00F458A0" w:rsidP="00454FB0">
            <w:pP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7" w:type="dxa"/>
            <w:vAlign w:val="bottom"/>
          </w:tcPr>
          <w:p w14:paraId="78261CAB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8" w:type="dxa"/>
            <w:vAlign w:val="bottom"/>
          </w:tcPr>
          <w:p w14:paraId="6926B970" w14:textId="04B9C154" w:rsidR="00F458A0" w:rsidRPr="00C27F00" w:rsidRDefault="00647688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34,374</w:t>
            </w:r>
          </w:p>
        </w:tc>
        <w:tc>
          <w:tcPr>
            <w:tcW w:w="887" w:type="dxa"/>
            <w:vAlign w:val="bottom"/>
          </w:tcPr>
          <w:p w14:paraId="0DA4FE7E" w14:textId="103E19EF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12,</w:t>
            </w:r>
            <w:r w:rsidR="00FE63C2" w:rsidRPr="00C27F00">
              <w:rPr>
                <w:rFonts w:ascii="Angsana New" w:hAnsi="Angsana New"/>
                <w:sz w:val="22"/>
                <w:szCs w:val="22"/>
              </w:rPr>
              <w:t>810</w:t>
            </w:r>
          </w:p>
        </w:tc>
        <w:tc>
          <w:tcPr>
            <w:tcW w:w="888" w:type="dxa"/>
            <w:vAlign w:val="bottom"/>
          </w:tcPr>
          <w:p w14:paraId="0DC3E478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2,276</w:t>
            </w:r>
          </w:p>
        </w:tc>
        <w:tc>
          <w:tcPr>
            <w:tcW w:w="887" w:type="dxa"/>
            <w:vAlign w:val="bottom"/>
          </w:tcPr>
          <w:p w14:paraId="2F208804" w14:textId="619C7C7D" w:rsidR="00F458A0" w:rsidRPr="00C27F00" w:rsidRDefault="00F07E99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30,112</w:t>
            </w:r>
          </w:p>
        </w:tc>
        <w:tc>
          <w:tcPr>
            <w:tcW w:w="888" w:type="dxa"/>
            <w:vAlign w:val="bottom"/>
          </w:tcPr>
          <w:p w14:paraId="0E0ED2AE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79,572</w:t>
            </w:r>
          </w:p>
        </w:tc>
      </w:tr>
      <w:tr w:rsidR="00F458A0" w:rsidRPr="00C27F00" w14:paraId="4336C85E" w14:textId="77777777" w:rsidTr="00F458A0">
        <w:tc>
          <w:tcPr>
            <w:tcW w:w="1978" w:type="dxa"/>
            <w:vAlign w:val="bottom"/>
          </w:tcPr>
          <w:p w14:paraId="61B88855" w14:textId="77777777" w:rsidR="00F458A0" w:rsidRPr="00C27F00" w:rsidRDefault="00F458A0" w:rsidP="00454FB0">
            <w:pPr>
              <w:spacing w:line="26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จำหน่าย</w:t>
            </w:r>
            <w:r w:rsidRPr="00C27F00">
              <w:rPr>
                <w:rFonts w:ascii="Angsana New" w:hAnsi="Angsana New" w:hint="cs"/>
                <w:sz w:val="22"/>
                <w:szCs w:val="22"/>
              </w:rPr>
              <w:t>/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809" w:type="dxa"/>
            <w:vAlign w:val="bottom"/>
          </w:tcPr>
          <w:p w14:paraId="7F5314BE" w14:textId="77777777" w:rsidR="00F458A0" w:rsidRPr="00C27F00" w:rsidRDefault="00F458A0" w:rsidP="00454FB0">
            <w:pPr>
              <w:tabs>
                <w:tab w:val="decimal" w:pos="52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314FC47F" w14:textId="77777777" w:rsidR="00F458A0" w:rsidRPr="00C27F00" w:rsidRDefault="00F458A0" w:rsidP="00454FB0">
            <w:pP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3" w:type="dxa"/>
            <w:vAlign w:val="bottom"/>
          </w:tcPr>
          <w:p w14:paraId="5C31FF32" w14:textId="77777777" w:rsidR="00F458A0" w:rsidRPr="00C27F00" w:rsidRDefault="00F458A0" w:rsidP="00454FB0">
            <w:pP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7" w:type="dxa"/>
            <w:vAlign w:val="bottom"/>
          </w:tcPr>
          <w:p w14:paraId="051810D0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8" w:type="dxa"/>
            <w:vAlign w:val="bottom"/>
          </w:tcPr>
          <w:p w14:paraId="0749A168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(34,804)</w:t>
            </w:r>
          </w:p>
        </w:tc>
        <w:tc>
          <w:tcPr>
            <w:tcW w:w="887" w:type="dxa"/>
            <w:vAlign w:val="bottom"/>
          </w:tcPr>
          <w:p w14:paraId="2EC1BBD8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(4,647)</w:t>
            </w:r>
          </w:p>
        </w:tc>
        <w:tc>
          <w:tcPr>
            <w:tcW w:w="888" w:type="dxa"/>
            <w:vAlign w:val="bottom"/>
          </w:tcPr>
          <w:p w14:paraId="595015A0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(2,120)</w:t>
            </w:r>
          </w:p>
        </w:tc>
        <w:tc>
          <w:tcPr>
            <w:tcW w:w="887" w:type="dxa"/>
            <w:vAlign w:val="bottom"/>
          </w:tcPr>
          <w:p w14:paraId="705A71E4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8" w:type="dxa"/>
            <w:vAlign w:val="bottom"/>
          </w:tcPr>
          <w:p w14:paraId="58D01EB4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(41,571)</w:t>
            </w:r>
          </w:p>
        </w:tc>
      </w:tr>
      <w:tr w:rsidR="00F458A0" w:rsidRPr="00C27F00" w14:paraId="460B87E7" w14:textId="77777777" w:rsidTr="00F458A0">
        <w:tc>
          <w:tcPr>
            <w:tcW w:w="1978" w:type="dxa"/>
            <w:vAlign w:val="bottom"/>
          </w:tcPr>
          <w:p w14:paraId="27B183FC" w14:textId="77777777" w:rsidR="00F458A0" w:rsidRPr="00C27F00" w:rsidRDefault="00F458A0" w:rsidP="00454FB0">
            <w:pPr>
              <w:spacing w:line="26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809" w:type="dxa"/>
            <w:vAlign w:val="bottom"/>
          </w:tcPr>
          <w:p w14:paraId="6021191C" w14:textId="77777777" w:rsidR="00F458A0" w:rsidRPr="00C27F00" w:rsidRDefault="00F458A0" w:rsidP="00454FB0">
            <w:pPr>
              <w:tabs>
                <w:tab w:val="decimal" w:pos="52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70CD3AB5" w14:textId="77777777" w:rsidR="00F458A0" w:rsidRPr="00C27F00" w:rsidRDefault="00F458A0" w:rsidP="00454FB0">
            <w:pP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3" w:type="dxa"/>
            <w:vAlign w:val="bottom"/>
          </w:tcPr>
          <w:p w14:paraId="0C523568" w14:textId="77777777" w:rsidR="00F458A0" w:rsidRPr="00C27F00" w:rsidRDefault="00F458A0" w:rsidP="00454FB0">
            <w:pP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7" w:type="dxa"/>
            <w:vAlign w:val="bottom"/>
          </w:tcPr>
          <w:p w14:paraId="48D78FCD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122,363</w:t>
            </w:r>
          </w:p>
        </w:tc>
        <w:tc>
          <w:tcPr>
            <w:tcW w:w="888" w:type="dxa"/>
            <w:vAlign w:val="bottom"/>
          </w:tcPr>
          <w:p w14:paraId="10B48E15" w14:textId="350334E8" w:rsidR="00F458A0" w:rsidRPr="00C27F00" w:rsidRDefault="0009463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(50)</w:t>
            </w:r>
          </w:p>
        </w:tc>
        <w:tc>
          <w:tcPr>
            <w:tcW w:w="887" w:type="dxa"/>
            <w:vAlign w:val="bottom"/>
          </w:tcPr>
          <w:p w14:paraId="79BB709A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88" w:type="dxa"/>
            <w:vAlign w:val="bottom"/>
          </w:tcPr>
          <w:p w14:paraId="26DBADE5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7" w:type="dxa"/>
            <w:vAlign w:val="bottom"/>
          </w:tcPr>
          <w:p w14:paraId="54AAFE09" w14:textId="433F5CAC" w:rsidR="00F458A0" w:rsidRPr="00C27F00" w:rsidRDefault="00EB1B74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(122,363)</w:t>
            </w:r>
          </w:p>
        </w:tc>
        <w:tc>
          <w:tcPr>
            <w:tcW w:w="888" w:type="dxa"/>
            <w:vAlign w:val="bottom"/>
          </w:tcPr>
          <w:p w14:paraId="3EE082ED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458A0" w:rsidRPr="00C27F00" w14:paraId="60ACDF4C" w14:textId="77777777" w:rsidTr="00F458A0">
        <w:tc>
          <w:tcPr>
            <w:tcW w:w="1978" w:type="dxa"/>
            <w:vAlign w:val="bottom"/>
          </w:tcPr>
          <w:p w14:paraId="43697F89" w14:textId="77777777" w:rsidR="00F458A0" w:rsidRPr="00C27F00" w:rsidRDefault="00F458A0" w:rsidP="00454FB0">
            <w:pPr>
              <w:spacing w:line="260" w:lineRule="exact"/>
              <w:ind w:left="165" w:right="-104" w:hanging="165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โอนเข้าจากสินทรัพย์สิทธิการใช้</w:t>
            </w:r>
          </w:p>
        </w:tc>
        <w:tc>
          <w:tcPr>
            <w:tcW w:w="809" w:type="dxa"/>
            <w:vAlign w:val="bottom"/>
          </w:tcPr>
          <w:p w14:paraId="414E83B6" w14:textId="77777777" w:rsidR="00F458A0" w:rsidRPr="00C27F00" w:rsidRDefault="00F458A0" w:rsidP="00454FB0">
            <w:pPr>
              <w:tabs>
                <w:tab w:val="decimal" w:pos="52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7C1FA7E4" w14:textId="77777777" w:rsidR="00F458A0" w:rsidRPr="00C27F00" w:rsidRDefault="00F458A0" w:rsidP="00454FB0">
            <w:pP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3" w:type="dxa"/>
            <w:vAlign w:val="bottom"/>
          </w:tcPr>
          <w:p w14:paraId="6578E0AB" w14:textId="77777777" w:rsidR="00F458A0" w:rsidRPr="00C27F00" w:rsidRDefault="00F458A0" w:rsidP="00454FB0">
            <w:pP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7" w:type="dxa"/>
            <w:vAlign w:val="bottom"/>
          </w:tcPr>
          <w:p w14:paraId="694FF049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8" w:type="dxa"/>
            <w:vAlign w:val="bottom"/>
          </w:tcPr>
          <w:p w14:paraId="3AC21D80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7" w:type="dxa"/>
            <w:vAlign w:val="bottom"/>
          </w:tcPr>
          <w:p w14:paraId="43F29071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4,768</w:t>
            </w:r>
          </w:p>
        </w:tc>
        <w:tc>
          <w:tcPr>
            <w:tcW w:w="888" w:type="dxa"/>
            <w:vAlign w:val="bottom"/>
          </w:tcPr>
          <w:p w14:paraId="4B9C09D4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7" w:type="dxa"/>
            <w:vAlign w:val="bottom"/>
          </w:tcPr>
          <w:p w14:paraId="3C31EE7F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8" w:type="dxa"/>
            <w:vAlign w:val="bottom"/>
          </w:tcPr>
          <w:p w14:paraId="629747DD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4,768</w:t>
            </w:r>
          </w:p>
        </w:tc>
      </w:tr>
      <w:tr w:rsidR="00F458A0" w:rsidRPr="00C27F00" w14:paraId="506F9616" w14:textId="77777777" w:rsidTr="00F458A0">
        <w:tc>
          <w:tcPr>
            <w:tcW w:w="1978" w:type="dxa"/>
            <w:vAlign w:val="bottom"/>
          </w:tcPr>
          <w:p w14:paraId="62FF43AB" w14:textId="77777777" w:rsidR="00F458A0" w:rsidRPr="00C27F00" w:rsidRDefault="00F458A0" w:rsidP="00454FB0">
            <w:pPr>
              <w:spacing w:line="260" w:lineRule="exact"/>
              <w:ind w:left="165" w:right="-104" w:hanging="165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809" w:type="dxa"/>
            <w:vAlign w:val="bottom"/>
          </w:tcPr>
          <w:p w14:paraId="75D3E7E3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5D73D777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3" w:type="dxa"/>
            <w:vAlign w:val="bottom"/>
          </w:tcPr>
          <w:p w14:paraId="401DCE91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7" w:type="dxa"/>
            <w:vAlign w:val="bottom"/>
          </w:tcPr>
          <w:p w14:paraId="528A5E73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8" w:type="dxa"/>
            <w:vAlign w:val="bottom"/>
          </w:tcPr>
          <w:p w14:paraId="21565073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(8)</w:t>
            </w:r>
          </w:p>
        </w:tc>
        <w:tc>
          <w:tcPr>
            <w:tcW w:w="887" w:type="dxa"/>
            <w:vAlign w:val="bottom"/>
          </w:tcPr>
          <w:p w14:paraId="07590A1F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(3)</w:t>
            </w:r>
          </w:p>
        </w:tc>
        <w:tc>
          <w:tcPr>
            <w:tcW w:w="888" w:type="dxa"/>
            <w:vAlign w:val="bottom"/>
          </w:tcPr>
          <w:p w14:paraId="7DE5FF88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7" w:type="dxa"/>
            <w:vAlign w:val="bottom"/>
          </w:tcPr>
          <w:p w14:paraId="7B88EE0D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8" w:type="dxa"/>
            <w:vAlign w:val="bottom"/>
          </w:tcPr>
          <w:p w14:paraId="4F216D6C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(11)</w:t>
            </w:r>
          </w:p>
        </w:tc>
      </w:tr>
      <w:tr w:rsidR="00F458A0" w:rsidRPr="00C27F00" w14:paraId="273EA656" w14:textId="77777777" w:rsidTr="00F458A0">
        <w:tc>
          <w:tcPr>
            <w:tcW w:w="1978" w:type="dxa"/>
            <w:vAlign w:val="bottom"/>
          </w:tcPr>
          <w:p w14:paraId="63DD9944" w14:textId="77777777" w:rsidR="00F458A0" w:rsidRPr="00C27F00" w:rsidRDefault="00F458A0" w:rsidP="00454FB0">
            <w:pPr>
              <w:spacing w:line="260" w:lineRule="exact"/>
              <w:ind w:left="165" w:hanging="165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C27F00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09" w:type="dxa"/>
            <w:vAlign w:val="bottom"/>
          </w:tcPr>
          <w:p w14:paraId="474DA649" w14:textId="77777777" w:rsidR="00F458A0" w:rsidRPr="00C27F00" w:rsidRDefault="00F458A0" w:rsidP="00454FB0">
            <w:pPr>
              <w:tabs>
                <w:tab w:val="decimal" w:pos="52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787,888</w:t>
            </w:r>
          </w:p>
        </w:tc>
        <w:tc>
          <w:tcPr>
            <w:tcW w:w="814" w:type="dxa"/>
            <w:vAlign w:val="bottom"/>
          </w:tcPr>
          <w:p w14:paraId="08F11D88" w14:textId="77777777" w:rsidR="00F458A0" w:rsidRPr="00C27F00" w:rsidRDefault="00F458A0" w:rsidP="00454FB0">
            <w:pP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385,875</w:t>
            </w:r>
          </w:p>
        </w:tc>
        <w:tc>
          <w:tcPr>
            <w:tcW w:w="813" w:type="dxa"/>
            <w:vAlign w:val="bottom"/>
          </w:tcPr>
          <w:p w14:paraId="2506AA2C" w14:textId="77777777" w:rsidR="00F458A0" w:rsidRPr="00C27F00" w:rsidRDefault="00F458A0" w:rsidP="00454FB0">
            <w:pP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42,615</w:t>
            </w:r>
          </w:p>
        </w:tc>
        <w:tc>
          <w:tcPr>
            <w:tcW w:w="887" w:type="dxa"/>
            <w:vAlign w:val="bottom"/>
          </w:tcPr>
          <w:p w14:paraId="0BBB2391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602,014</w:t>
            </w:r>
          </w:p>
        </w:tc>
        <w:tc>
          <w:tcPr>
            <w:tcW w:w="888" w:type="dxa"/>
            <w:vAlign w:val="bottom"/>
          </w:tcPr>
          <w:p w14:paraId="25503364" w14:textId="505D5D61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1,35</w:t>
            </w:r>
            <w:r w:rsidR="00260E33" w:rsidRPr="00C27F00">
              <w:rPr>
                <w:rFonts w:ascii="Angsana New" w:hAnsi="Angsana New"/>
                <w:sz w:val="22"/>
                <w:szCs w:val="22"/>
              </w:rPr>
              <w:t>2,387</w:t>
            </w:r>
          </w:p>
        </w:tc>
        <w:tc>
          <w:tcPr>
            <w:tcW w:w="887" w:type="dxa"/>
            <w:vAlign w:val="bottom"/>
          </w:tcPr>
          <w:p w14:paraId="10D04245" w14:textId="792F7F20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161,</w:t>
            </w:r>
            <w:r w:rsidR="009B3DC4" w:rsidRPr="00C27F00">
              <w:rPr>
                <w:rFonts w:ascii="Angsana New" w:hAnsi="Angsana New"/>
                <w:sz w:val="22"/>
                <w:szCs w:val="22"/>
              </w:rPr>
              <w:t>430</w:t>
            </w:r>
          </w:p>
        </w:tc>
        <w:tc>
          <w:tcPr>
            <w:tcW w:w="888" w:type="dxa"/>
            <w:vAlign w:val="bottom"/>
          </w:tcPr>
          <w:p w14:paraId="208B1AB9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194,150</w:t>
            </w:r>
          </w:p>
        </w:tc>
        <w:tc>
          <w:tcPr>
            <w:tcW w:w="887" w:type="dxa"/>
            <w:vAlign w:val="bottom"/>
          </w:tcPr>
          <w:p w14:paraId="138CF3E4" w14:textId="429FB817" w:rsidR="00F458A0" w:rsidRPr="00C27F00" w:rsidRDefault="00B4464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8" w:type="dxa"/>
            <w:vAlign w:val="bottom"/>
          </w:tcPr>
          <w:p w14:paraId="21752CA6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3,526,359</w:t>
            </w:r>
          </w:p>
        </w:tc>
      </w:tr>
      <w:tr w:rsidR="00F458A0" w:rsidRPr="00C27F00" w14:paraId="40C8CFC1" w14:textId="77777777" w:rsidTr="00F458A0">
        <w:tc>
          <w:tcPr>
            <w:tcW w:w="1978" w:type="dxa"/>
            <w:vAlign w:val="bottom"/>
          </w:tcPr>
          <w:p w14:paraId="297FF667" w14:textId="77777777" w:rsidR="00F458A0" w:rsidRPr="00C27F00" w:rsidRDefault="00F458A0" w:rsidP="00454FB0">
            <w:pPr>
              <w:spacing w:line="26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809" w:type="dxa"/>
            <w:vAlign w:val="bottom"/>
          </w:tcPr>
          <w:p w14:paraId="2D1C99FF" w14:textId="4A9742D1" w:rsidR="00F458A0" w:rsidRPr="00C27F00" w:rsidRDefault="00493040" w:rsidP="00454FB0">
            <w:pPr>
              <w:tabs>
                <w:tab w:val="decimal" w:pos="52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3D4C978A" w14:textId="6DD5781C" w:rsidR="00F458A0" w:rsidRPr="00C27F00" w:rsidRDefault="00067F80" w:rsidP="00454FB0">
            <w:pP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3" w:type="dxa"/>
            <w:vAlign w:val="bottom"/>
          </w:tcPr>
          <w:p w14:paraId="3E5E630C" w14:textId="607690D2" w:rsidR="00F458A0" w:rsidRPr="00C27F00" w:rsidRDefault="00D220C2" w:rsidP="00454FB0">
            <w:pP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7" w:type="dxa"/>
            <w:vAlign w:val="bottom"/>
          </w:tcPr>
          <w:p w14:paraId="460A9C00" w14:textId="5C2C6317" w:rsidR="00F458A0" w:rsidRPr="00C27F00" w:rsidRDefault="00B840A4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2,</w:t>
            </w:r>
            <w:r w:rsidR="00230AFC" w:rsidRPr="00C27F00">
              <w:rPr>
                <w:rFonts w:ascii="Angsana New" w:hAnsi="Angsana New"/>
                <w:sz w:val="22"/>
                <w:szCs w:val="22"/>
              </w:rPr>
              <w:t>674</w:t>
            </w:r>
          </w:p>
        </w:tc>
        <w:tc>
          <w:tcPr>
            <w:tcW w:w="888" w:type="dxa"/>
            <w:vAlign w:val="bottom"/>
          </w:tcPr>
          <w:p w14:paraId="200F8145" w14:textId="0E24EADD" w:rsidR="00F458A0" w:rsidRPr="00C27F00" w:rsidRDefault="003B2088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51,557</w:t>
            </w:r>
          </w:p>
        </w:tc>
        <w:tc>
          <w:tcPr>
            <w:tcW w:w="887" w:type="dxa"/>
            <w:vAlign w:val="bottom"/>
          </w:tcPr>
          <w:p w14:paraId="0DDF02AB" w14:textId="3ADC2777" w:rsidR="00F458A0" w:rsidRPr="00C27F00" w:rsidRDefault="009D2B3A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24,674</w:t>
            </w:r>
          </w:p>
        </w:tc>
        <w:tc>
          <w:tcPr>
            <w:tcW w:w="888" w:type="dxa"/>
            <w:vAlign w:val="bottom"/>
          </w:tcPr>
          <w:p w14:paraId="3F76225A" w14:textId="3DB823F2" w:rsidR="00F458A0" w:rsidRPr="00C27F00" w:rsidRDefault="001B4154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3,539</w:t>
            </w:r>
          </w:p>
        </w:tc>
        <w:tc>
          <w:tcPr>
            <w:tcW w:w="887" w:type="dxa"/>
            <w:vAlign w:val="bottom"/>
          </w:tcPr>
          <w:p w14:paraId="3210B46F" w14:textId="43D22863" w:rsidR="00F458A0" w:rsidRPr="00C27F00" w:rsidRDefault="003B2088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2,142</w:t>
            </w:r>
          </w:p>
        </w:tc>
        <w:tc>
          <w:tcPr>
            <w:tcW w:w="888" w:type="dxa"/>
            <w:vAlign w:val="bottom"/>
          </w:tcPr>
          <w:p w14:paraId="45E6C2B7" w14:textId="348A739E" w:rsidR="00F458A0" w:rsidRPr="00C27F00" w:rsidRDefault="00AC23E4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84,</w:t>
            </w:r>
            <w:r w:rsidR="002922B5" w:rsidRPr="00C27F00">
              <w:rPr>
                <w:rFonts w:ascii="Angsana New" w:hAnsi="Angsana New"/>
                <w:sz w:val="22"/>
                <w:szCs w:val="22"/>
              </w:rPr>
              <w:t>586</w:t>
            </w:r>
          </w:p>
        </w:tc>
      </w:tr>
      <w:tr w:rsidR="00F458A0" w:rsidRPr="00C27F00" w14:paraId="61645885" w14:textId="77777777" w:rsidTr="00F458A0">
        <w:tc>
          <w:tcPr>
            <w:tcW w:w="1978" w:type="dxa"/>
            <w:vAlign w:val="bottom"/>
          </w:tcPr>
          <w:p w14:paraId="72D700D1" w14:textId="77777777" w:rsidR="00F458A0" w:rsidRPr="00C27F00" w:rsidRDefault="00F458A0" w:rsidP="00454FB0">
            <w:pPr>
              <w:spacing w:line="26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จำหน่าย</w:t>
            </w:r>
            <w:r w:rsidRPr="00C27F00">
              <w:rPr>
                <w:rFonts w:ascii="Angsana New" w:hAnsi="Angsana New" w:hint="cs"/>
                <w:sz w:val="22"/>
                <w:szCs w:val="22"/>
              </w:rPr>
              <w:t>/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809" w:type="dxa"/>
            <w:vAlign w:val="bottom"/>
          </w:tcPr>
          <w:p w14:paraId="3D474CBC" w14:textId="27EB1F2C" w:rsidR="00F458A0" w:rsidRPr="00C27F00" w:rsidRDefault="00493040" w:rsidP="00454FB0">
            <w:pPr>
              <w:tabs>
                <w:tab w:val="decimal" w:pos="52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7357970B" w14:textId="261424D3" w:rsidR="00F458A0" w:rsidRPr="00C27F00" w:rsidRDefault="00067F80" w:rsidP="00454FB0">
            <w:pP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3" w:type="dxa"/>
            <w:vAlign w:val="bottom"/>
          </w:tcPr>
          <w:p w14:paraId="024A7D88" w14:textId="3F9EBCBA" w:rsidR="00F458A0" w:rsidRPr="00C27F00" w:rsidRDefault="00D220C2" w:rsidP="00454FB0">
            <w:pP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7" w:type="dxa"/>
            <w:vAlign w:val="bottom"/>
          </w:tcPr>
          <w:p w14:paraId="7EBE79AF" w14:textId="2CF127C7" w:rsidR="00F458A0" w:rsidRPr="00C27F00" w:rsidRDefault="00ED5797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8" w:type="dxa"/>
            <w:vAlign w:val="bottom"/>
          </w:tcPr>
          <w:p w14:paraId="6C4F2004" w14:textId="296F3CB8" w:rsidR="00F458A0" w:rsidRPr="00C27F00" w:rsidRDefault="00852BF8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(17,861)</w:t>
            </w:r>
          </w:p>
        </w:tc>
        <w:tc>
          <w:tcPr>
            <w:tcW w:w="887" w:type="dxa"/>
            <w:vAlign w:val="bottom"/>
          </w:tcPr>
          <w:p w14:paraId="328C2A85" w14:textId="4AB84AF5" w:rsidR="00F458A0" w:rsidRPr="00C27F00" w:rsidRDefault="006902EE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(4,</w:t>
            </w:r>
            <w:r w:rsidR="00263F3F" w:rsidRPr="00C27F00">
              <w:rPr>
                <w:rFonts w:ascii="Angsana New" w:hAnsi="Angsana New"/>
                <w:sz w:val="22"/>
                <w:szCs w:val="22"/>
              </w:rPr>
              <w:t>229</w:t>
            </w:r>
            <w:r w:rsidRPr="00C27F0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88" w:type="dxa"/>
            <w:vAlign w:val="bottom"/>
          </w:tcPr>
          <w:p w14:paraId="46480DE7" w14:textId="4BAD930E" w:rsidR="00F458A0" w:rsidRPr="00C27F00" w:rsidRDefault="002A6CBD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(218)</w:t>
            </w:r>
          </w:p>
        </w:tc>
        <w:tc>
          <w:tcPr>
            <w:tcW w:w="887" w:type="dxa"/>
            <w:vAlign w:val="bottom"/>
          </w:tcPr>
          <w:p w14:paraId="554A2BBC" w14:textId="3F7185FA" w:rsidR="00F458A0" w:rsidRPr="00C27F00" w:rsidRDefault="00DC2551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8" w:type="dxa"/>
            <w:vAlign w:val="bottom"/>
          </w:tcPr>
          <w:p w14:paraId="197CBCD1" w14:textId="576C9884" w:rsidR="00F458A0" w:rsidRPr="00C27F00" w:rsidRDefault="00814378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</w:t>
            </w:r>
            <w:r w:rsidR="006157C3" w:rsidRPr="00C27F00">
              <w:rPr>
                <w:rFonts w:ascii="Angsana New" w:hAnsi="Angsana New"/>
                <w:sz w:val="22"/>
                <w:szCs w:val="22"/>
              </w:rPr>
              <w:t>22,308</w:t>
            </w:r>
            <w:r w:rsidRPr="00C27F00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F458A0" w:rsidRPr="00C27F00" w14:paraId="222BFC49" w14:textId="77777777" w:rsidTr="00F458A0">
        <w:trPr>
          <w:trHeight w:val="153"/>
        </w:trPr>
        <w:tc>
          <w:tcPr>
            <w:tcW w:w="1978" w:type="dxa"/>
            <w:vAlign w:val="bottom"/>
          </w:tcPr>
          <w:p w14:paraId="61A4C1CD" w14:textId="77777777" w:rsidR="00F458A0" w:rsidRPr="00C27F00" w:rsidRDefault="00F458A0" w:rsidP="00454FB0">
            <w:pPr>
              <w:spacing w:line="26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809" w:type="dxa"/>
            <w:vAlign w:val="bottom"/>
          </w:tcPr>
          <w:p w14:paraId="08ABCD5D" w14:textId="0217AD42" w:rsidR="00F458A0" w:rsidRPr="00C27F00" w:rsidRDefault="00493040" w:rsidP="00454FB0">
            <w:pPr>
              <w:tabs>
                <w:tab w:val="decimal" w:pos="52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41F20DE0" w14:textId="6E53F613" w:rsidR="00F458A0" w:rsidRPr="00C27F00" w:rsidRDefault="00067F80" w:rsidP="00454FB0">
            <w:pP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486</w:t>
            </w:r>
          </w:p>
        </w:tc>
        <w:tc>
          <w:tcPr>
            <w:tcW w:w="813" w:type="dxa"/>
            <w:vAlign w:val="bottom"/>
          </w:tcPr>
          <w:p w14:paraId="7E0B20D7" w14:textId="47BB0FC0" w:rsidR="00F458A0" w:rsidRPr="00C27F00" w:rsidRDefault="00D220C2" w:rsidP="00454FB0">
            <w:pP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7" w:type="dxa"/>
            <w:vAlign w:val="bottom"/>
          </w:tcPr>
          <w:p w14:paraId="0BF7C97A" w14:textId="3A8FC9DF" w:rsidR="00F458A0" w:rsidRPr="00C27F00" w:rsidRDefault="00ED5797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8" w:type="dxa"/>
            <w:vAlign w:val="bottom"/>
          </w:tcPr>
          <w:p w14:paraId="3BF8FA0E" w14:textId="16A81298" w:rsidR="00F458A0" w:rsidRPr="00C27F00" w:rsidRDefault="003B2088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887" w:type="dxa"/>
            <w:vAlign w:val="bottom"/>
          </w:tcPr>
          <w:p w14:paraId="599DAF6B" w14:textId="0DA240A8" w:rsidR="00F458A0" w:rsidRPr="00C27F00" w:rsidRDefault="004C03BA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269</w:t>
            </w:r>
          </w:p>
        </w:tc>
        <w:tc>
          <w:tcPr>
            <w:tcW w:w="888" w:type="dxa"/>
            <w:vAlign w:val="bottom"/>
          </w:tcPr>
          <w:p w14:paraId="115F8EE4" w14:textId="5CEF6F47" w:rsidR="00F458A0" w:rsidRPr="00C27F00" w:rsidRDefault="002A6CBD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7" w:type="dxa"/>
            <w:vAlign w:val="bottom"/>
          </w:tcPr>
          <w:p w14:paraId="19F96D57" w14:textId="4A8D68A4" w:rsidR="00F458A0" w:rsidRPr="00C27F00" w:rsidRDefault="003B2088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(767)</w:t>
            </w:r>
          </w:p>
        </w:tc>
        <w:tc>
          <w:tcPr>
            <w:tcW w:w="888" w:type="dxa"/>
            <w:vAlign w:val="bottom"/>
          </w:tcPr>
          <w:p w14:paraId="10E4520A" w14:textId="4DFF068B" w:rsidR="00F458A0" w:rsidRPr="00C27F00" w:rsidRDefault="00231374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458A0" w:rsidRPr="00C27F00" w14:paraId="1BC07DE9" w14:textId="77777777" w:rsidTr="00F458A0">
        <w:tc>
          <w:tcPr>
            <w:tcW w:w="1978" w:type="dxa"/>
            <w:vAlign w:val="bottom"/>
          </w:tcPr>
          <w:p w14:paraId="0C7A4E45" w14:textId="77777777" w:rsidR="00F458A0" w:rsidRPr="00C27F00" w:rsidRDefault="00E359BF" w:rsidP="00454FB0">
            <w:pPr>
              <w:spacing w:line="260" w:lineRule="exact"/>
              <w:ind w:left="165" w:right="-104" w:hanging="165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pacing w:val="-6"/>
                <w:sz w:val="22"/>
                <w:szCs w:val="22"/>
                <w:cs/>
              </w:rPr>
              <w:t>ตีราคาเพิ่ม</w:t>
            </w:r>
          </w:p>
        </w:tc>
        <w:tc>
          <w:tcPr>
            <w:tcW w:w="809" w:type="dxa"/>
            <w:vAlign w:val="bottom"/>
          </w:tcPr>
          <w:p w14:paraId="4B196710" w14:textId="0FFD6ECA" w:rsidR="00F458A0" w:rsidRPr="00C27F00" w:rsidRDefault="00ED5460" w:rsidP="00454FB0">
            <w:pPr>
              <w:tabs>
                <w:tab w:val="decimal" w:pos="52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36,197</w:t>
            </w:r>
          </w:p>
        </w:tc>
        <w:tc>
          <w:tcPr>
            <w:tcW w:w="814" w:type="dxa"/>
            <w:vAlign w:val="bottom"/>
          </w:tcPr>
          <w:p w14:paraId="28939AEB" w14:textId="249A709A" w:rsidR="00F458A0" w:rsidRPr="00C27F00" w:rsidRDefault="006411E3" w:rsidP="00454FB0">
            <w:pP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1,415</w:t>
            </w:r>
          </w:p>
        </w:tc>
        <w:tc>
          <w:tcPr>
            <w:tcW w:w="813" w:type="dxa"/>
            <w:vAlign w:val="bottom"/>
          </w:tcPr>
          <w:p w14:paraId="41AAF580" w14:textId="6E580CF8" w:rsidR="00F458A0" w:rsidRPr="00C27F00" w:rsidRDefault="00D220C2" w:rsidP="00454FB0">
            <w:pP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7" w:type="dxa"/>
            <w:vAlign w:val="bottom"/>
          </w:tcPr>
          <w:p w14:paraId="5698F7F4" w14:textId="39403BEA" w:rsidR="00F458A0" w:rsidRPr="00C27F00" w:rsidRDefault="00ED5797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8" w:type="dxa"/>
            <w:vAlign w:val="bottom"/>
          </w:tcPr>
          <w:p w14:paraId="456D3E48" w14:textId="43DE340D" w:rsidR="00F458A0" w:rsidRPr="00C27F00" w:rsidRDefault="00932753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7" w:type="dxa"/>
            <w:vAlign w:val="bottom"/>
          </w:tcPr>
          <w:p w14:paraId="0AFB268D" w14:textId="5B8D9BB4" w:rsidR="00F458A0" w:rsidRPr="00C27F00" w:rsidRDefault="00474B5A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8" w:type="dxa"/>
            <w:vAlign w:val="bottom"/>
          </w:tcPr>
          <w:p w14:paraId="6002B342" w14:textId="688CE5E9" w:rsidR="00F458A0" w:rsidRPr="00C27F00" w:rsidRDefault="002A6CBD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7" w:type="dxa"/>
            <w:vAlign w:val="bottom"/>
          </w:tcPr>
          <w:p w14:paraId="62A3C21E" w14:textId="727F2AA5" w:rsidR="00F458A0" w:rsidRPr="00C27F00" w:rsidRDefault="006406C1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8" w:type="dxa"/>
            <w:vAlign w:val="bottom"/>
          </w:tcPr>
          <w:p w14:paraId="3F5ADC41" w14:textId="462997B9" w:rsidR="00F458A0" w:rsidRPr="00C27F00" w:rsidRDefault="0027514D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37,612</w:t>
            </w:r>
          </w:p>
        </w:tc>
      </w:tr>
      <w:tr w:rsidR="00F458A0" w:rsidRPr="00C27F00" w14:paraId="110CCE0C" w14:textId="77777777" w:rsidTr="00F458A0">
        <w:tc>
          <w:tcPr>
            <w:tcW w:w="1978" w:type="dxa"/>
            <w:vAlign w:val="bottom"/>
          </w:tcPr>
          <w:p w14:paraId="42AB1462" w14:textId="77777777" w:rsidR="00F458A0" w:rsidRPr="00C27F00" w:rsidRDefault="00F458A0" w:rsidP="00454FB0">
            <w:pPr>
              <w:spacing w:line="260" w:lineRule="exact"/>
              <w:ind w:left="165" w:right="-104" w:hanging="165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809" w:type="dxa"/>
            <w:vAlign w:val="bottom"/>
          </w:tcPr>
          <w:p w14:paraId="3839CB0B" w14:textId="088FEEB6" w:rsidR="00F458A0" w:rsidRPr="00C27F00" w:rsidRDefault="00ED5460" w:rsidP="00454FB0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1C2F3DDD" w14:textId="72D71AE2" w:rsidR="00F458A0" w:rsidRPr="00C27F00" w:rsidRDefault="006411E3" w:rsidP="00454FB0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3" w:type="dxa"/>
            <w:vAlign w:val="bottom"/>
          </w:tcPr>
          <w:p w14:paraId="5B650B18" w14:textId="42F6663A" w:rsidR="00F458A0" w:rsidRPr="00C27F00" w:rsidRDefault="00D220C2" w:rsidP="00454FB0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7" w:type="dxa"/>
            <w:vAlign w:val="bottom"/>
          </w:tcPr>
          <w:p w14:paraId="4E678051" w14:textId="704759EB" w:rsidR="00F458A0" w:rsidRPr="00C27F00" w:rsidRDefault="00ED5797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8" w:type="dxa"/>
            <w:vAlign w:val="bottom"/>
          </w:tcPr>
          <w:p w14:paraId="73B29324" w14:textId="79DB75DB" w:rsidR="00F458A0" w:rsidRPr="00C27F00" w:rsidRDefault="00E71CEB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(83)</w:t>
            </w:r>
          </w:p>
        </w:tc>
        <w:tc>
          <w:tcPr>
            <w:tcW w:w="887" w:type="dxa"/>
            <w:vAlign w:val="bottom"/>
          </w:tcPr>
          <w:p w14:paraId="24C3C59D" w14:textId="401BE6F9" w:rsidR="00F458A0" w:rsidRPr="00C27F00" w:rsidRDefault="00474B5A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(2</w:t>
            </w:r>
            <w:r w:rsidR="00477B63" w:rsidRPr="00C27F00">
              <w:rPr>
                <w:rFonts w:ascii="Angsana New" w:hAnsi="Angsana New"/>
                <w:sz w:val="22"/>
                <w:szCs w:val="22"/>
              </w:rPr>
              <w:t>5</w:t>
            </w:r>
            <w:r w:rsidRPr="00C27F0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88" w:type="dxa"/>
            <w:vAlign w:val="bottom"/>
          </w:tcPr>
          <w:p w14:paraId="0580E37E" w14:textId="005D03CD" w:rsidR="00F458A0" w:rsidRPr="00C27F00" w:rsidRDefault="002A6CBD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7" w:type="dxa"/>
            <w:vAlign w:val="bottom"/>
          </w:tcPr>
          <w:p w14:paraId="3CA408E1" w14:textId="1393E31F" w:rsidR="00F458A0" w:rsidRPr="00C27F00" w:rsidRDefault="006406C1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8" w:type="dxa"/>
            <w:vAlign w:val="bottom"/>
          </w:tcPr>
          <w:p w14:paraId="7BF56ABD" w14:textId="58CEFFEA" w:rsidR="00F458A0" w:rsidRPr="00C27F00" w:rsidRDefault="0027514D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(10</w:t>
            </w:r>
            <w:r w:rsidR="00801EC5" w:rsidRPr="00C27F00">
              <w:rPr>
                <w:rFonts w:ascii="Angsana New" w:hAnsi="Angsana New"/>
                <w:sz w:val="22"/>
                <w:szCs w:val="22"/>
              </w:rPr>
              <w:t>8</w:t>
            </w:r>
            <w:r w:rsidRPr="00C27F00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F458A0" w:rsidRPr="00C27F00" w14:paraId="29BB866C" w14:textId="77777777" w:rsidTr="00F458A0">
        <w:tc>
          <w:tcPr>
            <w:tcW w:w="1978" w:type="dxa"/>
            <w:vAlign w:val="bottom"/>
          </w:tcPr>
          <w:p w14:paraId="33495FBA" w14:textId="77777777" w:rsidR="00F458A0" w:rsidRPr="00C27F00" w:rsidRDefault="00F458A0" w:rsidP="00454FB0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C27F00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809" w:type="dxa"/>
            <w:vAlign w:val="bottom"/>
          </w:tcPr>
          <w:p w14:paraId="20EA3358" w14:textId="73698D0D" w:rsidR="00F458A0" w:rsidRPr="00C27F00" w:rsidRDefault="0082346A" w:rsidP="00454FB0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824,08</w:t>
            </w:r>
            <w:r w:rsidR="00E87F88" w:rsidRPr="00C27F00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14" w:type="dxa"/>
            <w:vAlign w:val="bottom"/>
          </w:tcPr>
          <w:p w14:paraId="53C08977" w14:textId="1C5A0FE9" w:rsidR="00F458A0" w:rsidRPr="00C27F00" w:rsidRDefault="00747D5C" w:rsidP="00454FB0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387,776</w:t>
            </w:r>
          </w:p>
        </w:tc>
        <w:tc>
          <w:tcPr>
            <w:tcW w:w="813" w:type="dxa"/>
            <w:vAlign w:val="bottom"/>
          </w:tcPr>
          <w:p w14:paraId="1C66738C" w14:textId="37EEA4C8" w:rsidR="00F458A0" w:rsidRPr="00C27F00" w:rsidRDefault="00747D5C" w:rsidP="00454FB0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42,615</w:t>
            </w:r>
          </w:p>
        </w:tc>
        <w:tc>
          <w:tcPr>
            <w:tcW w:w="887" w:type="dxa"/>
            <w:vAlign w:val="bottom"/>
          </w:tcPr>
          <w:p w14:paraId="216B891E" w14:textId="1F0C5545" w:rsidR="00F458A0" w:rsidRPr="00C27F00" w:rsidRDefault="00E62239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604,</w:t>
            </w:r>
            <w:r w:rsidR="0082595D" w:rsidRPr="00C27F00">
              <w:rPr>
                <w:rFonts w:ascii="Angsana New" w:hAnsi="Angsana New"/>
                <w:sz w:val="22"/>
                <w:szCs w:val="22"/>
              </w:rPr>
              <w:t>688</w:t>
            </w:r>
          </w:p>
        </w:tc>
        <w:tc>
          <w:tcPr>
            <w:tcW w:w="888" w:type="dxa"/>
            <w:vAlign w:val="bottom"/>
          </w:tcPr>
          <w:p w14:paraId="357813C6" w14:textId="74DFB3F6" w:rsidR="00F458A0" w:rsidRPr="00C27F00" w:rsidRDefault="003E277A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1,386,012</w:t>
            </w:r>
          </w:p>
        </w:tc>
        <w:tc>
          <w:tcPr>
            <w:tcW w:w="887" w:type="dxa"/>
            <w:vAlign w:val="bottom"/>
          </w:tcPr>
          <w:p w14:paraId="5A9B5E88" w14:textId="78DC6880" w:rsidR="00F458A0" w:rsidRPr="00C27F00" w:rsidRDefault="00FE6CD9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182,11</w:t>
            </w:r>
            <w:r w:rsidR="00B4544F" w:rsidRPr="00C27F00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888" w:type="dxa"/>
            <w:vAlign w:val="bottom"/>
          </w:tcPr>
          <w:p w14:paraId="15866BD0" w14:textId="2F91D3A1" w:rsidR="00F458A0" w:rsidRPr="00C27F00" w:rsidRDefault="00FE6CD9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197,4</w:t>
            </w:r>
            <w:r w:rsidR="0007253D" w:rsidRPr="00C27F00">
              <w:rPr>
                <w:rFonts w:ascii="Angsana New" w:hAnsi="Angsana New"/>
                <w:sz w:val="22"/>
                <w:szCs w:val="22"/>
              </w:rPr>
              <w:t>71</w:t>
            </w:r>
          </w:p>
        </w:tc>
        <w:tc>
          <w:tcPr>
            <w:tcW w:w="887" w:type="dxa"/>
            <w:vAlign w:val="bottom"/>
          </w:tcPr>
          <w:p w14:paraId="60E2CD52" w14:textId="7A1C563C" w:rsidR="00F458A0" w:rsidRPr="00C27F00" w:rsidRDefault="00231374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1,375</w:t>
            </w:r>
          </w:p>
        </w:tc>
        <w:tc>
          <w:tcPr>
            <w:tcW w:w="888" w:type="dxa"/>
            <w:vAlign w:val="bottom"/>
          </w:tcPr>
          <w:p w14:paraId="77EBBCEB" w14:textId="4A3A2918" w:rsidR="00F458A0" w:rsidRPr="00C27F00" w:rsidRDefault="00801EC5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3,626,</w:t>
            </w:r>
            <w:r w:rsidR="00C638DE" w:rsidRPr="00C27F00">
              <w:rPr>
                <w:rFonts w:ascii="Angsana New" w:hAnsi="Angsana New"/>
                <w:sz w:val="22"/>
                <w:szCs w:val="22"/>
              </w:rPr>
              <w:t>141</w:t>
            </w:r>
          </w:p>
        </w:tc>
      </w:tr>
      <w:tr w:rsidR="00F458A0" w:rsidRPr="00C27F00" w14:paraId="037C2896" w14:textId="77777777" w:rsidTr="00F458A0">
        <w:tc>
          <w:tcPr>
            <w:tcW w:w="1978" w:type="dxa"/>
            <w:vAlign w:val="bottom"/>
          </w:tcPr>
          <w:p w14:paraId="1A20AB3D" w14:textId="77777777" w:rsidR="00F458A0" w:rsidRPr="00C27F00" w:rsidRDefault="00F458A0" w:rsidP="00454FB0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809" w:type="dxa"/>
            <w:vAlign w:val="bottom"/>
          </w:tcPr>
          <w:p w14:paraId="7255FA01" w14:textId="77777777" w:rsidR="00F458A0" w:rsidRPr="00C27F00" w:rsidRDefault="00F458A0" w:rsidP="00454FB0">
            <w:pPr>
              <w:tabs>
                <w:tab w:val="decimal" w:pos="52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  <w:vAlign w:val="bottom"/>
          </w:tcPr>
          <w:p w14:paraId="6764F711" w14:textId="77777777" w:rsidR="00F458A0" w:rsidRPr="00C27F00" w:rsidRDefault="00F458A0" w:rsidP="00454FB0">
            <w:pP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27672703" w14:textId="77777777" w:rsidR="00F458A0" w:rsidRPr="00C27F00" w:rsidRDefault="00F458A0" w:rsidP="00454FB0">
            <w:pP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  <w:vAlign w:val="bottom"/>
          </w:tcPr>
          <w:p w14:paraId="3B505DC8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vAlign w:val="bottom"/>
          </w:tcPr>
          <w:p w14:paraId="152A8445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  <w:vAlign w:val="bottom"/>
          </w:tcPr>
          <w:p w14:paraId="1B2110E7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vAlign w:val="bottom"/>
          </w:tcPr>
          <w:p w14:paraId="5E922C7B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ind w:right="-4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  <w:vAlign w:val="bottom"/>
          </w:tcPr>
          <w:p w14:paraId="28C15E3A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vAlign w:val="bottom"/>
          </w:tcPr>
          <w:p w14:paraId="1D488DFF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458A0" w:rsidRPr="00C27F00" w14:paraId="333D5AA0" w14:textId="77777777" w:rsidTr="00F458A0">
        <w:tc>
          <w:tcPr>
            <w:tcW w:w="1978" w:type="dxa"/>
            <w:vAlign w:val="bottom"/>
          </w:tcPr>
          <w:p w14:paraId="4D2DB7C4" w14:textId="77777777" w:rsidR="00F458A0" w:rsidRPr="00C27F00" w:rsidRDefault="00F458A0" w:rsidP="00454FB0">
            <w:pPr>
              <w:spacing w:line="260" w:lineRule="exact"/>
              <w:ind w:right="-105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 xml:space="preserve"> มกราคม </w:t>
            </w:r>
            <w:r w:rsidRPr="00C27F00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09" w:type="dxa"/>
            <w:vAlign w:val="bottom"/>
          </w:tcPr>
          <w:p w14:paraId="6DEFB9A9" w14:textId="77777777" w:rsidR="00F458A0" w:rsidRPr="00C27F00" w:rsidRDefault="00F458A0" w:rsidP="00454FB0">
            <w:pPr>
              <w:tabs>
                <w:tab w:val="decimal" w:pos="52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20B271F9" w14:textId="77777777" w:rsidR="00F458A0" w:rsidRPr="00C27F00" w:rsidRDefault="00F458A0" w:rsidP="00454FB0">
            <w:pP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100,450</w:t>
            </w:r>
          </w:p>
        </w:tc>
        <w:tc>
          <w:tcPr>
            <w:tcW w:w="813" w:type="dxa"/>
            <w:vAlign w:val="bottom"/>
          </w:tcPr>
          <w:p w14:paraId="78CB0E62" w14:textId="77777777" w:rsidR="00F458A0" w:rsidRPr="00C27F00" w:rsidRDefault="00F458A0" w:rsidP="00454FB0">
            <w:pP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42,297</w:t>
            </w:r>
          </w:p>
        </w:tc>
        <w:tc>
          <w:tcPr>
            <w:tcW w:w="887" w:type="dxa"/>
            <w:vAlign w:val="bottom"/>
          </w:tcPr>
          <w:p w14:paraId="20F3B6E5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19,494</w:t>
            </w:r>
          </w:p>
        </w:tc>
        <w:tc>
          <w:tcPr>
            <w:tcW w:w="888" w:type="dxa"/>
            <w:vAlign w:val="bottom"/>
          </w:tcPr>
          <w:p w14:paraId="40BC3B3E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1,168,047</w:t>
            </w:r>
          </w:p>
        </w:tc>
        <w:tc>
          <w:tcPr>
            <w:tcW w:w="887" w:type="dxa"/>
            <w:vAlign w:val="bottom"/>
          </w:tcPr>
          <w:p w14:paraId="1039A161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135,800</w:t>
            </w:r>
          </w:p>
        </w:tc>
        <w:tc>
          <w:tcPr>
            <w:tcW w:w="888" w:type="dxa"/>
            <w:vAlign w:val="bottom"/>
          </w:tcPr>
          <w:p w14:paraId="0DF0B047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162,652</w:t>
            </w:r>
          </w:p>
        </w:tc>
        <w:tc>
          <w:tcPr>
            <w:tcW w:w="887" w:type="dxa"/>
            <w:vAlign w:val="bottom"/>
          </w:tcPr>
          <w:p w14:paraId="65A74372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8" w:type="dxa"/>
            <w:vAlign w:val="bottom"/>
          </w:tcPr>
          <w:p w14:paraId="5CD35A55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1,628,740</w:t>
            </w:r>
          </w:p>
        </w:tc>
      </w:tr>
      <w:tr w:rsidR="00F458A0" w:rsidRPr="00C27F00" w14:paraId="6D127403" w14:textId="77777777" w:rsidTr="00F458A0">
        <w:tc>
          <w:tcPr>
            <w:tcW w:w="1978" w:type="dxa"/>
            <w:vAlign w:val="bottom"/>
          </w:tcPr>
          <w:p w14:paraId="53CA8D9B" w14:textId="77777777" w:rsidR="00F458A0" w:rsidRPr="00C27F00" w:rsidRDefault="00F458A0" w:rsidP="00454FB0">
            <w:pPr>
              <w:spacing w:line="260" w:lineRule="exact"/>
              <w:ind w:right="-105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ค่าเสื่อมราคาสำหรับปี</w:t>
            </w:r>
            <w:r w:rsidRPr="00C27F00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09" w:type="dxa"/>
            <w:vAlign w:val="bottom"/>
          </w:tcPr>
          <w:p w14:paraId="1CA75937" w14:textId="77777777" w:rsidR="00F458A0" w:rsidRPr="00C27F00" w:rsidRDefault="00F458A0" w:rsidP="00454FB0">
            <w:pPr>
              <w:tabs>
                <w:tab w:val="decimal" w:pos="52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5B1647A7" w14:textId="77777777" w:rsidR="00F458A0" w:rsidRPr="00C27F00" w:rsidRDefault="00F458A0" w:rsidP="00454FB0">
            <w:pP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9,253</w:t>
            </w:r>
          </w:p>
        </w:tc>
        <w:tc>
          <w:tcPr>
            <w:tcW w:w="813" w:type="dxa"/>
            <w:vAlign w:val="bottom"/>
          </w:tcPr>
          <w:p w14:paraId="00C7C61C" w14:textId="77777777" w:rsidR="00F458A0" w:rsidRPr="00C27F00" w:rsidRDefault="00F458A0" w:rsidP="00454FB0">
            <w:pP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887" w:type="dxa"/>
            <w:vAlign w:val="bottom"/>
          </w:tcPr>
          <w:p w14:paraId="0B07DDFE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26,961</w:t>
            </w:r>
          </w:p>
        </w:tc>
        <w:tc>
          <w:tcPr>
            <w:tcW w:w="888" w:type="dxa"/>
            <w:vAlign w:val="bottom"/>
          </w:tcPr>
          <w:p w14:paraId="47DC0721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42,738</w:t>
            </w:r>
          </w:p>
        </w:tc>
        <w:tc>
          <w:tcPr>
            <w:tcW w:w="887" w:type="dxa"/>
            <w:vAlign w:val="bottom"/>
          </w:tcPr>
          <w:p w14:paraId="5F0A689F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8,048</w:t>
            </w:r>
          </w:p>
        </w:tc>
        <w:tc>
          <w:tcPr>
            <w:tcW w:w="888" w:type="dxa"/>
            <w:vAlign w:val="bottom"/>
          </w:tcPr>
          <w:p w14:paraId="2D5C8603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4,223</w:t>
            </w:r>
          </w:p>
        </w:tc>
        <w:tc>
          <w:tcPr>
            <w:tcW w:w="887" w:type="dxa"/>
            <w:vAlign w:val="bottom"/>
          </w:tcPr>
          <w:p w14:paraId="518DEA4B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8" w:type="dxa"/>
            <w:vAlign w:val="bottom"/>
          </w:tcPr>
          <w:p w14:paraId="4C622AD8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91,303</w:t>
            </w:r>
          </w:p>
        </w:tc>
      </w:tr>
      <w:tr w:rsidR="00F458A0" w:rsidRPr="00C27F00" w14:paraId="25553A4D" w14:textId="77777777" w:rsidTr="00F458A0">
        <w:tc>
          <w:tcPr>
            <w:tcW w:w="1978" w:type="dxa"/>
            <w:vAlign w:val="bottom"/>
          </w:tcPr>
          <w:p w14:paraId="77F9853B" w14:textId="77777777" w:rsidR="00F458A0" w:rsidRPr="00C27F00" w:rsidRDefault="00F458A0" w:rsidP="00454FB0">
            <w:pPr>
              <w:spacing w:line="260" w:lineRule="exact"/>
              <w:ind w:left="200" w:right="-105" w:hanging="200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ค่าเสื่อมราคาของส่วน</w:t>
            </w:r>
            <w:r w:rsidRPr="00C27F00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ที่จำหน่าย/ตัดจำหน่าย</w:t>
            </w:r>
          </w:p>
        </w:tc>
        <w:tc>
          <w:tcPr>
            <w:tcW w:w="809" w:type="dxa"/>
            <w:vAlign w:val="bottom"/>
          </w:tcPr>
          <w:p w14:paraId="3A79293C" w14:textId="77777777" w:rsidR="00F458A0" w:rsidRPr="00C27F00" w:rsidRDefault="00F458A0" w:rsidP="00454FB0">
            <w:pPr>
              <w:tabs>
                <w:tab w:val="decimal" w:pos="52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552FC5ED" w14:textId="77777777" w:rsidR="00F458A0" w:rsidRPr="00C27F00" w:rsidRDefault="00F458A0" w:rsidP="00454FB0">
            <w:pP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3" w:type="dxa"/>
            <w:vAlign w:val="bottom"/>
          </w:tcPr>
          <w:p w14:paraId="24C8FADA" w14:textId="77777777" w:rsidR="00F458A0" w:rsidRPr="00C27F00" w:rsidRDefault="00F458A0" w:rsidP="00454FB0">
            <w:pP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7" w:type="dxa"/>
            <w:vAlign w:val="bottom"/>
          </w:tcPr>
          <w:p w14:paraId="4D4C4A4C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8" w:type="dxa"/>
            <w:vAlign w:val="bottom"/>
          </w:tcPr>
          <w:p w14:paraId="02CB1BEE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(32,724)</w:t>
            </w:r>
          </w:p>
        </w:tc>
        <w:tc>
          <w:tcPr>
            <w:tcW w:w="887" w:type="dxa"/>
            <w:vAlign w:val="bottom"/>
          </w:tcPr>
          <w:p w14:paraId="44FB3687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(4,460)</w:t>
            </w:r>
          </w:p>
        </w:tc>
        <w:tc>
          <w:tcPr>
            <w:tcW w:w="888" w:type="dxa"/>
            <w:vAlign w:val="bottom"/>
          </w:tcPr>
          <w:p w14:paraId="7467B44E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(1,585)</w:t>
            </w:r>
          </w:p>
        </w:tc>
        <w:tc>
          <w:tcPr>
            <w:tcW w:w="887" w:type="dxa"/>
            <w:vAlign w:val="bottom"/>
          </w:tcPr>
          <w:p w14:paraId="497D0E52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8" w:type="dxa"/>
            <w:vAlign w:val="bottom"/>
          </w:tcPr>
          <w:p w14:paraId="5D9B2E8A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(38,769)</w:t>
            </w:r>
          </w:p>
        </w:tc>
      </w:tr>
      <w:tr w:rsidR="00F458A0" w:rsidRPr="00C27F00" w14:paraId="6B3FE2CA" w14:textId="77777777" w:rsidTr="00F458A0">
        <w:tc>
          <w:tcPr>
            <w:tcW w:w="1978" w:type="dxa"/>
            <w:vAlign w:val="bottom"/>
          </w:tcPr>
          <w:p w14:paraId="51AA7177" w14:textId="77777777" w:rsidR="00F458A0" w:rsidRPr="00C27F00" w:rsidRDefault="00F458A0" w:rsidP="00454FB0">
            <w:pPr>
              <w:spacing w:line="260" w:lineRule="exact"/>
              <w:ind w:left="200" w:right="-105" w:hanging="200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809" w:type="dxa"/>
            <w:vAlign w:val="bottom"/>
          </w:tcPr>
          <w:p w14:paraId="12CFC5BD" w14:textId="77777777" w:rsidR="00F458A0" w:rsidRPr="00C27F00" w:rsidRDefault="00F458A0" w:rsidP="00454FB0">
            <w:pPr>
              <w:tabs>
                <w:tab w:val="decimal" w:pos="52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47E19F87" w14:textId="77777777" w:rsidR="00F458A0" w:rsidRPr="00C27F00" w:rsidRDefault="00F458A0" w:rsidP="00454FB0">
            <w:pP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3" w:type="dxa"/>
            <w:vAlign w:val="bottom"/>
          </w:tcPr>
          <w:p w14:paraId="35B1DCE7" w14:textId="77777777" w:rsidR="00F458A0" w:rsidRPr="00C27F00" w:rsidRDefault="00F458A0" w:rsidP="00454FB0">
            <w:pP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7" w:type="dxa"/>
            <w:vAlign w:val="bottom"/>
          </w:tcPr>
          <w:p w14:paraId="0374621D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8" w:type="dxa"/>
            <w:vAlign w:val="bottom"/>
          </w:tcPr>
          <w:p w14:paraId="22E49DFF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(63)</w:t>
            </w:r>
          </w:p>
        </w:tc>
        <w:tc>
          <w:tcPr>
            <w:tcW w:w="887" w:type="dxa"/>
            <w:vAlign w:val="bottom"/>
          </w:tcPr>
          <w:p w14:paraId="378E009A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63</w:t>
            </w:r>
          </w:p>
        </w:tc>
        <w:tc>
          <w:tcPr>
            <w:tcW w:w="888" w:type="dxa"/>
            <w:vAlign w:val="bottom"/>
          </w:tcPr>
          <w:p w14:paraId="5DB9D9ED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7" w:type="dxa"/>
            <w:vAlign w:val="bottom"/>
          </w:tcPr>
          <w:p w14:paraId="3DEA4BF7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8" w:type="dxa"/>
            <w:vAlign w:val="bottom"/>
          </w:tcPr>
          <w:p w14:paraId="607107AA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458A0" w:rsidRPr="00C27F00" w14:paraId="13E32D42" w14:textId="77777777" w:rsidTr="00F458A0">
        <w:tc>
          <w:tcPr>
            <w:tcW w:w="1978" w:type="dxa"/>
            <w:vAlign w:val="bottom"/>
          </w:tcPr>
          <w:p w14:paraId="0CEC5E04" w14:textId="77777777" w:rsidR="00F458A0" w:rsidRPr="00C27F00" w:rsidRDefault="00F458A0" w:rsidP="00454FB0">
            <w:pPr>
              <w:spacing w:line="260" w:lineRule="exact"/>
              <w:ind w:left="200" w:right="-105" w:hanging="200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โอนเข้าจากสินทรัพย์สิทธิการใช้</w:t>
            </w:r>
          </w:p>
        </w:tc>
        <w:tc>
          <w:tcPr>
            <w:tcW w:w="809" w:type="dxa"/>
            <w:vAlign w:val="bottom"/>
          </w:tcPr>
          <w:p w14:paraId="62DF7207" w14:textId="77777777" w:rsidR="00F458A0" w:rsidRPr="00C27F00" w:rsidRDefault="00F458A0" w:rsidP="00454FB0">
            <w:pPr>
              <w:tabs>
                <w:tab w:val="decimal" w:pos="52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312667B0" w14:textId="77777777" w:rsidR="00F458A0" w:rsidRPr="00C27F00" w:rsidRDefault="00F458A0" w:rsidP="00454FB0">
            <w:pP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3" w:type="dxa"/>
            <w:vAlign w:val="bottom"/>
          </w:tcPr>
          <w:p w14:paraId="2964890E" w14:textId="77777777" w:rsidR="00F458A0" w:rsidRPr="00C27F00" w:rsidRDefault="00F458A0" w:rsidP="00454FB0">
            <w:pP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7" w:type="dxa"/>
            <w:vAlign w:val="bottom"/>
          </w:tcPr>
          <w:p w14:paraId="10EAA7D2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8" w:type="dxa"/>
            <w:vAlign w:val="bottom"/>
          </w:tcPr>
          <w:p w14:paraId="1534CC94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7" w:type="dxa"/>
            <w:vAlign w:val="bottom"/>
          </w:tcPr>
          <w:p w14:paraId="25990077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159</w:t>
            </w:r>
          </w:p>
        </w:tc>
        <w:tc>
          <w:tcPr>
            <w:tcW w:w="888" w:type="dxa"/>
            <w:vAlign w:val="bottom"/>
          </w:tcPr>
          <w:p w14:paraId="79B39FA2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7" w:type="dxa"/>
            <w:vAlign w:val="bottom"/>
          </w:tcPr>
          <w:p w14:paraId="7AFFF1D9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8" w:type="dxa"/>
            <w:vAlign w:val="bottom"/>
          </w:tcPr>
          <w:p w14:paraId="47EE1688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159</w:t>
            </w:r>
          </w:p>
        </w:tc>
      </w:tr>
      <w:tr w:rsidR="00F458A0" w:rsidRPr="00C27F00" w14:paraId="6656C36F" w14:textId="77777777" w:rsidTr="00F458A0">
        <w:tc>
          <w:tcPr>
            <w:tcW w:w="1978" w:type="dxa"/>
            <w:vAlign w:val="bottom"/>
          </w:tcPr>
          <w:p w14:paraId="0D4C0C41" w14:textId="77777777" w:rsidR="00F458A0" w:rsidRPr="00C27F00" w:rsidRDefault="00F458A0" w:rsidP="00454FB0">
            <w:pPr>
              <w:spacing w:line="260" w:lineRule="exact"/>
              <w:ind w:left="116" w:right="-105" w:hanging="116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809" w:type="dxa"/>
            <w:vAlign w:val="bottom"/>
          </w:tcPr>
          <w:p w14:paraId="397ED3D5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51917163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3" w:type="dxa"/>
            <w:vAlign w:val="bottom"/>
          </w:tcPr>
          <w:p w14:paraId="53B7C917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7" w:type="dxa"/>
            <w:vAlign w:val="bottom"/>
          </w:tcPr>
          <w:p w14:paraId="4CAA674C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8" w:type="dxa"/>
            <w:vAlign w:val="bottom"/>
          </w:tcPr>
          <w:p w14:paraId="4049B6AF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(9)</w:t>
            </w:r>
          </w:p>
        </w:tc>
        <w:tc>
          <w:tcPr>
            <w:tcW w:w="887" w:type="dxa"/>
            <w:vAlign w:val="bottom"/>
          </w:tcPr>
          <w:p w14:paraId="66F23CE0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(3)</w:t>
            </w:r>
          </w:p>
        </w:tc>
        <w:tc>
          <w:tcPr>
            <w:tcW w:w="888" w:type="dxa"/>
            <w:vAlign w:val="bottom"/>
          </w:tcPr>
          <w:p w14:paraId="76164D64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7" w:type="dxa"/>
            <w:vAlign w:val="bottom"/>
          </w:tcPr>
          <w:p w14:paraId="50A3E45F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8" w:type="dxa"/>
            <w:vAlign w:val="bottom"/>
          </w:tcPr>
          <w:p w14:paraId="3A7CF1D8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(12)</w:t>
            </w:r>
          </w:p>
        </w:tc>
      </w:tr>
      <w:tr w:rsidR="00F458A0" w:rsidRPr="00C27F00" w14:paraId="442CE79E" w14:textId="77777777" w:rsidTr="00F458A0">
        <w:tc>
          <w:tcPr>
            <w:tcW w:w="1978" w:type="dxa"/>
            <w:vAlign w:val="bottom"/>
          </w:tcPr>
          <w:p w14:paraId="29945C9B" w14:textId="77777777" w:rsidR="00F458A0" w:rsidRPr="00C27F00" w:rsidRDefault="00F458A0" w:rsidP="00454FB0">
            <w:pPr>
              <w:spacing w:line="260" w:lineRule="exact"/>
              <w:ind w:right="-105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C27F00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09" w:type="dxa"/>
            <w:vAlign w:val="bottom"/>
          </w:tcPr>
          <w:p w14:paraId="3BB173A3" w14:textId="77777777" w:rsidR="00F458A0" w:rsidRPr="00C27F00" w:rsidRDefault="00F458A0" w:rsidP="00454FB0">
            <w:pPr>
              <w:tabs>
                <w:tab w:val="decimal" w:pos="52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21ADF913" w14:textId="77777777" w:rsidR="00F458A0" w:rsidRPr="00C27F00" w:rsidRDefault="00F458A0" w:rsidP="00454FB0">
            <w:pP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109,703</w:t>
            </w:r>
          </w:p>
        </w:tc>
        <w:tc>
          <w:tcPr>
            <w:tcW w:w="813" w:type="dxa"/>
            <w:vAlign w:val="bottom"/>
          </w:tcPr>
          <w:p w14:paraId="2A3924F8" w14:textId="77777777" w:rsidR="00F458A0" w:rsidRPr="00C27F00" w:rsidRDefault="00F458A0" w:rsidP="00454FB0">
            <w:pP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42,377</w:t>
            </w:r>
          </w:p>
        </w:tc>
        <w:tc>
          <w:tcPr>
            <w:tcW w:w="887" w:type="dxa"/>
            <w:vAlign w:val="bottom"/>
          </w:tcPr>
          <w:p w14:paraId="6D4C1A7A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46,455</w:t>
            </w:r>
          </w:p>
        </w:tc>
        <w:tc>
          <w:tcPr>
            <w:tcW w:w="888" w:type="dxa"/>
            <w:vAlign w:val="bottom"/>
          </w:tcPr>
          <w:p w14:paraId="1BA0B91A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1,177,989</w:t>
            </w:r>
          </w:p>
        </w:tc>
        <w:tc>
          <w:tcPr>
            <w:tcW w:w="887" w:type="dxa"/>
            <w:vAlign w:val="bottom"/>
          </w:tcPr>
          <w:p w14:paraId="7FE9DACE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139,607</w:t>
            </w:r>
          </w:p>
        </w:tc>
        <w:tc>
          <w:tcPr>
            <w:tcW w:w="888" w:type="dxa"/>
            <w:vAlign w:val="bottom"/>
          </w:tcPr>
          <w:p w14:paraId="497C1229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165,290</w:t>
            </w:r>
          </w:p>
        </w:tc>
        <w:tc>
          <w:tcPr>
            <w:tcW w:w="887" w:type="dxa"/>
            <w:vAlign w:val="bottom"/>
          </w:tcPr>
          <w:p w14:paraId="37D19C84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8" w:type="dxa"/>
            <w:vAlign w:val="bottom"/>
          </w:tcPr>
          <w:p w14:paraId="7F6E43D3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1,681,421</w:t>
            </w:r>
          </w:p>
        </w:tc>
      </w:tr>
      <w:tr w:rsidR="00F458A0" w:rsidRPr="00C27F00" w14:paraId="1434FF54" w14:textId="77777777" w:rsidTr="00F458A0">
        <w:tc>
          <w:tcPr>
            <w:tcW w:w="1978" w:type="dxa"/>
            <w:vAlign w:val="bottom"/>
          </w:tcPr>
          <w:p w14:paraId="09BE7CE2" w14:textId="77777777" w:rsidR="00F458A0" w:rsidRPr="00C27F00" w:rsidRDefault="00F458A0" w:rsidP="00454FB0">
            <w:pPr>
              <w:spacing w:line="260" w:lineRule="exact"/>
              <w:ind w:right="-105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ค่าเสื่อมราคาสำหรับปี</w:t>
            </w:r>
            <w:r w:rsidRPr="00C27F00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09" w:type="dxa"/>
            <w:vAlign w:val="bottom"/>
          </w:tcPr>
          <w:p w14:paraId="6BC98D77" w14:textId="5AD38A20" w:rsidR="00F458A0" w:rsidRPr="00C27F00" w:rsidRDefault="00B413B6" w:rsidP="00454FB0">
            <w:pPr>
              <w:tabs>
                <w:tab w:val="decimal" w:pos="52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2E45043E" w14:textId="6641CA5A" w:rsidR="00F458A0" w:rsidRPr="00C27F00" w:rsidRDefault="00A434F0" w:rsidP="00454FB0">
            <w:pP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9,226</w:t>
            </w:r>
          </w:p>
        </w:tc>
        <w:tc>
          <w:tcPr>
            <w:tcW w:w="813" w:type="dxa"/>
            <w:vAlign w:val="bottom"/>
          </w:tcPr>
          <w:p w14:paraId="28C09BA9" w14:textId="14C671C3" w:rsidR="00F458A0" w:rsidRPr="00C27F00" w:rsidRDefault="006321BA" w:rsidP="00454FB0">
            <w:pP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79</w:t>
            </w:r>
          </w:p>
        </w:tc>
        <w:tc>
          <w:tcPr>
            <w:tcW w:w="887" w:type="dxa"/>
            <w:vAlign w:val="bottom"/>
          </w:tcPr>
          <w:p w14:paraId="002073C5" w14:textId="75917E6F" w:rsidR="00F458A0" w:rsidRPr="00C27F00" w:rsidRDefault="003D0587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28,7</w:t>
            </w:r>
            <w:r w:rsidR="007E56C4" w:rsidRPr="00C27F00"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888" w:type="dxa"/>
            <w:vAlign w:val="bottom"/>
          </w:tcPr>
          <w:p w14:paraId="78060A14" w14:textId="236A03DE" w:rsidR="00F458A0" w:rsidRPr="00C27F00" w:rsidRDefault="00A927C9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31,0</w:t>
            </w:r>
            <w:r w:rsidR="00EB3649" w:rsidRPr="00C27F00"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887" w:type="dxa"/>
            <w:vAlign w:val="bottom"/>
          </w:tcPr>
          <w:p w14:paraId="1ABDA658" w14:textId="3151F2EF" w:rsidR="00F458A0" w:rsidRPr="00C27F00" w:rsidRDefault="0034488C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11,8</w:t>
            </w:r>
            <w:r w:rsidR="00D76BC0" w:rsidRPr="00C27F00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888" w:type="dxa"/>
            <w:vAlign w:val="bottom"/>
          </w:tcPr>
          <w:p w14:paraId="78A3303E" w14:textId="2D6F49B9" w:rsidR="00F458A0" w:rsidRPr="00C27F00" w:rsidRDefault="007C556E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2,818</w:t>
            </w:r>
          </w:p>
        </w:tc>
        <w:tc>
          <w:tcPr>
            <w:tcW w:w="887" w:type="dxa"/>
            <w:vAlign w:val="bottom"/>
          </w:tcPr>
          <w:p w14:paraId="277EB628" w14:textId="2CA87157" w:rsidR="00F458A0" w:rsidRPr="00C27F00" w:rsidRDefault="00D85286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8" w:type="dxa"/>
            <w:vAlign w:val="bottom"/>
          </w:tcPr>
          <w:p w14:paraId="431EEB48" w14:textId="1D1C5DE7" w:rsidR="00F458A0" w:rsidRPr="00C27F00" w:rsidRDefault="00844481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83,7</w:t>
            </w:r>
            <w:r w:rsidR="00F55E7A" w:rsidRPr="00C27F00">
              <w:rPr>
                <w:rFonts w:ascii="Angsana New" w:hAnsi="Angsana New"/>
                <w:sz w:val="22"/>
                <w:szCs w:val="22"/>
              </w:rPr>
              <w:t>2</w:t>
            </w:r>
            <w:r w:rsidR="00722190" w:rsidRPr="00C27F00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F458A0" w:rsidRPr="00C27F00" w14:paraId="083DF604" w14:textId="77777777" w:rsidTr="00F458A0">
        <w:tc>
          <w:tcPr>
            <w:tcW w:w="1978" w:type="dxa"/>
            <w:vAlign w:val="bottom"/>
          </w:tcPr>
          <w:p w14:paraId="5033E8A5" w14:textId="77777777" w:rsidR="00F458A0" w:rsidRPr="00C27F00" w:rsidRDefault="00F458A0" w:rsidP="00454FB0">
            <w:pPr>
              <w:spacing w:line="260" w:lineRule="exact"/>
              <w:ind w:left="200" w:right="-105" w:hanging="200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ค่าเสื่อมราคาของส่วน</w:t>
            </w:r>
            <w:r w:rsidRPr="00C27F00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ที่จำหน่าย/ตัดจำหน่าย</w:t>
            </w:r>
          </w:p>
        </w:tc>
        <w:tc>
          <w:tcPr>
            <w:tcW w:w="809" w:type="dxa"/>
            <w:vAlign w:val="bottom"/>
          </w:tcPr>
          <w:p w14:paraId="7270E572" w14:textId="0066D3FB" w:rsidR="00F458A0" w:rsidRPr="00C27F00" w:rsidRDefault="00B413B6" w:rsidP="00454FB0">
            <w:pPr>
              <w:tabs>
                <w:tab w:val="decimal" w:pos="52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701F28A4" w14:textId="3BEA1830" w:rsidR="00F458A0" w:rsidRPr="00C27F00" w:rsidRDefault="00E623A2" w:rsidP="00454FB0">
            <w:pP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3" w:type="dxa"/>
            <w:vAlign w:val="bottom"/>
          </w:tcPr>
          <w:p w14:paraId="766720DF" w14:textId="5DFDE899" w:rsidR="00F458A0" w:rsidRPr="00C27F00" w:rsidRDefault="00AB0614" w:rsidP="00454FB0">
            <w:pP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7" w:type="dxa"/>
            <w:vAlign w:val="bottom"/>
          </w:tcPr>
          <w:p w14:paraId="6D65109B" w14:textId="34BEBCB6" w:rsidR="00F458A0" w:rsidRPr="00C27F00" w:rsidRDefault="00F6447D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8" w:type="dxa"/>
            <w:vAlign w:val="bottom"/>
          </w:tcPr>
          <w:p w14:paraId="593B056A" w14:textId="0C182DD8" w:rsidR="00F458A0" w:rsidRPr="00C27F00" w:rsidRDefault="0004008B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</w:t>
            </w:r>
            <w:r w:rsidR="003A77D1" w:rsidRPr="00C27F00">
              <w:rPr>
                <w:rFonts w:ascii="Angsana New" w:hAnsi="Angsana New"/>
                <w:sz w:val="22"/>
                <w:szCs w:val="22"/>
              </w:rPr>
              <w:t>16,6</w:t>
            </w:r>
            <w:r w:rsidR="00540A94" w:rsidRPr="00C27F00">
              <w:rPr>
                <w:rFonts w:ascii="Angsana New" w:hAnsi="Angsana New"/>
                <w:sz w:val="22"/>
                <w:szCs w:val="22"/>
              </w:rPr>
              <w:t>46</w:t>
            </w:r>
            <w:r w:rsidRPr="00C27F0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87" w:type="dxa"/>
            <w:vAlign w:val="bottom"/>
          </w:tcPr>
          <w:p w14:paraId="484B9E21" w14:textId="5380286F" w:rsidR="00F458A0" w:rsidRPr="00C27F00" w:rsidRDefault="00416277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</w:t>
            </w:r>
            <w:r w:rsidR="00FA2D86" w:rsidRPr="00C27F00">
              <w:rPr>
                <w:rFonts w:ascii="Angsana New" w:hAnsi="Angsana New"/>
                <w:sz w:val="22"/>
                <w:szCs w:val="22"/>
              </w:rPr>
              <w:t>4,1</w:t>
            </w:r>
            <w:r w:rsidR="004223B2" w:rsidRPr="00C27F00">
              <w:rPr>
                <w:rFonts w:ascii="Angsana New" w:hAnsi="Angsana New"/>
                <w:sz w:val="22"/>
                <w:szCs w:val="22"/>
              </w:rPr>
              <w:t>72</w:t>
            </w:r>
            <w:r w:rsidR="00FA2D86" w:rsidRPr="00C27F0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88" w:type="dxa"/>
            <w:vAlign w:val="bottom"/>
          </w:tcPr>
          <w:p w14:paraId="17FE440A" w14:textId="06921C83" w:rsidR="00F458A0" w:rsidRPr="00C27F00" w:rsidRDefault="009D555A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(19</w:t>
            </w:r>
            <w:r w:rsidR="00CF0916" w:rsidRPr="00C27F00">
              <w:rPr>
                <w:rFonts w:ascii="Angsana New" w:hAnsi="Angsana New"/>
                <w:sz w:val="22"/>
                <w:szCs w:val="22"/>
              </w:rPr>
              <w:t>5</w:t>
            </w:r>
            <w:r w:rsidRPr="00C27F0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87" w:type="dxa"/>
            <w:vAlign w:val="bottom"/>
          </w:tcPr>
          <w:p w14:paraId="1084E444" w14:textId="5510EAE6" w:rsidR="00F458A0" w:rsidRPr="00C27F00" w:rsidRDefault="00D85286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8" w:type="dxa"/>
            <w:vAlign w:val="bottom"/>
          </w:tcPr>
          <w:p w14:paraId="5535B3C2" w14:textId="209DD5B8" w:rsidR="00F458A0" w:rsidRPr="00C27F00" w:rsidRDefault="00844481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(21,01</w:t>
            </w:r>
            <w:r w:rsidR="004C292B" w:rsidRPr="00C27F00">
              <w:rPr>
                <w:rFonts w:ascii="Angsana New" w:hAnsi="Angsana New"/>
                <w:sz w:val="22"/>
                <w:szCs w:val="22"/>
              </w:rPr>
              <w:t>3</w:t>
            </w:r>
            <w:r w:rsidRPr="00C27F00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F458A0" w:rsidRPr="00C27F00" w14:paraId="47E8CADA" w14:textId="77777777" w:rsidTr="00F458A0">
        <w:tc>
          <w:tcPr>
            <w:tcW w:w="1978" w:type="dxa"/>
            <w:vAlign w:val="bottom"/>
          </w:tcPr>
          <w:p w14:paraId="61C4745B" w14:textId="77777777" w:rsidR="00F458A0" w:rsidRPr="00C27F00" w:rsidRDefault="00F458A0" w:rsidP="00454FB0">
            <w:pPr>
              <w:spacing w:line="260" w:lineRule="exact"/>
              <w:ind w:left="116" w:right="-108" w:hanging="116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809" w:type="dxa"/>
            <w:vAlign w:val="bottom"/>
          </w:tcPr>
          <w:p w14:paraId="48B0BA39" w14:textId="45E17929" w:rsidR="00F458A0" w:rsidRPr="00C27F00" w:rsidRDefault="00B413B6" w:rsidP="00454FB0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3EE4FD84" w14:textId="10484F4E" w:rsidR="00F458A0" w:rsidRPr="00C27F00" w:rsidRDefault="00E623A2" w:rsidP="00454FB0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3" w:type="dxa"/>
            <w:vAlign w:val="bottom"/>
          </w:tcPr>
          <w:p w14:paraId="71DE7E80" w14:textId="4416149A" w:rsidR="00F458A0" w:rsidRPr="00C27F00" w:rsidRDefault="00A75F8F" w:rsidP="00454FB0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7" w:type="dxa"/>
            <w:vAlign w:val="bottom"/>
          </w:tcPr>
          <w:p w14:paraId="7FA7F4A0" w14:textId="7131FCE0" w:rsidR="00F458A0" w:rsidRPr="00C27F00" w:rsidRDefault="00F6447D" w:rsidP="00454FB0">
            <w:pPr>
              <w:pBdr>
                <w:bottom w:val="single" w:sz="4" w:space="1" w:color="000000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8" w:type="dxa"/>
            <w:vAlign w:val="bottom"/>
          </w:tcPr>
          <w:p w14:paraId="69608F57" w14:textId="0A8DFBFA" w:rsidR="00F458A0" w:rsidRPr="00C27F00" w:rsidRDefault="00F215E1" w:rsidP="00454FB0">
            <w:pPr>
              <w:pBdr>
                <w:bottom w:val="single" w:sz="4" w:space="1" w:color="000000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(77)</w:t>
            </w:r>
          </w:p>
        </w:tc>
        <w:tc>
          <w:tcPr>
            <w:tcW w:w="887" w:type="dxa"/>
            <w:vAlign w:val="bottom"/>
          </w:tcPr>
          <w:p w14:paraId="3867E821" w14:textId="7719254F" w:rsidR="00F458A0" w:rsidRPr="00C27F00" w:rsidRDefault="00180D38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(2</w:t>
            </w:r>
            <w:r w:rsidR="00E25FA3" w:rsidRPr="00C27F00">
              <w:rPr>
                <w:rFonts w:ascii="Angsana New" w:hAnsi="Angsana New"/>
                <w:sz w:val="22"/>
                <w:szCs w:val="22"/>
              </w:rPr>
              <w:t>4</w:t>
            </w:r>
            <w:r w:rsidRPr="00C27F0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88" w:type="dxa"/>
            <w:vAlign w:val="bottom"/>
          </w:tcPr>
          <w:p w14:paraId="05410692" w14:textId="1158D97C" w:rsidR="00F458A0" w:rsidRPr="00C27F00" w:rsidRDefault="006335C9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7" w:type="dxa"/>
            <w:vAlign w:val="bottom"/>
          </w:tcPr>
          <w:p w14:paraId="2AA5B494" w14:textId="4D41CED2" w:rsidR="00F458A0" w:rsidRPr="00C27F00" w:rsidRDefault="00D85286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8" w:type="dxa"/>
            <w:vAlign w:val="bottom"/>
          </w:tcPr>
          <w:p w14:paraId="320D6BAE" w14:textId="755C60A5" w:rsidR="00F458A0" w:rsidRPr="00C27F00" w:rsidRDefault="00471BF7" w:rsidP="00454FB0">
            <w:pPr>
              <w:pBdr>
                <w:bottom w:val="single" w:sz="4" w:space="1" w:color="000000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(101)</w:t>
            </w:r>
          </w:p>
        </w:tc>
      </w:tr>
      <w:tr w:rsidR="00F458A0" w:rsidRPr="00C27F00" w14:paraId="616E9F6A" w14:textId="77777777" w:rsidTr="00F458A0">
        <w:tc>
          <w:tcPr>
            <w:tcW w:w="1978" w:type="dxa"/>
            <w:vAlign w:val="bottom"/>
          </w:tcPr>
          <w:p w14:paraId="48BAE277" w14:textId="77777777" w:rsidR="00F458A0" w:rsidRPr="00C27F00" w:rsidRDefault="00F458A0" w:rsidP="00454FB0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C27F00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809" w:type="dxa"/>
            <w:vAlign w:val="bottom"/>
          </w:tcPr>
          <w:p w14:paraId="448EBDD5" w14:textId="053B5D59" w:rsidR="00F458A0" w:rsidRPr="00C27F00" w:rsidRDefault="00134B09" w:rsidP="00454FB0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33155C9C" w14:textId="337A2D17" w:rsidR="00F458A0" w:rsidRPr="00C27F00" w:rsidRDefault="005B05BE" w:rsidP="00454FB0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11</w:t>
            </w:r>
            <w:r w:rsidR="0086654F" w:rsidRPr="00C27F00">
              <w:rPr>
                <w:rFonts w:ascii="Angsana New" w:hAnsi="Angsana New"/>
                <w:sz w:val="22"/>
                <w:szCs w:val="22"/>
              </w:rPr>
              <w:t>8,929</w:t>
            </w:r>
          </w:p>
        </w:tc>
        <w:tc>
          <w:tcPr>
            <w:tcW w:w="813" w:type="dxa"/>
            <w:vAlign w:val="bottom"/>
          </w:tcPr>
          <w:p w14:paraId="558EAA68" w14:textId="7C33A04C" w:rsidR="00F458A0" w:rsidRPr="00C27F00" w:rsidRDefault="00F222F2" w:rsidP="00454FB0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42,45</w:t>
            </w:r>
            <w:r w:rsidR="006321BA" w:rsidRPr="00C27F00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87" w:type="dxa"/>
            <w:vAlign w:val="bottom"/>
          </w:tcPr>
          <w:p w14:paraId="5D2C3A89" w14:textId="51114DC2" w:rsidR="00F458A0" w:rsidRPr="00C27F00" w:rsidRDefault="007269D7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75,</w:t>
            </w:r>
            <w:r w:rsidR="004567C0" w:rsidRPr="00C27F00">
              <w:rPr>
                <w:rFonts w:ascii="Angsana New" w:hAnsi="Angsana New"/>
                <w:sz w:val="22"/>
                <w:szCs w:val="22"/>
              </w:rPr>
              <w:t>172</w:t>
            </w:r>
          </w:p>
        </w:tc>
        <w:tc>
          <w:tcPr>
            <w:tcW w:w="888" w:type="dxa"/>
            <w:vAlign w:val="bottom"/>
          </w:tcPr>
          <w:p w14:paraId="04CE830C" w14:textId="1CABDEC5" w:rsidR="00F458A0" w:rsidRPr="00C27F00" w:rsidRDefault="00DB1DCD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1,192,32</w:t>
            </w:r>
            <w:r w:rsidR="003321C0" w:rsidRPr="00C27F00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87" w:type="dxa"/>
            <w:vAlign w:val="bottom"/>
          </w:tcPr>
          <w:p w14:paraId="01861EB5" w14:textId="092EABD3" w:rsidR="00F458A0" w:rsidRPr="00C27F00" w:rsidRDefault="00215843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147,23</w:t>
            </w:r>
            <w:r w:rsidR="00E25FA3" w:rsidRPr="00C27F00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88" w:type="dxa"/>
            <w:vAlign w:val="bottom"/>
          </w:tcPr>
          <w:p w14:paraId="1154B3D7" w14:textId="372AC365" w:rsidR="00F458A0" w:rsidRPr="00C27F00" w:rsidRDefault="00646989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167,91</w:t>
            </w:r>
            <w:r w:rsidR="00E25FA3" w:rsidRPr="00C27F00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87" w:type="dxa"/>
            <w:vAlign w:val="bottom"/>
          </w:tcPr>
          <w:p w14:paraId="7983E76A" w14:textId="70A83876" w:rsidR="00F458A0" w:rsidRPr="00C27F00" w:rsidRDefault="00D85286" w:rsidP="00454FB0">
            <w:pPr>
              <w:pBdr>
                <w:bottom w:val="single" w:sz="4" w:space="1" w:color="000000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8" w:type="dxa"/>
            <w:vAlign w:val="bottom"/>
          </w:tcPr>
          <w:p w14:paraId="5451CE92" w14:textId="555ACB7A" w:rsidR="00F458A0" w:rsidRPr="00C27F00" w:rsidRDefault="007F1BB2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1,744,</w:t>
            </w:r>
            <w:r w:rsidR="006321BA" w:rsidRPr="00C27F00">
              <w:rPr>
                <w:rFonts w:ascii="Angsana New" w:hAnsi="Angsana New"/>
                <w:sz w:val="22"/>
                <w:szCs w:val="22"/>
              </w:rPr>
              <w:t>0</w:t>
            </w:r>
            <w:r w:rsidR="00F5568B" w:rsidRPr="00C27F00">
              <w:rPr>
                <w:rFonts w:ascii="Angsana New" w:hAnsi="Angsana New"/>
                <w:sz w:val="22"/>
                <w:szCs w:val="22"/>
              </w:rPr>
              <w:t>30</w:t>
            </w:r>
          </w:p>
        </w:tc>
      </w:tr>
      <w:tr w:rsidR="00F458A0" w:rsidRPr="00C27F00" w14:paraId="3ADF6C38" w14:textId="77777777" w:rsidTr="00F458A0">
        <w:tc>
          <w:tcPr>
            <w:tcW w:w="1978" w:type="dxa"/>
            <w:vAlign w:val="bottom"/>
          </w:tcPr>
          <w:p w14:paraId="6BE68052" w14:textId="77777777" w:rsidR="00F458A0" w:rsidRPr="00C27F00" w:rsidRDefault="00F458A0" w:rsidP="00454FB0">
            <w:pPr>
              <w:spacing w:line="260" w:lineRule="exact"/>
              <w:ind w:right="-105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809" w:type="dxa"/>
            <w:vAlign w:val="bottom"/>
          </w:tcPr>
          <w:p w14:paraId="04D5A954" w14:textId="77777777" w:rsidR="00F458A0" w:rsidRPr="00C27F00" w:rsidRDefault="00F458A0" w:rsidP="00454FB0">
            <w:pPr>
              <w:tabs>
                <w:tab w:val="decimal" w:pos="52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  <w:vAlign w:val="bottom"/>
          </w:tcPr>
          <w:p w14:paraId="13CD9F69" w14:textId="77777777" w:rsidR="00F458A0" w:rsidRPr="00C27F00" w:rsidRDefault="00F458A0" w:rsidP="00454FB0">
            <w:pP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526932D8" w14:textId="77777777" w:rsidR="00F458A0" w:rsidRPr="00C27F00" w:rsidRDefault="00F458A0" w:rsidP="00454FB0">
            <w:pP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  <w:vAlign w:val="bottom"/>
          </w:tcPr>
          <w:p w14:paraId="28D06F0C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vAlign w:val="bottom"/>
          </w:tcPr>
          <w:p w14:paraId="5F40EC62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  <w:vAlign w:val="bottom"/>
          </w:tcPr>
          <w:p w14:paraId="58B96150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vAlign w:val="bottom"/>
          </w:tcPr>
          <w:p w14:paraId="5AD7219D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  <w:vAlign w:val="bottom"/>
          </w:tcPr>
          <w:p w14:paraId="0A315EED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vAlign w:val="bottom"/>
          </w:tcPr>
          <w:p w14:paraId="23136A3D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458A0" w:rsidRPr="00C27F00" w14:paraId="5BCA7797" w14:textId="77777777" w:rsidTr="00F458A0">
        <w:tc>
          <w:tcPr>
            <w:tcW w:w="1978" w:type="dxa"/>
            <w:vAlign w:val="bottom"/>
          </w:tcPr>
          <w:p w14:paraId="284773D1" w14:textId="77777777" w:rsidR="00F458A0" w:rsidRPr="00C27F00" w:rsidRDefault="00F458A0" w:rsidP="00454FB0">
            <w:pPr>
              <w:spacing w:line="260" w:lineRule="exact"/>
              <w:ind w:right="-10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 xml:space="preserve"> มกราคม </w:t>
            </w:r>
            <w:r w:rsidRPr="00C27F00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09" w:type="dxa"/>
            <w:vAlign w:val="bottom"/>
          </w:tcPr>
          <w:p w14:paraId="5832D9BD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31D80612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3,858</w:t>
            </w:r>
          </w:p>
        </w:tc>
        <w:tc>
          <w:tcPr>
            <w:tcW w:w="813" w:type="dxa"/>
            <w:vAlign w:val="bottom"/>
          </w:tcPr>
          <w:p w14:paraId="476DB548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7" w:type="dxa"/>
            <w:vAlign w:val="bottom"/>
          </w:tcPr>
          <w:p w14:paraId="56D075B4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8" w:type="dxa"/>
            <w:vAlign w:val="bottom"/>
          </w:tcPr>
          <w:p w14:paraId="16405F79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1,942</w:t>
            </w:r>
          </w:p>
        </w:tc>
        <w:tc>
          <w:tcPr>
            <w:tcW w:w="887" w:type="dxa"/>
            <w:vAlign w:val="bottom"/>
          </w:tcPr>
          <w:p w14:paraId="3E9B59B5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1,455</w:t>
            </w:r>
          </w:p>
        </w:tc>
        <w:tc>
          <w:tcPr>
            <w:tcW w:w="888" w:type="dxa"/>
            <w:vAlign w:val="bottom"/>
          </w:tcPr>
          <w:p w14:paraId="68CD49CC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887" w:type="dxa"/>
            <w:vAlign w:val="bottom"/>
          </w:tcPr>
          <w:p w14:paraId="2694F72B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8" w:type="dxa"/>
            <w:vAlign w:val="bottom"/>
          </w:tcPr>
          <w:p w14:paraId="3BDB0137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7,276</w:t>
            </w:r>
          </w:p>
        </w:tc>
      </w:tr>
      <w:tr w:rsidR="00F458A0" w:rsidRPr="00C27F00" w14:paraId="7981FC0F" w14:textId="77777777" w:rsidTr="00F458A0">
        <w:trPr>
          <w:trHeight w:val="300"/>
        </w:trPr>
        <w:tc>
          <w:tcPr>
            <w:tcW w:w="1978" w:type="dxa"/>
            <w:vAlign w:val="bottom"/>
          </w:tcPr>
          <w:p w14:paraId="015AC92E" w14:textId="77777777" w:rsidR="00F458A0" w:rsidRPr="00C27F00" w:rsidRDefault="00F458A0" w:rsidP="00454FB0">
            <w:pPr>
              <w:spacing w:line="260" w:lineRule="exact"/>
              <w:ind w:right="-105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C27F00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09" w:type="dxa"/>
            <w:vAlign w:val="bottom"/>
          </w:tcPr>
          <w:p w14:paraId="12E49DB7" w14:textId="77777777" w:rsidR="00F458A0" w:rsidRPr="00C27F00" w:rsidRDefault="00F458A0" w:rsidP="00454FB0">
            <w:pPr>
              <w:tabs>
                <w:tab w:val="decimal" w:pos="52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67832B34" w14:textId="77777777" w:rsidR="00F458A0" w:rsidRPr="00C27F00" w:rsidRDefault="00F458A0" w:rsidP="00454FB0">
            <w:pP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3,858</w:t>
            </w:r>
          </w:p>
        </w:tc>
        <w:tc>
          <w:tcPr>
            <w:tcW w:w="813" w:type="dxa"/>
            <w:vAlign w:val="bottom"/>
          </w:tcPr>
          <w:p w14:paraId="2E1D584D" w14:textId="77777777" w:rsidR="00F458A0" w:rsidRPr="00C27F00" w:rsidRDefault="00F458A0" w:rsidP="00454FB0">
            <w:pP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7" w:type="dxa"/>
            <w:vAlign w:val="bottom"/>
          </w:tcPr>
          <w:p w14:paraId="36D13B12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8" w:type="dxa"/>
            <w:vAlign w:val="bottom"/>
          </w:tcPr>
          <w:p w14:paraId="13D3E4C1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1,942</w:t>
            </w:r>
          </w:p>
        </w:tc>
        <w:tc>
          <w:tcPr>
            <w:tcW w:w="887" w:type="dxa"/>
            <w:vAlign w:val="bottom"/>
          </w:tcPr>
          <w:p w14:paraId="42FB70F7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1,455</w:t>
            </w:r>
          </w:p>
        </w:tc>
        <w:tc>
          <w:tcPr>
            <w:tcW w:w="888" w:type="dxa"/>
            <w:vAlign w:val="bottom"/>
          </w:tcPr>
          <w:p w14:paraId="43299E0E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887" w:type="dxa"/>
            <w:vAlign w:val="bottom"/>
          </w:tcPr>
          <w:p w14:paraId="2EA14F43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8" w:type="dxa"/>
            <w:vAlign w:val="bottom"/>
          </w:tcPr>
          <w:p w14:paraId="7D6A7E73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7,276</w:t>
            </w:r>
          </w:p>
        </w:tc>
      </w:tr>
      <w:tr w:rsidR="00E359BF" w:rsidRPr="00C27F00" w14:paraId="734D0209" w14:textId="77777777" w:rsidTr="00F458A0">
        <w:trPr>
          <w:trHeight w:val="300"/>
        </w:trPr>
        <w:tc>
          <w:tcPr>
            <w:tcW w:w="1978" w:type="dxa"/>
            <w:vAlign w:val="bottom"/>
          </w:tcPr>
          <w:p w14:paraId="0AAFB613" w14:textId="77777777" w:rsidR="00E359BF" w:rsidRPr="00C27F00" w:rsidRDefault="00E359BF" w:rsidP="00454FB0">
            <w:pPr>
              <w:spacing w:line="260" w:lineRule="exact"/>
              <w:ind w:right="-105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09" w:type="dxa"/>
            <w:vAlign w:val="bottom"/>
          </w:tcPr>
          <w:p w14:paraId="11E8BCAA" w14:textId="60182BCC" w:rsidR="00E359BF" w:rsidRPr="00C27F00" w:rsidRDefault="008B4272" w:rsidP="00454FB0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289A7D5B" w14:textId="7FDED475" w:rsidR="00E359BF" w:rsidRPr="00C27F00" w:rsidRDefault="008B4272" w:rsidP="00454FB0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2,730</w:t>
            </w:r>
          </w:p>
        </w:tc>
        <w:tc>
          <w:tcPr>
            <w:tcW w:w="813" w:type="dxa"/>
            <w:vAlign w:val="bottom"/>
          </w:tcPr>
          <w:p w14:paraId="49C7DD5B" w14:textId="52597244" w:rsidR="00E359BF" w:rsidRPr="00C27F00" w:rsidRDefault="00D158C3" w:rsidP="00454FB0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7" w:type="dxa"/>
            <w:vAlign w:val="bottom"/>
          </w:tcPr>
          <w:p w14:paraId="1383C8F9" w14:textId="1FA5700C" w:rsidR="00E359BF" w:rsidRPr="00C27F00" w:rsidRDefault="00D158C3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8" w:type="dxa"/>
            <w:vAlign w:val="bottom"/>
          </w:tcPr>
          <w:p w14:paraId="41C1B4ED" w14:textId="24896347" w:rsidR="00E359BF" w:rsidRPr="00C27F00" w:rsidRDefault="00D158C3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7" w:type="dxa"/>
            <w:vAlign w:val="bottom"/>
          </w:tcPr>
          <w:p w14:paraId="3F46B1FA" w14:textId="0F2F1C95" w:rsidR="00E359BF" w:rsidRPr="00C27F00" w:rsidRDefault="00D158C3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8" w:type="dxa"/>
            <w:vAlign w:val="bottom"/>
          </w:tcPr>
          <w:p w14:paraId="1626A169" w14:textId="2F111F52" w:rsidR="00E359BF" w:rsidRPr="00C27F00" w:rsidRDefault="00D158C3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7" w:type="dxa"/>
            <w:vAlign w:val="bottom"/>
          </w:tcPr>
          <w:p w14:paraId="630AE799" w14:textId="7FAF1FC1" w:rsidR="00E359BF" w:rsidRPr="00C27F00" w:rsidRDefault="00D158C3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8" w:type="dxa"/>
            <w:vAlign w:val="bottom"/>
          </w:tcPr>
          <w:p w14:paraId="3463CA19" w14:textId="166EB880" w:rsidR="00E359BF" w:rsidRPr="00C27F00" w:rsidRDefault="00D158C3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2,730</w:t>
            </w:r>
          </w:p>
        </w:tc>
      </w:tr>
      <w:tr w:rsidR="00F458A0" w:rsidRPr="00C27F00" w14:paraId="7152D2F2" w14:textId="77777777" w:rsidTr="00F458A0">
        <w:tc>
          <w:tcPr>
            <w:tcW w:w="1978" w:type="dxa"/>
            <w:vAlign w:val="bottom"/>
          </w:tcPr>
          <w:p w14:paraId="6C54151E" w14:textId="77777777" w:rsidR="00F458A0" w:rsidRPr="00C27F00" w:rsidRDefault="00F458A0" w:rsidP="00454FB0">
            <w:pPr>
              <w:spacing w:line="260" w:lineRule="exact"/>
              <w:ind w:right="-105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C27F00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809" w:type="dxa"/>
            <w:vAlign w:val="bottom"/>
          </w:tcPr>
          <w:p w14:paraId="70BB17DB" w14:textId="12A4ABA4" w:rsidR="00F458A0" w:rsidRPr="00C27F00" w:rsidRDefault="00D158C3" w:rsidP="00454FB0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548F256B" w14:textId="1CD0242A" w:rsidR="00F458A0" w:rsidRPr="00C27F00" w:rsidRDefault="00D158C3" w:rsidP="00454FB0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6,588</w:t>
            </w:r>
          </w:p>
        </w:tc>
        <w:tc>
          <w:tcPr>
            <w:tcW w:w="813" w:type="dxa"/>
            <w:vAlign w:val="bottom"/>
          </w:tcPr>
          <w:p w14:paraId="129B5343" w14:textId="4C8183AD" w:rsidR="00F458A0" w:rsidRPr="00C27F00" w:rsidRDefault="00D158C3" w:rsidP="00454FB0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7" w:type="dxa"/>
            <w:vAlign w:val="bottom"/>
          </w:tcPr>
          <w:p w14:paraId="6BD5FF90" w14:textId="28C83AED" w:rsidR="00F458A0" w:rsidRPr="00C27F00" w:rsidRDefault="00D158C3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8" w:type="dxa"/>
            <w:vAlign w:val="bottom"/>
          </w:tcPr>
          <w:p w14:paraId="0BBA296F" w14:textId="586AAB01" w:rsidR="00F458A0" w:rsidRPr="00C27F00" w:rsidRDefault="00D158C3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1,942</w:t>
            </w:r>
          </w:p>
        </w:tc>
        <w:tc>
          <w:tcPr>
            <w:tcW w:w="887" w:type="dxa"/>
            <w:vAlign w:val="bottom"/>
          </w:tcPr>
          <w:p w14:paraId="7FD42D02" w14:textId="0A42E26C" w:rsidR="00F458A0" w:rsidRPr="00C27F00" w:rsidRDefault="00D158C3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1,455</w:t>
            </w:r>
          </w:p>
        </w:tc>
        <w:tc>
          <w:tcPr>
            <w:tcW w:w="888" w:type="dxa"/>
            <w:vAlign w:val="bottom"/>
          </w:tcPr>
          <w:p w14:paraId="09CFB3F2" w14:textId="6568C735" w:rsidR="00F458A0" w:rsidRPr="00C27F00" w:rsidRDefault="00D158C3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887" w:type="dxa"/>
            <w:vAlign w:val="bottom"/>
          </w:tcPr>
          <w:p w14:paraId="0036F51A" w14:textId="7C6237B4" w:rsidR="00F458A0" w:rsidRPr="00C27F00" w:rsidRDefault="00D158C3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8" w:type="dxa"/>
            <w:vAlign w:val="bottom"/>
          </w:tcPr>
          <w:p w14:paraId="5765A409" w14:textId="041B6ED0" w:rsidR="00F458A0" w:rsidRPr="00C27F00" w:rsidRDefault="00FC79D8" w:rsidP="00454FB0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10,006</w:t>
            </w:r>
          </w:p>
        </w:tc>
      </w:tr>
      <w:tr w:rsidR="00F458A0" w:rsidRPr="00C27F00" w14:paraId="29815FB5" w14:textId="77777777" w:rsidTr="00F458A0">
        <w:tc>
          <w:tcPr>
            <w:tcW w:w="1978" w:type="dxa"/>
            <w:vAlign w:val="bottom"/>
          </w:tcPr>
          <w:p w14:paraId="117388CD" w14:textId="77777777" w:rsidR="00F458A0" w:rsidRPr="00C27F00" w:rsidRDefault="00F458A0" w:rsidP="00454FB0">
            <w:pPr>
              <w:spacing w:line="260" w:lineRule="exact"/>
              <w:ind w:right="-105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809" w:type="dxa"/>
            <w:vAlign w:val="bottom"/>
          </w:tcPr>
          <w:p w14:paraId="1853CFC1" w14:textId="77777777" w:rsidR="00F458A0" w:rsidRPr="00C27F00" w:rsidRDefault="00F458A0" w:rsidP="00454FB0">
            <w:pPr>
              <w:tabs>
                <w:tab w:val="decimal" w:pos="52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  <w:vAlign w:val="bottom"/>
          </w:tcPr>
          <w:p w14:paraId="6255EA31" w14:textId="77777777" w:rsidR="00F458A0" w:rsidRPr="00C27F00" w:rsidRDefault="00F458A0" w:rsidP="00454FB0">
            <w:pP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150633CB" w14:textId="77777777" w:rsidR="00F458A0" w:rsidRPr="00C27F00" w:rsidRDefault="00F458A0" w:rsidP="00454FB0">
            <w:pP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  <w:vAlign w:val="bottom"/>
          </w:tcPr>
          <w:p w14:paraId="29FDABFE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vAlign w:val="bottom"/>
          </w:tcPr>
          <w:p w14:paraId="03BC006D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  <w:vAlign w:val="bottom"/>
          </w:tcPr>
          <w:p w14:paraId="5E68FE35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vAlign w:val="bottom"/>
          </w:tcPr>
          <w:p w14:paraId="7CED2253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  <w:vAlign w:val="bottom"/>
          </w:tcPr>
          <w:p w14:paraId="304AB9A6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vAlign w:val="bottom"/>
          </w:tcPr>
          <w:p w14:paraId="3DC0D392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458A0" w:rsidRPr="00C27F00" w14:paraId="32AC25AC" w14:textId="77777777" w:rsidTr="00F458A0">
        <w:tc>
          <w:tcPr>
            <w:tcW w:w="1978" w:type="dxa"/>
            <w:vAlign w:val="bottom"/>
          </w:tcPr>
          <w:p w14:paraId="63416A29" w14:textId="77777777" w:rsidR="00F458A0" w:rsidRPr="00C27F00" w:rsidRDefault="00F458A0" w:rsidP="00454FB0">
            <w:pPr>
              <w:spacing w:line="260" w:lineRule="exact"/>
              <w:ind w:right="-105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C27F00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09" w:type="dxa"/>
            <w:vAlign w:val="bottom"/>
          </w:tcPr>
          <w:p w14:paraId="5F9284B4" w14:textId="77777777" w:rsidR="00F458A0" w:rsidRPr="00C27F00" w:rsidRDefault="00F458A0" w:rsidP="00454FB0">
            <w:pPr>
              <w:pBdr>
                <w:bottom w:val="double" w:sz="6" w:space="1" w:color="auto"/>
              </w:pBdr>
              <w:tabs>
                <w:tab w:val="decimal" w:pos="52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787,888</w:t>
            </w:r>
          </w:p>
        </w:tc>
        <w:tc>
          <w:tcPr>
            <w:tcW w:w="814" w:type="dxa"/>
            <w:vAlign w:val="bottom"/>
          </w:tcPr>
          <w:p w14:paraId="12F9D71E" w14:textId="77777777" w:rsidR="00F458A0" w:rsidRPr="00C27F00" w:rsidRDefault="00F458A0" w:rsidP="00454FB0">
            <w:pPr>
              <w:pBdr>
                <w:bottom w:val="double" w:sz="6" w:space="1" w:color="auto"/>
              </w:pBd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272,314</w:t>
            </w:r>
          </w:p>
        </w:tc>
        <w:tc>
          <w:tcPr>
            <w:tcW w:w="813" w:type="dxa"/>
            <w:vAlign w:val="bottom"/>
          </w:tcPr>
          <w:p w14:paraId="15BE58B1" w14:textId="77777777" w:rsidR="00F458A0" w:rsidRPr="00C27F00" w:rsidRDefault="00F458A0" w:rsidP="00454FB0">
            <w:pPr>
              <w:pBdr>
                <w:bottom w:val="double" w:sz="6" w:space="1" w:color="auto"/>
              </w:pBd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238</w:t>
            </w:r>
          </w:p>
        </w:tc>
        <w:tc>
          <w:tcPr>
            <w:tcW w:w="887" w:type="dxa"/>
            <w:vAlign w:val="bottom"/>
          </w:tcPr>
          <w:p w14:paraId="425D3A05" w14:textId="77777777" w:rsidR="00F458A0" w:rsidRPr="00C27F00" w:rsidRDefault="00F458A0" w:rsidP="00454FB0">
            <w:pPr>
              <w:pBdr>
                <w:bottom w:val="double" w:sz="6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555,559</w:t>
            </w:r>
          </w:p>
        </w:tc>
        <w:tc>
          <w:tcPr>
            <w:tcW w:w="888" w:type="dxa"/>
            <w:vAlign w:val="bottom"/>
          </w:tcPr>
          <w:p w14:paraId="0D87A2BE" w14:textId="77777777" w:rsidR="00F458A0" w:rsidRPr="00C27F00" w:rsidRDefault="00F458A0" w:rsidP="00454FB0">
            <w:pPr>
              <w:pBdr>
                <w:bottom w:val="double" w:sz="6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172,456</w:t>
            </w:r>
          </w:p>
        </w:tc>
        <w:tc>
          <w:tcPr>
            <w:tcW w:w="887" w:type="dxa"/>
            <w:vAlign w:val="bottom"/>
          </w:tcPr>
          <w:p w14:paraId="277B0D18" w14:textId="77777777" w:rsidR="00F458A0" w:rsidRPr="00C27F00" w:rsidRDefault="00F458A0" w:rsidP="00454FB0">
            <w:pPr>
              <w:pBdr>
                <w:bottom w:val="double" w:sz="6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20,368</w:t>
            </w:r>
          </w:p>
        </w:tc>
        <w:tc>
          <w:tcPr>
            <w:tcW w:w="888" w:type="dxa"/>
            <w:vAlign w:val="bottom"/>
          </w:tcPr>
          <w:p w14:paraId="36B222CB" w14:textId="77777777" w:rsidR="00F458A0" w:rsidRPr="00C27F00" w:rsidRDefault="00F458A0" w:rsidP="00454FB0">
            <w:pPr>
              <w:pBdr>
                <w:bottom w:val="double" w:sz="6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28,839</w:t>
            </w:r>
          </w:p>
        </w:tc>
        <w:tc>
          <w:tcPr>
            <w:tcW w:w="887" w:type="dxa"/>
            <w:vAlign w:val="bottom"/>
          </w:tcPr>
          <w:p w14:paraId="6AED8DC0" w14:textId="77777777" w:rsidR="00F458A0" w:rsidRPr="00C27F00" w:rsidRDefault="00F458A0" w:rsidP="00454FB0">
            <w:pPr>
              <w:pBdr>
                <w:bottom w:val="double" w:sz="6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8" w:type="dxa"/>
            <w:vAlign w:val="bottom"/>
          </w:tcPr>
          <w:p w14:paraId="3663EDF2" w14:textId="77777777" w:rsidR="00F458A0" w:rsidRPr="00C27F00" w:rsidRDefault="00F458A0" w:rsidP="00454FB0">
            <w:pPr>
              <w:pBdr>
                <w:bottom w:val="double" w:sz="6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1,837,662</w:t>
            </w:r>
          </w:p>
        </w:tc>
      </w:tr>
      <w:tr w:rsidR="00F458A0" w:rsidRPr="00C27F00" w14:paraId="20806B47" w14:textId="77777777" w:rsidTr="00F458A0">
        <w:tc>
          <w:tcPr>
            <w:tcW w:w="1978" w:type="dxa"/>
            <w:vAlign w:val="bottom"/>
          </w:tcPr>
          <w:p w14:paraId="112DF946" w14:textId="77777777" w:rsidR="00F458A0" w:rsidRPr="00C27F00" w:rsidRDefault="00F458A0" w:rsidP="00454FB0">
            <w:pPr>
              <w:spacing w:line="260" w:lineRule="exact"/>
              <w:ind w:right="-105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C27F00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809" w:type="dxa"/>
            <w:vAlign w:val="bottom"/>
          </w:tcPr>
          <w:p w14:paraId="2BC0B857" w14:textId="6060493D" w:rsidR="00F458A0" w:rsidRPr="00C27F00" w:rsidRDefault="00E87F88" w:rsidP="00454FB0">
            <w:pPr>
              <w:pBdr>
                <w:bottom w:val="double" w:sz="6" w:space="1" w:color="auto"/>
              </w:pBdr>
              <w:tabs>
                <w:tab w:val="decimal" w:pos="52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824,085</w:t>
            </w:r>
          </w:p>
        </w:tc>
        <w:tc>
          <w:tcPr>
            <w:tcW w:w="814" w:type="dxa"/>
            <w:vAlign w:val="bottom"/>
          </w:tcPr>
          <w:p w14:paraId="1B6CA724" w14:textId="570FA9EA" w:rsidR="00F458A0" w:rsidRPr="00C27F00" w:rsidRDefault="00B939A1" w:rsidP="00454FB0">
            <w:pPr>
              <w:pBdr>
                <w:bottom w:val="double" w:sz="6" w:space="1" w:color="auto"/>
              </w:pBd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262,2</w:t>
            </w:r>
            <w:r w:rsidR="002C55F0" w:rsidRPr="00C27F00">
              <w:rPr>
                <w:rFonts w:ascii="Angsana New" w:hAnsi="Angsana New"/>
                <w:sz w:val="22"/>
                <w:szCs w:val="22"/>
              </w:rPr>
              <w:t>59</w:t>
            </w:r>
          </w:p>
        </w:tc>
        <w:tc>
          <w:tcPr>
            <w:tcW w:w="813" w:type="dxa"/>
            <w:vAlign w:val="bottom"/>
          </w:tcPr>
          <w:p w14:paraId="3254D922" w14:textId="70C538C9" w:rsidR="00F458A0" w:rsidRPr="00C27F00" w:rsidRDefault="00EC455E" w:rsidP="00454FB0">
            <w:pPr>
              <w:pBdr>
                <w:bottom w:val="double" w:sz="6" w:space="1" w:color="auto"/>
              </w:pBdr>
              <w:tabs>
                <w:tab w:val="decimal" w:pos="516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159</w:t>
            </w:r>
          </w:p>
        </w:tc>
        <w:tc>
          <w:tcPr>
            <w:tcW w:w="887" w:type="dxa"/>
            <w:vAlign w:val="bottom"/>
          </w:tcPr>
          <w:p w14:paraId="7C1ACB02" w14:textId="59D9B56A" w:rsidR="00F458A0" w:rsidRPr="00C27F00" w:rsidRDefault="00F205B9" w:rsidP="00454FB0">
            <w:pPr>
              <w:pBdr>
                <w:bottom w:val="double" w:sz="6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529,51</w:t>
            </w:r>
            <w:r w:rsidR="003D416C" w:rsidRPr="00C27F00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88" w:type="dxa"/>
            <w:vAlign w:val="bottom"/>
          </w:tcPr>
          <w:p w14:paraId="2AEB0DE1" w14:textId="5DDC529B" w:rsidR="00F458A0" w:rsidRPr="00C27F00" w:rsidRDefault="00AB0AAD" w:rsidP="00454FB0">
            <w:pPr>
              <w:pBdr>
                <w:bottom w:val="double" w:sz="6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191,74</w:t>
            </w:r>
            <w:r w:rsidR="00C11FCB" w:rsidRPr="00C27F00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87" w:type="dxa"/>
            <w:vAlign w:val="bottom"/>
          </w:tcPr>
          <w:p w14:paraId="168037D9" w14:textId="7DB25423" w:rsidR="00F458A0" w:rsidRPr="00C27F00" w:rsidRDefault="009F05ED" w:rsidP="00454FB0">
            <w:pPr>
              <w:pBdr>
                <w:bottom w:val="double" w:sz="6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33,426</w:t>
            </w:r>
          </w:p>
        </w:tc>
        <w:tc>
          <w:tcPr>
            <w:tcW w:w="888" w:type="dxa"/>
            <w:vAlign w:val="bottom"/>
          </w:tcPr>
          <w:p w14:paraId="4FEB41C5" w14:textId="3505D6C9" w:rsidR="00F458A0" w:rsidRPr="00C27F00" w:rsidRDefault="00522846" w:rsidP="00454FB0">
            <w:pPr>
              <w:pBdr>
                <w:bottom w:val="double" w:sz="6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29,53</w:t>
            </w:r>
            <w:r w:rsidR="006862BC" w:rsidRPr="00C27F00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87" w:type="dxa"/>
            <w:vAlign w:val="bottom"/>
          </w:tcPr>
          <w:p w14:paraId="0F46F66A" w14:textId="6917E2DD" w:rsidR="00F458A0" w:rsidRPr="00C27F00" w:rsidRDefault="00E3485C" w:rsidP="00454FB0">
            <w:pPr>
              <w:pBdr>
                <w:bottom w:val="double" w:sz="6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1,375</w:t>
            </w:r>
          </w:p>
        </w:tc>
        <w:tc>
          <w:tcPr>
            <w:tcW w:w="888" w:type="dxa"/>
            <w:vAlign w:val="bottom"/>
          </w:tcPr>
          <w:p w14:paraId="3067FDCD" w14:textId="07E721D0" w:rsidR="00F458A0" w:rsidRPr="00C27F00" w:rsidRDefault="006960F0" w:rsidP="00454FB0">
            <w:pPr>
              <w:pBdr>
                <w:bottom w:val="double" w:sz="6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1,872,105</w:t>
            </w:r>
          </w:p>
        </w:tc>
      </w:tr>
      <w:tr w:rsidR="00F458A0" w:rsidRPr="00C27F00" w14:paraId="3E6D8246" w14:textId="77777777" w:rsidTr="00F458A0">
        <w:tc>
          <w:tcPr>
            <w:tcW w:w="1978" w:type="dxa"/>
            <w:vAlign w:val="bottom"/>
          </w:tcPr>
          <w:p w14:paraId="79A05968" w14:textId="77777777" w:rsidR="00F458A0" w:rsidRPr="00C27F00" w:rsidRDefault="00F458A0" w:rsidP="00454FB0">
            <w:pPr>
              <w:spacing w:line="260" w:lineRule="exact"/>
              <w:ind w:right="-10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09" w:type="dxa"/>
            <w:vAlign w:val="bottom"/>
          </w:tcPr>
          <w:p w14:paraId="1792EA16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  <w:vAlign w:val="bottom"/>
          </w:tcPr>
          <w:p w14:paraId="7A2B18D8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626501EA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  <w:vAlign w:val="bottom"/>
          </w:tcPr>
          <w:p w14:paraId="58075A21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vAlign w:val="bottom"/>
          </w:tcPr>
          <w:p w14:paraId="2D1981F3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  <w:vAlign w:val="bottom"/>
          </w:tcPr>
          <w:p w14:paraId="469B1893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vAlign w:val="bottom"/>
          </w:tcPr>
          <w:p w14:paraId="470A9C50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  <w:vAlign w:val="bottom"/>
          </w:tcPr>
          <w:p w14:paraId="7D1B8BE4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vAlign w:val="bottom"/>
          </w:tcPr>
          <w:p w14:paraId="24D29A13" w14:textId="77777777" w:rsidR="00F458A0" w:rsidRPr="00C27F00" w:rsidRDefault="00F458A0" w:rsidP="00454FB0">
            <w:pP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458A0" w:rsidRPr="00C27F00" w14:paraId="7A7FC609" w14:textId="77777777" w:rsidTr="00F458A0">
        <w:trPr>
          <w:trHeight w:val="153"/>
        </w:trPr>
        <w:tc>
          <w:tcPr>
            <w:tcW w:w="8851" w:type="dxa"/>
            <w:gridSpan w:val="9"/>
            <w:vAlign w:val="bottom"/>
          </w:tcPr>
          <w:p w14:paraId="0A2B9A30" w14:textId="77777777" w:rsidR="00F458A0" w:rsidRPr="00C27F00" w:rsidRDefault="00F458A0" w:rsidP="00454FB0">
            <w:pPr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>2567 (</w:t>
            </w:r>
            <w:r w:rsidRPr="00C27F00">
              <w:rPr>
                <w:rFonts w:ascii="Angsana New" w:hAnsi="Angsana New"/>
                <w:sz w:val="22"/>
                <w:szCs w:val="22"/>
              </w:rPr>
              <w:t>80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 รวมอยู่ในต้นทุนงานก่อสร้าง ต้นทุนขายและบริการ ส่วนที่เหลือรวมอยู่ในค่าใช้จ่ายในการบริหาร)</w:t>
            </w:r>
          </w:p>
        </w:tc>
        <w:tc>
          <w:tcPr>
            <w:tcW w:w="888" w:type="dxa"/>
            <w:vAlign w:val="bottom"/>
          </w:tcPr>
          <w:p w14:paraId="45C6E659" w14:textId="77777777" w:rsidR="00F458A0" w:rsidRPr="00C27F00" w:rsidRDefault="00F458A0" w:rsidP="00454FB0">
            <w:pPr>
              <w:pBdr>
                <w:bottom w:val="doub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91,303</w:t>
            </w:r>
          </w:p>
        </w:tc>
      </w:tr>
      <w:tr w:rsidR="00F458A0" w:rsidRPr="00C27F00" w14:paraId="2FD2179F" w14:textId="77777777" w:rsidTr="00F458A0">
        <w:tc>
          <w:tcPr>
            <w:tcW w:w="8851" w:type="dxa"/>
            <w:gridSpan w:val="9"/>
            <w:vAlign w:val="bottom"/>
          </w:tcPr>
          <w:p w14:paraId="12DD4215" w14:textId="382F216B" w:rsidR="00F458A0" w:rsidRPr="00C27F00" w:rsidRDefault="00F458A0" w:rsidP="00454FB0">
            <w:pPr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 xml:space="preserve">2568 </w:t>
            </w:r>
            <w:r w:rsidR="00E625E0" w:rsidRPr="00C27F00">
              <w:rPr>
                <w:rFonts w:ascii="Angsana New" w:hAnsi="Angsana New"/>
                <w:sz w:val="22"/>
                <w:szCs w:val="22"/>
              </w:rPr>
              <w:t>(71</w:t>
            </w:r>
            <w:r w:rsidRPr="00C27F0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ล้านบาท รวมอยู่ในต้นทุนงานก่อสร้าง ต้นทุนขายและบริการ ส่วนที่เหลือรวมอยู่ในค่าใช้จ่ายในการบริหาร)</w:t>
            </w:r>
          </w:p>
        </w:tc>
        <w:tc>
          <w:tcPr>
            <w:tcW w:w="888" w:type="dxa"/>
            <w:vAlign w:val="bottom"/>
          </w:tcPr>
          <w:p w14:paraId="4D3CC804" w14:textId="0E9DD208" w:rsidR="00F458A0" w:rsidRPr="00C27F00" w:rsidRDefault="00453231" w:rsidP="00454FB0">
            <w:pPr>
              <w:pBdr>
                <w:bottom w:val="double" w:sz="4" w:space="1" w:color="auto"/>
              </w:pBdr>
              <w:tabs>
                <w:tab w:val="decimal" w:pos="593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83,</w:t>
            </w:r>
            <w:r w:rsidR="0048608E" w:rsidRPr="00C27F00">
              <w:rPr>
                <w:rFonts w:ascii="Angsana New" w:hAnsi="Angsana New"/>
                <w:sz w:val="22"/>
                <w:szCs w:val="22"/>
              </w:rPr>
              <w:t>723</w:t>
            </w:r>
          </w:p>
        </w:tc>
      </w:tr>
    </w:tbl>
    <w:p w14:paraId="29E10442" w14:textId="77777777" w:rsidR="00B77565" w:rsidRPr="00C27F00" w:rsidRDefault="00B77565" w:rsidP="00454FB0">
      <w:pPr>
        <w:rPr>
          <w:sz w:val="2"/>
          <w:szCs w:val="2"/>
        </w:rPr>
      </w:pPr>
      <w:r w:rsidRPr="00C27F00">
        <w:br w:type="page"/>
      </w: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1993"/>
        <w:gridCol w:w="899"/>
        <w:gridCol w:w="996"/>
        <w:gridCol w:w="891"/>
        <w:gridCol w:w="990"/>
        <w:gridCol w:w="989"/>
        <w:gridCol w:w="990"/>
        <w:gridCol w:w="995"/>
        <w:gridCol w:w="995"/>
      </w:tblGrid>
      <w:tr w:rsidR="00B77565" w:rsidRPr="00C27F00" w14:paraId="4BD00221" w14:textId="77777777" w:rsidTr="00041A0C">
        <w:trPr>
          <w:tblHeader/>
        </w:trPr>
        <w:tc>
          <w:tcPr>
            <w:tcW w:w="9738" w:type="dxa"/>
            <w:gridSpan w:val="9"/>
            <w:vAlign w:val="bottom"/>
          </w:tcPr>
          <w:p w14:paraId="386D151E" w14:textId="77777777" w:rsidR="00B77565" w:rsidRPr="00C27F00" w:rsidRDefault="00B77565" w:rsidP="00454FB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b/>
                <w:bCs/>
                <w:sz w:val="22"/>
                <w:szCs w:val="22"/>
              </w:rPr>
              <w:lastRenderedPageBreak/>
              <w:br w:type="page"/>
            </w:r>
            <w:r w:rsidRPr="00C27F00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หน่วย: พันบาท)</w:t>
            </w:r>
          </w:p>
        </w:tc>
      </w:tr>
      <w:tr w:rsidR="00B77565" w:rsidRPr="00C27F00" w14:paraId="7082DB00" w14:textId="77777777" w:rsidTr="00041A0C">
        <w:trPr>
          <w:tblHeader/>
        </w:trPr>
        <w:tc>
          <w:tcPr>
            <w:tcW w:w="1993" w:type="dxa"/>
            <w:vAlign w:val="bottom"/>
          </w:tcPr>
          <w:p w14:paraId="05EE8ADA" w14:textId="77777777" w:rsidR="00B77565" w:rsidRPr="00C27F00" w:rsidRDefault="00B77565" w:rsidP="00454F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5" w:type="dxa"/>
            <w:gridSpan w:val="8"/>
          </w:tcPr>
          <w:p w14:paraId="2B517F06" w14:textId="77777777" w:rsidR="00B77565" w:rsidRPr="00C27F00" w:rsidRDefault="00B77565" w:rsidP="00454FB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77565" w:rsidRPr="00C27F00" w14:paraId="783425D8" w14:textId="77777777" w:rsidTr="003169F7">
        <w:trPr>
          <w:tblHeader/>
        </w:trPr>
        <w:tc>
          <w:tcPr>
            <w:tcW w:w="1993" w:type="dxa"/>
            <w:vAlign w:val="bottom"/>
          </w:tcPr>
          <w:p w14:paraId="67187653" w14:textId="77777777" w:rsidR="00B77565" w:rsidRPr="00C27F00" w:rsidRDefault="00B77565" w:rsidP="00454F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5" w:type="dxa"/>
            <w:gridSpan w:val="2"/>
          </w:tcPr>
          <w:p w14:paraId="30803A93" w14:textId="77777777" w:rsidR="00B77565" w:rsidRPr="00C27F00" w:rsidRDefault="00B77565" w:rsidP="00454FB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855" w:type="dxa"/>
            <w:gridSpan w:val="5"/>
            <w:vAlign w:val="bottom"/>
          </w:tcPr>
          <w:p w14:paraId="4253ECDF" w14:textId="77777777" w:rsidR="00B77565" w:rsidRPr="00C27F00" w:rsidRDefault="00B77565" w:rsidP="00454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995" w:type="dxa"/>
            <w:vAlign w:val="bottom"/>
          </w:tcPr>
          <w:p w14:paraId="28B30E31" w14:textId="77777777" w:rsidR="00B77565" w:rsidRPr="00C27F00" w:rsidRDefault="00B77565" w:rsidP="00454F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77565" w:rsidRPr="00C27F00" w14:paraId="62B4D981" w14:textId="77777777" w:rsidTr="003169F7">
        <w:trPr>
          <w:tblHeader/>
        </w:trPr>
        <w:tc>
          <w:tcPr>
            <w:tcW w:w="1993" w:type="dxa"/>
            <w:vAlign w:val="bottom"/>
          </w:tcPr>
          <w:p w14:paraId="039CCA94" w14:textId="77777777" w:rsidR="00B77565" w:rsidRPr="00C27F00" w:rsidRDefault="00B77565" w:rsidP="00454F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br w:type="page"/>
            </w:r>
          </w:p>
        </w:tc>
        <w:tc>
          <w:tcPr>
            <w:tcW w:w="1895" w:type="dxa"/>
            <w:gridSpan w:val="2"/>
          </w:tcPr>
          <w:p w14:paraId="31145407" w14:textId="77777777" w:rsidR="00B77565" w:rsidRPr="00C27F00" w:rsidRDefault="00B77565" w:rsidP="00454F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vAlign w:val="bottom"/>
          </w:tcPr>
          <w:p w14:paraId="73E85639" w14:textId="77777777" w:rsidR="00B77565" w:rsidRPr="00C27F00" w:rsidRDefault="00B77565" w:rsidP="00454F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340C610" w14:textId="77777777" w:rsidR="00B77565" w:rsidRPr="00C27F00" w:rsidRDefault="00B77565" w:rsidP="00454F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56FB294E" w14:textId="77777777" w:rsidR="00B77565" w:rsidRPr="00C27F00" w:rsidRDefault="00B77565" w:rsidP="00454F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C6C78D6" w14:textId="77777777" w:rsidR="00B77565" w:rsidRPr="00C27F00" w:rsidRDefault="00B77565" w:rsidP="00454F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6864B256" w14:textId="77777777" w:rsidR="00B77565" w:rsidRPr="00C27F00" w:rsidRDefault="00B77565" w:rsidP="00454F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95" w:type="dxa"/>
            <w:vAlign w:val="bottom"/>
          </w:tcPr>
          <w:p w14:paraId="7A1A6C2C" w14:textId="77777777" w:rsidR="00B77565" w:rsidRPr="00C27F00" w:rsidRDefault="00B77565" w:rsidP="00454F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77565" w:rsidRPr="00C27F00" w14:paraId="56780168" w14:textId="77777777" w:rsidTr="003169F7">
        <w:trPr>
          <w:tblHeader/>
        </w:trPr>
        <w:tc>
          <w:tcPr>
            <w:tcW w:w="1993" w:type="dxa"/>
            <w:vAlign w:val="bottom"/>
          </w:tcPr>
          <w:p w14:paraId="4F091E14" w14:textId="77777777" w:rsidR="00B77565" w:rsidRPr="00C27F00" w:rsidRDefault="00B77565" w:rsidP="00454F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5" w:type="dxa"/>
            <w:gridSpan w:val="2"/>
            <w:vAlign w:val="bottom"/>
          </w:tcPr>
          <w:p w14:paraId="2BD3B48B" w14:textId="77777777" w:rsidR="00B77565" w:rsidRPr="00C27F00" w:rsidRDefault="00B77565" w:rsidP="00454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891" w:type="dxa"/>
            <w:vAlign w:val="bottom"/>
          </w:tcPr>
          <w:p w14:paraId="73C1F2B6" w14:textId="77777777" w:rsidR="00B77565" w:rsidRPr="00C27F00" w:rsidRDefault="00B77565" w:rsidP="00454F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990" w:type="dxa"/>
            <w:vAlign w:val="bottom"/>
          </w:tcPr>
          <w:p w14:paraId="7289357D" w14:textId="77777777" w:rsidR="00B77565" w:rsidRPr="00C27F00" w:rsidRDefault="00B77565" w:rsidP="00454F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989" w:type="dxa"/>
            <w:vAlign w:val="bottom"/>
          </w:tcPr>
          <w:p w14:paraId="14D5E28A" w14:textId="77777777" w:rsidR="00B77565" w:rsidRPr="00C27F00" w:rsidRDefault="00B77565" w:rsidP="00454F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เครื่องตกแต่งติดตั้ง</w:t>
            </w:r>
          </w:p>
        </w:tc>
        <w:tc>
          <w:tcPr>
            <w:tcW w:w="990" w:type="dxa"/>
            <w:vAlign w:val="bottom"/>
          </w:tcPr>
          <w:p w14:paraId="6C6091C9" w14:textId="77777777" w:rsidR="00B77565" w:rsidRPr="00C27F00" w:rsidRDefault="00B77565" w:rsidP="00454F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4FC5BB10" w14:textId="77777777" w:rsidR="00B77565" w:rsidRPr="00C27F00" w:rsidRDefault="00B77565" w:rsidP="00454FB0">
            <w:pPr>
              <w:ind w:left="-60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995" w:type="dxa"/>
            <w:vAlign w:val="bottom"/>
          </w:tcPr>
          <w:p w14:paraId="6FA63624" w14:textId="77777777" w:rsidR="00B77565" w:rsidRPr="00C27F00" w:rsidRDefault="00B77565" w:rsidP="00454F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77565" w:rsidRPr="00C27F00" w14:paraId="1D6DE32B" w14:textId="77777777" w:rsidTr="003169F7">
        <w:trPr>
          <w:tblHeader/>
        </w:trPr>
        <w:tc>
          <w:tcPr>
            <w:tcW w:w="1993" w:type="dxa"/>
            <w:vAlign w:val="bottom"/>
          </w:tcPr>
          <w:p w14:paraId="54DAD636" w14:textId="77777777" w:rsidR="00B77565" w:rsidRPr="00C27F00" w:rsidRDefault="00B77565" w:rsidP="00454F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6A58B0E1" w14:textId="77777777" w:rsidR="00B77565" w:rsidRPr="00C27F00" w:rsidRDefault="00B77565" w:rsidP="00454FB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996" w:type="dxa"/>
            <w:vAlign w:val="bottom"/>
          </w:tcPr>
          <w:p w14:paraId="67868AB7" w14:textId="77777777" w:rsidR="00B77565" w:rsidRPr="00C27F00" w:rsidRDefault="00B77565" w:rsidP="00454FB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891" w:type="dxa"/>
            <w:vAlign w:val="bottom"/>
          </w:tcPr>
          <w:p w14:paraId="2F848CA9" w14:textId="77777777" w:rsidR="00B77565" w:rsidRPr="00C27F00" w:rsidRDefault="00B77565" w:rsidP="00454FB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990" w:type="dxa"/>
          </w:tcPr>
          <w:p w14:paraId="0B1504BE" w14:textId="77777777" w:rsidR="00B77565" w:rsidRPr="00C27F00" w:rsidRDefault="00B77565" w:rsidP="00454FB0">
            <w:pPr>
              <w:pBdr>
                <w:bottom w:val="single" w:sz="6" w:space="1" w:color="auto"/>
              </w:pBdr>
              <w:ind w:right="-1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989" w:type="dxa"/>
            <w:vAlign w:val="bottom"/>
          </w:tcPr>
          <w:p w14:paraId="40639C3B" w14:textId="77777777" w:rsidR="00B77565" w:rsidRPr="00C27F00" w:rsidRDefault="00B77565" w:rsidP="00454FB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990" w:type="dxa"/>
            <w:vAlign w:val="bottom"/>
          </w:tcPr>
          <w:p w14:paraId="486D478B" w14:textId="77777777" w:rsidR="00B77565" w:rsidRPr="00C27F00" w:rsidRDefault="00B77565" w:rsidP="00454FB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95" w:type="dxa"/>
          </w:tcPr>
          <w:p w14:paraId="235E7D9C" w14:textId="77777777" w:rsidR="00B77565" w:rsidRPr="00C27F00" w:rsidRDefault="00B77565" w:rsidP="00454FB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995" w:type="dxa"/>
            <w:vAlign w:val="bottom"/>
          </w:tcPr>
          <w:p w14:paraId="7B05828A" w14:textId="77777777" w:rsidR="00B77565" w:rsidRPr="00C27F00" w:rsidRDefault="00B77565" w:rsidP="00454FB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B77565" w:rsidRPr="00C27F00" w14:paraId="54783D87" w14:textId="77777777" w:rsidTr="003169F7">
        <w:tc>
          <w:tcPr>
            <w:tcW w:w="1993" w:type="dxa"/>
            <w:vAlign w:val="bottom"/>
          </w:tcPr>
          <w:p w14:paraId="1BB0A5FD" w14:textId="77777777" w:rsidR="00B77565" w:rsidRPr="00C27F00" w:rsidRDefault="00B77565" w:rsidP="00454FB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ราคาทุน</w:t>
            </w:r>
            <w:r w:rsidRPr="00C27F00">
              <w:rPr>
                <w:rFonts w:ascii="Angsana New" w:hAnsi="Angsana New" w:hint="cs"/>
                <w:b/>
                <w:bCs/>
                <w:sz w:val="22"/>
                <w:szCs w:val="22"/>
              </w:rPr>
              <w:t>/</w:t>
            </w:r>
            <w:r w:rsidRPr="00C27F0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ราคาที่ตีใหม่</w:t>
            </w:r>
          </w:p>
        </w:tc>
        <w:tc>
          <w:tcPr>
            <w:tcW w:w="899" w:type="dxa"/>
            <w:vAlign w:val="bottom"/>
          </w:tcPr>
          <w:p w14:paraId="62DCABAE" w14:textId="77777777" w:rsidR="00B77565" w:rsidRPr="00C27F00" w:rsidRDefault="00B77565" w:rsidP="00454FB0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vAlign w:val="bottom"/>
          </w:tcPr>
          <w:p w14:paraId="46B32B12" w14:textId="77777777" w:rsidR="00B77565" w:rsidRPr="00C27F00" w:rsidRDefault="00B77565" w:rsidP="00454FB0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vAlign w:val="bottom"/>
          </w:tcPr>
          <w:p w14:paraId="62882ADA" w14:textId="77777777" w:rsidR="00B77565" w:rsidRPr="00C27F00" w:rsidRDefault="00B77565" w:rsidP="00454FB0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CE0DAD1" w14:textId="77777777" w:rsidR="00B77565" w:rsidRPr="00C27F00" w:rsidRDefault="00B77565" w:rsidP="00454FB0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793753CC" w14:textId="77777777" w:rsidR="00B77565" w:rsidRPr="00C27F00" w:rsidRDefault="00B77565" w:rsidP="00454FB0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A96AB13" w14:textId="77777777" w:rsidR="00B77565" w:rsidRPr="00C27F00" w:rsidRDefault="00B77565" w:rsidP="00454FB0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612DDC61" w14:textId="77777777" w:rsidR="00B77565" w:rsidRPr="00C27F00" w:rsidRDefault="00B77565" w:rsidP="00454FB0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  <w:vAlign w:val="bottom"/>
          </w:tcPr>
          <w:p w14:paraId="376C6555" w14:textId="77777777" w:rsidR="00B77565" w:rsidRPr="00C27F00" w:rsidRDefault="00B77565" w:rsidP="00454FB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458A0" w:rsidRPr="00C27F00" w14:paraId="406B5760" w14:textId="77777777" w:rsidTr="003169F7">
        <w:tc>
          <w:tcPr>
            <w:tcW w:w="1993" w:type="dxa"/>
            <w:vAlign w:val="bottom"/>
          </w:tcPr>
          <w:p w14:paraId="23DD411B" w14:textId="77777777" w:rsidR="00F458A0" w:rsidRPr="00C27F00" w:rsidRDefault="00F458A0" w:rsidP="00454FB0">
            <w:pPr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C27F00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99" w:type="dxa"/>
            <w:vAlign w:val="bottom"/>
          </w:tcPr>
          <w:p w14:paraId="7A177336" w14:textId="77777777" w:rsidR="00F458A0" w:rsidRPr="00C27F00" w:rsidRDefault="00F458A0" w:rsidP="00454FB0">
            <w:pPr>
              <w:tabs>
                <w:tab w:val="decimal" w:pos="61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>787,888</w:t>
            </w:r>
          </w:p>
        </w:tc>
        <w:tc>
          <w:tcPr>
            <w:tcW w:w="996" w:type="dxa"/>
            <w:vAlign w:val="bottom"/>
          </w:tcPr>
          <w:p w14:paraId="70ABC69D" w14:textId="77777777" w:rsidR="00F458A0" w:rsidRPr="00C27F00" w:rsidRDefault="00F458A0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377,027</w:t>
            </w:r>
          </w:p>
        </w:tc>
        <w:tc>
          <w:tcPr>
            <w:tcW w:w="891" w:type="dxa"/>
            <w:vAlign w:val="bottom"/>
          </w:tcPr>
          <w:p w14:paraId="08EF79BD" w14:textId="77777777" w:rsidR="00F458A0" w:rsidRPr="00C27F00" w:rsidRDefault="00F458A0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>42,615</w:t>
            </w:r>
          </w:p>
        </w:tc>
        <w:tc>
          <w:tcPr>
            <w:tcW w:w="990" w:type="dxa"/>
            <w:vAlign w:val="bottom"/>
          </w:tcPr>
          <w:p w14:paraId="661DEF25" w14:textId="6971EA99" w:rsidR="00F458A0" w:rsidRPr="00C27F00" w:rsidRDefault="004B2213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1,335,525</w:t>
            </w:r>
          </w:p>
        </w:tc>
        <w:tc>
          <w:tcPr>
            <w:tcW w:w="989" w:type="dxa"/>
            <w:vAlign w:val="bottom"/>
          </w:tcPr>
          <w:p w14:paraId="256C5415" w14:textId="77777777" w:rsidR="00F458A0" w:rsidRPr="00C27F00" w:rsidRDefault="00F458A0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145,118</w:t>
            </w:r>
          </w:p>
        </w:tc>
        <w:tc>
          <w:tcPr>
            <w:tcW w:w="990" w:type="dxa"/>
            <w:vAlign w:val="bottom"/>
          </w:tcPr>
          <w:p w14:paraId="47E263D9" w14:textId="77777777" w:rsidR="00F458A0" w:rsidRPr="00C27F00" w:rsidRDefault="00F458A0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186,793</w:t>
            </w:r>
          </w:p>
        </w:tc>
        <w:tc>
          <w:tcPr>
            <w:tcW w:w="995" w:type="dxa"/>
            <w:vAlign w:val="bottom"/>
          </w:tcPr>
          <w:p w14:paraId="531D5AD7" w14:textId="12BACEF3" w:rsidR="00F458A0" w:rsidRPr="00C27F00" w:rsidRDefault="008C7577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vAlign w:val="bottom"/>
          </w:tcPr>
          <w:p w14:paraId="2832D03C" w14:textId="77777777" w:rsidR="00F458A0" w:rsidRPr="00C27F00" w:rsidRDefault="00F458A0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2,874,966</w:t>
            </w:r>
          </w:p>
        </w:tc>
      </w:tr>
      <w:tr w:rsidR="00F458A0" w:rsidRPr="00C27F00" w14:paraId="0F52135D" w14:textId="77777777" w:rsidTr="003169F7">
        <w:tc>
          <w:tcPr>
            <w:tcW w:w="1993" w:type="dxa"/>
            <w:vAlign w:val="bottom"/>
          </w:tcPr>
          <w:p w14:paraId="7103E5F3" w14:textId="77777777" w:rsidR="00F458A0" w:rsidRPr="00C27F00" w:rsidRDefault="00F458A0" w:rsidP="00454FB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899" w:type="dxa"/>
            <w:vAlign w:val="bottom"/>
          </w:tcPr>
          <w:p w14:paraId="3D998095" w14:textId="77777777" w:rsidR="00F458A0" w:rsidRPr="00C27F00" w:rsidRDefault="00F458A0" w:rsidP="00454FB0">
            <w:pPr>
              <w:tabs>
                <w:tab w:val="decimal" w:pos="61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6" w:type="dxa"/>
            <w:vAlign w:val="bottom"/>
          </w:tcPr>
          <w:p w14:paraId="44E69DC9" w14:textId="77777777" w:rsidR="00F458A0" w:rsidRPr="00C27F00" w:rsidRDefault="00F458A0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1" w:type="dxa"/>
            <w:vAlign w:val="bottom"/>
          </w:tcPr>
          <w:p w14:paraId="5E3FF0B3" w14:textId="77777777" w:rsidR="00F458A0" w:rsidRPr="00C27F00" w:rsidRDefault="00F458A0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601E435" w14:textId="58F861A8" w:rsidR="00F458A0" w:rsidRPr="00C27F00" w:rsidRDefault="00AE0449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33,004</w:t>
            </w:r>
          </w:p>
        </w:tc>
        <w:tc>
          <w:tcPr>
            <w:tcW w:w="989" w:type="dxa"/>
            <w:vAlign w:val="bottom"/>
          </w:tcPr>
          <w:p w14:paraId="219CB5A6" w14:textId="77777777" w:rsidR="00F458A0" w:rsidRPr="00C27F00" w:rsidRDefault="00F458A0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10,754</w:t>
            </w:r>
          </w:p>
        </w:tc>
        <w:tc>
          <w:tcPr>
            <w:tcW w:w="990" w:type="dxa"/>
            <w:vAlign w:val="bottom"/>
          </w:tcPr>
          <w:p w14:paraId="13F16677" w14:textId="77777777" w:rsidR="00F458A0" w:rsidRPr="00C27F00" w:rsidRDefault="00F458A0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2,276</w:t>
            </w:r>
          </w:p>
        </w:tc>
        <w:tc>
          <w:tcPr>
            <w:tcW w:w="995" w:type="dxa"/>
            <w:vAlign w:val="bottom"/>
          </w:tcPr>
          <w:p w14:paraId="2EF4AFCF" w14:textId="6D87DC54" w:rsidR="00F458A0" w:rsidRPr="00C27F00" w:rsidRDefault="008C7577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vAlign w:val="bottom"/>
          </w:tcPr>
          <w:p w14:paraId="7C096419" w14:textId="77777777" w:rsidR="00F458A0" w:rsidRPr="00C27F00" w:rsidRDefault="00F458A0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46,034</w:t>
            </w:r>
          </w:p>
        </w:tc>
      </w:tr>
      <w:tr w:rsidR="00DD5F7D" w:rsidRPr="00C27F00" w14:paraId="5726D7DC" w14:textId="77777777" w:rsidTr="003169F7">
        <w:tc>
          <w:tcPr>
            <w:tcW w:w="1993" w:type="dxa"/>
            <w:vAlign w:val="bottom"/>
          </w:tcPr>
          <w:p w14:paraId="5ABD8910" w14:textId="77777777" w:rsidR="00DD5F7D" w:rsidRPr="00C27F00" w:rsidRDefault="00DD5F7D" w:rsidP="00454FB0">
            <w:pPr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จำหน่าย</w:t>
            </w:r>
            <w:r w:rsidRPr="00C27F00">
              <w:rPr>
                <w:rFonts w:ascii="Angsana New" w:hAnsi="Angsana New" w:hint="cs"/>
                <w:sz w:val="22"/>
                <w:szCs w:val="22"/>
              </w:rPr>
              <w:t>/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899" w:type="dxa"/>
            <w:vAlign w:val="bottom"/>
          </w:tcPr>
          <w:p w14:paraId="34400015" w14:textId="77777777" w:rsidR="00DD5F7D" w:rsidRPr="00C27F00" w:rsidRDefault="00DD5F7D" w:rsidP="00454FB0">
            <w:pPr>
              <w:tabs>
                <w:tab w:val="decimal" w:pos="61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6" w:type="dxa"/>
            <w:vAlign w:val="bottom"/>
          </w:tcPr>
          <w:p w14:paraId="164FF43B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1" w:type="dxa"/>
            <w:vAlign w:val="bottom"/>
          </w:tcPr>
          <w:p w14:paraId="145943AB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F85AE7E" w14:textId="1FEFBF68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(34,565)</w:t>
            </w:r>
          </w:p>
        </w:tc>
        <w:tc>
          <w:tcPr>
            <w:tcW w:w="989" w:type="dxa"/>
            <w:vAlign w:val="bottom"/>
          </w:tcPr>
          <w:p w14:paraId="0683FA88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(4,523)</w:t>
            </w:r>
          </w:p>
        </w:tc>
        <w:tc>
          <w:tcPr>
            <w:tcW w:w="990" w:type="dxa"/>
            <w:vAlign w:val="bottom"/>
          </w:tcPr>
          <w:p w14:paraId="102EF652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(1,829)</w:t>
            </w:r>
          </w:p>
        </w:tc>
        <w:tc>
          <w:tcPr>
            <w:tcW w:w="995" w:type="dxa"/>
            <w:vAlign w:val="bottom"/>
          </w:tcPr>
          <w:p w14:paraId="74AC6321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vAlign w:val="bottom"/>
          </w:tcPr>
          <w:p w14:paraId="1463E3CC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(40,917)</w:t>
            </w:r>
          </w:p>
        </w:tc>
      </w:tr>
      <w:tr w:rsidR="00DD5F7D" w:rsidRPr="00C27F00" w14:paraId="1901D781" w14:textId="77777777" w:rsidTr="003169F7">
        <w:tc>
          <w:tcPr>
            <w:tcW w:w="1993" w:type="dxa"/>
            <w:vAlign w:val="bottom"/>
          </w:tcPr>
          <w:p w14:paraId="0833E918" w14:textId="77777777" w:rsidR="00DD5F7D" w:rsidRPr="00C27F00" w:rsidRDefault="00DD5F7D" w:rsidP="00454FB0">
            <w:pPr>
              <w:ind w:right="-117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โอนเข้าจากสินทรัพย์สิทธิการใช้</w:t>
            </w:r>
          </w:p>
        </w:tc>
        <w:tc>
          <w:tcPr>
            <w:tcW w:w="899" w:type="dxa"/>
            <w:vAlign w:val="bottom"/>
          </w:tcPr>
          <w:p w14:paraId="4A81ECD9" w14:textId="77777777" w:rsidR="00DD5F7D" w:rsidRPr="00C27F00" w:rsidRDefault="00DD5F7D" w:rsidP="00454FB0">
            <w:pPr>
              <w:pBdr>
                <w:bottom w:val="single" w:sz="4" w:space="1" w:color="auto"/>
              </w:pBdr>
              <w:tabs>
                <w:tab w:val="decimal" w:pos="618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6" w:type="dxa"/>
            <w:vAlign w:val="bottom"/>
          </w:tcPr>
          <w:p w14:paraId="75682455" w14:textId="77777777" w:rsidR="00DD5F7D" w:rsidRPr="00C27F00" w:rsidRDefault="00DD5F7D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1" w:type="dxa"/>
            <w:vAlign w:val="bottom"/>
          </w:tcPr>
          <w:p w14:paraId="3746D979" w14:textId="77777777" w:rsidR="00DD5F7D" w:rsidRPr="00C27F00" w:rsidRDefault="00DD5F7D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411D5E4" w14:textId="4B8EC08E" w:rsidR="00DD5F7D" w:rsidRPr="00C27F00" w:rsidRDefault="00DD5F7D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vAlign w:val="bottom"/>
          </w:tcPr>
          <w:p w14:paraId="2B476AFD" w14:textId="77777777" w:rsidR="00DD5F7D" w:rsidRPr="00C27F00" w:rsidRDefault="00DD5F7D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4,768</w:t>
            </w:r>
          </w:p>
        </w:tc>
        <w:tc>
          <w:tcPr>
            <w:tcW w:w="990" w:type="dxa"/>
            <w:vAlign w:val="bottom"/>
          </w:tcPr>
          <w:p w14:paraId="6DE0399C" w14:textId="77777777" w:rsidR="00DD5F7D" w:rsidRPr="00C27F00" w:rsidRDefault="00DD5F7D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vAlign w:val="bottom"/>
          </w:tcPr>
          <w:p w14:paraId="4E0EFD5F" w14:textId="77777777" w:rsidR="00DD5F7D" w:rsidRPr="00C27F00" w:rsidRDefault="00DD5F7D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vAlign w:val="bottom"/>
          </w:tcPr>
          <w:p w14:paraId="301B0E56" w14:textId="77777777" w:rsidR="00DD5F7D" w:rsidRPr="00C27F00" w:rsidRDefault="00DD5F7D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4,768</w:t>
            </w:r>
          </w:p>
        </w:tc>
      </w:tr>
      <w:tr w:rsidR="00DD5F7D" w:rsidRPr="00C27F00" w14:paraId="4AD9D6A0" w14:textId="77777777" w:rsidTr="003169F7">
        <w:tc>
          <w:tcPr>
            <w:tcW w:w="1993" w:type="dxa"/>
            <w:vAlign w:val="bottom"/>
          </w:tcPr>
          <w:p w14:paraId="76B536AB" w14:textId="77777777" w:rsidR="00DD5F7D" w:rsidRPr="00C27F00" w:rsidRDefault="00DD5F7D" w:rsidP="00454FB0">
            <w:pPr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C27F00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99" w:type="dxa"/>
            <w:vAlign w:val="bottom"/>
          </w:tcPr>
          <w:p w14:paraId="20FF30EA" w14:textId="77777777" w:rsidR="00DD5F7D" w:rsidRPr="00C27F00" w:rsidRDefault="00DD5F7D" w:rsidP="00454FB0">
            <w:pPr>
              <w:tabs>
                <w:tab w:val="decimal" w:pos="61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787,888</w:t>
            </w:r>
          </w:p>
        </w:tc>
        <w:tc>
          <w:tcPr>
            <w:tcW w:w="996" w:type="dxa"/>
            <w:vAlign w:val="bottom"/>
          </w:tcPr>
          <w:p w14:paraId="79043EF8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377,027</w:t>
            </w:r>
          </w:p>
        </w:tc>
        <w:tc>
          <w:tcPr>
            <w:tcW w:w="891" w:type="dxa"/>
            <w:vAlign w:val="bottom"/>
          </w:tcPr>
          <w:p w14:paraId="32F0B89D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42,615</w:t>
            </w:r>
          </w:p>
        </w:tc>
        <w:tc>
          <w:tcPr>
            <w:tcW w:w="990" w:type="dxa"/>
            <w:vAlign w:val="bottom"/>
          </w:tcPr>
          <w:p w14:paraId="57E73713" w14:textId="7CCC0E28" w:rsidR="00DD5F7D" w:rsidRPr="00C27F00" w:rsidRDefault="001D157E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1,333,964</w:t>
            </w:r>
          </w:p>
        </w:tc>
        <w:tc>
          <w:tcPr>
            <w:tcW w:w="989" w:type="dxa"/>
            <w:vAlign w:val="bottom"/>
          </w:tcPr>
          <w:p w14:paraId="5C38BE26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156,117</w:t>
            </w:r>
          </w:p>
        </w:tc>
        <w:tc>
          <w:tcPr>
            <w:tcW w:w="990" w:type="dxa"/>
            <w:vAlign w:val="bottom"/>
          </w:tcPr>
          <w:p w14:paraId="07E3A760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187,240</w:t>
            </w:r>
          </w:p>
        </w:tc>
        <w:tc>
          <w:tcPr>
            <w:tcW w:w="995" w:type="dxa"/>
            <w:vAlign w:val="bottom"/>
          </w:tcPr>
          <w:p w14:paraId="4398D31C" w14:textId="4A1BCFB3" w:rsidR="00DD5F7D" w:rsidRPr="00C27F00" w:rsidRDefault="0090567C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vAlign w:val="bottom"/>
          </w:tcPr>
          <w:p w14:paraId="58E7ACB7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2,884,851</w:t>
            </w:r>
          </w:p>
        </w:tc>
      </w:tr>
      <w:tr w:rsidR="00DD5F7D" w:rsidRPr="00C27F00" w14:paraId="0E3AE639" w14:textId="77777777" w:rsidTr="003169F7">
        <w:tc>
          <w:tcPr>
            <w:tcW w:w="1993" w:type="dxa"/>
            <w:vAlign w:val="bottom"/>
          </w:tcPr>
          <w:p w14:paraId="220B926A" w14:textId="77777777" w:rsidR="00DD5F7D" w:rsidRPr="00C27F00" w:rsidRDefault="00DD5F7D" w:rsidP="00454FB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899" w:type="dxa"/>
            <w:vAlign w:val="bottom"/>
          </w:tcPr>
          <w:p w14:paraId="30FCC1A1" w14:textId="319157BC" w:rsidR="00DD5F7D" w:rsidRPr="00C27F00" w:rsidRDefault="00DD5F7D" w:rsidP="00454FB0">
            <w:pPr>
              <w:tabs>
                <w:tab w:val="decimal" w:pos="61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6" w:type="dxa"/>
            <w:vAlign w:val="bottom"/>
          </w:tcPr>
          <w:p w14:paraId="6B9CFE26" w14:textId="5C357B4C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1" w:type="dxa"/>
            <w:vAlign w:val="bottom"/>
          </w:tcPr>
          <w:p w14:paraId="00CEEEA5" w14:textId="55ED218E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DA5E6B7" w14:textId="2FB570A3" w:rsidR="00DD5F7D" w:rsidRPr="00C27F00" w:rsidRDefault="003B2088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50,330</w:t>
            </w:r>
          </w:p>
        </w:tc>
        <w:tc>
          <w:tcPr>
            <w:tcW w:w="989" w:type="dxa"/>
            <w:vAlign w:val="bottom"/>
          </w:tcPr>
          <w:p w14:paraId="0090CBDC" w14:textId="4A573E15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23,35</w:t>
            </w:r>
            <w:r w:rsidR="00F34C32" w:rsidRPr="00C27F00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  <w:vAlign w:val="bottom"/>
          </w:tcPr>
          <w:p w14:paraId="4DE95993" w14:textId="2D417283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3,50</w:t>
            </w:r>
            <w:r w:rsidR="00BE4765" w:rsidRPr="00C27F00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5" w:type="dxa"/>
            <w:vAlign w:val="bottom"/>
          </w:tcPr>
          <w:p w14:paraId="0C1E49C4" w14:textId="40EE019E" w:rsidR="00DD5F7D" w:rsidRPr="00C27F00" w:rsidRDefault="003B2088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1,861</w:t>
            </w:r>
          </w:p>
        </w:tc>
        <w:tc>
          <w:tcPr>
            <w:tcW w:w="995" w:type="dxa"/>
            <w:vAlign w:val="bottom"/>
          </w:tcPr>
          <w:p w14:paraId="01009403" w14:textId="2EC837F7" w:rsidR="00DD5F7D" w:rsidRPr="00C27F00" w:rsidRDefault="004631D0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79,04</w:t>
            </w:r>
            <w:r w:rsidR="00A52479" w:rsidRPr="00C27F00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DD5F7D" w:rsidRPr="00C27F00" w14:paraId="1FA1F1A9" w14:textId="77777777" w:rsidTr="003169F7">
        <w:tc>
          <w:tcPr>
            <w:tcW w:w="1993" w:type="dxa"/>
            <w:vAlign w:val="bottom"/>
          </w:tcPr>
          <w:p w14:paraId="3C7DAEA0" w14:textId="68606305" w:rsidR="00DD5F7D" w:rsidRPr="00C27F00" w:rsidRDefault="00DD5F7D" w:rsidP="00454FB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  <w:cs/>
              </w:rPr>
              <w:t>โอนเข้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า</w:t>
            </w:r>
            <w:r w:rsidRPr="00C27F00">
              <w:rPr>
                <w:rFonts w:ascii="Angsana New" w:hAnsi="Angsana New"/>
                <w:sz w:val="22"/>
                <w:szCs w:val="22"/>
                <w:cs/>
              </w:rPr>
              <w:t>(โอนออก)</w:t>
            </w:r>
          </w:p>
        </w:tc>
        <w:tc>
          <w:tcPr>
            <w:tcW w:w="899" w:type="dxa"/>
            <w:vAlign w:val="bottom"/>
          </w:tcPr>
          <w:p w14:paraId="3CA106AB" w14:textId="5C886E8A" w:rsidR="00DD5F7D" w:rsidRPr="00C27F00" w:rsidRDefault="00DD5F7D" w:rsidP="00454FB0">
            <w:pPr>
              <w:tabs>
                <w:tab w:val="decimal" w:pos="61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6" w:type="dxa"/>
            <w:vAlign w:val="bottom"/>
          </w:tcPr>
          <w:p w14:paraId="0889A019" w14:textId="67009C20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486</w:t>
            </w:r>
          </w:p>
        </w:tc>
        <w:tc>
          <w:tcPr>
            <w:tcW w:w="891" w:type="dxa"/>
            <w:vAlign w:val="bottom"/>
          </w:tcPr>
          <w:p w14:paraId="22CF879F" w14:textId="0560E62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E929C82" w14:textId="53994E7D" w:rsidR="00DD5F7D" w:rsidRPr="00C27F00" w:rsidRDefault="003B2088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vAlign w:val="bottom"/>
          </w:tcPr>
          <w:p w14:paraId="298ACE1E" w14:textId="2CD39D56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D1212CA" w14:textId="733824E8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vAlign w:val="bottom"/>
          </w:tcPr>
          <w:p w14:paraId="4967AA92" w14:textId="2E7D682E" w:rsidR="00DD5F7D" w:rsidRPr="00C27F00" w:rsidRDefault="003B2088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(486)</w:t>
            </w:r>
          </w:p>
        </w:tc>
        <w:tc>
          <w:tcPr>
            <w:tcW w:w="995" w:type="dxa"/>
            <w:vAlign w:val="bottom"/>
          </w:tcPr>
          <w:p w14:paraId="29077F0D" w14:textId="01FC577C" w:rsidR="00DD5F7D" w:rsidRPr="00C27F00" w:rsidRDefault="00A970C5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D5F7D" w:rsidRPr="00C27F00" w14:paraId="091462EC" w14:textId="77777777" w:rsidTr="003169F7">
        <w:tc>
          <w:tcPr>
            <w:tcW w:w="1993" w:type="dxa"/>
            <w:vAlign w:val="bottom"/>
          </w:tcPr>
          <w:p w14:paraId="049ED5DB" w14:textId="77777777" w:rsidR="00DD5F7D" w:rsidRPr="00C27F00" w:rsidRDefault="00DD5F7D" w:rsidP="00454FB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จำหน่าย</w:t>
            </w:r>
            <w:r w:rsidRPr="00C27F00">
              <w:rPr>
                <w:rFonts w:ascii="Angsana New" w:hAnsi="Angsana New" w:hint="cs"/>
                <w:sz w:val="22"/>
                <w:szCs w:val="22"/>
              </w:rPr>
              <w:t>/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899" w:type="dxa"/>
            <w:vAlign w:val="bottom"/>
          </w:tcPr>
          <w:p w14:paraId="5C7ED390" w14:textId="167C0BB8" w:rsidR="00DD5F7D" w:rsidRPr="00C27F00" w:rsidRDefault="00DD5F7D" w:rsidP="00454FB0">
            <w:pPr>
              <w:tabs>
                <w:tab w:val="decimal" w:pos="61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6" w:type="dxa"/>
            <w:vAlign w:val="bottom"/>
          </w:tcPr>
          <w:p w14:paraId="088728D3" w14:textId="6D8C0C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1" w:type="dxa"/>
            <w:vAlign w:val="bottom"/>
          </w:tcPr>
          <w:p w14:paraId="4435D8DB" w14:textId="716A20C2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0CD17DB" w14:textId="2D8E9E00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(17,535)</w:t>
            </w:r>
          </w:p>
        </w:tc>
        <w:tc>
          <w:tcPr>
            <w:tcW w:w="989" w:type="dxa"/>
            <w:vAlign w:val="bottom"/>
          </w:tcPr>
          <w:p w14:paraId="371925A5" w14:textId="03E49F2B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(4,143)</w:t>
            </w:r>
          </w:p>
        </w:tc>
        <w:tc>
          <w:tcPr>
            <w:tcW w:w="990" w:type="dxa"/>
            <w:vAlign w:val="bottom"/>
          </w:tcPr>
          <w:p w14:paraId="5AC5F2CC" w14:textId="3EF7670A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(218)</w:t>
            </w:r>
          </w:p>
        </w:tc>
        <w:tc>
          <w:tcPr>
            <w:tcW w:w="995" w:type="dxa"/>
            <w:vAlign w:val="bottom"/>
          </w:tcPr>
          <w:p w14:paraId="77005D5D" w14:textId="210D5A08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vAlign w:val="bottom"/>
          </w:tcPr>
          <w:p w14:paraId="640AB025" w14:textId="193240D9" w:rsidR="00DD5F7D" w:rsidRPr="00C27F00" w:rsidRDefault="00F33518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(21,896)</w:t>
            </w:r>
          </w:p>
        </w:tc>
      </w:tr>
      <w:tr w:rsidR="00DD5F7D" w:rsidRPr="00C27F00" w14:paraId="28D095DE" w14:textId="77777777" w:rsidTr="003169F7">
        <w:tc>
          <w:tcPr>
            <w:tcW w:w="1993" w:type="dxa"/>
            <w:vAlign w:val="bottom"/>
          </w:tcPr>
          <w:p w14:paraId="08495F89" w14:textId="358BA77D" w:rsidR="00DD5F7D" w:rsidRPr="00C27F00" w:rsidRDefault="00DD5F7D" w:rsidP="00454FB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pacing w:val="-6"/>
                <w:sz w:val="22"/>
                <w:szCs w:val="22"/>
                <w:cs/>
              </w:rPr>
              <w:t>ตีราคาเพิ่ม</w:t>
            </w:r>
          </w:p>
        </w:tc>
        <w:tc>
          <w:tcPr>
            <w:tcW w:w="899" w:type="dxa"/>
            <w:vAlign w:val="bottom"/>
          </w:tcPr>
          <w:p w14:paraId="01E2D10E" w14:textId="0FB83C34" w:rsidR="00DD5F7D" w:rsidRPr="00C27F00" w:rsidRDefault="00DD5F7D" w:rsidP="00454FB0">
            <w:pPr>
              <w:pBdr>
                <w:bottom w:val="single" w:sz="4" w:space="1" w:color="auto"/>
              </w:pBdr>
              <w:tabs>
                <w:tab w:val="decimal" w:pos="61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36,19</w:t>
            </w:r>
            <w:r w:rsidR="00F0557C" w:rsidRPr="00C27F00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96" w:type="dxa"/>
            <w:vAlign w:val="bottom"/>
          </w:tcPr>
          <w:p w14:paraId="757AC818" w14:textId="60F84771" w:rsidR="00DD5F7D" w:rsidRPr="00C27F00" w:rsidRDefault="00DD5F7D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1,415</w:t>
            </w:r>
          </w:p>
        </w:tc>
        <w:tc>
          <w:tcPr>
            <w:tcW w:w="891" w:type="dxa"/>
            <w:vAlign w:val="bottom"/>
          </w:tcPr>
          <w:p w14:paraId="025B41E7" w14:textId="2FD9A0EE" w:rsidR="00DD5F7D" w:rsidRPr="00C27F00" w:rsidRDefault="00DD5F7D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1FBE4CF" w14:textId="535026D0" w:rsidR="00DD5F7D" w:rsidRPr="00C27F00" w:rsidRDefault="00DD5F7D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vAlign w:val="bottom"/>
          </w:tcPr>
          <w:p w14:paraId="37857AEC" w14:textId="436D7513" w:rsidR="00DD5F7D" w:rsidRPr="00C27F00" w:rsidRDefault="00DD5F7D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6C9702C" w14:textId="1BCC4A2A" w:rsidR="00DD5F7D" w:rsidRPr="00C27F00" w:rsidRDefault="00DD5F7D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vAlign w:val="bottom"/>
          </w:tcPr>
          <w:p w14:paraId="48E0FBE9" w14:textId="18439E87" w:rsidR="00DD5F7D" w:rsidRPr="00C27F00" w:rsidRDefault="00DD5F7D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vAlign w:val="bottom"/>
          </w:tcPr>
          <w:p w14:paraId="7A2CEEC3" w14:textId="1C08C5CE" w:rsidR="00DD5F7D" w:rsidRPr="00C27F00" w:rsidRDefault="00F33518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37,61</w:t>
            </w:r>
            <w:r w:rsidR="006C6E0F" w:rsidRPr="00C27F00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DD5F7D" w:rsidRPr="00C27F00" w14:paraId="52FA8685" w14:textId="77777777" w:rsidTr="003169F7">
        <w:tc>
          <w:tcPr>
            <w:tcW w:w="1993" w:type="dxa"/>
            <w:vAlign w:val="bottom"/>
          </w:tcPr>
          <w:p w14:paraId="5D09E118" w14:textId="77777777" w:rsidR="00DD5F7D" w:rsidRPr="00C27F00" w:rsidRDefault="00DD5F7D" w:rsidP="00454FB0">
            <w:pPr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C27F00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899" w:type="dxa"/>
            <w:vAlign w:val="bottom"/>
          </w:tcPr>
          <w:p w14:paraId="5F0D38EC" w14:textId="1F6CC4B5" w:rsidR="00DD5F7D" w:rsidRPr="00C27F00" w:rsidRDefault="00DD5F7D" w:rsidP="00454FB0">
            <w:pPr>
              <w:pBdr>
                <w:bottom w:val="single" w:sz="4" w:space="1" w:color="000000"/>
              </w:pBdr>
              <w:tabs>
                <w:tab w:val="decimal" w:pos="61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824,08</w:t>
            </w:r>
            <w:r w:rsidR="00F0557C" w:rsidRPr="00C27F00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96" w:type="dxa"/>
            <w:vAlign w:val="bottom"/>
          </w:tcPr>
          <w:p w14:paraId="194DA275" w14:textId="35BBD4CF" w:rsidR="00DD5F7D" w:rsidRPr="00C27F00" w:rsidRDefault="00DD5F7D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37</w:t>
            </w:r>
            <w:r w:rsidR="00A34439" w:rsidRPr="00C27F00">
              <w:rPr>
                <w:rFonts w:ascii="Angsana New" w:hAnsi="Angsana New"/>
                <w:sz w:val="22"/>
                <w:szCs w:val="22"/>
              </w:rPr>
              <w:t>8,928</w:t>
            </w:r>
          </w:p>
        </w:tc>
        <w:tc>
          <w:tcPr>
            <w:tcW w:w="891" w:type="dxa"/>
            <w:vAlign w:val="bottom"/>
          </w:tcPr>
          <w:p w14:paraId="525E2B7C" w14:textId="4845A19E" w:rsidR="00DD5F7D" w:rsidRPr="00C27F00" w:rsidRDefault="00DD5F7D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42,615</w:t>
            </w:r>
          </w:p>
        </w:tc>
        <w:tc>
          <w:tcPr>
            <w:tcW w:w="990" w:type="dxa"/>
            <w:vAlign w:val="bottom"/>
          </w:tcPr>
          <w:p w14:paraId="01B70ABE" w14:textId="0DA37D4B" w:rsidR="00DD5F7D" w:rsidRPr="00C27F00" w:rsidRDefault="00DD5F7D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1,366,75</w:t>
            </w:r>
            <w:r w:rsidR="004076EB" w:rsidRPr="00C27F00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89" w:type="dxa"/>
            <w:vAlign w:val="bottom"/>
          </w:tcPr>
          <w:p w14:paraId="6623D491" w14:textId="5A27D197" w:rsidR="00DD5F7D" w:rsidRPr="00C27F00" w:rsidRDefault="00DD5F7D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175,32</w:t>
            </w:r>
            <w:r w:rsidR="00F34C32" w:rsidRPr="00C27F00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90" w:type="dxa"/>
            <w:vAlign w:val="bottom"/>
          </w:tcPr>
          <w:p w14:paraId="079EABB4" w14:textId="62B1EC5D" w:rsidR="00DD5F7D" w:rsidRPr="00C27F00" w:rsidRDefault="00DD5F7D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190,52</w:t>
            </w:r>
            <w:r w:rsidR="00D8067E" w:rsidRPr="00C27F00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95" w:type="dxa"/>
            <w:vAlign w:val="bottom"/>
          </w:tcPr>
          <w:p w14:paraId="6D2DC785" w14:textId="70E73DB0" w:rsidR="00DD5F7D" w:rsidRPr="00C27F00" w:rsidRDefault="00DD5F7D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1,37</w:t>
            </w:r>
            <w:r w:rsidR="00A52479" w:rsidRPr="00C27F00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95" w:type="dxa"/>
            <w:vAlign w:val="bottom"/>
          </w:tcPr>
          <w:p w14:paraId="104C1CD3" w14:textId="32E6A3A7" w:rsidR="00DD5F7D" w:rsidRPr="00C27F00" w:rsidRDefault="006A2F28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2,979,</w:t>
            </w:r>
            <w:r w:rsidR="000A19FD" w:rsidRPr="00C27F00">
              <w:rPr>
                <w:rFonts w:ascii="Angsana New" w:hAnsi="Angsana New"/>
                <w:sz w:val="22"/>
                <w:szCs w:val="22"/>
              </w:rPr>
              <w:t>6</w:t>
            </w:r>
            <w:r w:rsidR="00A52479" w:rsidRPr="00C27F00">
              <w:rPr>
                <w:rFonts w:ascii="Angsana New" w:hAnsi="Angsana New"/>
                <w:sz w:val="22"/>
                <w:szCs w:val="22"/>
              </w:rPr>
              <w:t>12</w:t>
            </w:r>
          </w:p>
        </w:tc>
      </w:tr>
      <w:tr w:rsidR="00DD5F7D" w:rsidRPr="00C27F00" w14:paraId="7A66A221" w14:textId="77777777" w:rsidTr="003169F7">
        <w:tc>
          <w:tcPr>
            <w:tcW w:w="1993" w:type="dxa"/>
            <w:vAlign w:val="bottom"/>
          </w:tcPr>
          <w:p w14:paraId="70077B2C" w14:textId="77777777" w:rsidR="00DD5F7D" w:rsidRPr="00C27F00" w:rsidRDefault="00DD5F7D" w:rsidP="00454FB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899" w:type="dxa"/>
            <w:vAlign w:val="bottom"/>
          </w:tcPr>
          <w:p w14:paraId="6A0D4589" w14:textId="77777777" w:rsidR="00DD5F7D" w:rsidRPr="00C27F00" w:rsidRDefault="00DD5F7D" w:rsidP="00454FB0">
            <w:pPr>
              <w:tabs>
                <w:tab w:val="decimal" w:pos="61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vAlign w:val="bottom"/>
          </w:tcPr>
          <w:p w14:paraId="1A319108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vAlign w:val="bottom"/>
          </w:tcPr>
          <w:p w14:paraId="7A95A7D6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A54A4F7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7C498B0B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C6813BE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  <w:vAlign w:val="bottom"/>
          </w:tcPr>
          <w:p w14:paraId="2FCA257C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  <w:vAlign w:val="bottom"/>
          </w:tcPr>
          <w:p w14:paraId="790CC821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D5F7D" w:rsidRPr="00C27F00" w14:paraId="0DEA479A" w14:textId="77777777" w:rsidTr="003169F7">
        <w:tc>
          <w:tcPr>
            <w:tcW w:w="1993" w:type="dxa"/>
            <w:vAlign w:val="bottom"/>
          </w:tcPr>
          <w:p w14:paraId="4E66CDD7" w14:textId="77777777" w:rsidR="00DD5F7D" w:rsidRPr="00C27F00" w:rsidRDefault="00DD5F7D" w:rsidP="00454FB0">
            <w:pPr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C27F00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99" w:type="dxa"/>
            <w:vAlign w:val="bottom"/>
          </w:tcPr>
          <w:p w14:paraId="58F382B4" w14:textId="77777777" w:rsidR="00DD5F7D" w:rsidRPr="00C27F00" w:rsidRDefault="00DD5F7D" w:rsidP="00454FB0">
            <w:pPr>
              <w:tabs>
                <w:tab w:val="decimal" w:pos="61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6" w:type="dxa"/>
            <w:vAlign w:val="bottom"/>
          </w:tcPr>
          <w:p w14:paraId="10EA05D1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99,618</w:t>
            </w:r>
          </w:p>
        </w:tc>
        <w:tc>
          <w:tcPr>
            <w:tcW w:w="891" w:type="dxa"/>
            <w:vAlign w:val="bottom"/>
          </w:tcPr>
          <w:p w14:paraId="7CEDCEE8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42,297</w:t>
            </w:r>
          </w:p>
        </w:tc>
        <w:tc>
          <w:tcPr>
            <w:tcW w:w="990" w:type="dxa"/>
            <w:vAlign w:val="bottom"/>
          </w:tcPr>
          <w:p w14:paraId="4A278C06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1,163,699</w:t>
            </w:r>
          </w:p>
        </w:tc>
        <w:tc>
          <w:tcPr>
            <w:tcW w:w="989" w:type="dxa"/>
            <w:vAlign w:val="bottom"/>
          </w:tcPr>
          <w:p w14:paraId="6A3391D4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134,008</w:t>
            </w:r>
          </w:p>
        </w:tc>
        <w:tc>
          <w:tcPr>
            <w:tcW w:w="990" w:type="dxa"/>
            <w:vAlign w:val="bottom"/>
          </w:tcPr>
          <w:p w14:paraId="576E4F13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161,394</w:t>
            </w:r>
          </w:p>
        </w:tc>
        <w:tc>
          <w:tcPr>
            <w:tcW w:w="995" w:type="dxa"/>
            <w:vAlign w:val="bottom"/>
          </w:tcPr>
          <w:p w14:paraId="3DDC7CAB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vAlign w:val="bottom"/>
          </w:tcPr>
          <w:p w14:paraId="4EA7941F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1,601,016</w:t>
            </w:r>
          </w:p>
        </w:tc>
      </w:tr>
      <w:tr w:rsidR="00DD5F7D" w:rsidRPr="00C27F00" w14:paraId="57F307CB" w14:textId="77777777" w:rsidTr="003169F7">
        <w:tc>
          <w:tcPr>
            <w:tcW w:w="1993" w:type="dxa"/>
            <w:vAlign w:val="bottom"/>
          </w:tcPr>
          <w:p w14:paraId="6FC9865B" w14:textId="77777777" w:rsidR="00DD5F7D" w:rsidRPr="00C27F00" w:rsidRDefault="00DD5F7D" w:rsidP="00454FB0">
            <w:pPr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ค่าเสื่อมราคาสำหรับปี</w:t>
            </w:r>
            <w:r w:rsidRPr="00C27F00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99" w:type="dxa"/>
            <w:vAlign w:val="bottom"/>
          </w:tcPr>
          <w:p w14:paraId="21343FBB" w14:textId="77777777" w:rsidR="00DD5F7D" w:rsidRPr="00C27F00" w:rsidRDefault="00DD5F7D" w:rsidP="00454FB0">
            <w:pPr>
              <w:tabs>
                <w:tab w:val="decimal" w:pos="61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6" w:type="dxa"/>
            <w:vAlign w:val="bottom"/>
          </w:tcPr>
          <w:p w14:paraId="6C7DA759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8,274</w:t>
            </w:r>
          </w:p>
        </w:tc>
        <w:tc>
          <w:tcPr>
            <w:tcW w:w="891" w:type="dxa"/>
            <w:vAlign w:val="bottom"/>
          </w:tcPr>
          <w:p w14:paraId="2B89E6F0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990" w:type="dxa"/>
            <w:vAlign w:val="bottom"/>
          </w:tcPr>
          <w:p w14:paraId="646D445A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38,923</w:t>
            </w:r>
          </w:p>
        </w:tc>
        <w:tc>
          <w:tcPr>
            <w:tcW w:w="989" w:type="dxa"/>
            <w:vAlign w:val="bottom"/>
          </w:tcPr>
          <w:p w14:paraId="4EE40F41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7,335</w:t>
            </w:r>
          </w:p>
        </w:tc>
        <w:tc>
          <w:tcPr>
            <w:tcW w:w="990" w:type="dxa"/>
            <w:vAlign w:val="bottom"/>
          </w:tcPr>
          <w:p w14:paraId="1E2A134C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2,828</w:t>
            </w:r>
          </w:p>
        </w:tc>
        <w:tc>
          <w:tcPr>
            <w:tcW w:w="995" w:type="dxa"/>
            <w:vAlign w:val="bottom"/>
          </w:tcPr>
          <w:p w14:paraId="4F33068D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vAlign w:val="bottom"/>
          </w:tcPr>
          <w:p w14:paraId="738F350C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57,440</w:t>
            </w:r>
          </w:p>
        </w:tc>
      </w:tr>
      <w:tr w:rsidR="00DD5F7D" w:rsidRPr="00C27F00" w14:paraId="1FF95E61" w14:textId="77777777" w:rsidTr="003169F7">
        <w:tc>
          <w:tcPr>
            <w:tcW w:w="1993" w:type="dxa"/>
            <w:vAlign w:val="bottom"/>
          </w:tcPr>
          <w:p w14:paraId="217EC918" w14:textId="77777777" w:rsidR="00DD5F7D" w:rsidRPr="00C27F00" w:rsidRDefault="00DD5F7D" w:rsidP="00454FB0">
            <w:pPr>
              <w:ind w:right="-117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โอนเข้าจากสินทรัพย์สิทธิการใช้</w:t>
            </w:r>
          </w:p>
        </w:tc>
        <w:tc>
          <w:tcPr>
            <w:tcW w:w="899" w:type="dxa"/>
            <w:vAlign w:val="bottom"/>
          </w:tcPr>
          <w:p w14:paraId="17F56919" w14:textId="77777777" w:rsidR="00DD5F7D" w:rsidRPr="00C27F00" w:rsidRDefault="00DD5F7D" w:rsidP="00454FB0">
            <w:pPr>
              <w:tabs>
                <w:tab w:val="decimal" w:pos="61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6" w:type="dxa"/>
            <w:vAlign w:val="bottom"/>
          </w:tcPr>
          <w:p w14:paraId="3CCDB395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1" w:type="dxa"/>
            <w:vAlign w:val="bottom"/>
          </w:tcPr>
          <w:p w14:paraId="3A6F2A41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5B4D242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vAlign w:val="bottom"/>
          </w:tcPr>
          <w:p w14:paraId="14F3153B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159</w:t>
            </w:r>
          </w:p>
        </w:tc>
        <w:tc>
          <w:tcPr>
            <w:tcW w:w="990" w:type="dxa"/>
            <w:vAlign w:val="bottom"/>
          </w:tcPr>
          <w:p w14:paraId="4C823773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vAlign w:val="bottom"/>
          </w:tcPr>
          <w:p w14:paraId="3A960767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vAlign w:val="bottom"/>
          </w:tcPr>
          <w:p w14:paraId="28A6BEFB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159</w:t>
            </w:r>
          </w:p>
        </w:tc>
      </w:tr>
      <w:tr w:rsidR="00DD5F7D" w:rsidRPr="00C27F00" w14:paraId="40F79699" w14:textId="77777777" w:rsidTr="003169F7">
        <w:tc>
          <w:tcPr>
            <w:tcW w:w="1993" w:type="dxa"/>
            <w:vAlign w:val="bottom"/>
          </w:tcPr>
          <w:p w14:paraId="3CA675BF" w14:textId="77777777" w:rsidR="00DD5F7D" w:rsidRPr="00C27F00" w:rsidRDefault="00DD5F7D" w:rsidP="00454FB0">
            <w:pPr>
              <w:ind w:left="200" w:hanging="200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ค่าเสื่อมราคาของส่วนที่จำหน่าย/ตัดจำหน่าย</w:t>
            </w:r>
          </w:p>
        </w:tc>
        <w:tc>
          <w:tcPr>
            <w:tcW w:w="899" w:type="dxa"/>
            <w:vAlign w:val="bottom"/>
          </w:tcPr>
          <w:p w14:paraId="58FFF74D" w14:textId="77777777" w:rsidR="00DD5F7D" w:rsidRPr="00C27F00" w:rsidRDefault="00DD5F7D" w:rsidP="00454FB0">
            <w:pPr>
              <w:pBdr>
                <w:bottom w:val="single" w:sz="4" w:space="1" w:color="auto"/>
              </w:pBdr>
              <w:tabs>
                <w:tab w:val="decimal" w:pos="61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6" w:type="dxa"/>
            <w:vAlign w:val="bottom"/>
          </w:tcPr>
          <w:p w14:paraId="6EBF39C9" w14:textId="77777777" w:rsidR="00DD5F7D" w:rsidRPr="00C27F00" w:rsidRDefault="00DD5F7D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1" w:type="dxa"/>
            <w:vAlign w:val="bottom"/>
          </w:tcPr>
          <w:p w14:paraId="3918B4AE" w14:textId="77777777" w:rsidR="00DD5F7D" w:rsidRPr="00C27F00" w:rsidRDefault="00DD5F7D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3D836FB" w14:textId="77777777" w:rsidR="00DD5F7D" w:rsidRPr="00C27F00" w:rsidRDefault="00DD5F7D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(32,642)</w:t>
            </w:r>
          </w:p>
        </w:tc>
        <w:tc>
          <w:tcPr>
            <w:tcW w:w="989" w:type="dxa"/>
            <w:vAlign w:val="bottom"/>
          </w:tcPr>
          <w:p w14:paraId="18C1DE67" w14:textId="77777777" w:rsidR="00DD5F7D" w:rsidRPr="00C27F00" w:rsidRDefault="00DD5F7D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(4,406)</w:t>
            </w:r>
          </w:p>
        </w:tc>
        <w:tc>
          <w:tcPr>
            <w:tcW w:w="990" w:type="dxa"/>
            <w:vAlign w:val="bottom"/>
          </w:tcPr>
          <w:p w14:paraId="607DD721" w14:textId="77777777" w:rsidR="00DD5F7D" w:rsidRPr="00C27F00" w:rsidRDefault="00DD5F7D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(1,513)</w:t>
            </w:r>
          </w:p>
        </w:tc>
        <w:tc>
          <w:tcPr>
            <w:tcW w:w="995" w:type="dxa"/>
            <w:vAlign w:val="bottom"/>
          </w:tcPr>
          <w:p w14:paraId="56B2F24A" w14:textId="77777777" w:rsidR="00DD5F7D" w:rsidRPr="00C27F00" w:rsidRDefault="00DD5F7D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vAlign w:val="bottom"/>
          </w:tcPr>
          <w:p w14:paraId="2A05F0E7" w14:textId="77777777" w:rsidR="00DD5F7D" w:rsidRPr="00C27F00" w:rsidRDefault="00DD5F7D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(38,561)</w:t>
            </w:r>
          </w:p>
        </w:tc>
      </w:tr>
      <w:tr w:rsidR="00DD5F7D" w:rsidRPr="00C27F00" w14:paraId="1230A410" w14:textId="77777777" w:rsidTr="003169F7">
        <w:tc>
          <w:tcPr>
            <w:tcW w:w="1993" w:type="dxa"/>
            <w:vAlign w:val="bottom"/>
          </w:tcPr>
          <w:p w14:paraId="75594CC3" w14:textId="77777777" w:rsidR="00DD5F7D" w:rsidRPr="00C27F00" w:rsidRDefault="00DD5F7D" w:rsidP="00454FB0">
            <w:pPr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C27F00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99" w:type="dxa"/>
            <w:vAlign w:val="bottom"/>
          </w:tcPr>
          <w:p w14:paraId="7DE2C53B" w14:textId="77777777" w:rsidR="00DD5F7D" w:rsidRPr="00C27F00" w:rsidRDefault="00DD5F7D" w:rsidP="00454FB0">
            <w:pPr>
              <w:tabs>
                <w:tab w:val="decimal" w:pos="61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6" w:type="dxa"/>
            <w:vAlign w:val="bottom"/>
          </w:tcPr>
          <w:p w14:paraId="7FB553F4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107,892</w:t>
            </w:r>
          </w:p>
        </w:tc>
        <w:tc>
          <w:tcPr>
            <w:tcW w:w="891" w:type="dxa"/>
            <w:vAlign w:val="bottom"/>
          </w:tcPr>
          <w:p w14:paraId="6A62AAA7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42,377</w:t>
            </w:r>
          </w:p>
        </w:tc>
        <w:tc>
          <w:tcPr>
            <w:tcW w:w="990" w:type="dxa"/>
            <w:vAlign w:val="bottom"/>
          </w:tcPr>
          <w:p w14:paraId="6639C1FA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1,169,980</w:t>
            </w:r>
          </w:p>
        </w:tc>
        <w:tc>
          <w:tcPr>
            <w:tcW w:w="989" w:type="dxa"/>
            <w:vAlign w:val="bottom"/>
          </w:tcPr>
          <w:p w14:paraId="50D37095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137,096</w:t>
            </w:r>
          </w:p>
        </w:tc>
        <w:tc>
          <w:tcPr>
            <w:tcW w:w="990" w:type="dxa"/>
            <w:vAlign w:val="bottom"/>
          </w:tcPr>
          <w:p w14:paraId="5A92D905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162,709</w:t>
            </w:r>
          </w:p>
        </w:tc>
        <w:tc>
          <w:tcPr>
            <w:tcW w:w="995" w:type="dxa"/>
            <w:vAlign w:val="bottom"/>
          </w:tcPr>
          <w:p w14:paraId="4E9C8D4D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vAlign w:val="bottom"/>
          </w:tcPr>
          <w:p w14:paraId="66E59FCF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1,620,054</w:t>
            </w:r>
          </w:p>
        </w:tc>
      </w:tr>
      <w:tr w:rsidR="00DD5F7D" w:rsidRPr="00C27F00" w14:paraId="016079A0" w14:textId="77777777" w:rsidTr="003169F7">
        <w:tc>
          <w:tcPr>
            <w:tcW w:w="1993" w:type="dxa"/>
            <w:vAlign w:val="bottom"/>
          </w:tcPr>
          <w:p w14:paraId="6F12C7CF" w14:textId="77777777" w:rsidR="00DD5F7D" w:rsidRPr="00C27F00" w:rsidRDefault="00DD5F7D" w:rsidP="00454FB0">
            <w:pPr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ค่าเสื่อมราคาสำหรับปี</w:t>
            </w:r>
            <w:r w:rsidRPr="00C27F00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99" w:type="dxa"/>
            <w:vAlign w:val="bottom"/>
          </w:tcPr>
          <w:p w14:paraId="3E8853C6" w14:textId="6CA7CC7D" w:rsidR="00DD5F7D" w:rsidRPr="00C27F00" w:rsidRDefault="00E02AB4" w:rsidP="00454FB0">
            <w:pPr>
              <w:tabs>
                <w:tab w:val="decimal" w:pos="61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6" w:type="dxa"/>
            <w:vAlign w:val="bottom"/>
          </w:tcPr>
          <w:p w14:paraId="0F02AB46" w14:textId="4439CEDB" w:rsidR="00DD5F7D" w:rsidRPr="00C27F00" w:rsidRDefault="00EE0F6A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8,</w:t>
            </w:r>
            <w:r w:rsidR="00283905" w:rsidRPr="00C27F00">
              <w:rPr>
                <w:rFonts w:ascii="Angsana New" w:hAnsi="Angsana New"/>
                <w:sz w:val="22"/>
                <w:szCs w:val="22"/>
              </w:rPr>
              <w:t>25</w:t>
            </w:r>
            <w:r w:rsidR="00740191" w:rsidRPr="00C27F00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891" w:type="dxa"/>
            <w:vAlign w:val="bottom"/>
          </w:tcPr>
          <w:p w14:paraId="747155D2" w14:textId="02A82EF7" w:rsidR="00DD5F7D" w:rsidRPr="00C27F00" w:rsidRDefault="00283905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990" w:type="dxa"/>
            <w:vAlign w:val="bottom"/>
          </w:tcPr>
          <w:p w14:paraId="3AF65EBD" w14:textId="1558AF8E" w:rsidR="00DD5F7D" w:rsidRPr="00C27F00" w:rsidRDefault="008A78A4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27,052</w:t>
            </w:r>
          </w:p>
        </w:tc>
        <w:tc>
          <w:tcPr>
            <w:tcW w:w="989" w:type="dxa"/>
            <w:vAlign w:val="bottom"/>
          </w:tcPr>
          <w:p w14:paraId="189D3F78" w14:textId="07AB3ED8" w:rsidR="00DD5F7D" w:rsidRPr="00C27F00" w:rsidRDefault="002C3A45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10,907</w:t>
            </w:r>
          </w:p>
        </w:tc>
        <w:tc>
          <w:tcPr>
            <w:tcW w:w="990" w:type="dxa"/>
            <w:vAlign w:val="bottom"/>
          </w:tcPr>
          <w:p w14:paraId="6398AB05" w14:textId="7E3A9308" w:rsidR="00DD5F7D" w:rsidRPr="00C27F00" w:rsidRDefault="00646DB0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1,4</w:t>
            </w:r>
            <w:r w:rsidR="00740191" w:rsidRPr="00C27F00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995" w:type="dxa"/>
            <w:vAlign w:val="bottom"/>
          </w:tcPr>
          <w:p w14:paraId="72E5C325" w14:textId="4B1C36DE" w:rsidR="00DD5F7D" w:rsidRPr="00C27F00" w:rsidRDefault="00646DB0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vAlign w:val="bottom"/>
          </w:tcPr>
          <w:p w14:paraId="737C4498" w14:textId="3E02DD8E" w:rsidR="00DD5F7D" w:rsidRPr="00C27F00" w:rsidRDefault="00153FF3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47,719</w:t>
            </w:r>
          </w:p>
        </w:tc>
      </w:tr>
      <w:tr w:rsidR="00DD5F7D" w:rsidRPr="00C27F00" w14:paraId="4C41B8A6" w14:textId="77777777" w:rsidTr="003169F7">
        <w:tc>
          <w:tcPr>
            <w:tcW w:w="1993" w:type="dxa"/>
            <w:vAlign w:val="bottom"/>
          </w:tcPr>
          <w:p w14:paraId="386B3D61" w14:textId="77777777" w:rsidR="00DD5F7D" w:rsidRPr="00C27F00" w:rsidRDefault="00DD5F7D" w:rsidP="00454FB0">
            <w:pPr>
              <w:ind w:left="200" w:hanging="200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ค่าเสื่อมราคาของส่วนที่จำหน่าย/ตัดจำหน่าย</w:t>
            </w:r>
          </w:p>
        </w:tc>
        <w:tc>
          <w:tcPr>
            <w:tcW w:w="899" w:type="dxa"/>
            <w:vAlign w:val="bottom"/>
          </w:tcPr>
          <w:p w14:paraId="051E9466" w14:textId="0C47C7B8" w:rsidR="00DD5F7D" w:rsidRPr="00C27F00" w:rsidRDefault="00E02AB4" w:rsidP="00454FB0">
            <w:pPr>
              <w:pBdr>
                <w:bottom w:val="single" w:sz="4" w:space="1" w:color="auto"/>
              </w:pBdr>
              <w:tabs>
                <w:tab w:val="decimal" w:pos="61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6" w:type="dxa"/>
            <w:vAlign w:val="bottom"/>
          </w:tcPr>
          <w:p w14:paraId="012FBE96" w14:textId="467C222C" w:rsidR="00DD5F7D" w:rsidRPr="00C27F00" w:rsidRDefault="00094305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1" w:type="dxa"/>
            <w:vAlign w:val="bottom"/>
          </w:tcPr>
          <w:p w14:paraId="1FAF3671" w14:textId="1D0E3E63" w:rsidR="00DD5F7D" w:rsidRPr="00C27F00" w:rsidRDefault="00094305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FC85E80" w14:textId="5E1D1728" w:rsidR="00DD5F7D" w:rsidRPr="00C27F00" w:rsidRDefault="00094305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(16,468)</w:t>
            </w:r>
          </w:p>
        </w:tc>
        <w:tc>
          <w:tcPr>
            <w:tcW w:w="989" w:type="dxa"/>
            <w:vAlign w:val="bottom"/>
          </w:tcPr>
          <w:p w14:paraId="64DE247C" w14:textId="25741115" w:rsidR="00DD5F7D" w:rsidRPr="00C27F00" w:rsidRDefault="008250C2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(4,126)</w:t>
            </w:r>
          </w:p>
        </w:tc>
        <w:tc>
          <w:tcPr>
            <w:tcW w:w="990" w:type="dxa"/>
            <w:vAlign w:val="bottom"/>
          </w:tcPr>
          <w:p w14:paraId="392A9249" w14:textId="5F7F29AB" w:rsidR="00DD5F7D" w:rsidRPr="00C27F00" w:rsidRDefault="008250C2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(196)</w:t>
            </w:r>
          </w:p>
        </w:tc>
        <w:tc>
          <w:tcPr>
            <w:tcW w:w="995" w:type="dxa"/>
            <w:vAlign w:val="bottom"/>
          </w:tcPr>
          <w:p w14:paraId="313AC599" w14:textId="6CCE5CC2" w:rsidR="00DD5F7D" w:rsidRPr="00C27F00" w:rsidRDefault="00646DB0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vAlign w:val="bottom"/>
          </w:tcPr>
          <w:p w14:paraId="36BB5892" w14:textId="47193BF3" w:rsidR="00DD5F7D" w:rsidRPr="00C27F00" w:rsidRDefault="00094305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(20,790)</w:t>
            </w:r>
          </w:p>
        </w:tc>
      </w:tr>
      <w:tr w:rsidR="00DD5F7D" w:rsidRPr="00C27F00" w14:paraId="576B0198" w14:textId="77777777" w:rsidTr="003169F7">
        <w:tc>
          <w:tcPr>
            <w:tcW w:w="1993" w:type="dxa"/>
            <w:vAlign w:val="bottom"/>
          </w:tcPr>
          <w:p w14:paraId="10558975" w14:textId="77777777" w:rsidR="00DD5F7D" w:rsidRPr="00C27F00" w:rsidRDefault="00DD5F7D" w:rsidP="00454FB0">
            <w:pPr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C27F00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899" w:type="dxa"/>
            <w:vAlign w:val="bottom"/>
          </w:tcPr>
          <w:p w14:paraId="3C86F61E" w14:textId="38C5A1CE" w:rsidR="00DD5F7D" w:rsidRPr="00C27F00" w:rsidRDefault="00E02AB4" w:rsidP="00454FB0">
            <w:pPr>
              <w:pBdr>
                <w:bottom w:val="single" w:sz="4" w:space="1" w:color="auto"/>
              </w:pBdr>
              <w:tabs>
                <w:tab w:val="decimal" w:pos="61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6" w:type="dxa"/>
            <w:vAlign w:val="bottom"/>
          </w:tcPr>
          <w:p w14:paraId="209CA19C" w14:textId="29604D1A" w:rsidR="00DD5F7D" w:rsidRPr="00C27F00" w:rsidRDefault="0074609C" w:rsidP="00454FB0">
            <w:pPr>
              <w:pBdr>
                <w:bottom w:val="single" w:sz="4" w:space="1" w:color="000000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</w:t>
            </w:r>
            <w:r w:rsidR="00E912FE" w:rsidRPr="00C27F00">
              <w:rPr>
                <w:rFonts w:ascii="Angsana New" w:hAnsi="Angsana New"/>
                <w:sz w:val="22"/>
                <w:szCs w:val="22"/>
              </w:rPr>
              <w:t>16,</w:t>
            </w:r>
            <w:r w:rsidR="00740191" w:rsidRPr="00C27F00">
              <w:rPr>
                <w:rFonts w:ascii="Angsana New" w:hAnsi="Angsana New"/>
                <w:sz w:val="22"/>
                <w:szCs w:val="22"/>
              </w:rPr>
              <w:t>142</w:t>
            </w:r>
          </w:p>
        </w:tc>
        <w:tc>
          <w:tcPr>
            <w:tcW w:w="891" w:type="dxa"/>
            <w:vAlign w:val="bottom"/>
          </w:tcPr>
          <w:p w14:paraId="33F0A6CE" w14:textId="06F1CD88" w:rsidR="00DD5F7D" w:rsidRPr="00C27F00" w:rsidRDefault="00BC123F" w:rsidP="00454FB0">
            <w:pPr>
              <w:pBdr>
                <w:bottom w:val="single" w:sz="4" w:space="1" w:color="000000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42</w:t>
            </w:r>
            <w:r w:rsidR="00890AB8" w:rsidRPr="00C27F00">
              <w:rPr>
                <w:rFonts w:ascii="Angsana New" w:hAnsi="Angsana New"/>
                <w:sz w:val="22"/>
                <w:szCs w:val="22"/>
              </w:rPr>
              <w:t>,</w:t>
            </w:r>
            <w:r w:rsidR="00E912FE" w:rsidRPr="00C27F00">
              <w:rPr>
                <w:rFonts w:ascii="Angsana New" w:hAnsi="Angsana New"/>
                <w:sz w:val="22"/>
                <w:szCs w:val="22"/>
              </w:rPr>
              <w:t>457</w:t>
            </w:r>
          </w:p>
        </w:tc>
        <w:tc>
          <w:tcPr>
            <w:tcW w:w="990" w:type="dxa"/>
            <w:vAlign w:val="bottom"/>
          </w:tcPr>
          <w:p w14:paraId="323BEB1A" w14:textId="6A76ABEE" w:rsidR="00DD5F7D" w:rsidRPr="00C27F00" w:rsidRDefault="005C3ED1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1,180,564</w:t>
            </w:r>
          </w:p>
        </w:tc>
        <w:tc>
          <w:tcPr>
            <w:tcW w:w="989" w:type="dxa"/>
            <w:vAlign w:val="bottom"/>
          </w:tcPr>
          <w:p w14:paraId="3FB71C1D" w14:textId="5BE75522" w:rsidR="00DD5F7D" w:rsidRPr="00C27F00" w:rsidRDefault="00C81511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143,877</w:t>
            </w:r>
          </w:p>
        </w:tc>
        <w:tc>
          <w:tcPr>
            <w:tcW w:w="990" w:type="dxa"/>
            <w:vAlign w:val="bottom"/>
          </w:tcPr>
          <w:p w14:paraId="6EBE4BF0" w14:textId="12641517" w:rsidR="00DD5F7D" w:rsidRPr="00C27F00" w:rsidRDefault="00D37832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163,94</w:t>
            </w:r>
            <w:r w:rsidR="00740191" w:rsidRPr="00C27F00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95" w:type="dxa"/>
            <w:vAlign w:val="bottom"/>
          </w:tcPr>
          <w:p w14:paraId="15743A5D" w14:textId="43C96A13" w:rsidR="00DD5F7D" w:rsidRPr="00C27F00" w:rsidRDefault="00646DB0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vAlign w:val="bottom"/>
          </w:tcPr>
          <w:p w14:paraId="26EFC526" w14:textId="6A687290" w:rsidR="00DD5F7D" w:rsidRPr="00C27F00" w:rsidRDefault="00D37832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1,64</w:t>
            </w:r>
            <w:r w:rsidR="00E404B7" w:rsidRPr="00C27F00">
              <w:rPr>
                <w:rFonts w:ascii="Angsana New" w:hAnsi="Angsana New"/>
                <w:sz w:val="22"/>
                <w:szCs w:val="22"/>
              </w:rPr>
              <w:t>6,983</w:t>
            </w:r>
          </w:p>
        </w:tc>
      </w:tr>
      <w:tr w:rsidR="00DD5F7D" w:rsidRPr="00C27F00" w14:paraId="221EAC1C" w14:textId="77777777" w:rsidTr="003169F7">
        <w:tc>
          <w:tcPr>
            <w:tcW w:w="1993" w:type="dxa"/>
            <w:vAlign w:val="bottom"/>
          </w:tcPr>
          <w:p w14:paraId="3F29064D" w14:textId="77777777" w:rsidR="00DD5F7D" w:rsidRPr="00C27F00" w:rsidRDefault="00DD5F7D" w:rsidP="00454FB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899" w:type="dxa"/>
            <w:vAlign w:val="bottom"/>
          </w:tcPr>
          <w:p w14:paraId="23E388E6" w14:textId="77777777" w:rsidR="00DD5F7D" w:rsidRPr="00C27F00" w:rsidRDefault="00DD5F7D" w:rsidP="00454FB0">
            <w:pPr>
              <w:tabs>
                <w:tab w:val="decimal" w:pos="61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vAlign w:val="bottom"/>
          </w:tcPr>
          <w:p w14:paraId="6B07999F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vAlign w:val="bottom"/>
          </w:tcPr>
          <w:p w14:paraId="1D9D6033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9804CAF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0A0AAC58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6826C7B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  <w:vAlign w:val="bottom"/>
          </w:tcPr>
          <w:p w14:paraId="64889395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  <w:vAlign w:val="bottom"/>
          </w:tcPr>
          <w:p w14:paraId="6692A05B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D5F7D" w:rsidRPr="00C27F00" w14:paraId="12678B7F" w14:textId="77777777" w:rsidTr="003169F7">
        <w:tc>
          <w:tcPr>
            <w:tcW w:w="1993" w:type="dxa"/>
            <w:vAlign w:val="bottom"/>
          </w:tcPr>
          <w:p w14:paraId="0DBD7AFA" w14:textId="77777777" w:rsidR="00DD5F7D" w:rsidRPr="00C27F00" w:rsidRDefault="00DD5F7D" w:rsidP="00454FB0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C27F00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99" w:type="dxa"/>
            <w:vAlign w:val="bottom"/>
          </w:tcPr>
          <w:p w14:paraId="39238344" w14:textId="77777777" w:rsidR="00DD5F7D" w:rsidRPr="00C27F00" w:rsidRDefault="00DD5F7D" w:rsidP="00454FB0">
            <w:pPr>
              <w:pBdr>
                <w:bottom w:val="single" w:sz="4" w:space="1" w:color="auto"/>
              </w:pBdr>
              <w:tabs>
                <w:tab w:val="decimal" w:pos="61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96" w:type="dxa"/>
            <w:vAlign w:val="bottom"/>
          </w:tcPr>
          <w:p w14:paraId="226F9542" w14:textId="77777777" w:rsidR="00DD5F7D" w:rsidRPr="00C27F00" w:rsidRDefault="00DD5F7D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>3,858</w:t>
            </w:r>
          </w:p>
        </w:tc>
        <w:tc>
          <w:tcPr>
            <w:tcW w:w="891" w:type="dxa"/>
            <w:vAlign w:val="bottom"/>
          </w:tcPr>
          <w:p w14:paraId="2DBDB861" w14:textId="77777777" w:rsidR="00DD5F7D" w:rsidRPr="00C27F00" w:rsidRDefault="00DD5F7D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2572BF1" w14:textId="77777777" w:rsidR="00DD5F7D" w:rsidRPr="00C27F00" w:rsidRDefault="00DD5F7D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</w:t>
            </w:r>
            <w:r w:rsidRPr="00C27F00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C27F00">
              <w:rPr>
                <w:rFonts w:ascii="Angsana New" w:hAnsi="Angsana New"/>
                <w:sz w:val="22"/>
                <w:szCs w:val="22"/>
              </w:rPr>
              <w:t>942</w:t>
            </w:r>
          </w:p>
        </w:tc>
        <w:tc>
          <w:tcPr>
            <w:tcW w:w="989" w:type="dxa"/>
            <w:vAlign w:val="bottom"/>
          </w:tcPr>
          <w:p w14:paraId="453D9A10" w14:textId="77777777" w:rsidR="00DD5F7D" w:rsidRPr="00C27F00" w:rsidRDefault="00DD5F7D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>1,455</w:t>
            </w:r>
          </w:p>
        </w:tc>
        <w:tc>
          <w:tcPr>
            <w:tcW w:w="990" w:type="dxa"/>
            <w:vAlign w:val="bottom"/>
          </w:tcPr>
          <w:p w14:paraId="674C25A9" w14:textId="77777777" w:rsidR="00DD5F7D" w:rsidRPr="00C27F00" w:rsidRDefault="00DD5F7D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>21</w:t>
            </w:r>
          </w:p>
        </w:tc>
        <w:tc>
          <w:tcPr>
            <w:tcW w:w="995" w:type="dxa"/>
            <w:vAlign w:val="bottom"/>
          </w:tcPr>
          <w:p w14:paraId="6F4DBA08" w14:textId="77777777" w:rsidR="00DD5F7D" w:rsidRPr="00C27F00" w:rsidRDefault="00DD5F7D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95" w:type="dxa"/>
            <w:vAlign w:val="bottom"/>
          </w:tcPr>
          <w:p w14:paraId="13E6A57E" w14:textId="77777777" w:rsidR="00DD5F7D" w:rsidRPr="00C27F00" w:rsidRDefault="00DD5F7D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7,276</w:t>
            </w:r>
          </w:p>
        </w:tc>
      </w:tr>
      <w:tr w:rsidR="00DD5F7D" w:rsidRPr="00C27F00" w14:paraId="381F4573" w14:textId="77777777" w:rsidTr="003169F7">
        <w:trPr>
          <w:trHeight w:val="300"/>
        </w:trPr>
        <w:tc>
          <w:tcPr>
            <w:tcW w:w="1993" w:type="dxa"/>
            <w:vAlign w:val="bottom"/>
          </w:tcPr>
          <w:p w14:paraId="295F4DDF" w14:textId="77777777" w:rsidR="00DD5F7D" w:rsidRPr="00C27F00" w:rsidRDefault="00DD5F7D" w:rsidP="00454FB0">
            <w:pPr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C27F00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99" w:type="dxa"/>
            <w:vAlign w:val="bottom"/>
          </w:tcPr>
          <w:p w14:paraId="483B2978" w14:textId="77777777" w:rsidR="00DD5F7D" w:rsidRPr="00C27F00" w:rsidRDefault="00DD5F7D" w:rsidP="00454FB0">
            <w:pPr>
              <w:tabs>
                <w:tab w:val="decimal" w:pos="61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6" w:type="dxa"/>
            <w:vAlign w:val="bottom"/>
          </w:tcPr>
          <w:p w14:paraId="20B2C90C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3,858</w:t>
            </w:r>
          </w:p>
        </w:tc>
        <w:tc>
          <w:tcPr>
            <w:tcW w:w="891" w:type="dxa"/>
            <w:vAlign w:val="bottom"/>
          </w:tcPr>
          <w:p w14:paraId="05D78CC8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94089B5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1,942</w:t>
            </w:r>
          </w:p>
        </w:tc>
        <w:tc>
          <w:tcPr>
            <w:tcW w:w="989" w:type="dxa"/>
            <w:vAlign w:val="bottom"/>
          </w:tcPr>
          <w:p w14:paraId="7BEFAF4E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1,455</w:t>
            </w:r>
          </w:p>
        </w:tc>
        <w:tc>
          <w:tcPr>
            <w:tcW w:w="990" w:type="dxa"/>
            <w:vAlign w:val="bottom"/>
          </w:tcPr>
          <w:p w14:paraId="35253946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995" w:type="dxa"/>
            <w:vAlign w:val="bottom"/>
          </w:tcPr>
          <w:p w14:paraId="701308AB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vAlign w:val="bottom"/>
          </w:tcPr>
          <w:p w14:paraId="25408AF3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7,276</w:t>
            </w:r>
          </w:p>
        </w:tc>
      </w:tr>
      <w:tr w:rsidR="00DD5F7D" w:rsidRPr="00C27F00" w14:paraId="50FD59F5" w14:textId="77777777" w:rsidTr="007F71CC">
        <w:trPr>
          <w:trHeight w:val="300"/>
        </w:trPr>
        <w:tc>
          <w:tcPr>
            <w:tcW w:w="1993" w:type="dxa"/>
            <w:vAlign w:val="bottom"/>
          </w:tcPr>
          <w:p w14:paraId="22B816F5" w14:textId="77777777" w:rsidR="00DD5F7D" w:rsidRPr="00C27F00" w:rsidRDefault="00DD5F7D" w:rsidP="00454FB0">
            <w:pPr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99" w:type="dxa"/>
            <w:vAlign w:val="bottom"/>
          </w:tcPr>
          <w:p w14:paraId="0B55881A" w14:textId="6F2E9D9F" w:rsidR="00DD5F7D" w:rsidRPr="00C27F00" w:rsidRDefault="00DD5F7D" w:rsidP="00454FB0">
            <w:pPr>
              <w:pBdr>
                <w:bottom w:val="single" w:sz="4" w:space="1" w:color="auto"/>
              </w:pBdr>
              <w:tabs>
                <w:tab w:val="decimal" w:pos="61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6" w:type="dxa"/>
            <w:vAlign w:val="bottom"/>
          </w:tcPr>
          <w:p w14:paraId="6B5311C7" w14:textId="4220BB5B" w:rsidR="00DD5F7D" w:rsidRPr="00C27F00" w:rsidRDefault="00DD5F7D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</w:t>
            </w:r>
            <w:r w:rsidR="00D00F66" w:rsidRPr="00C27F00">
              <w:rPr>
                <w:rFonts w:ascii="Angsana New" w:hAnsi="Angsana New"/>
                <w:sz w:val="22"/>
                <w:szCs w:val="22"/>
              </w:rPr>
              <w:t>,730</w:t>
            </w:r>
          </w:p>
        </w:tc>
        <w:tc>
          <w:tcPr>
            <w:tcW w:w="891" w:type="dxa"/>
            <w:vAlign w:val="bottom"/>
          </w:tcPr>
          <w:p w14:paraId="6CDDF24E" w14:textId="46FF4622" w:rsidR="00DD5F7D" w:rsidRPr="00C27F00" w:rsidRDefault="00DD5F7D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9A593A6" w14:textId="4A32619D" w:rsidR="00DD5F7D" w:rsidRPr="00C27F00" w:rsidRDefault="00DD5F7D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vAlign w:val="bottom"/>
          </w:tcPr>
          <w:p w14:paraId="001DFDC8" w14:textId="09D7A705" w:rsidR="00DD5F7D" w:rsidRPr="00C27F00" w:rsidRDefault="00DD5F7D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99D9728" w14:textId="312F1C45" w:rsidR="00DD5F7D" w:rsidRPr="00C27F00" w:rsidRDefault="00DD5F7D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vAlign w:val="bottom"/>
          </w:tcPr>
          <w:p w14:paraId="4DBCA788" w14:textId="775C5868" w:rsidR="00DD5F7D" w:rsidRPr="00C27F00" w:rsidRDefault="00DD5F7D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vAlign w:val="bottom"/>
          </w:tcPr>
          <w:p w14:paraId="5973F7FC" w14:textId="48C8BE48" w:rsidR="00DD5F7D" w:rsidRPr="00C27F00" w:rsidRDefault="00C429E4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2,</w:t>
            </w:r>
            <w:r w:rsidR="00D00F66" w:rsidRPr="00C27F00">
              <w:rPr>
                <w:rFonts w:ascii="Angsana New" w:hAnsi="Angsana New"/>
                <w:sz w:val="22"/>
                <w:szCs w:val="22"/>
              </w:rPr>
              <w:t>730</w:t>
            </w:r>
          </w:p>
        </w:tc>
      </w:tr>
      <w:tr w:rsidR="00DD5F7D" w:rsidRPr="00C27F00" w14:paraId="0670D193" w14:textId="77777777" w:rsidTr="007F71CC">
        <w:tc>
          <w:tcPr>
            <w:tcW w:w="1993" w:type="dxa"/>
            <w:vAlign w:val="bottom"/>
          </w:tcPr>
          <w:p w14:paraId="2270FCEC" w14:textId="77777777" w:rsidR="00DD5F7D" w:rsidRPr="00C27F00" w:rsidRDefault="00DD5F7D" w:rsidP="00454FB0">
            <w:pPr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C27F00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899" w:type="dxa"/>
            <w:vAlign w:val="bottom"/>
          </w:tcPr>
          <w:p w14:paraId="63A3B94E" w14:textId="67DB223A" w:rsidR="00DD5F7D" w:rsidRPr="00C27F00" w:rsidRDefault="0034233F" w:rsidP="00454FB0">
            <w:pPr>
              <w:pBdr>
                <w:bottom w:val="single" w:sz="4" w:space="1" w:color="auto"/>
              </w:pBdr>
              <w:tabs>
                <w:tab w:val="decimal" w:pos="61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6" w:type="dxa"/>
            <w:vAlign w:val="bottom"/>
          </w:tcPr>
          <w:p w14:paraId="1B08E1CB" w14:textId="6DB10B53" w:rsidR="00DD5F7D" w:rsidRPr="00C27F00" w:rsidRDefault="001A7A9B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6,588</w:t>
            </w:r>
          </w:p>
        </w:tc>
        <w:tc>
          <w:tcPr>
            <w:tcW w:w="891" w:type="dxa"/>
            <w:vAlign w:val="bottom"/>
          </w:tcPr>
          <w:p w14:paraId="3ECAF745" w14:textId="5CBD001B" w:rsidR="00DD5F7D" w:rsidRPr="00C27F00" w:rsidRDefault="0034233F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B7CF9B2" w14:textId="535A1472" w:rsidR="00DD5F7D" w:rsidRPr="00C27F00" w:rsidRDefault="0034233F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1,942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5483DD28" w14:textId="0F156AED" w:rsidR="00DD5F7D" w:rsidRPr="00C27F00" w:rsidRDefault="0034233F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1,455</w:t>
            </w:r>
          </w:p>
        </w:tc>
        <w:tc>
          <w:tcPr>
            <w:tcW w:w="990" w:type="dxa"/>
            <w:vAlign w:val="bottom"/>
          </w:tcPr>
          <w:p w14:paraId="61C829E9" w14:textId="603975B4" w:rsidR="00DD5F7D" w:rsidRPr="00C27F00" w:rsidRDefault="0034233F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995" w:type="dxa"/>
            <w:vAlign w:val="bottom"/>
          </w:tcPr>
          <w:p w14:paraId="56FCBC70" w14:textId="176560BF" w:rsidR="00DD5F7D" w:rsidRPr="00C27F00" w:rsidRDefault="0034233F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vAlign w:val="bottom"/>
          </w:tcPr>
          <w:p w14:paraId="38D60B00" w14:textId="6CF0911B" w:rsidR="00DD5F7D" w:rsidRPr="00C27F00" w:rsidRDefault="001210F4" w:rsidP="00454FB0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10,006</w:t>
            </w:r>
          </w:p>
        </w:tc>
      </w:tr>
      <w:tr w:rsidR="00DD5F7D" w:rsidRPr="00C27F00" w14:paraId="3B946DCB" w14:textId="77777777" w:rsidTr="007F71CC">
        <w:tc>
          <w:tcPr>
            <w:tcW w:w="1993" w:type="dxa"/>
            <w:vAlign w:val="bottom"/>
          </w:tcPr>
          <w:p w14:paraId="3124AE53" w14:textId="77777777" w:rsidR="00DD5F7D" w:rsidRPr="00C27F00" w:rsidRDefault="00DD5F7D" w:rsidP="00454FB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899" w:type="dxa"/>
            <w:vAlign w:val="bottom"/>
          </w:tcPr>
          <w:p w14:paraId="67406949" w14:textId="77777777" w:rsidR="00DD5F7D" w:rsidRPr="00C27F00" w:rsidRDefault="00DD5F7D" w:rsidP="00454FB0">
            <w:pPr>
              <w:tabs>
                <w:tab w:val="decimal" w:pos="61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vAlign w:val="bottom"/>
          </w:tcPr>
          <w:p w14:paraId="2D140C22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vAlign w:val="bottom"/>
          </w:tcPr>
          <w:p w14:paraId="75223C6E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D753E20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55DD1655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DAEAA60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  <w:vAlign w:val="bottom"/>
          </w:tcPr>
          <w:p w14:paraId="50CAE324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  <w:vAlign w:val="bottom"/>
          </w:tcPr>
          <w:p w14:paraId="1278B3BF" w14:textId="77777777" w:rsidR="00DD5F7D" w:rsidRPr="00C27F00" w:rsidRDefault="00DD5F7D" w:rsidP="00454FB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D5F7D" w:rsidRPr="00C27F00" w14:paraId="2F5B691E" w14:textId="77777777" w:rsidTr="003169F7">
        <w:tc>
          <w:tcPr>
            <w:tcW w:w="1993" w:type="dxa"/>
            <w:vAlign w:val="bottom"/>
          </w:tcPr>
          <w:p w14:paraId="4844E28E" w14:textId="77777777" w:rsidR="00DD5F7D" w:rsidRPr="00C27F00" w:rsidRDefault="00DD5F7D" w:rsidP="00454FB0">
            <w:pPr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C27F00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99" w:type="dxa"/>
            <w:vAlign w:val="bottom"/>
          </w:tcPr>
          <w:p w14:paraId="15B44B50" w14:textId="77777777" w:rsidR="00DD5F7D" w:rsidRPr="00C27F00" w:rsidRDefault="00DD5F7D" w:rsidP="00454FB0">
            <w:pPr>
              <w:pBdr>
                <w:bottom w:val="double" w:sz="6" w:space="1" w:color="auto"/>
              </w:pBdr>
              <w:tabs>
                <w:tab w:val="decimal" w:pos="61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787,888</w:t>
            </w:r>
          </w:p>
        </w:tc>
        <w:tc>
          <w:tcPr>
            <w:tcW w:w="996" w:type="dxa"/>
            <w:vAlign w:val="bottom"/>
          </w:tcPr>
          <w:p w14:paraId="40B9FADA" w14:textId="77777777" w:rsidR="00DD5F7D" w:rsidRPr="00C27F00" w:rsidRDefault="00DD5F7D" w:rsidP="00454FB0">
            <w:pPr>
              <w:pBdr>
                <w:bottom w:val="double" w:sz="6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265,277</w:t>
            </w:r>
          </w:p>
        </w:tc>
        <w:tc>
          <w:tcPr>
            <w:tcW w:w="891" w:type="dxa"/>
            <w:vAlign w:val="bottom"/>
          </w:tcPr>
          <w:p w14:paraId="39D95F47" w14:textId="77777777" w:rsidR="00DD5F7D" w:rsidRPr="00C27F00" w:rsidRDefault="00DD5F7D" w:rsidP="00454FB0">
            <w:pPr>
              <w:pBdr>
                <w:bottom w:val="double" w:sz="6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238</w:t>
            </w:r>
          </w:p>
        </w:tc>
        <w:tc>
          <w:tcPr>
            <w:tcW w:w="990" w:type="dxa"/>
            <w:vAlign w:val="bottom"/>
          </w:tcPr>
          <w:p w14:paraId="6328F7B7" w14:textId="77777777" w:rsidR="00DD5F7D" w:rsidRPr="00C27F00" w:rsidRDefault="00DD5F7D" w:rsidP="00454FB0">
            <w:pPr>
              <w:pBdr>
                <w:bottom w:val="double" w:sz="6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162,042</w:t>
            </w:r>
          </w:p>
        </w:tc>
        <w:tc>
          <w:tcPr>
            <w:tcW w:w="989" w:type="dxa"/>
            <w:vAlign w:val="bottom"/>
          </w:tcPr>
          <w:p w14:paraId="35B407EA" w14:textId="77777777" w:rsidR="00DD5F7D" w:rsidRPr="00C27F00" w:rsidRDefault="00DD5F7D" w:rsidP="00454FB0">
            <w:pPr>
              <w:pBdr>
                <w:bottom w:val="double" w:sz="6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17,566</w:t>
            </w:r>
          </w:p>
        </w:tc>
        <w:tc>
          <w:tcPr>
            <w:tcW w:w="990" w:type="dxa"/>
            <w:vAlign w:val="bottom"/>
          </w:tcPr>
          <w:p w14:paraId="56A06D14" w14:textId="77777777" w:rsidR="00DD5F7D" w:rsidRPr="00C27F00" w:rsidRDefault="00DD5F7D" w:rsidP="00454FB0">
            <w:pPr>
              <w:pBdr>
                <w:bottom w:val="double" w:sz="6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24,510</w:t>
            </w:r>
          </w:p>
        </w:tc>
        <w:tc>
          <w:tcPr>
            <w:tcW w:w="995" w:type="dxa"/>
            <w:vAlign w:val="bottom"/>
          </w:tcPr>
          <w:p w14:paraId="638586A2" w14:textId="77777777" w:rsidR="00DD5F7D" w:rsidRPr="00C27F00" w:rsidRDefault="00DD5F7D" w:rsidP="00454FB0">
            <w:pPr>
              <w:pBdr>
                <w:bottom w:val="double" w:sz="6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vAlign w:val="bottom"/>
          </w:tcPr>
          <w:p w14:paraId="148AE40C" w14:textId="77777777" w:rsidR="00DD5F7D" w:rsidRPr="00C27F00" w:rsidRDefault="00DD5F7D" w:rsidP="00454FB0">
            <w:pPr>
              <w:pBdr>
                <w:bottom w:val="double" w:sz="6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1,257,521</w:t>
            </w:r>
          </w:p>
        </w:tc>
      </w:tr>
      <w:tr w:rsidR="00DD5F7D" w:rsidRPr="00C27F00" w14:paraId="0A55C9A3" w14:textId="77777777" w:rsidTr="003169F7">
        <w:tc>
          <w:tcPr>
            <w:tcW w:w="1993" w:type="dxa"/>
            <w:vAlign w:val="bottom"/>
          </w:tcPr>
          <w:p w14:paraId="60DC65AF" w14:textId="77777777" w:rsidR="00DD5F7D" w:rsidRPr="00C27F00" w:rsidRDefault="00DD5F7D" w:rsidP="00454FB0">
            <w:pPr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C27F00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899" w:type="dxa"/>
            <w:vAlign w:val="bottom"/>
          </w:tcPr>
          <w:p w14:paraId="0235D6DA" w14:textId="2716C6CB" w:rsidR="00DD5F7D" w:rsidRPr="00C27F00" w:rsidRDefault="007F5753" w:rsidP="00454FB0">
            <w:pPr>
              <w:pBdr>
                <w:bottom w:val="double" w:sz="6" w:space="1" w:color="auto"/>
              </w:pBdr>
              <w:tabs>
                <w:tab w:val="decimal" w:pos="61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824,08</w:t>
            </w:r>
            <w:r w:rsidR="00F328BA" w:rsidRPr="00C27F00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96" w:type="dxa"/>
            <w:vAlign w:val="bottom"/>
          </w:tcPr>
          <w:p w14:paraId="6680085D" w14:textId="1ED8ADCF" w:rsidR="00DD5F7D" w:rsidRPr="00C27F00" w:rsidRDefault="00CB5FD7" w:rsidP="00454FB0">
            <w:pPr>
              <w:pBdr>
                <w:bottom w:val="double" w:sz="6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</w:t>
            </w:r>
            <w:r w:rsidR="00CC5EDE" w:rsidRPr="00C27F00">
              <w:rPr>
                <w:rFonts w:ascii="Angsana New" w:hAnsi="Angsana New"/>
                <w:sz w:val="22"/>
                <w:szCs w:val="22"/>
              </w:rPr>
              <w:t>56,19</w:t>
            </w:r>
            <w:r w:rsidR="00F328BA" w:rsidRPr="00C27F00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91" w:type="dxa"/>
            <w:vAlign w:val="bottom"/>
          </w:tcPr>
          <w:p w14:paraId="58CDC734" w14:textId="3ADDE3C3" w:rsidR="00DD5F7D" w:rsidRPr="00C27F00" w:rsidRDefault="00CB5FD7" w:rsidP="00454FB0">
            <w:pPr>
              <w:pBdr>
                <w:bottom w:val="double" w:sz="6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15</w:t>
            </w:r>
            <w:r w:rsidR="00F328BA" w:rsidRPr="00C27F00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90" w:type="dxa"/>
            <w:vAlign w:val="bottom"/>
          </w:tcPr>
          <w:p w14:paraId="69600A8D" w14:textId="4C405D77" w:rsidR="00DD5F7D" w:rsidRPr="00C27F00" w:rsidRDefault="005D2BCB" w:rsidP="00454FB0">
            <w:pPr>
              <w:pBdr>
                <w:bottom w:val="double" w:sz="6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184,253</w:t>
            </w:r>
          </w:p>
        </w:tc>
        <w:tc>
          <w:tcPr>
            <w:tcW w:w="989" w:type="dxa"/>
            <w:vAlign w:val="bottom"/>
          </w:tcPr>
          <w:p w14:paraId="2481BC4F" w14:textId="1B4EC7E4" w:rsidR="00DD5F7D" w:rsidRPr="00C27F00" w:rsidRDefault="00CB5FD7" w:rsidP="00454FB0">
            <w:pPr>
              <w:pBdr>
                <w:bottom w:val="double" w:sz="6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29,99</w:t>
            </w:r>
            <w:r w:rsidR="00F328BA" w:rsidRPr="00C27F00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90" w:type="dxa"/>
            <w:vAlign w:val="bottom"/>
          </w:tcPr>
          <w:p w14:paraId="2021EA8F" w14:textId="2A523135" w:rsidR="00DD5F7D" w:rsidRPr="00C27F00" w:rsidRDefault="005D2BCB" w:rsidP="00454FB0">
            <w:pPr>
              <w:pBdr>
                <w:bottom w:val="double" w:sz="6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26,5</w:t>
            </w:r>
            <w:r w:rsidR="00F328BA" w:rsidRPr="00C27F00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995" w:type="dxa"/>
            <w:vAlign w:val="bottom"/>
          </w:tcPr>
          <w:p w14:paraId="50302AD8" w14:textId="78CA4260" w:rsidR="00DD5F7D" w:rsidRPr="00C27F00" w:rsidRDefault="005D2BCB" w:rsidP="00454FB0">
            <w:pPr>
              <w:pBdr>
                <w:bottom w:val="double" w:sz="6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1,375</w:t>
            </w:r>
          </w:p>
        </w:tc>
        <w:tc>
          <w:tcPr>
            <w:tcW w:w="995" w:type="dxa"/>
            <w:vAlign w:val="bottom"/>
          </w:tcPr>
          <w:p w14:paraId="62E87177" w14:textId="4F4599D1" w:rsidR="00DD5F7D" w:rsidRPr="00C27F00" w:rsidRDefault="00F66463" w:rsidP="00454FB0">
            <w:pPr>
              <w:pBdr>
                <w:bottom w:val="double" w:sz="6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1,3</w:t>
            </w:r>
            <w:r w:rsidR="001D4756" w:rsidRPr="00C27F00">
              <w:rPr>
                <w:rFonts w:ascii="Angsana New" w:hAnsi="Angsana New"/>
                <w:sz w:val="22"/>
                <w:szCs w:val="22"/>
              </w:rPr>
              <w:t>2</w:t>
            </w:r>
            <w:r w:rsidRPr="00C27F00">
              <w:rPr>
                <w:rFonts w:ascii="Angsana New" w:hAnsi="Angsana New"/>
                <w:sz w:val="22"/>
                <w:szCs w:val="22"/>
              </w:rPr>
              <w:t>2,623</w:t>
            </w:r>
          </w:p>
        </w:tc>
      </w:tr>
      <w:tr w:rsidR="00DD5F7D" w:rsidRPr="00C27F00" w14:paraId="453D99FA" w14:textId="77777777" w:rsidTr="003169F7">
        <w:tc>
          <w:tcPr>
            <w:tcW w:w="1993" w:type="dxa"/>
            <w:vAlign w:val="bottom"/>
          </w:tcPr>
          <w:p w14:paraId="182518CE" w14:textId="77777777" w:rsidR="00DD5F7D" w:rsidRPr="00C27F00" w:rsidRDefault="00DD5F7D" w:rsidP="00454FB0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99" w:type="dxa"/>
            <w:vAlign w:val="bottom"/>
          </w:tcPr>
          <w:p w14:paraId="62355F37" w14:textId="77777777" w:rsidR="00DD5F7D" w:rsidRPr="00C27F00" w:rsidRDefault="00DD5F7D" w:rsidP="00454FB0">
            <w:pPr>
              <w:tabs>
                <w:tab w:val="decimal" w:pos="593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vAlign w:val="bottom"/>
          </w:tcPr>
          <w:p w14:paraId="3492ACA7" w14:textId="77777777" w:rsidR="00DD5F7D" w:rsidRPr="00C27F00" w:rsidRDefault="00DD5F7D" w:rsidP="00454FB0">
            <w:pPr>
              <w:tabs>
                <w:tab w:val="decimal" w:pos="593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vAlign w:val="bottom"/>
          </w:tcPr>
          <w:p w14:paraId="79F65D2E" w14:textId="77777777" w:rsidR="00DD5F7D" w:rsidRPr="00C27F00" w:rsidRDefault="00DD5F7D" w:rsidP="00454FB0">
            <w:pPr>
              <w:tabs>
                <w:tab w:val="decimal" w:pos="593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B6197BB" w14:textId="77777777" w:rsidR="00DD5F7D" w:rsidRPr="00C27F00" w:rsidRDefault="00DD5F7D" w:rsidP="00454FB0">
            <w:pPr>
              <w:tabs>
                <w:tab w:val="decimal" w:pos="593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6A06E208" w14:textId="77777777" w:rsidR="00DD5F7D" w:rsidRPr="00C27F00" w:rsidRDefault="00DD5F7D" w:rsidP="00454FB0">
            <w:pPr>
              <w:tabs>
                <w:tab w:val="decimal" w:pos="593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51A4BE9" w14:textId="77777777" w:rsidR="00DD5F7D" w:rsidRPr="00C27F00" w:rsidRDefault="00DD5F7D" w:rsidP="00454FB0">
            <w:pPr>
              <w:tabs>
                <w:tab w:val="decimal" w:pos="593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  <w:vAlign w:val="bottom"/>
          </w:tcPr>
          <w:p w14:paraId="7CDEFEE9" w14:textId="77777777" w:rsidR="00DD5F7D" w:rsidRPr="00C27F00" w:rsidRDefault="00DD5F7D" w:rsidP="00454FB0">
            <w:pPr>
              <w:tabs>
                <w:tab w:val="decimal" w:pos="593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  <w:vAlign w:val="bottom"/>
          </w:tcPr>
          <w:p w14:paraId="11E6259C" w14:textId="77777777" w:rsidR="00DD5F7D" w:rsidRPr="00C27F00" w:rsidRDefault="00DD5F7D" w:rsidP="00454FB0">
            <w:pPr>
              <w:tabs>
                <w:tab w:val="decimal" w:pos="593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D5F7D" w:rsidRPr="00C27F00" w14:paraId="5B979DB6" w14:textId="77777777" w:rsidTr="00041A0C">
        <w:tc>
          <w:tcPr>
            <w:tcW w:w="8743" w:type="dxa"/>
            <w:gridSpan w:val="8"/>
            <w:vAlign w:val="bottom"/>
          </w:tcPr>
          <w:p w14:paraId="6748F086" w14:textId="77777777" w:rsidR="00DD5F7D" w:rsidRPr="00C27F00" w:rsidRDefault="00DD5F7D" w:rsidP="00454FB0">
            <w:pPr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br w:type="page"/>
              <w:t>2567 (</w:t>
            </w:r>
            <w:r w:rsidRPr="00C27F00">
              <w:rPr>
                <w:rFonts w:ascii="Angsana New" w:hAnsi="Angsana New"/>
                <w:sz w:val="22"/>
                <w:szCs w:val="22"/>
              </w:rPr>
              <w:t>47</w:t>
            </w:r>
            <w:r w:rsidRPr="00C27F00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ล้านบาท รวมอยู่ในต้นทุนงานก่อสร้าง ส่วนที่เหลือรวมอยู่ในค่าใช้จ่ายในการบริหาร)</w:t>
            </w:r>
          </w:p>
        </w:tc>
        <w:tc>
          <w:tcPr>
            <w:tcW w:w="995" w:type="dxa"/>
            <w:vAlign w:val="bottom"/>
          </w:tcPr>
          <w:p w14:paraId="74402350" w14:textId="77777777" w:rsidR="00DD5F7D" w:rsidRPr="00C27F00" w:rsidRDefault="00DD5F7D" w:rsidP="00454FB0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57,440</w:t>
            </w:r>
          </w:p>
        </w:tc>
      </w:tr>
      <w:tr w:rsidR="00DD5F7D" w:rsidRPr="00C27F00" w14:paraId="64D767AD" w14:textId="77777777" w:rsidTr="00041A0C">
        <w:tc>
          <w:tcPr>
            <w:tcW w:w="8743" w:type="dxa"/>
            <w:gridSpan w:val="8"/>
            <w:vAlign w:val="bottom"/>
          </w:tcPr>
          <w:p w14:paraId="628A2D73" w14:textId="3CEB4A9F" w:rsidR="00DD5F7D" w:rsidRPr="00C27F00" w:rsidRDefault="00DD5F7D" w:rsidP="00454FB0">
            <w:pPr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>2568 (</w:t>
            </w:r>
            <w:r w:rsidR="000C7B42" w:rsidRPr="00C27F00">
              <w:rPr>
                <w:rFonts w:ascii="Angsana New" w:hAnsi="Angsana New"/>
                <w:sz w:val="22"/>
                <w:szCs w:val="22"/>
              </w:rPr>
              <w:t>35</w:t>
            </w:r>
            <w:r w:rsidRPr="00C27F00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ล้านบาท รวมอยู่ในต้นทุนงานก่อสร้าง ส่วนที่เหลือรวมอยู่ในค่าใช้จ่ายในการบริหาร)</w:t>
            </w:r>
          </w:p>
        </w:tc>
        <w:tc>
          <w:tcPr>
            <w:tcW w:w="995" w:type="dxa"/>
            <w:vAlign w:val="bottom"/>
          </w:tcPr>
          <w:p w14:paraId="69FE88EA" w14:textId="42655EAA" w:rsidR="00DD5F7D" w:rsidRPr="00C27F00" w:rsidRDefault="000C7B42" w:rsidP="00454FB0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47,719</w:t>
            </w:r>
          </w:p>
        </w:tc>
      </w:tr>
      <w:bookmarkEnd w:id="10"/>
    </w:tbl>
    <w:p w14:paraId="36B13C8D" w14:textId="77777777" w:rsidR="009F62A6" w:rsidRPr="00C27F00" w:rsidRDefault="009F62A6" w:rsidP="00454FB0">
      <w:pPr>
        <w:spacing w:before="120" w:after="120"/>
        <w:ind w:left="547"/>
        <w:jc w:val="thaiDistribute"/>
        <w:rPr>
          <w:rFonts w:ascii="Angsana New" w:eastAsia="Angsana New" w:hAnsi="Angsana New"/>
          <w:sz w:val="32"/>
          <w:szCs w:val="32"/>
          <w:cs/>
        </w:rPr>
      </w:pPr>
    </w:p>
    <w:p w14:paraId="486CCBDB" w14:textId="77777777" w:rsidR="000A268A" w:rsidRPr="00C27F00" w:rsidRDefault="009F62A6" w:rsidP="00454FB0">
      <w:pPr>
        <w:spacing w:before="120" w:after="120"/>
        <w:ind w:left="547"/>
        <w:jc w:val="thaiDistribute"/>
        <w:rPr>
          <w:rFonts w:ascii="Angsana New" w:eastAsia="Angsana New" w:hAnsi="Angsana New"/>
          <w:sz w:val="32"/>
          <w:szCs w:val="32"/>
        </w:rPr>
      </w:pPr>
      <w:r w:rsidRPr="00C27F00">
        <w:rPr>
          <w:rFonts w:ascii="Angsana New" w:eastAsia="Angsana New" w:hAnsi="Angsana New"/>
          <w:sz w:val="32"/>
          <w:szCs w:val="32"/>
          <w:cs/>
        </w:rPr>
        <w:br w:type="page"/>
      </w:r>
      <w:r w:rsidR="00E359BF" w:rsidRPr="00C27F00">
        <w:rPr>
          <w:rFonts w:ascii="Angsana New" w:hAnsi="Angsana New"/>
          <w:sz w:val="32"/>
          <w:szCs w:val="32"/>
          <w:cs/>
        </w:rPr>
        <w:lastRenderedPageBreak/>
        <w:t>ในระหว่าง</w:t>
      </w:r>
      <w:r w:rsidR="00E359BF" w:rsidRPr="00C27F00">
        <w:rPr>
          <w:rFonts w:ascii="Angsana New" w:hAnsi="Angsana New" w:hint="cs"/>
          <w:sz w:val="32"/>
          <w:szCs w:val="32"/>
          <w:cs/>
        </w:rPr>
        <w:t>ปี</w:t>
      </w:r>
      <w:r w:rsidR="00E359BF" w:rsidRPr="00C27F00">
        <w:rPr>
          <w:rFonts w:ascii="Angsana New" w:hAnsi="Angsana New"/>
          <w:sz w:val="32"/>
          <w:szCs w:val="32"/>
          <w:cs/>
        </w:rPr>
        <w:t>ปัจจุบัน บริษัทฯได้จัดให้มีการประเมินราคาที่ดินและอาคารใหม่โดยผู้ประเมินราคาอิสระ โดยใช้เกณฑ์เปรียบเทียบราคาตลาด (</w:t>
      </w:r>
      <w:r w:rsidR="00E359BF" w:rsidRPr="00C27F00">
        <w:rPr>
          <w:rFonts w:ascii="Angsana New" w:hAnsi="Angsana New"/>
          <w:sz w:val="32"/>
          <w:szCs w:val="32"/>
        </w:rPr>
        <w:t xml:space="preserve">Sale Comparison Approach) </w:t>
      </w:r>
      <w:r w:rsidR="00E359BF" w:rsidRPr="00C27F00">
        <w:rPr>
          <w:rFonts w:ascii="Angsana New" w:hAnsi="Angsana New"/>
          <w:sz w:val="32"/>
          <w:szCs w:val="32"/>
          <w:cs/>
        </w:rPr>
        <w:t>สําหรับที่ดิน</w:t>
      </w:r>
      <w:r w:rsidR="00E359BF" w:rsidRPr="00C27F00">
        <w:rPr>
          <w:rFonts w:ascii="Angsana New" w:hAnsi="Angsana New" w:hint="cs"/>
          <w:sz w:val="32"/>
          <w:szCs w:val="32"/>
          <w:cs/>
        </w:rPr>
        <w:t xml:space="preserve"> </w:t>
      </w:r>
      <w:r w:rsidR="00E359BF" w:rsidRPr="00C27F00">
        <w:rPr>
          <w:rFonts w:ascii="Angsana New" w:hAnsi="Angsana New"/>
          <w:sz w:val="32"/>
          <w:szCs w:val="32"/>
          <w:cs/>
        </w:rPr>
        <w:t>และเกณฑ์มูลค่าต้นทุนทดแทนคงเหลือสุทธิ (</w:t>
      </w:r>
      <w:r w:rsidR="00E359BF" w:rsidRPr="00C27F00">
        <w:rPr>
          <w:rFonts w:ascii="Angsana New" w:hAnsi="Angsana New"/>
          <w:sz w:val="32"/>
          <w:szCs w:val="32"/>
        </w:rPr>
        <w:t xml:space="preserve">Depreciated Replacement Cost Approach) </w:t>
      </w:r>
      <w:r w:rsidR="00E359BF" w:rsidRPr="00C27F00">
        <w:rPr>
          <w:rFonts w:ascii="Angsana New" w:hAnsi="Angsana New"/>
          <w:sz w:val="32"/>
          <w:szCs w:val="32"/>
          <w:cs/>
        </w:rPr>
        <w:t>สําหรับอาคาร ผลการประเมินแสดงมูลค่า</w:t>
      </w:r>
      <w:r w:rsidR="00E359BF" w:rsidRPr="00C27F00">
        <w:rPr>
          <w:rFonts w:ascii="Angsana New" w:hAnsi="Angsana New" w:hint="cs"/>
          <w:sz w:val="32"/>
          <w:szCs w:val="32"/>
          <w:cs/>
        </w:rPr>
        <w:t>สุทธิทางบัญชีของ</w:t>
      </w:r>
      <w:r w:rsidR="00E359BF" w:rsidRPr="00C27F00">
        <w:rPr>
          <w:rFonts w:ascii="Angsana New" w:hAnsi="Angsana New"/>
          <w:sz w:val="32"/>
          <w:szCs w:val="32"/>
          <w:cs/>
        </w:rPr>
        <w:t xml:space="preserve">ที่ดินและอาคารเพิ่มขึ้นเป็นจํานวน </w:t>
      </w:r>
      <w:r w:rsidR="00E359BF" w:rsidRPr="00C27F00">
        <w:rPr>
          <w:rFonts w:ascii="Angsana New" w:hAnsi="Angsana New"/>
          <w:sz w:val="32"/>
          <w:szCs w:val="32"/>
        </w:rPr>
        <w:t>38</w:t>
      </w:r>
      <w:r w:rsidR="00E359BF" w:rsidRPr="00C27F00">
        <w:rPr>
          <w:rFonts w:ascii="Angsana New" w:hAnsi="Angsana New"/>
          <w:sz w:val="32"/>
          <w:szCs w:val="32"/>
          <w:cs/>
        </w:rPr>
        <w:t xml:space="preserve"> ล้านบาท บริษัทฯได้บันทึกส่วนที่เพิ่มขึ้นจากการตีราคา</w:t>
      </w:r>
      <w:r w:rsidR="00E359BF" w:rsidRPr="00C27F00">
        <w:rPr>
          <w:rFonts w:ascii="Angsana New" w:hAnsi="Angsana New" w:hint="cs"/>
          <w:sz w:val="32"/>
          <w:szCs w:val="32"/>
          <w:cs/>
        </w:rPr>
        <w:t>ใหม่ดังกล่าว</w:t>
      </w:r>
      <w:r w:rsidR="00E359BF" w:rsidRPr="00C27F00">
        <w:rPr>
          <w:rFonts w:ascii="Angsana New" w:hAnsi="Angsana New"/>
          <w:sz w:val="32"/>
          <w:szCs w:val="32"/>
          <w:cs/>
        </w:rPr>
        <w:t>ในกําไรขาดทุนเบ็ดเสร็จอื่น และรับรู้จํานวนสะสมในบัญชี “ส่วนเกินทุนจากการตีราคาสินทรัพย์” ในส่วนของผู้ถือหุ้น</w:t>
      </w:r>
    </w:p>
    <w:p w14:paraId="10D57A36" w14:textId="02BFA2AE" w:rsidR="00644A70" w:rsidRPr="00C27F00" w:rsidRDefault="00644A70" w:rsidP="00454F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 xml:space="preserve">หากบริษัทฯแสดงมูลค่าของที่ดินและอาคารดังกล่าวด้วยวิธีราคาทุน มูลค่าสุทธิตามบัญชี ณ วันที่                </w:t>
      </w:r>
      <w:r w:rsidRPr="00C27F00">
        <w:rPr>
          <w:rFonts w:ascii="Angsana New" w:hAnsi="Angsana New" w:hint="cs"/>
          <w:sz w:val="32"/>
          <w:szCs w:val="32"/>
        </w:rPr>
        <w:t xml:space="preserve">31 </w:t>
      </w:r>
      <w:r w:rsidRPr="00C27F0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4062D" w:rsidRPr="00C27F00">
        <w:rPr>
          <w:rFonts w:ascii="Angsana New" w:hAnsi="Angsana New" w:hint="cs"/>
          <w:sz w:val="32"/>
          <w:szCs w:val="32"/>
        </w:rPr>
        <w:t>2568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ของที่ดินและอาคารจะมีจำนวนประมาณ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="00E20D22" w:rsidRPr="00C27F00">
        <w:rPr>
          <w:rFonts w:ascii="Angsana New" w:hAnsi="Angsana New"/>
          <w:sz w:val="32"/>
          <w:szCs w:val="32"/>
        </w:rPr>
        <w:t>302</w:t>
      </w:r>
      <w:r w:rsidR="00E20D22" w:rsidRPr="00C27F00">
        <w:rPr>
          <w:rFonts w:ascii="Angsana New" w:hAnsi="Angsana New" w:hint="cs"/>
          <w:sz w:val="32"/>
          <w:szCs w:val="32"/>
          <w:cs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873F39" w:rsidRPr="00C27F00">
        <w:rPr>
          <w:rFonts w:ascii="Angsana New" w:hAnsi="Angsana New"/>
          <w:sz w:val="32"/>
          <w:szCs w:val="32"/>
        </w:rPr>
        <w:t>162</w:t>
      </w:r>
      <w:r w:rsidR="00873F39"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ล้านบาท ตามลำดับ (</w:t>
      </w:r>
      <w:r w:rsidR="0004062D" w:rsidRPr="00C27F00">
        <w:rPr>
          <w:rFonts w:ascii="Angsana New" w:hAnsi="Angsana New" w:hint="cs"/>
          <w:sz w:val="32"/>
          <w:szCs w:val="32"/>
        </w:rPr>
        <w:t>2567</w:t>
      </w:r>
      <w:r w:rsidRPr="00C27F00">
        <w:rPr>
          <w:rFonts w:ascii="Angsana New" w:hAnsi="Angsana New" w:hint="cs"/>
          <w:sz w:val="32"/>
          <w:szCs w:val="32"/>
        </w:rPr>
        <w:t xml:space="preserve">: </w:t>
      </w:r>
      <w:r w:rsidR="00E46FC5" w:rsidRPr="00C27F00">
        <w:rPr>
          <w:rFonts w:ascii="Angsana New" w:hAnsi="Angsana New"/>
          <w:sz w:val="32"/>
          <w:szCs w:val="32"/>
        </w:rPr>
        <w:t>3</w:t>
      </w:r>
      <w:r w:rsidR="00A66F56" w:rsidRPr="00C27F00">
        <w:rPr>
          <w:rFonts w:ascii="Angsana New" w:hAnsi="Angsana New"/>
          <w:sz w:val="32"/>
          <w:szCs w:val="32"/>
        </w:rPr>
        <w:t>02</w:t>
      </w:r>
      <w:r w:rsidRPr="00C27F00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Pr="00C27F00">
        <w:rPr>
          <w:rFonts w:ascii="Angsana New" w:hAnsi="Angsana New"/>
          <w:sz w:val="32"/>
          <w:szCs w:val="32"/>
        </w:rPr>
        <w:t>1</w:t>
      </w:r>
      <w:r w:rsidR="00F458A0" w:rsidRPr="00C27F00">
        <w:rPr>
          <w:rFonts w:ascii="Angsana New" w:hAnsi="Angsana New"/>
          <w:sz w:val="32"/>
          <w:szCs w:val="32"/>
        </w:rPr>
        <w:t>68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ล้านบาท ตามลำดับ)</w:t>
      </w:r>
    </w:p>
    <w:p w14:paraId="68BE2170" w14:textId="562A1912" w:rsidR="00644A70" w:rsidRPr="00C27F00" w:rsidRDefault="00644A70" w:rsidP="00454F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27F00">
        <w:rPr>
          <w:rFonts w:ascii="Angsana New" w:hAnsi="Angsana New" w:hint="cs"/>
          <w:sz w:val="32"/>
          <w:szCs w:val="32"/>
        </w:rPr>
        <w:t xml:space="preserve">31 </w:t>
      </w:r>
      <w:r w:rsidRPr="00C27F0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4062D" w:rsidRPr="00C27F00">
        <w:rPr>
          <w:rFonts w:ascii="Angsana New" w:hAnsi="Angsana New" w:hint="cs"/>
          <w:sz w:val="32"/>
          <w:szCs w:val="32"/>
        </w:rPr>
        <w:t>2568</w:t>
      </w:r>
      <w:r w:rsidRPr="00C27F00">
        <w:rPr>
          <w:rFonts w:ascii="Angsana New" w:hAnsi="Angsana New" w:hint="cs"/>
          <w:sz w:val="32"/>
          <w:szCs w:val="32"/>
          <w:cs/>
        </w:rPr>
        <w:t xml:space="preserve"> บริษัทฯมีอาคารและอุปกรณ์จำนวนหนึ่งซึ่งตัดค่าเสื่อมราคาหมดแล้วแต่ยังใช้งานอยู่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มูลค่าตามบัญชีก่อนหักค่าเสื่อมราคาสะสมและค่าเผื่อการด้อยค่าของสินทรัพย์ดังกล่าวมีจำนวนเงินประมาณ</w:t>
      </w:r>
      <w:r w:rsidRPr="00C27F00">
        <w:rPr>
          <w:rFonts w:ascii="Angsana New" w:hAnsi="Angsana New"/>
          <w:sz w:val="32"/>
          <w:szCs w:val="32"/>
        </w:rPr>
        <w:t xml:space="preserve"> </w:t>
      </w:r>
      <w:r w:rsidR="00723B74" w:rsidRPr="00C27F00">
        <w:rPr>
          <w:rFonts w:ascii="Angsana New" w:hAnsi="Angsana New"/>
          <w:sz w:val="32"/>
          <w:szCs w:val="32"/>
        </w:rPr>
        <w:t>1,65</w:t>
      </w:r>
      <w:r w:rsidR="00AB3B89" w:rsidRPr="00C27F00">
        <w:rPr>
          <w:rFonts w:ascii="Angsana New" w:hAnsi="Angsana New"/>
          <w:sz w:val="32"/>
          <w:szCs w:val="32"/>
        </w:rPr>
        <w:t>2</w:t>
      </w:r>
      <w:r w:rsidR="00723B74" w:rsidRPr="00C27F00">
        <w:rPr>
          <w:rFonts w:ascii="Angsana New" w:hAnsi="Angsana New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ล้านบาท (</w:t>
      </w:r>
      <w:r w:rsidR="0004062D" w:rsidRPr="00C27F00">
        <w:rPr>
          <w:rFonts w:ascii="Angsana New" w:hAnsi="Angsana New" w:hint="cs"/>
          <w:sz w:val="32"/>
          <w:szCs w:val="32"/>
        </w:rPr>
        <w:t>2567</w:t>
      </w:r>
      <w:r w:rsidRPr="00C27F00">
        <w:rPr>
          <w:rFonts w:ascii="Angsana New" w:hAnsi="Angsana New" w:hint="cs"/>
          <w:sz w:val="32"/>
          <w:szCs w:val="32"/>
        </w:rPr>
        <w:t>: 1,</w:t>
      </w:r>
      <w:r w:rsidR="00F458A0" w:rsidRPr="00C27F00">
        <w:rPr>
          <w:rFonts w:ascii="Angsana New" w:hAnsi="Angsana New"/>
          <w:sz w:val="32"/>
          <w:szCs w:val="32"/>
        </w:rPr>
        <w:t>522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ล้านบาท)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</w:p>
    <w:p w14:paraId="6115ABE3" w14:textId="2BCC5C20" w:rsidR="00644A70" w:rsidRPr="00C27F00" w:rsidRDefault="00644A70" w:rsidP="00454F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27F00">
        <w:rPr>
          <w:rFonts w:ascii="Angsana New" w:hAnsi="Angsana New" w:hint="cs"/>
          <w:sz w:val="32"/>
          <w:szCs w:val="32"/>
        </w:rPr>
        <w:t>31</w:t>
      </w:r>
      <w:r w:rsidRPr="00C27F0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4062D" w:rsidRPr="00C27F00">
        <w:rPr>
          <w:rFonts w:ascii="Angsana New" w:hAnsi="Angsana New" w:hint="cs"/>
          <w:sz w:val="32"/>
          <w:szCs w:val="32"/>
        </w:rPr>
        <w:t>2568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="00054615" w:rsidRPr="00C27F00">
        <w:rPr>
          <w:rFonts w:ascii="Angsana New" w:hAnsi="Angsana New"/>
          <w:sz w:val="32"/>
          <w:szCs w:val="32"/>
          <w:cs/>
        </w:rPr>
        <w:t xml:space="preserve">กลุ่มบริษัทได้นำที่ดินจำนวน </w:t>
      </w:r>
      <w:r w:rsidR="00054615" w:rsidRPr="00C27F00">
        <w:rPr>
          <w:rFonts w:ascii="Angsana New" w:hAnsi="Angsana New"/>
          <w:sz w:val="32"/>
          <w:szCs w:val="32"/>
        </w:rPr>
        <w:t>10</w:t>
      </w:r>
      <w:r w:rsidR="00054615" w:rsidRPr="00C27F00">
        <w:rPr>
          <w:rFonts w:ascii="Angsana New" w:hAnsi="Angsana New"/>
          <w:sz w:val="32"/>
          <w:szCs w:val="32"/>
          <w:cs/>
        </w:rPr>
        <w:t xml:space="preserve"> แปลงพร้อมสิ่งปลูกสร้างบางส่วนและโครงการผลิตไฟฟ้าพลังงานแสงอาทิตย์ ซึ่งมีมูลค่าสุทธิตามบัญชีจำนวนรวมประมาณ </w:t>
      </w:r>
      <w:r w:rsidR="00C30154" w:rsidRPr="00C27F00">
        <w:rPr>
          <w:rFonts w:ascii="Angsana New" w:hAnsi="Angsana New"/>
          <w:sz w:val="32"/>
          <w:szCs w:val="32"/>
        </w:rPr>
        <w:t>1,563</w:t>
      </w:r>
      <w:r w:rsidR="00C30154" w:rsidRPr="00C27F00">
        <w:rPr>
          <w:rFonts w:ascii="Angsana New" w:hAnsi="Angsana New"/>
          <w:sz w:val="32"/>
          <w:szCs w:val="32"/>
          <w:cs/>
        </w:rPr>
        <w:t xml:space="preserve"> </w:t>
      </w:r>
      <w:r w:rsidR="00054615" w:rsidRPr="00C27F00">
        <w:rPr>
          <w:rFonts w:ascii="Angsana New" w:hAnsi="Angsana New"/>
          <w:sz w:val="32"/>
          <w:szCs w:val="32"/>
          <w:cs/>
        </w:rPr>
        <w:t>ล้านบาท (</w:t>
      </w:r>
      <w:r w:rsidR="00054615" w:rsidRPr="00C27F00">
        <w:rPr>
          <w:rFonts w:ascii="Angsana New" w:hAnsi="Angsana New"/>
          <w:sz w:val="32"/>
          <w:szCs w:val="32"/>
        </w:rPr>
        <w:t>2567</w:t>
      </w:r>
      <w:r w:rsidR="00054615" w:rsidRPr="00C27F00">
        <w:rPr>
          <w:rFonts w:ascii="Angsana New" w:hAnsi="Angsana New"/>
          <w:sz w:val="32"/>
          <w:szCs w:val="32"/>
          <w:cs/>
        </w:rPr>
        <w:t xml:space="preserve">: </w:t>
      </w:r>
      <w:r w:rsidR="00054615" w:rsidRPr="00C27F00">
        <w:rPr>
          <w:rFonts w:ascii="Angsana New" w:hAnsi="Angsana New"/>
          <w:sz w:val="32"/>
          <w:szCs w:val="32"/>
        </w:rPr>
        <w:t>1,006</w:t>
      </w:r>
      <w:r w:rsidR="00054615" w:rsidRPr="00C27F00">
        <w:rPr>
          <w:rFonts w:ascii="Angsana New" w:hAnsi="Angsana New"/>
          <w:sz w:val="32"/>
          <w:szCs w:val="32"/>
          <w:cs/>
        </w:rPr>
        <w:t xml:space="preserve"> ล้านบาท) (เฉพาะบริษัทฯ </w:t>
      </w:r>
      <w:r w:rsidR="00123455" w:rsidRPr="00C27F00">
        <w:rPr>
          <w:rFonts w:ascii="Angsana New" w:hAnsi="Angsana New"/>
          <w:sz w:val="32"/>
          <w:szCs w:val="32"/>
        </w:rPr>
        <w:t>1,030</w:t>
      </w:r>
      <w:r w:rsidR="00123455" w:rsidRPr="00C27F00">
        <w:rPr>
          <w:rFonts w:ascii="Angsana New" w:hAnsi="Angsana New"/>
          <w:sz w:val="32"/>
          <w:szCs w:val="32"/>
          <w:cs/>
        </w:rPr>
        <w:t xml:space="preserve"> </w:t>
      </w:r>
      <w:r w:rsidR="00054615" w:rsidRPr="00C27F00">
        <w:rPr>
          <w:rFonts w:ascii="Angsana New" w:hAnsi="Angsana New"/>
          <w:sz w:val="32"/>
          <w:szCs w:val="32"/>
          <w:cs/>
        </w:rPr>
        <w:t>ล้านบาท (</w:t>
      </w:r>
      <w:r w:rsidR="00054615" w:rsidRPr="00C27F00">
        <w:rPr>
          <w:rFonts w:ascii="Angsana New" w:hAnsi="Angsana New"/>
          <w:sz w:val="32"/>
          <w:szCs w:val="32"/>
        </w:rPr>
        <w:t>2567</w:t>
      </w:r>
      <w:r w:rsidR="00054615" w:rsidRPr="00C27F00">
        <w:rPr>
          <w:rFonts w:ascii="Angsana New" w:hAnsi="Angsana New"/>
          <w:sz w:val="32"/>
          <w:szCs w:val="32"/>
          <w:cs/>
        </w:rPr>
        <w:t xml:space="preserve">: </w:t>
      </w:r>
      <w:r w:rsidR="00054615" w:rsidRPr="00C27F00">
        <w:rPr>
          <w:rFonts w:ascii="Angsana New" w:hAnsi="Angsana New"/>
          <w:sz w:val="32"/>
          <w:szCs w:val="32"/>
        </w:rPr>
        <w:t>1,006</w:t>
      </w:r>
      <w:r w:rsidR="00054615" w:rsidRPr="00C27F00">
        <w:rPr>
          <w:rFonts w:ascii="Angsana New" w:hAnsi="Angsana New"/>
          <w:sz w:val="32"/>
          <w:szCs w:val="32"/>
          <w:cs/>
        </w:rPr>
        <w:t xml:space="preserve"> ล้านบาท)) ไปจดจำนองไว้กับธนาคารเพื่อเป็นหลักทรัพย์ค้ำประกันวงเงินเงินกู้ยืมระยะสั้นและระยะยาวที่ได้รับจากธนาคารนั้น</w:t>
      </w:r>
    </w:p>
    <w:p w14:paraId="17701A61" w14:textId="77777777" w:rsidR="00956A2D" w:rsidRPr="00C27F00" w:rsidRDefault="00956A2D" w:rsidP="00454FB0">
      <w:pPr>
        <w:spacing w:before="120" w:after="120"/>
        <w:ind w:left="547" w:hanging="547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C27F00">
        <w:rPr>
          <w:rFonts w:ascii="Angsana New" w:hAnsi="Angsana New"/>
          <w:b/>
          <w:bCs/>
          <w:spacing w:val="-6"/>
          <w:sz w:val="32"/>
          <w:szCs w:val="32"/>
        </w:rPr>
        <w:t>1</w:t>
      </w:r>
      <w:r w:rsidR="00E359BF" w:rsidRPr="00C27F00">
        <w:rPr>
          <w:rFonts w:ascii="Angsana New" w:hAnsi="Angsana New" w:hint="cs"/>
          <w:b/>
          <w:bCs/>
          <w:spacing w:val="-6"/>
          <w:sz w:val="32"/>
          <w:szCs w:val="32"/>
          <w:cs/>
        </w:rPr>
        <w:t>7</w:t>
      </w:r>
      <w:r w:rsidRPr="00C27F00">
        <w:rPr>
          <w:rFonts w:ascii="Angsana New" w:hAnsi="Angsana New" w:hint="cs"/>
          <w:b/>
          <w:bCs/>
          <w:spacing w:val="-6"/>
          <w:sz w:val="32"/>
          <w:szCs w:val="32"/>
        </w:rPr>
        <w:t>.</w:t>
      </w:r>
      <w:r w:rsidRPr="00C27F00">
        <w:rPr>
          <w:rFonts w:ascii="Angsana New" w:hAnsi="Angsana New" w:hint="cs"/>
          <w:b/>
          <w:bCs/>
          <w:spacing w:val="-6"/>
          <w:sz w:val="32"/>
          <w:szCs w:val="32"/>
        </w:rPr>
        <w:tab/>
      </w:r>
      <w:r w:rsidRPr="00C27F00">
        <w:rPr>
          <w:rFonts w:ascii="Angsana New" w:hAnsi="Angsana New" w:hint="cs"/>
          <w:b/>
          <w:bCs/>
          <w:spacing w:val="-6"/>
          <w:sz w:val="32"/>
          <w:szCs w:val="32"/>
          <w:cs/>
        </w:rPr>
        <w:t>สินทรัพย์ไม่หมุนเวียนอื่น</w:t>
      </w:r>
    </w:p>
    <w:p w14:paraId="42B0B8D4" w14:textId="77777777" w:rsidR="00956A2D" w:rsidRPr="00C27F00" w:rsidRDefault="00956A2D" w:rsidP="00454F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pacing w:val="-6"/>
          <w:sz w:val="32"/>
          <w:szCs w:val="32"/>
          <w:cs/>
        </w:rPr>
        <w:t xml:space="preserve">ในเดือนมิถุนายน </w:t>
      </w:r>
      <w:r w:rsidRPr="00C27F00">
        <w:rPr>
          <w:rFonts w:ascii="Angsana New" w:hAnsi="Angsana New"/>
          <w:spacing w:val="-6"/>
          <w:sz w:val="32"/>
          <w:szCs w:val="32"/>
        </w:rPr>
        <w:t xml:space="preserve">2567 </w:t>
      </w:r>
      <w:r w:rsidRPr="00C27F00">
        <w:rPr>
          <w:rFonts w:ascii="Angsana New" w:hAnsi="Angsana New" w:hint="cs"/>
          <w:spacing w:val="-6"/>
          <w:sz w:val="32"/>
          <w:szCs w:val="32"/>
          <w:cs/>
        </w:rPr>
        <w:t xml:space="preserve">ลูกหนี้รายหนึ่งของบริษัทฯได้โอนกรรมสิทธิ์ในที่ดินจำนวน </w:t>
      </w:r>
      <w:r w:rsidRPr="00C27F00">
        <w:rPr>
          <w:rFonts w:ascii="Angsana New" w:hAnsi="Angsana New"/>
          <w:spacing w:val="-6"/>
          <w:sz w:val="32"/>
          <w:szCs w:val="32"/>
        </w:rPr>
        <w:t>2</w:t>
      </w:r>
      <w:r w:rsidRPr="00C27F00">
        <w:rPr>
          <w:rFonts w:ascii="Angsana New" w:hAnsi="Angsana New" w:hint="cs"/>
          <w:spacing w:val="-6"/>
          <w:sz w:val="32"/>
          <w:szCs w:val="32"/>
          <w:cs/>
        </w:rPr>
        <w:t xml:space="preserve"> แปลงพร้อมสิ่งปลูกสร้าง</w:t>
      </w:r>
      <w:r w:rsidRPr="00C27F00">
        <w:rPr>
          <w:rFonts w:ascii="Angsana New" w:hAnsi="Angsana New" w:hint="cs"/>
          <w:sz w:val="32"/>
          <w:szCs w:val="32"/>
          <w:cs/>
        </w:rPr>
        <w:t xml:space="preserve"> เพื่อชำระหนี้ทั้งหมดพร้อมดอกเบี้ยเป็นจำนวนเงินรวม </w:t>
      </w:r>
      <w:r w:rsidRPr="00C27F00">
        <w:rPr>
          <w:rFonts w:ascii="Angsana New" w:hAnsi="Angsana New"/>
          <w:sz w:val="32"/>
          <w:szCs w:val="32"/>
        </w:rPr>
        <w:t>100</w:t>
      </w:r>
      <w:r w:rsidRPr="00C27F0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C27F00">
        <w:rPr>
          <w:rFonts w:ascii="Angsana New" w:hAnsi="Angsana New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 xml:space="preserve">และบริษัทฯได้จ่ายเงินซื้อที่ดินเพิ่มเติมจำนวน </w:t>
      </w:r>
      <w:r w:rsidRPr="00C27F00">
        <w:rPr>
          <w:rFonts w:ascii="Angsana New" w:hAnsi="Angsana New"/>
          <w:sz w:val="32"/>
          <w:szCs w:val="32"/>
        </w:rPr>
        <w:t>2</w:t>
      </w:r>
      <w:r w:rsidRPr="00C27F00">
        <w:rPr>
          <w:rFonts w:ascii="Angsana New" w:hAnsi="Angsana New" w:hint="cs"/>
          <w:sz w:val="32"/>
          <w:szCs w:val="32"/>
          <w:cs/>
        </w:rPr>
        <w:t xml:space="preserve"> แปลง เป็นจำนวนเงินรวม </w:t>
      </w:r>
      <w:r w:rsidRPr="00C27F00">
        <w:rPr>
          <w:rFonts w:ascii="Angsana New" w:hAnsi="Angsana New"/>
          <w:sz w:val="32"/>
          <w:szCs w:val="32"/>
        </w:rPr>
        <w:t>115</w:t>
      </w:r>
      <w:r w:rsidRPr="00C27F0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C27F00">
        <w:rPr>
          <w:rFonts w:ascii="Angsana New" w:hAnsi="Angsana New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 xml:space="preserve">บริษัทฯได้ทำข้อตกลงให้สิทธิลูกหนี้ซื้อที่ดินทั้ง </w:t>
      </w:r>
      <w:r w:rsidRPr="00C27F00">
        <w:rPr>
          <w:rFonts w:ascii="Angsana New" w:hAnsi="Angsana New"/>
          <w:sz w:val="32"/>
          <w:szCs w:val="32"/>
        </w:rPr>
        <w:t xml:space="preserve">4 </w:t>
      </w:r>
      <w:r w:rsidRPr="00C27F00">
        <w:rPr>
          <w:rFonts w:ascii="Angsana New" w:hAnsi="Angsana New" w:hint="cs"/>
          <w:sz w:val="32"/>
          <w:szCs w:val="32"/>
          <w:cs/>
        </w:rPr>
        <w:t>แปลงพร้อม</w:t>
      </w:r>
      <w:r w:rsidRPr="00C27F00">
        <w:rPr>
          <w:rFonts w:ascii="Angsana New" w:hAnsi="Angsana New" w:hint="cs"/>
          <w:spacing w:val="-6"/>
          <w:sz w:val="32"/>
          <w:szCs w:val="32"/>
          <w:cs/>
        </w:rPr>
        <w:t xml:space="preserve">สิ่งปลูกสร้างดังกล่าวคืนได้ภายในระยะเวลา </w:t>
      </w:r>
      <w:r w:rsidRPr="00C27F00">
        <w:rPr>
          <w:rFonts w:ascii="Angsana New" w:hAnsi="Angsana New"/>
          <w:spacing w:val="-6"/>
          <w:sz w:val="32"/>
          <w:szCs w:val="32"/>
        </w:rPr>
        <w:t>2</w:t>
      </w:r>
      <w:r w:rsidRPr="00C27F00">
        <w:rPr>
          <w:rFonts w:ascii="Angsana New" w:hAnsi="Angsana New" w:hint="cs"/>
          <w:spacing w:val="-6"/>
          <w:sz w:val="32"/>
          <w:szCs w:val="32"/>
          <w:cs/>
        </w:rPr>
        <w:t xml:space="preserve"> ปี </w:t>
      </w:r>
      <w:r w:rsidRPr="00C27F00">
        <w:rPr>
          <w:rFonts w:ascii="Angsana New" w:hAnsi="Angsana New"/>
          <w:spacing w:val="-6"/>
          <w:sz w:val="32"/>
          <w:szCs w:val="32"/>
        </w:rPr>
        <w:t>(</w:t>
      </w:r>
      <w:r w:rsidRPr="00C27F00">
        <w:rPr>
          <w:rFonts w:ascii="Angsana New" w:hAnsi="Angsana New" w:hint="cs"/>
          <w:spacing w:val="-6"/>
          <w:sz w:val="32"/>
          <w:szCs w:val="32"/>
          <w:cs/>
        </w:rPr>
        <w:t xml:space="preserve">ภายในวันที่ </w:t>
      </w:r>
      <w:r w:rsidRPr="00C27F00">
        <w:rPr>
          <w:rFonts w:ascii="Angsana New" w:hAnsi="Angsana New"/>
          <w:spacing w:val="-6"/>
          <w:sz w:val="32"/>
          <w:szCs w:val="32"/>
        </w:rPr>
        <w:t>2</w:t>
      </w:r>
      <w:r w:rsidRPr="00C27F00">
        <w:rPr>
          <w:rFonts w:ascii="Angsana New" w:hAnsi="Angsana New" w:hint="cs"/>
          <w:spacing w:val="-6"/>
          <w:sz w:val="32"/>
          <w:szCs w:val="32"/>
          <w:cs/>
        </w:rPr>
        <w:t xml:space="preserve">4 มิถุนายน </w:t>
      </w:r>
      <w:r w:rsidRPr="00C27F00">
        <w:rPr>
          <w:rFonts w:ascii="Angsana New" w:hAnsi="Angsana New"/>
          <w:spacing w:val="-6"/>
          <w:sz w:val="32"/>
          <w:szCs w:val="32"/>
        </w:rPr>
        <w:t>2569)</w:t>
      </w:r>
      <w:r w:rsidRPr="00C27F00">
        <w:rPr>
          <w:rFonts w:ascii="Angsana New" w:hAnsi="Angsana New" w:hint="cs"/>
          <w:spacing w:val="-6"/>
          <w:sz w:val="32"/>
          <w:szCs w:val="32"/>
          <w:cs/>
        </w:rPr>
        <w:t xml:space="preserve"> ในราคา </w:t>
      </w:r>
      <w:r w:rsidRPr="00C27F00">
        <w:rPr>
          <w:rFonts w:ascii="Angsana New" w:hAnsi="Angsana New"/>
          <w:spacing w:val="-6"/>
          <w:sz w:val="32"/>
          <w:szCs w:val="32"/>
        </w:rPr>
        <w:t>215</w:t>
      </w:r>
      <w:r w:rsidRPr="00C27F00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 </w:t>
      </w:r>
      <w:r w:rsidRPr="00C27F00">
        <w:rPr>
          <w:rFonts w:ascii="Angsana New" w:hAnsi="Angsana New" w:hint="cs"/>
          <w:sz w:val="32"/>
          <w:szCs w:val="32"/>
          <w:cs/>
        </w:rPr>
        <w:t xml:space="preserve">พร้อมดอกเบี้ยในอัตราร้อยละ </w:t>
      </w:r>
      <w:r w:rsidRPr="00C27F00">
        <w:rPr>
          <w:rFonts w:ascii="Angsana New" w:hAnsi="Angsana New"/>
          <w:sz w:val="32"/>
          <w:szCs w:val="32"/>
        </w:rPr>
        <w:t>6</w:t>
      </w:r>
      <w:r w:rsidRPr="00C27F00">
        <w:rPr>
          <w:rFonts w:ascii="Angsana New" w:hAnsi="Angsana New" w:hint="cs"/>
          <w:sz w:val="32"/>
          <w:szCs w:val="32"/>
          <w:cs/>
        </w:rPr>
        <w:t xml:space="preserve"> ต่อปีของเงินต้นดังกล่าว </w:t>
      </w:r>
      <w:r w:rsidRPr="00C27F00">
        <w:rPr>
          <w:rFonts w:ascii="Angsana New" w:hAnsi="Angsana New"/>
          <w:sz w:val="32"/>
          <w:szCs w:val="32"/>
          <w:cs/>
        </w:rPr>
        <w:t>บริษัทฯพิจารณาว่าข้อตกลงดังกล่าวเป็น</w:t>
      </w:r>
      <w:r w:rsidRPr="00C27F00">
        <w:rPr>
          <w:rFonts w:ascii="Angsana New" w:hAnsi="Angsana New" w:hint="cs"/>
          <w:sz w:val="32"/>
          <w:szCs w:val="32"/>
          <w:cs/>
        </w:rPr>
        <w:t>เหตุให้สินทรัพย์ข้างต้นยังไม่เป็นกรรมสิทธิ์ของบริษัทฯโดยสมบูรณ์ ดังนั้นบริษัทฯจึงแสดงสินทรัพย์ที่ได้มา</w:t>
      </w:r>
      <w:r w:rsidRPr="00C27F00">
        <w:rPr>
          <w:rFonts w:ascii="Angsana New" w:hAnsi="Angsana New"/>
          <w:sz w:val="32"/>
          <w:szCs w:val="32"/>
          <w:cs/>
        </w:rPr>
        <w:t>ดังกล่าว</w:t>
      </w:r>
      <w:r w:rsidRPr="00C27F00">
        <w:rPr>
          <w:rFonts w:ascii="Angsana New" w:hAnsi="Angsana New" w:hint="cs"/>
          <w:sz w:val="32"/>
          <w:szCs w:val="32"/>
          <w:cs/>
        </w:rPr>
        <w:t>รวมอยู่ใน</w:t>
      </w:r>
      <w:r w:rsidRPr="00C27F00">
        <w:rPr>
          <w:rFonts w:ascii="Angsana New" w:hAnsi="Angsana New"/>
          <w:sz w:val="32"/>
          <w:szCs w:val="32"/>
          <w:cs/>
        </w:rPr>
        <w:t xml:space="preserve"> </w:t>
      </w:r>
      <w:r w:rsidRPr="00C27F00">
        <w:rPr>
          <w:rFonts w:ascii="Angsana New" w:hAnsi="Angsana New"/>
          <w:sz w:val="32"/>
          <w:szCs w:val="32"/>
        </w:rPr>
        <w:t>“</w:t>
      </w:r>
      <w:r w:rsidRPr="00C27F00">
        <w:rPr>
          <w:rFonts w:ascii="Angsana New" w:hAnsi="Angsana New" w:hint="cs"/>
          <w:sz w:val="32"/>
          <w:szCs w:val="32"/>
          <w:cs/>
        </w:rPr>
        <w:t>สินทรัพย์ไม่หมุนเวียนอื่น</w:t>
      </w:r>
      <w:r w:rsidRPr="00C27F00">
        <w:rPr>
          <w:rFonts w:ascii="Angsana New" w:hAnsi="Angsana New"/>
          <w:sz w:val="32"/>
          <w:szCs w:val="32"/>
        </w:rPr>
        <w:t>”</w:t>
      </w:r>
      <w:r w:rsidRPr="00C27F00">
        <w:rPr>
          <w:rFonts w:ascii="Angsana New" w:hAnsi="Angsana New"/>
          <w:sz w:val="32"/>
          <w:szCs w:val="32"/>
          <w:cs/>
        </w:rPr>
        <w:t xml:space="preserve"> ในงบฐานะการเงิน</w:t>
      </w:r>
    </w:p>
    <w:p w14:paraId="10AF82B2" w14:textId="77777777" w:rsidR="00C24FA4" w:rsidRPr="00C27F00" w:rsidRDefault="00C24FA4" w:rsidP="00454F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27F0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76CCE" w:rsidRPr="00C27F00">
        <w:rPr>
          <w:rFonts w:ascii="Angsana New" w:hAnsi="Angsana New"/>
          <w:sz w:val="32"/>
          <w:szCs w:val="32"/>
        </w:rPr>
        <w:t xml:space="preserve">31 </w:t>
      </w:r>
      <w:r w:rsidR="00876CCE" w:rsidRPr="00C27F00">
        <w:rPr>
          <w:rFonts w:ascii="Angsana New" w:hAnsi="Angsana New" w:hint="cs"/>
          <w:sz w:val="32"/>
          <w:szCs w:val="32"/>
          <w:cs/>
        </w:rPr>
        <w:t>ธันวาคม</w:t>
      </w:r>
      <w:r w:rsidRPr="00C27F00">
        <w:rPr>
          <w:rFonts w:ascii="Angsana New" w:hAnsi="Angsana New" w:hint="cs"/>
          <w:sz w:val="32"/>
          <w:szCs w:val="32"/>
          <w:cs/>
        </w:rPr>
        <w:t xml:space="preserve"> </w:t>
      </w:r>
      <w:r w:rsidR="0004062D" w:rsidRPr="00C27F00">
        <w:rPr>
          <w:rFonts w:ascii="Angsana New" w:hAnsi="Angsana New"/>
          <w:sz w:val="32"/>
          <w:szCs w:val="32"/>
        </w:rPr>
        <w:t>2568</w:t>
      </w:r>
      <w:r w:rsidRPr="00C27F00">
        <w:rPr>
          <w:rFonts w:ascii="Angsana New" w:hAnsi="Angsana New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 xml:space="preserve">บริษัทฯได้นำที่ดินของบริษัทจำนวน </w:t>
      </w:r>
      <w:r w:rsidRPr="00C27F00">
        <w:rPr>
          <w:rFonts w:ascii="Angsana New" w:hAnsi="Angsana New"/>
          <w:sz w:val="32"/>
          <w:szCs w:val="32"/>
        </w:rPr>
        <w:t xml:space="preserve">4 </w:t>
      </w:r>
      <w:r w:rsidRPr="00C27F00">
        <w:rPr>
          <w:rFonts w:ascii="Angsana New" w:hAnsi="Angsana New" w:hint="cs"/>
          <w:sz w:val="32"/>
          <w:szCs w:val="32"/>
          <w:cs/>
        </w:rPr>
        <w:t xml:space="preserve">แปลง พร้อมสิ่งปลูกสร้างบางส่วน มูลค่าสุทธิตามบัญชีจำนวนประมาณ </w:t>
      </w:r>
      <w:r w:rsidRPr="00C27F00">
        <w:rPr>
          <w:rFonts w:ascii="Angsana New" w:hAnsi="Angsana New"/>
          <w:sz w:val="32"/>
          <w:szCs w:val="32"/>
        </w:rPr>
        <w:t xml:space="preserve">217 </w:t>
      </w:r>
      <w:r w:rsidRPr="00C27F00">
        <w:rPr>
          <w:rFonts w:ascii="Angsana New" w:hAnsi="Angsana New" w:hint="cs"/>
          <w:sz w:val="32"/>
          <w:szCs w:val="32"/>
          <w:cs/>
        </w:rPr>
        <w:t>ล้านบาทไปจดจำนองไว้กับธนาคารเพื่อเป็นหลักทรัพ</w:t>
      </w:r>
      <w:r w:rsidR="00494EFC" w:rsidRPr="00C27F00">
        <w:rPr>
          <w:rFonts w:ascii="Angsana New" w:hAnsi="Angsana New" w:hint="cs"/>
          <w:sz w:val="32"/>
          <w:szCs w:val="32"/>
          <w:cs/>
        </w:rPr>
        <w:t>ย์</w:t>
      </w:r>
      <w:r w:rsidRPr="00C27F00">
        <w:rPr>
          <w:rFonts w:ascii="Angsana New" w:hAnsi="Angsana New" w:hint="cs"/>
          <w:sz w:val="32"/>
          <w:szCs w:val="32"/>
          <w:cs/>
        </w:rPr>
        <w:t>ค้ำประกันวงเงินกู้ยืมระยะยาวที่ได้รับจากธนาคารนั้น</w:t>
      </w:r>
    </w:p>
    <w:p w14:paraId="3835ACCC" w14:textId="77777777" w:rsidR="000A268A" w:rsidRPr="00C27F00" w:rsidRDefault="00956A2D" w:rsidP="00454F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/>
          <w:b/>
          <w:bCs/>
          <w:sz w:val="32"/>
          <w:szCs w:val="32"/>
        </w:rPr>
        <w:br w:type="page"/>
      </w:r>
      <w:r w:rsidRPr="00C27F0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359BF" w:rsidRPr="00C27F00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0A268A" w:rsidRPr="00C27F00">
        <w:rPr>
          <w:rFonts w:ascii="Angsana New" w:hAnsi="Angsana New" w:hint="cs"/>
          <w:b/>
          <w:bCs/>
          <w:sz w:val="32"/>
          <w:szCs w:val="32"/>
        </w:rPr>
        <w:t>.</w:t>
      </w:r>
      <w:r w:rsidR="000A268A" w:rsidRPr="00C27F00">
        <w:rPr>
          <w:rFonts w:ascii="Angsana New" w:hAnsi="Angsana New" w:hint="cs"/>
          <w:b/>
          <w:bCs/>
          <w:sz w:val="32"/>
          <w:szCs w:val="32"/>
        </w:rPr>
        <w:tab/>
      </w:r>
      <w:r w:rsidR="000A268A" w:rsidRPr="00C27F00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16443E2B" w14:textId="77777777" w:rsidR="00D05EF8" w:rsidRPr="00C27F00" w:rsidRDefault="00D05EF8" w:rsidP="00454FB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 xml:space="preserve">การเปลี่ยนแปลงของบัญชีเงินกู้ยืมระยะสั้นจากสถาบันการเงินสำหรับปีสิ้นสุดวันที่ </w:t>
      </w:r>
      <w:r w:rsidRPr="00C27F00">
        <w:rPr>
          <w:rFonts w:ascii="Angsana New" w:hAnsi="Angsana New" w:hint="cs"/>
          <w:sz w:val="32"/>
          <w:szCs w:val="32"/>
        </w:rPr>
        <w:t xml:space="preserve">31 </w:t>
      </w:r>
      <w:r w:rsidRPr="00C27F0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27F00">
        <w:rPr>
          <w:rFonts w:ascii="Angsana New" w:hAnsi="Angsana New" w:hint="cs"/>
          <w:sz w:val="32"/>
          <w:szCs w:val="32"/>
        </w:rPr>
        <w:t xml:space="preserve">2568 </w:t>
      </w:r>
      <w:r w:rsidRPr="00C27F00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092"/>
        <w:gridCol w:w="1962"/>
        <w:gridCol w:w="18"/>
      </w:tblGrid>
      <w:tr w:rsidR="00D05EF8" w:rsidRPr="00C27F00" w14:paraId="00EB1D11" w14:textId="77777777" w:rsidTr="00C27F00">
        <w:trPr>
          <w:gridAfter w:val="1"/>
          <w:wAfter w:w="18" w:type="dxa"/>
          <w:tblHeader/>
        </w:trPr>
        <w:tc>
          <w:tcPr>
            <w:tcW w:w="7092" w:type="dxa"/>
            <w:vAlign w:val="bottom"/>
          </w:tcPr>
          <w:p w14:paraId="5311C77E" w14:textId="77777777" w:rsidR="00D05EF8" w:rsidRPr="00C27F00" w:rsidRDefault="00D05EF8" w:rsidP="00454FB0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62" w:type="dxa"/>
            <w:vAlign w:val="bottom"/>
            <w:hideMark/>
          </w:tcPr>
          <w:p w14:paraId="6C1F1EBD" w14:textId="77777777" w:rsidR="00D05EF8" w:rsidRPr="00C27F00" w:rsidRDefault="00D05EF8" w:rsidP="00454FB0">
            <w:pPr>
              <w:ind w:left="418" w:hanging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05EF8" w:rsidRPr="00C27F00" w14:paraId="2CFE5471" w14:textId="77777777" w:rsidTr="00C27F00">
        <w:tc>
          <w:tcPr>
            <w:tcW w:w="7092" w:type="dxa"/>
            <w:vAlign w:val="bottom"/>
          </w:tcPr>
          <w:p w14:paraId="56C6D7F0" w14:textId="77777777" w:rsidR="00D05EF8" w:rsidRPr="00C27F00" w:rsidRDefault="00D05EF8" w:rsidP="00454FB0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s/>
              </w:rPr>
            </w:pPr>
          </w:p>
        </w:tc>
        <w:tc>
          <w:tcPr>
            <w:tcW w:w="1980" w:type="dxa"/>
            <w:gridSpan w:val="2"/>
          </w:tcPr>
          <w:p w14:paraId="2556E5F6" w14:textId="77777777" w:rsidR="00D05EF8" w:rsidRPr="00C27F00" w:rsidRDefault="00D05EF8" w:rsidP="00454FB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งบการเงินรวมและ   </w:t>
            </w:r>
          </w:p>
          <w:p w14:paraId="11C0D028" w14:textId="77777777" w:rsidR="00D05EF8" w:rsidRPr="00C27F00" w:rsidRDefault="00D05EF8" w:rsidP="00454FB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5EF8" w:rsidRPr="00C27F00" w14:paraId="05B12786" w14:textId="77777777" w:rsidTr="00C27F00">
        <w:tc>
          <w:tcPr>
            <w:tcW w:w="7092" w:type="dxa"/>
            <w:vAlign w:val="bottom"/>
            <w:hideMark/>
          </w:tcPr>
          <w:p w14:paraId="33FA3896" w14:textId="77777777" w:rsidR="00D05EF8" w:rsidRPr="00C27F00" w:rsidRDefault="00D05EF8" w:rsidP="00454FB0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</w:rPr>
            </w:pPr>
            <w:r w:rsidRPr="00C27F00">
              <w:rPr>
                <w:rFonts w:ascii="Angsana New" w:hAnsi="Angsana New" w:hint="cs"/>
                <w:sz w:val="30"/>
                <w:cs/>
              </w:rPr>
              <w:t xml:space="preserve">ยอดคงเหลือ ณ วันที่ </w:t>
            </w:r>
            <w:r w:rsidRPr="00C27F00">
              <w:rPr>
                <w:rFonts w:ascii="Angsana New" w:hAnsi="Angsana New" w:hint="cs"/>
                <w:sz w:val="30"/>
              </w:rPr>
              <w:t>1</w:t>
            </w:r>
            <w:r w:rsidRPr="00C27F00">
              <w:rPr>
                <w:rFonts w:ascii="Angsana New" w:hAnsi="Angsana New" w:hint="cs"/>
                <w:sz w:val="30"/>
                <w:cs/>
              </w:rPr>
              <w:t xml:space="preserve"> มกราคม </w:t>
            </w:r>
            <w:r w:rsidRPr="00C27F00">
              <w:rPr>
                <w:rFonts w:ascii="Angsana New" w:hAnsi="Angsana New" w:hint="cs"/>
                <w:sz w:val="30"/>
              </w:rPr>
              <w:t>2568</w:t>
            </w:r>
          </w:p>
        </w:tc>
        <w:tc>
          <w:tcPr>
            <w:tcW w:w="1980" w:type="dxa"/>
            <w:gridSpan w:val="2"/>
            <w:vAlign w:val="bottom"/>
          </w:tcPr>
          <w:p w14:paraId="21599B8D" w14:textId="77777777" w:rsidR="00D05EF8" w:rsidRPr="00C27F00" w:rsidRDefault="00D05EF8" w:rsidP="00454FB0">
            <w:pPr>
              <w:pStyle w:val="BodyText2"/>
              <w:tabs>
                <w:tab w:val="decimal" w:pos="1515"/>
              </w:tabs>
              <w:spacing w:after="0" w:line="240" w:lineRule="auto"/>
              <w:ind w:left="18"/>
              <w:rPr>
                <w:rFonts w:ascii="Angsana New" w:hAnsi="Angsana New"/>
                <w:sz w:val="30"/>
                <w:cs/>
              </w:rPr>
            </w:pPr>
            <w:r w:rsidRPr="00C27F00">
              <w:rPr>
                <w:rFonts w:ascii="Angsana New" w:hAnsi="Angsana New"/>
                <w:sz w:val="30"/>
              </w:rPr>
              <w:t>666,335</w:t>
            </w:r>
          </w:p>
        </w:tc>
      </w:tr>
      <w:tr w:rsidR="00D05EF8" w:rsidRPr="00C27F00" w14:paraId="4F43C070" w14:textId="77777777" w:rsidTr="00C27F00">
        <w:tc>
          <w:tcPr>
            <w:tcW w:w="7092" w:type="dxa"/>
            <w:vAlign w:val="bottom"/>
            <w:hideMark/>
          </w:tcPr>
          <w:p w14:paraId="7845F51A" w14:textId="77777777" w:rsidR="00D05EF8" w:rsidRPr="00C27F00" w:rsidRDefault="00D05EF8" w:rsidP="00454FB0">
            <w:pPr>
              <w:pStyle w:val="BodyText2"/>
              <w:tabs>
                <w:tab w:val="left" w:pos="522"/>
              </w:tabs>
              <w:spacing w:after="0" w:line="240" w:lineRule="auto"/>
              <w:ind w:left="-18"/>
              <w:rPr>
                <w:rFonts w:ascii="Angsana New" w:hAnsi="Angsana New"/>
                <w:sz w:val="30"/>
              </w:rPr>
            </w:pPr>
            <w:r w:rsidRPr="00C27F00">
              <w:rPr>
                <w:rFonts w:ascii="Angsana New" w:hAnsi="Angsana New" w:hint="cs"/>
                <w:sz w:val="30"/>
                <w:cs/>
              </w:rPr>
              <w:t xml:space="preserve">บวก: เบิกเงินกู้เพิ่มระหว่างปี </w:t>
            </w:r>
          </w:p>
        </w:tc>
        <w:tc>
          <w:tcPr>
            <w:tcW w:w="1980" w:type="dxa"/>
            <w:gridSpan w:val="2"/>
            <w:vAlign w:val="bottom"/>
          </w:tcPr>
          <w:p w14:paraId="2ED8D3D8" w14:textId="77777777" w:rsidR="00D05EF8" w:rsidRPr="00C27F00" w:rsidRDefault="00D05EF8" w:rsidP="00454FB0">
            <w:pPr>
              <w:pStyle w:val="BodyText2"/>
              <w:tabs>
                <w:tab w:val="decimal" w:pos="1515"/>
              </w:tabs>
              <w:spacing w:after="0" w:line="240" w:lineRule="auto"/>
              <w:ind w:left="18"/>
              <w:rPr>
                <w:rFonts w:ascii="Angsana New" w:hAnsi="Angsana New"/>
                <w:sz w:val="30"/>
              </w:rPr>
            </w:pPr>
            <w:r w:rsidRPr="00C27F00">
              <w:rPr>
                <w:rFonts w:ascii="Angsana New" w:hAnsi="Angsana New"/>
                <w:sz w:val="30"/>
              </w:rPr>
              <w:t>3,502,445</w:t>
            </w:r>
          </w:p>
        </w:tc>
      </w:tr>
      <w:tr w:rsidR="00D05EF8" w:rsidRPr="00C27F00" w14:paraId="5C423CAD" w14:textId="77777777" w:rsidTr="00C27F00">
        <w:tc>
          <w:tcPr>
            <w:tcW w:w="7092" w:type="dxa"/>
            <w:vAlign w:val="bottom"/>
            <w:hideMark/>
          </w:tcPr>
          <w:p w14:paraId="753A60A7" w14:textId="77777777" w:rsidR="00D05EF8" w:rsidRPr="00C27F00" w:rsidRDefault="00D05EF8" w:rsidP="00454FB0">
            <w:pPr>
              <w:pStyle w:val="BodyText2"/>
              <w:tabs>
                <w:tab w:val="left" w:pos="522"/>
              </w:tabs>
              <w:spacing w:after="0" w:line="240" w:lineRule="auto"/>
              <w:ind w:left="-18"/>
              <w:rPr>
                <w:rFonts w:ascii="Angsana New" w:hAnsi="Angsana New"/>
                <w:sz w:val="30"/>
              </w:rPr>
            </w:pPr>
            <w:r w:rsidRPr="00C27F00">
              <w:rPr>
                <w:rFonts w:ascii="Angsana New" w:hAnsi="Angsana New" w:hint="cs"/>
                <w:sz w:val="30"/>
                <w:cs/>
              </w:rPr>
              <w:t>หัก: จ่ายคืนเงินกู้ระหว่างปี</w:t>
            </w:r>
          </w:p>
        </w:tc>
        <w:tc>
          <w:tcPr>
            <w:tcW w:w="1980" w:type="dxa"/>
            <w:gridSpan w:val="2"/>
            <w:vAlign w:val="bottom"/>
          </w:tcPr>
          <w:p w14:paraId="5B9AC9F2" w14:textId="646C3572" w:rsidR="00D05EF8" w:rsidRPr="00C27F00" w:rsidRDefault="00D05EF8" w:rsidP="00454FB0">
            <w:pPr>
              <w:pStyle w:val="BodyText2"/>
              <w:pBdr>
                <w:bottom w:val="single" w:sz="4" w:space="1" w:color="auto"/>
              </w:pBdr>
              <w:tabs>
                <w:tab w:val="decimal" w:pos="1515"/>
              </w:tabs>
              <w:spacing w:after="0" w:line="240" w:lineRule="auto"/>
              <w:ind w:left="18"/>
              <w:rPr>
                <w:rFonts w:ascii="Angsana New" w:hAnsi="Angsana New"/>
                <w:sz w:val="30"/>
                <w:cs/>
              </w:rPr>
            </w:pPr>
            <w:r w:rsidRPr="00C27F00">
              <w:rPr>
                <w:rFonts w:ascii="Angsana New" w:hAnsi="Angsana New"/>
                <w:sz w:val="30"/>
              </w:rPr>
              <w:t>(3,474,51</w:t>
            </w:r>
            <w:r w:rsidR="00152849" w:rsidRPr="00C27F00">
              <w:rPr>
                <w:rFonts w:ascii="Angsana New" w:hAnsi="Angsana New"/>
                <w:sz w:val="30"/>
              </w:rPr>
              <w:t>1</w:t>
            </w:r>
            <w:r w:rsidRPr="00C27F00">
              <w:rPr>
                <w:rFonts w:ascii="Angsana New" w:hAnsi="Angsana New"/>
                <w:sz w:val="30"/>
              </w:rPr>
              <w:t>)</w:t>
            </w:r>
          </w:p>
        </w:tc>
      </w:tr>
      <w:tr w:rsidR="00D05EF8" w:rsidRPr="00C27F00" w14:paraId="74D61799" w14:textId="77777777" w:rsidTr="00C27F00">
        <w:tc>
          <w:tcPr>
            <w:tcW w:w="7092" w:type="dxa"/>
            <w:vAlign w:val="bottom"/>
            <w:hideMark/>
          </w:tcPr>
          <w:p w14:paraId="741EAB09" w14:textId="77777777" w:rsidR="00D05EF8" w:rsidRPr="00C27F00" w:rsidRDefault="00D05EF8" w:rsidP="00454FB0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cs/>
              </w:rPr>
            </w:pPr>
            <w:r w:rsidRPr="00C27F00">
              <w:rPr>
                <w:rFonts w:ascii="Angsana New" w:hAnsi="Angsana New" w:hint="cs"/>
                <w:sz w:val="30"/>
                <w:cs/>
              </w:rPr>
              <w:t xml:space="preserve">ยอดคงเหลือ ณ วันที่ </w:t>
            </w:r>
            <w:r w:rsidRPr="00C27F00">
              <w:rPr>
                <w:rFonts w:ascii="Angsana New" w:hAnsi="Angsana New" w:hint="cs"/>
                <w:sz w:val="30"/>
              </w:rPr>
              <w:t>31</w:t>
            </w:r>
            <w:r w:rsidRPr="00C27F00">
              <w:rPr>
                <w:rFonts w:ascii="Angsana New" w:hAnsi="Angsana New" w:hint="cs"/>
                <w:sz w:val="30"/>
                <w:cs/>
              </w:rPr>
              <w:t xml:space="preserve"> ธันวาคม </w:t>
            </w:r>
            <w:r w:rsidRPr="00C27F00">
              <w:rPr>
                <w:rFonts w:ascii="Angsana New" w:hAnsi="Angsana New" w:hint="cs"/>
                <w:sz w:val="30"/>
              </w:rPr>
              <w:t>2568</w:t>
            </w:r>
          </w:p>
        </w:tc>
        <w:tc>
          <w:tcPr>
            <w:tcW w:w="1980" w:type="dxa"/>
            <w:gridSpan w:val="2"/>
            <w:vAlign w:val="bottom"/>
          </w:tcPr>
          <w:p w14:paraId="57947194" w14:textId="77777777" w:rsidR="00D05EF8" w:rsidRPr="00C27F00" w:rsidRDefault="00D05EF8" w:rsidP="00454FB0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left="18"/>
              <w:rPr>
                <w:rFonts w:ascii="Angsana New" w:hAnsi="Angsana New"/>
                <w:sz w:val="30"/>
              </w:rPr>
            </w:pPr>
            <w:r w:rsidRPr="00C27F00">
              <w:rPr>
                <w:rFonts w:ascii="Angsana New" w:hAnsi="Angsana New"/>
                <w:sz w:val="30"/>
              </w:rPr>
              <w:t>694,269</w:t>
            </w:r>
          </w:p>
        </w:tc>
      </w:tr>
    </w:tbl>
    <w:p w14:paraId="7F8B8F3F" w14:textId="6E4796F9" w:rsidR="00644A70" w:rsidRPr="00C27F00" w:rsidRDefault="0038282F" w:rsidP="00454FB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ณ วันที่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/>
          <w:sz w:val="32"/>
          <w:szCs w:val="32"/>
        </w:rPr>
        <w:t xml:space="preserve">31 </w:t>
      </w:r>
      <w:r w:rsidRPr="00C27F00">
        <w:rPr>
          <w:rFonts w:ascii="Angsana New" w:hAnsi="Angsana New"/>
          <w:sz w:val="32"/>
          <w:szCs w:val="32"/>
          <w:cs/>
        </w:rPr>
        <w:t>ธันวาคม</w:t>
      </w:r>
      <w:r w:rsidRPr="00C27F00">
        <w:rPr>
          <w:rFonts w:ascii="Angsana New" w:hAnsi="Angsana New" w:hint="cs"/>
          <w:sz w:val="32"/>
          <w:szCs w:val="32"/>
          <w:cs/>
        </w:rPr>
        <w:t xml:space="preserve"> </w:t>
      </w:r>
      <w:r w:rsidRPr="00C27F00">
        <w:rPr>
          <w:rFonts w:ascii="Angsana New" w:hAnsi="Angsana New" w:hint="cs"/>
          <w:sz w:val="32"/>
          <w:szCs w:val="32"/>
        </w:rPr>
        <w:t xml:space="preserve">2568 </w:t>
      </w:r>
      <w:r w:rsidR="00F35BDA" w:rsidRPr="00C27F00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เงินกู้ยืมระยะสั้นมีอัตราดอกเบี้ยร้อยละ </w:t>
      </w:r>
      <w:r w:rsidR="001F50BD" w:rsidRPr="00C27F00">
        <w:rPr>
          <w:rFonts w:ascii="Angsana New" w:hAnsi="Angsana New"/>
          <w:sz w:val="32"/>
          <w:szCs w:val="32"/>
        </w:rPr>
        <w:t>3.70-4.</w:t>
      </w:r>
      <w:r w:rsidR="00D13BB0" w:rsidRPr="00C27F00">
        <w:rPr>
          <w:rFonts w:ascii="Angsana New" w:hAnsi="Angsana New"/>
          <w:sz w:val="32"/>
          <w:szCs w:val="32"/>
        </w:rPr>
        <w:t xml:space="preserve">85 </w:t>
      </w:r>
      <w:r w:rsidR="00D13BB0" w:rsidRPr="00C27F00">
        <w:rPr>
          <w:rFonts w:ascii="Angsana New" w:hAnsi="Angsana New" w:hint="cs"/>
          <w:sz w:val="32"/>
          <w:szCs w:val="32"/>
          <w:cs/>
        </w:rPr>
        <w:t xml:space="preserve">ต่อปี และร้อยละ </w:t>
      </w:r>
      <w:r w:rsidR="00D13BB0" w:rsidRPr="00C27F00">
        <w:rPr>
          <w:rFonts w:ascii="Angsana New" w:hAnsi="Angsana New"/>
          <w:sz w:val="32"/>
          <w:szCs w:val="32"/>
        </w:rPr>
        <w:t xml:space="preserve">MLR-1.5 </w:t>
      </w:r>
      <w:r w:rsidR="00610AA6" w:rsidRPr="00C27F00">
        <w:rPr>
          <w:rFonts w:ascii="Angsana New" w:hAnsi="Angsana New"/>
          <w:sz w:val="32"/>
          <w:szCs w:val="32"/>
        </w:rPr>
        <w:t xml:space="preserve">   </w:t>
      </w:r>
      <w:r w:rsidR="00D13BB0" w:rsidRPr="00C27F00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D13BB0" w:rsidRPr="00C27F00">
        <w:rPr>
          <w:rFonts w:ascii="Angsana New" w:hAnsi="Angsana New"/>
          <w:sz w:val="32"/>
          <w:szCs w:val="32"/>
        </w:rPr>
        <w:t xml:space="preserve">(2567: </w:t>
      </w:r>
      <w:r w:rsidR="00D13BB0" w:rsidRPr="00C27F00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D13BB0" w:rsidRPr="00C27F00">
        <w:rPr>
          <w:rFonts w:ascii="Angsana New" w:hAnsi="Angsana New"/>
          <w:sz w:val="32"/>
          <w:szCs w:val="32"/>
        </w:rPr>
        <w:t xml:space="preserve">4.45-5.40 </w:t>
      </w:r>
      <w:r w:rsidR="00D13BB0" w:rsidRPr="00C27F00">
        <w:rPr>
          <w:rFonts w:ascii="Angsana New" w:hAnsi="Angsana New" w:hint="cs"/>
          <w:sz w:val="32"/>
          <w:szCs w:val="32"/>
          <w:cs/>
        </w:rPr>
        <w:t xml:space="preserve">ต่อปี และร้อยละ </w:t>
      </w:r>
      <w:r w:rsidR="00D13BB0" w:rsidRPr="00C27F00">
        <w:rPr>
          <w:rFonts w:ascii="Angsana New" w:hAnsi="Angsana New"/>
          <w:sz w:val="32"/>
          <w:szCs w:val="32"/>
        </w:rPr>
        <w:t xml:space="preserve">MLR-1.5 </w:t>
      </w:r>
      <w:r w:rsidR="00D13BB0" w:rsidRPr="00C27F00">
        <w:rPr>
          <w:rFonts w:ascii="Angsana New" w:hAnsi="Angsana New" w:hint="cs"/>
          <w:sz w:val="32"/>
          <w:szCs w:val="32"/>
          <w:cs/>
        </w:rPr>
        <w:t>ต่อปี</w:t>
      </w:r>
      <w:r w:rsidR="00D13BB0" w:rsidRPr="00C27F00">
        <w:rPr>
          <w:rFonts w:ascii="Angsana New" w:hAnsi="Angsana New"/>
          <w:sz w:val="32"/>
          <w:szCs w:val="32"/>
        </w:rPr>
        <w:t>)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="00644A70" w:rsidRPr="00C27F00">
        <w:rPr>
          <w:rFonts w:ascii="Angsana New" w:hAnsi="Angsana New" w:hint="cs"/>
          <w:sz w:val="32"/>
          <w:szCs w:val="32"/>
          <w:cs/>
        </w:rPr>
        <w:t>วงเงินเงินกู้ยืมระยะสั้นของบริษัทฯ</w:t>
      </w:r>
      <w:r w:rsidR="00610AA6" w:rsidRPr="00C27F00">
        <w:rPr>
          <w:rFonts w:ascii="Angsana New" w:hAnsi="Angsana New"/>
          <w:sz w:val="32"/>
          <w:szCs w:val="32"/>
        </w:rPr>
        <w:t xml:space="preserve">          </w:t>
      </w:r>
      <w:r w:rsidR="00644A70" w:rsidRPr="00C27F00">
        <w:rPr>
          <w:rFonts w:ascii="Angsana New" w:hAnsi="Angsana New" w:hint="cs"/>
          <w:sz w:val="32"/>
          <w:szCs w:val="32"/>
          <w:cs/>
        </w:rPr>
        <w:t>ค้ำประกันโดยการจำนำเงินฝากธนาคาร</w:t>
      </w:r>
      <w:r w:rsidR="00DD2B21" w:rsidRPr="00C27F00"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 </w:t>
      </w:r>
      <w:r w:rsidR="00DD2B21" w:rsidRPr="00C27F00">
        <w:rPr>
          <w:rFonts w:ascii="Angsana New" w:hAnsi="Angsana New"/>
          <w:sz w:val="32"/>
          <w:szCs w:val="32"/>
        </w:rPr>
        <w:t>11</w:t>
      </w:r>
      <w:r w:rsidR="00644A70" w:rsidRPr="00C27F00">
        <w:rPr>
          <w:rFonts w:ascii="Angsana New" w:hAnsi="Angsana New" w:hint="cs"/>
          <w:sz w:val="32"/>
          <w:szCs w:val="32"/>
          <w:cs/>
        </w:rPr>
        <w:t xml:space="preserve"> </w:t>
      </w:r>
      <w:r w:rsidR="00876CCE" w:rsidRPr="00C27F00">
        <w:rPr>
          <w:rFonts w:ascii="Angsana New" w:hAnsi="Angsana New" w:hint="cs"/>
          <w:sz w:val="32"/>
          <w:szCs w:val="32"/>
          <w:cs/>
        </w:rPr>
        <w:t>และ</w:t>
      </w:r>
      <w:r w:rsidR="00644A70" w:rsidRPr="00C27F00">
        <w:rPr>
          <w:rFonts w:ascii="Angsana New" w:hAnsi="Angsana New" w:hint="cs"/>
          <w:sz w:val="32"/>
          <w:szCs w:val="32"/>
          <w:cs/>
        </w:rPr>
        <w:t xml:space="preserve">การจดจำนองอสังหาริมทรัพย์เพื่อการลงทุนและที่ดินพร้อมสิ่งปลูกสร้างของบริษัทฯตามที่กล่าวในหมายเหตุ </w:t>
      </w:r>
      <w:r w:rsidR="00DD2B21" w:rsidRPr="00C27F00">
        <w:rPr>
          <w:rFonts w:ascii="Angsana New" w:hAnsi="Angsana New"/>
          <w:sz w:val="32"/>
          <w:szCs w:val="32"/>
        </w:rPr>
        <w:t>1</w:t>
      </w:r>
      <w:r w:rsidR="007B7AF2" w:rsidRPr="00C27F00">
        <w:rPr>
          <w:rFonts w:ascii="Angsana New" w:hAnsi="Angsana New"/>
          <w:sz w:val="32"/>
          <w:szCs w:val="32"/>
        </w:rPr>
        <w:t>5</w:t>
      </w:r>
      <w:r w:rsidR="00DD2B21" w:rsidRPr="00C27F00">
        <w:rPr>
          <w:rFonts w:ascii="Angsana New" w:hAnsi="Angsana New"/>
          <w:sz w:val="32"/>
          <w:szCs w:val="32"/>
        </w:rPr>
        <w:t xml:space="preserve"> </w:t>
      </w:r>
      <w:r w:rsidR="00DD2B21" w:rsidRPr="00C27F00">
        <w:rPr>
          <w:rFonts w:ascii="Angsana New" w:hAnsi="Angsana New" w:hint="cs"/>
          <w:sz w:val="32"/>
          <w:szCs w:val="32"/>
          <w:cs/>
        </w:rPr>
        <w:t xml:space="preserve">และ </w:t>
      </w:r>
      <w:r w:rsidR="00644A70" w:rsidRPr="00C27F00">
        <w:rPr>
          <w:rFonts w:ascii="Angsana New" w:hAnsi="Angsana New"/>
          <w:sz w:val="32"/>
          <w:szCs w:val="32"/>
        </w:rPr>
        <w:t>1</w:t>
      </w:r>
      <w:r w:rsidR="007B7AF2" w:rsidRPr="00C27F00">
        <w:rPr>
          <w:rFonts w:ascii="Angsana New" w:hAnsi="Angsana New"/>
          <w:sz w:val="32"/>
          <w:szCs w:val="32"/>
        </w:rPr>
        <w:t>6</w:t>
      </w:r>
      <w:r w:rsidR="00644A70" w:rsidRPr="00C27F00">
        <w:rPr>
          <w:rFonts w:ascii="Angsana New" w:hAnsi="Angsana New" w:hint="cs"/>
          <w:sz w:val="32"/>
          <w:szCs w:val="32"/>
        </w:rPr>
        <w:t xml:space="preserve">                           </w:t>
      </w:r>
    </w:p>
    <w:p w14:paraId="28036956" w14:textId="77777777" w:rsidR="00644A70" w:rsidRPr="00C27F00" w:rsidRDefault="00644A70" w:rsidP="00454FB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>วงเงินสินเชื่อระยะสั้นของบริษัทย่อยค้ำประกันโดยบริษัทฯ</w:t>
      </w:r>
    </w:p>
    <w:p w14:paraId="25ECCF0D" w14:textId="56780190" w:rsidR="00644A70" w:rsidRPr="00C27F00" w:rsidRDefault="00644A70" w:rsidP="00454FB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27F00">
        <w:rPr>
          <w:rFonts w:ascii="Angsana New" w:hAnsi="Angsana New"/>
          <w:sz w:val="32"/>
          <w:szCs w:val="32"/>
          <w:cs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>ณ วันที่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/>
          <w:sz w:val="32"/>
          <w:szCs w:val="32"/>
        </w:rPr>
        <w:t xml:space="preserve">31 </w:t>
      </w:r>
      <w:r w:rsidRPr="00C27F00">
        <w:rPr>
          <w:rFonts w:ascii="Angsana New" w:hAnsi="Angsana New"/>
          <w:sz w:val="32"/>
          <w:szCs w:val="32"/>
          <w:cs/>
        </w:rPr>
        <w:t>ธันวาคม</w:t>
      </w:r>
      <w:r w:rsidRPr="00C27F00">
        <w:rPr>
          <w:rFonts w:ascii="Angsana New" w:hAnsi="Angsana New" w:hint="cs"/>
          <w:sz w:val="32"/>
          <w:szCs w:val="32"/>
          <w:cs/>
        </w:rPr>
        <w:t xml:space="preserve"> </w:t>
      </w:r>
      <w:r w:rsidR="0004062D" w:rsidRPr="00C27F00">
        <w:rPr>
          <w:rFonts w:ascii="Angsana New" w:hAnsi="Angsana New" w:hint="cs"/>
          <w:sz w:val="32"/>
          <w:szCs w:val="32"/>
        </w:rPr>
        <w:t>2568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 xml:space="preserve">กลุ่มบริษัทมีวงเงินกู้ยืมระยะสั้นที่ยังไม่ได้เบิกใช้จำนวน </w:t>
      </w:r>
      <w:r w:rsidR="00953381" w:rsidRPr="00C27F00">
        <w:rPr>
          <w:rFonts w:ascii="Angsana New" w:hAnsi="Angsana New"/>
          <w:sz w:val="32"/>
          <w:szCs w:val="32"/>
        </w:rPr>
        <w:t>3,371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ล้านบาท</w:t>
      </w:r>
      <w:r w:rsidRPr="00C27F00">
        <w:rPr>
          <w:rFonts w:ascii="Angsana New" w:hAnsi="Angsana New" w:hint="cs"/>
          <w:sz w:val="32"/>
          <w:szCs w:val="32"/>
        </w:rPr>
        <w:t xml:space="preserve">                      (</w:t>
      </w:r>
      <w:r w:rsidR="0004062D" w:rsidRPr="00C27F00">
        <w:rPr>
          <w:rFonts w:ascii="Angsana New" w:hAnsi="Angsana New" w:hint="cs"/>
          <w:sz w:val="32"/>
          <w:szCs w:val="32"/>
        </w:rPr>
        <w:t>2567</w:t>
      </w:r>
      <w:r w:rsidRPr="00C27F00">
        <w:rPr>
          <w:rFonts w:ascii="Angsana New" w:hAnsi="Angsana New" w:hint="cs"/>
          <w:sz w:val="32"/>
          <w:szCs w:val="32"/>
        </w:rPr>
        <w:t xml:space="preserve">: </w:t>
      </w:r>
      <w:r w:rsidR="00F458A0" w:rsidRPr="00C27F00">
        <w:rPr>
          <w:rFonts w:ascii="Angsana New" w:hAnsi="Angsana New"/>
          <w:sz w:val="32"/>
          <w:szCs w:val="32"/>
        </w:rPr>
        <w:t>2,632</w:t>
      </w:r>
      <w:r w:rsidRPr="00C27F0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C27F00">
        <w:rPr>
          <w:rFonts w:ascii="Angsana New" w:hAnsi="Angsana New" w:hint="cs"/>
          <w:sz w:val="32"/>
          <w:szCs w:val="32"/>
        </w:rPr>
        <w:t>)</w:t>
      </w:r>
      <w:r w:rsidR="00644A97" w:rsidRPr="00C27F00">
        <w:rPr>
          <w:rFonts w:ascii="Angsana New" w:hAnsi="Angsana New"/>
          <w:sz w:val="32"/>
          <w:szCs w:val="32"/>
        </w:rPr>
        <w:t xml:space="preserve"> (</w:t>
      </w:r>
      <w:r w:rsidR="00644A97" w:rsidRPr="00C27F00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644A97" w:rsidRPr="00C27F00">
        <w:rPr>
          <w:rFonts w:ascii="Angsana New" w:hAnsi="Angsana New"/>
          <w:sz w:val="32"/>
          <w:szCs w:val="32"/>
        </w:rPr>
        <w:t xml:space="preserve">: </w:t>
      </w:r>
      <w:r w:rsidR="00953381" w:rsidRPr="00C27F00">
        <w:rPr>
          <w:rFonts w:ascii="Angsana New" w:hAnsi="Angsana New"/>
          <w:sz w:val="32"/>
          <w:szCs w:val="32"/>
        </w:rPr>
        <w:t>3,221</w:t>
      </w:r>
      <w:r w:rsidR="00F458A0" w:rsidRPr="00C27F00">
        <w:rPr>
          <w:rFonts w:ascii="Angsana New" w:hAnsi="Angsana New"/>
          <w:sz w:val="32"/>
          <w:szCs w:val="32"/>
        </w:rPr>
        <w:t xml:space="preserve"> </w:t>
      </w:r>
      <w:r w:rsidR="00644A97" w:rsidRPr="00C27F00">
        <w:rPr>
          <w:rFonts w:ascii="Angsana New" w:hAnsi="Angsana New" w:hint="cs"/>
          <w:sz w:val="32"/>
          <w:szCs w:val="32"/>
          <w:cs/>
        </w:rPr>
        <w:t>ล้า</w:t>
      </w:r>
      <w:r w:rsidR="004534F2" w:rsidRPr="00C27F00">
        <w:rPr>
          <w:rFonts w:ascii="Angsana New" w:hAnsi="Angsana New" w:hint="cs"/>
          <w:sz w:val="32"/>
          <w:szCs w:val="32"/>
          <w:cs/>
        </w:rPr>
        <w:t>น</w:t>
      </w:r>
      <w:r w:rsidR="00644A97" w:rsidRPr="00C27F00">
        <w:rPr>
          <w:rFonts w:ascii="Angsana New" w:hAnsi="Angsana New" w:hint="cs"/>
          <w:sz w:val="32"/>
          <w:szCs w:val="32"/>
          <w:cs/>
        </w:rPr>
        <w:t>บาท (</w:t>
      </w:r>
      <w:r w:rsidR="0004062D" w:rsidRPr="00C27F00">
        <w:rPr>
          <w:rFonts w:ascii="Angsana New" w:hAnsi="Angsana New"/>
          <w:sz w:val="32"/>
          <w:szCs w:val="32"/>
        </w:rPr>
        <w:t>2567</w:t>
      </w:r>
      <w:r w:rsidR="00644A97" w:rsidRPr="00C27F00">
        <w:rPr>
          <w:rFonts w:ascii="Angsana New" w:hAnsi="Angsana New"/>
          <w:sz w:val="32"/>
          <w:szCs w:val="32"/>
        </w:rPr>
        <w:t xml:space="preserve">: </w:t>
      </w:r>
      <w:r w:rsidR="00F458A0" w:rsidRPr="00C27F00">
        <w:rPr>
          <w:rFonts w:ascii="Angsana New" w:hAnsi="Angsana New"/>
          <w:sz w:val="32"/>
          <w:szCs w:val="32"/>
        </w:rPr>
        <w:t>2,479</w:t>
      </w:r>
      <w:r w:rsidR="00644A97" w:rsidRPr="00C27F00">
        <w:rPr>
          <w:rFonts w:ascii="Angsana New" w:hAnsi="Angsana New"/>
          <w:sz w:val="32"/>
          <w:szCs w:val="32"/>
        </w:rPr>
        <w:t xml:space="preserve"> </w:t>
      </w:r>
      <w:r w:rsidR="00644A97" w:rsidRPr="00C27F00">
        <w:rPr>
          <w:rFonts w:ascii="Angsana New" w:hAnsi="Angsana New" w:hint="cs"/>
          <w:sz w:val="32"/>
          <w:szCs w:val="32"/>
          <w:cs/>
        </w:rPr>
        <w:t>ล้านบาท)</w:t>
      </w:r>
      <w:r w:rsidR="001872C0" w:rsidRPr="00C27F00">
        <w:rPr>
          <w:rFonts w:ascii="Angsana New" w:hAnsi="Angsana New" w:hint="cs"/>
          <w:sz w:val="32"/>
          <w:szCs w:val="32"/>
          <w:cs/>
        </w:rPr>
        <w:t>)</w:t>
      </w:r>
    </w:p>
    <w:p w14:paraId="08CFF227" w14:textId="4B77C990" w:rsidR="000A268A" w:rsidRPr="00C27F00" w:rsidRDefault="00956A2D" w:rsidP="00454FB0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/>
          <w:b/>
          <w:bCs/>
          <w:sz w:val="32"/>
          <w:szCs w:val="32"/>
        </w:rPr>
        <w:t>1</w:t>
      </w:r>
      <w:r w:rsidR="00E359BF" w:rsidRPr="00C27F00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0A268A" w:rsidRPr="00C27F00">
        <w:rPr>
          <w:rFonts w:ascii="Angsana New" w:hAnsi="Angsana New" w:hint="cs"/>
          <w:b/>
          <w:bCs/>
          <w:sz w:val="32"/>
          <w:szCs w:val="32"/>
        </w:rPr>
        <w:t>.</w:t>
      </w:r>
      <w:r w:rsidR="000A268A" w:rsidRPr="00C27F00">
        <w:rPr>
          <w:rFonts w:ascii="Angsana New" w:hAnsi="Angsana New" w:hint="cs"/>
          <w:b/>
          <w:bCs/>
          <w:sz w:val="32"/>
          <w:szCs w:val="32"/>
        </w:rPr>
        <w:tab/>
      </w:r>
      <w:r w:rsidR="000A268A" w:rsidRPr="00C27F00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</w:t>
      </w:r>
      <w:r w:rsidR="006A7D88" w:rsidRPr="00C27F00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0A268A" w:rsidRPr="00C27F00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72"/>
        <w:gridCol w:w="1373"/>
        <w:gridCol w:w="1372"/>
        <w:gridCol w:w="1373"/>
      </w:tblGrid>
      <w:tr w:rsidR="000A268A" w:rsidRPr="00C27F00" w14:paraId="19804C36" w14:textId="77777777" w:rsidTr="00425E53">
        <w:trPr>
          <w:trHeight w:val="217"/>
        </w:trPr>
        <w:tc>
          <w:tcPr>
            <w:tcW w:w="3510" w:type="dxa"/>
            <w:vAlign w:val="bottom"/>
          </w:tcPr>
          <w:p w14:paraId="2C898023" w14:textId="77777777" w:rsidR="000A268A" w:rsidRPr="00C27F00" w:rsidRDefault="000A268A" w:rsidP="00454FB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C27F00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C27F00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45" w:type="dxa"/>
            <w:gridSpan w:val="2"/>
            <w:vAlign w:val="bottom"/>
          </w:tcPr>
          <w:p w14:paraId="32057A82" w14:textId="77777777" w:rsidR="000A268A" w:rsidRPr="00C27F00" w:rsidRDefault="000A268A" w:rsidP="00454FB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1739A51F" w14:textId="77777777" w:rsidR="000A268A" w:rsidRPr="00C27F00" w:rsidRDefault="000A268A" w:rsidP="00454FB0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A268A" w:rsidRPr="00C27F00" w14:paraId="38975040" w14:textId="77777777" w:rsidTr="00425E53">
        <w:tc>
          <w:tcPr>
            <w:tcW w:w="3510" w:type="dxa"/>
            <w:vAlign w:val="bottom"/>
          </w:tcPr>
          <w:p w14:paraId="69F88510" w14:textId="77777777" w:rsidR="000A268A" w:rsidRPr="00C27F00" w:rsidRDefault="000A268A" w:rsidP="00454FB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7E15A1A8" w14:textId="77777777" w:rsidR="000A268A" w:rsidRPr="00C27F00" w:rsidRDefault="000A268A" w:rsidP="00454FB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1EE7AAFC" w14:textId="77777777" w:rsidR="000A268A" w:rsidRPr="00C27F00" w:rsidRDefault="000A268A" w:rsidP="00454FB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5B53" w:rsidRPr="00C27F00" w14:paraId="042B29B8" w14:textId="77777777" w:rsidTr="00425E53">
        <w:tc>
          <w:tcPr>
            <w:tcW w:w="3510" w:type="dxa"/>
            <w:vAlign w:val="bottom"/>
          </w:tcPr>
          <w:p w14:paraId="1FEE84C3" w14:textId="77777777" w:rsidR="00F15B53" w:rsidRPr="00C27F00" w:rsidRDefault="00F15B53" w:rsidP="00454FB0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72" w:type="dxa"/>
            <w:vAlign w:val="bottom"/>
          </w:tcPr>
          <w:p w14:paraId="1C67FAB1" w14:textId="77777777" w:rsidR="00F15B53" w:rsidRPr="00C27F00" w:rsidRDefault="0004062D" w:rsidP="00454FB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73" w:type="dxa"/>
            <w:vAlign w:val="bottom"/>
          </w:tcPr>
          <w:p w14:paraId="5C092793" w14:textId="77777777" w:rsidR="00F15B53" w:rsidRPr="00C27F00" w:rsidRDefault="0004062D" w:rsidP="00454FB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72" w:type="dxa"/>
            <w:vAlign w:val="bottom"/>
          </w:tcPr>
          <w:p w14:paraId="664012FC" w14:textId="77777777" w:rsidR="00F15B53" w:rsidRPr="00C27F00" w:rsidRDefault="0004062D" w:rsidP="00454FB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73" w:type="dxa"/>
            <w:vAlign w:val="bottom"/>
          </w:tcPr>
          <w:p w14:paraId="43252C8E" w14:textId="77777777" w:rsidR="00F15B53" w:rsidRPr="00C27F00" w:rsidRDefault="0004062D" w:rsidP="00454FB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0A268A" w:rsidRPr="00C27F00" w14:paraId="1ADD9139" w14:textId="77777777" w:rsidTr="00425E53">
        <w:tc>
          <w:tcPr>
            <w:tcW w:w="3510" w:type="dxa"/>
            <w:vAlign w:val="bottom"/>
          </w:tcPr>
          <w:p w14:paraId="06EC1B10" w14:textId="77777777" w:rsidR="000A268A" w:rsidRPr="00C27F00" w:rsidRDefault="000A268A" w:rsidP="00454FB0">
            <w:pPr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</w:t>
            </w:r>
            <w:r w:rsidR="006A7D88" w:rsidRPr="00C27F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</w:t>
            </w:r>
            <w:r w:rsidRPr="00C27F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372" w:type="dxa"/>
            <w:vAlign w:val="bottom"/>
          </w:tcPr>
          <w:p w14:paraId="2AD6F687" w14:textId="77777777" w:rsidR="000A268A" w:rsidRPr="00C27F00" w:rsidRDefault="000A268A" w:rsidP="00454FB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13BC57FC" w14:textId="77777777" w:rsidR="000A268A" w:rsidRPr="00C27F00" w:rsidRDefault="000A268A" w:rsidP="00454FB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3B882834" w14:textId="77777777" w:rsidR="000A268A" w:rsidRPr="00C27F00" w:rsidRDefault="000A268A" w:rsidP="00454FB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717B1B92" w14:textId="77777777" w:rsidR="000A268A" w:rsidRPr="00C27F00" w:rsidRDefault="000A268A" w:rsidP="00454FB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458A0" w:rsidRPr="00C27F00" w14:paraId="0DFF8B28" w14:textId="77777777" w:rsidTr="00425E53">
        <w:tc>
          <w:tcPr>
            <w:tcW w:w="3510" w:type="dxa"/>
            <w:vAlign w:val="bottom"/>
          </w:tcPr>
          <w:p w14:paraId="411901D0" w14:textId="77777777" w:rsidR="00F458A0" w:rsidRPr="00C27F00" w:rsidRDefault="00F458A0" w:rsidP="00454FB0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72" w:type="dxa"/>
            <w:vAlign w:val="bottom"/>
          </w:tcPr>
          <w:p w14:paraId="776754B0" w14:textId="5EBAC975" w:rsidR="00F458A0" w:rsidRPr="00C27F00" w:rsidRDefault="00DF3BDD" w:rsidP="00454FB0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373" w:type="dxa"/>
            <w:vAlign w:val="bottom"/>
          </w:tcPr>
          <w:p w14:paraId="5228D2C1" w14:textId="77777777" w:rsidR="00F458A0" w:rsidRPr="00C27F00" w:rsidRDefault="00F458A0" w:rsidP="00454FB0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032A28D5" w14:textId="00A0A3B3" w:rsidR="00F458A0" w:rsidRPr="00C27F00" w:rsidRDefault="008106A8" w:rsidP="00454FB0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24</w:t>
            </w:r>
            <w:r w:rsidR="003C7BC6" w:rsidRPr="00C27F0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3" w:type="dxa"/>
            <w:vAlign w:val="bottom"/>
          </w:tcPr>
          <w:p w14:paraId="036D2A61" w14:textId="77777777" w:rsidR="00F458A0" w:rsidRPr="00C27F00" w:rsidRDefault="00F458A0" w:rsidP="00454FB0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1,632</w:t>
            </w:r>
          </w:p>
        </w:tc>
      </w:tr>
      <w:tr w:rsidR="00F458A0" w:rsidRPr="00C27F00" w14:paraId="23AC4098" w14:textId="77777777" w:rsidTr="00425E53">
        <w:tc>
          <w:tcPr>
            <w:tcW w:w="3510" w:type="dxa"/>
            <w:vAlign w:val="bottom"/>
          </w:tcPr>
          <w:p w14:paraId="1F8A45AE" w14:textId="77777777" w:rsidR="00F458A0" w:rsidRPr="00C27F00" w:rsidRDefault="00F458A0" w:rsidP="00454FB0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vAlign w:val="bottom"/>
          </w:tcPr>
          <w:p w14:paraId="169FEBBC" w14:textId="31558137" w:rsidR="00F458A0" w:rsidRPr="00C27F00" w:rsidRDefault="00A00FD6" w:rsidP="00454FB0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1,46</w:t>
            </w:r>
            <w:r w:rsidR="000C60D0" w:rsidRPr="00C27F00">
              <w:rPr>
                <w:rFonts w:ascii="Angsana New" w:hAnsi="Angsana New"/>
                <w:sz w:val="28"/>
                <w:szCs w:val="28"/>
              </w:rPr>
              <w:t>8</w:t>
            </w:r>
            <w:r w:rsidRPr="00C27F00">
              <w:rPr>
                <w:rFonts w:ascii="Angsana New" w:hAnsi="Angsana New"/>
                <w:sz w:val="28"/>
                <w:szCs w:val="28"/>
              </w:rPr>
              <w:t>,</w:t>
            </w:r>
            <w:r w:rsidR="00A84971" w:rsidRPr="00C27F00">
              <w:rPr>
                <w:rFonts w:ascii="Angsana New" w:hAnsi="Angsana New"/>
                <w:sz w:val="28"/>
                <w:szCs w:val="28"/>
              </w:rPr>
              <w:t>469</w:t>
            </w:r>
          </w:p>
        </w:tc>
        <w:tc>
          <w:tcPr>
            <w:tcW w:w="1373" w:type="dxa"/>
            <w:vAlign w:val="bottom"/>
          </w:tcPr>
          <w:p w14:paraId="10233A05" w14:textId="77777777" w:rsidR="00F458A0" w:rsidRPr="00C27F00" w:rsidRDefault="00F458A0" w:rsidP="00454FB0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1,133,329</w:t>
            </w:r>
          </w:p>
        </w:tc>
        <w:tc>
          <w:tcPr>
            <w:tcW w:w="1372" w:type="dxa"/>
            <w:vAlign w:val="bottom"/>
          </w:tcPr>
          <w:p w14:paraId="32757BD1" w14:textId="17BB18A6" w:rsidR="00F458A0" w:rsidRPr="00C27F00" w:rsidRDefault="00927E04" w:rsidP="00454FB0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1,406,</w:t>
            </w:r>
            <w:r w:rsidR="00634160" w:rsidRPr="00C27F00">
              <w:rPr>
                <w:rFonts w:ascii="Angsana New" w:hAnsi="Angsana New"/>
                <w:sz w:val="28"/>
                <w:szCs w:val="28"/>
              </w:rPr>
              <w:t>376</w:t>
            </w:r>
          </w:p>
        </w:tc>
        <w:tc>
          <w:tcPr>
            <w:tcW w:w="1373" w:type="dxa"/>
            <w:vAlign w:val="bottom"/>
          </w:tcPr>
          <w:p w14:paraId="601BC047" w14:textId="77777777" w:rsidR="00F458A0" w:rsidRPr="00C27F00" w:rsidRDefault="00F458A0" w:rsidP="00454FB0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1,087,229</w:t>
            </w:r>
          </w:p>
        </w:tc>
      </w:tr>
      <w:tr w:rsidR="00F458A0" w:rsidRPr="00C27F00" w14:paraId="58CC547D" w14:textId="77777777" w:rsidTr="00425E53">
        <w:tc>
          <w:tcPr>
            <w:tcW w:w="3510" w:type="dxa"/>
            <w:vAlign w:val="bottom"/>
          </w:tcPr>
          <w:p w14:paraId="2236CC74" w14:textId="77777777" w:rsidR="00F458A0" w:rsidRPr="00C27F00" w:rsidRDefault="00F458A0" w:rsidP="00454FB0">
            <w:pPr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ต้นทุนงานก่อสร้างค้างจ่าย</w:t>
            </w:r>
          </w:p>
        </w:tc>
        <w:tc>
          <w:tcPr>
            <w:tcW w:w="1372" w:type="dxa"/>
            <w:vAlign w:val="bottom"/>
          </w:tcPr>
          <w:p w14:paraId="2B4E51B0" w14:textId="77777777" w:rsidR="00F458A0" w:rsidRPr="00C27F00" w:rsidRDefault="00F458A0" w:rsidP="00454FB0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76A094B7" w14:textId="77777777" w:rsidR="00F458A0" w:rsidRPr="00C27F00" w:rsidRDefault="00F458A0" w:rsidP="00454FB0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09763123" w14:textId="77777777" w:rsidR="00F458A0" w:rsidRPr="00C27F00" w:rsidRDefault="00F458A0" w:rsidP="00454FB0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1647BA8C" w14:textId="77777777" w:rsidR="00F458A0" w:rsidRPr="00C27F00" w:rsidRDefault="00F458A0" w:rsidP="00454FB0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58A0" w:rsidRPr="00C27F00" w14:paraId="154318D4" w14:textId="77777777" w:rsidTr="00425E53">
        <w:tc>
          <w:tcPr>
            <w:tcW w:w="3510" w:type="dxa"/>
            <w:vAlign w:val="bottom"/>
          </w:tcPr>
          <w:p w14:paraId="7B04B2C6" w14:textId="77777777" w:rsidR="00F458A0" w:rsidRPr="00C27F00" w:rsidRDefault="00F458A0" w:rsidP="00454FB0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vAlign w:val="bottom"/>
          </w:tcPr>
          <w:p w14:paraId="7E4B421F" w14:textId="501B2C54" w:rsidR="00F458A0" w:rsidRPr="00C27F00" w:rsidRDefault="008567B1" w:rsidP="00454FB0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647,960</w:t>
            </w:r>
          </w:p>
        </w:tc>
        <w:tc>
          <w:tcPr>
            <w:tcW w:w="1373" w:type="dxa"/>
            <w:vAlign w:val="bottom"/>
          </w:tcPr>
          <w:p w14:paraId="2834AA8E" w14:textId="77777777" w:rsidR="00F458A0" w:rsidRPr="00C27F00" w:rsidRDefault="00F458A0" w:rsidP="00454FB0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862,363</w:t>
            </w:r>
          </w:p>
        </w:tc>
        <w:tc>
          <w:tcPr>
            <w:tcW w:w="1372" w:type="dxa"/>
            <w:vAlign w:val="bottom"/>
          </w:tcPr>
          <w:p w14:paraId="077FD6D7" w14:textId="2DA4E6E8" w:rsidR="00F458A0" w:rsidRPr="00C27F00" w:rsidRDefault="00927E04" w:rsidP="00454FB0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623,592</w:t>
            </w:r>
          </w:p>
        </w:tc>
        <w:tc>
          <w:tcPr>
            <w:tcW w:w="1373" w:type="dxa"/>
            <w:vAlign w:val="bottom"/>
          </w:tcPr>
          <w:p w14:paraId="4E61B3FF" w14:textId="77777777" w:rsidR="00F458A0" w:rsidRPr="00C27F00" w:rsidRDefault="00F458A0" w:rsidP="00454FB0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850,029</w:t>
            </w:r>
          </w:p>
        </w:tc>
      </w:tr>
      <w:tr w:rsidR="00F458A0" w:rsidRPr="00C27F00" w14:paraId="544DD5CF" w14:textId="77777777" w:rsidTr="00425E53">
        <w:tc>
          <w:tcPr>
            <w:tcW w:w="3510" w:type="dxa"/>
            <w:vAlign w:val="bottom"/>
          </w:tcPr>
          <w:p w14:paraId="4A1C32AA" w14:textId="77777777" w:rsidR="00F458A0" w:rsidRPr="00C27F00" w:rsidRDefault="00F458A0" w:rsidP="00454FB0">
            <w:pPr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72" w:type="dxa"/>
            <w:vAlign w:val="bottom"/>
          </w:tcPr>
          <w:p w14:paraId="36D07FB2" w14:textId="77777777" w:rsidR="00F458A0" w:rsidRPr="00C27F00" w:rsidRDefault="00F458A0" w:rsidP="00454FB0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77BFA4A1" w14:textId="77777777" w:rsidR="00F458A0" w:rsidRPr="00C27F00" w:rsidRDefault="00F458A0" w:rsidP="00454FB0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0E1BB3F2" w14:textId="77777777" w:rsidR="00F458A0" w:rsidRPr="00C27F00" w:rsidRDefault="00F458A0" w:rsidP="00454FB0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57D2FD57" w14:textId="77777777" w:rsidR="00F458A0" w:rsidRPr="00C27F00" w:rsidRDefault="00F458A0" w:rsidP="00454FB0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58A0" w:rsidRPr="00C27F00" w14:paraId="27B7FEE7" w14:textId="77777777" w:rsidTr="00425E53">
        <w:tc>
          <w:tcPr>
            <w:tcW w:w="3510" w:type="dxa"/>
            <w:vAlign w:val="bottom"/>
          </w:tcPr>
          <w:p w14:paraId="68137004" w14:textId="77777777" w:rsidR="00F458A0" w:rsidRPr="00C27F00" w:rsidRDefault="00F458A0" w:rsidP="00454FB0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vAlign w:val="bottom"/>
          </w:tcPr>
          <w:p w14:paraId="4CBD26BD" w14:textId="72FCD874" w:rsidR="00F458A0" w:rsidRPr="00C27F00" w:rsidRDefault="008567B1" w:rsidP="00454FB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107,291</w:t>
            </w:r>
          </w:p>
        </w:tc>
        <w:tc>
          <w:tcPr>
            <w:tcW w:w="1373" w:type="dxa"/>
            <w:vAlign w:val="bottom"/>
          </w:tcPr>
          <w:p w14:paraId="0F83FFF9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77,659</w:t>
            </w:r>
          </w:p>
        </w:tc>
        <w:tc>
          <w:tcPr>
            <w:tcW w:w="1372" w:type="dxa"/>
            <w:vAlign w:val="bottom"/>
          </w:tcPr>
          <w:p w14:paraId="55FFA8BB" w14:textId="5824126E" w:rsidR="00F458A0" w:rsidRPr="00C27F00" w:rsidRDefault="00DF08B4" w:rsidP="00454FB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104,948</w:t>
            </w:r>
          </w:p>
        </w:tc>
        <w:tc>
          <w:tcPr>
            <w:tcW w:w="1373" w:type="dxa"/>
            <w:vAlign w:val="bottom"/>
          </w:tcPr>
          <w:p w14:paraId="4BF8ED64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75,942</w:t>
            </w:r>
          </w:p>
        </w:tc>
      </w:tr>
      <w:tr w:rsidR="00F458A0" w:rsidRPr="00C27F00" w14:paraId="7B78F3E1" w14:textId="77777777" w:rsidTr="00425E53">
        <w:tc>
          <w:tcPr>
            <w:tcW w:w="3510" w:type="dxa"/>
            <w:vAlign w:val="bottom"/>
          </w:tcPr>
          <w:p w14:paraId="58BABB22" w14:textId="77777777" w:rsidR="00F458A0" w:rsidRPr="00C27F00" w:rsidRDefault="00F458A0" w:rsidP="00454FB0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</w:t>
            </w:r>
            <w:r w:rsidR="006A7D88" w:rsidRPr="00C27F00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372" w:type="dxa"/>
            <w:vAlign w:val="bottom"/>
          </w:tcPr>
          <w:p w14:paraId="0EA9F1AE" w14:textId="45E991A5" w:rsidR="00F458A0" w:rsidRPr="00C27F00" w:rsidRDefault="00CC351C" w:rsidP="00454FB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2,223,</w:t>
            </w:r>
            <w:r w:rsidR="004D7F5C" w:rsidRPr="00C27F00">
              <w:rPr>
                <w:rFonts w:ascii="Angsana New" w:hAnsi="Angsana New"/>
                <w:sz w:val="28"/>
                <w:szCs w:val="28"/>
              </w:rPr>
              <w:t>827</w:t>
            </w:r>
          </w:p>
        </w:tc>
        <w:tc>
          <w:tcPr>
            <w:tcW w:w="1373" w:type="dxa"/>
            <w:vAlign w:val="bottom"/>
          </w:tcPr>
          <w:p w14:paraId="28A94A06" w14:textId="77777777" w:rsidR="00F458A0" w:rsidRPr="00C27F00" w:rsidRDefault="00F458A0" w:rsidP="00454FB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2,073,351</w:t>
            </w:r>
          </w:p>
        </w:tc>
        <w:tc>
          <w:tcPr>
            <w:tcW w:w="1372" w:type="dxa"/>
            <w:vAlign w:val="bottom"/>
          </w:tcPr>
          <w:p w14:paraId="0189894C" w14:textId="1C2CBEC8" w:rsidR="00F458A0" w:rsidRPr="00C27F00" w:rsidRDefault="00DF08B4" w:rsidP="00454FB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2,13</w:t>
            </w:r>
            <w:r w:rsidR="005D69E2" w:rsidRPr="00C27F00">
              <w:rPr>
                <w:rFonts w:ascii="Angsana New" w:hAnsi="Angsana New"/>
                <w:sz w:val="28"/>
                <w:szCs w:val="28"/>
              </w:rPr>
              <w:t>5,161</w:t>
            </w:r>
          </w:p>
        </w:tc>
        <w:tc>
          <w:tcPr>
            <w:tcW w:w="1373" w:type="dxa"/>
            <w:vAlign w:val="bottom"/>
          </w:tcPr>
          <w:p w14:paraId="1464D62B" w14:textId="77777777" w:rsidR="00F458A0" w:rsidRPr="00C27F00" w:rsidRDefault="00F458A0" w:rsidP="00454FB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2,014,832</w:t>
            </w:r>
          </w:p>
        </w:tc>
      </w:tr>
    </w:tbl>
    <w:p w14:paraId="4EA262E4" w14:textId="77777777" w:rsidR="00B028B9" w:rsidRPr="00C27F00" w:rsidRDefault="00B028B9" w:rsidP="00454F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02A7518" w14:textId="77777777" w:rsidR="005121E5" w:rsidRPr="00C27F00" w:rsidRDefault="005121E5" w:rsidP="00454F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A30F649" w14:textId="77777777" w:rsidR="00A97B59" w:rsidRPr="00C27F00" w:rsidRDefault="00E359BF" w:rsidP="00454F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 w:hint="cs"/>
          <w:b/>
          <w:bCs/>
          <w:sz w:val="32"/>
          <w:szCs w:val="32"/>
          <w:cs/>
        </w:rPr>
        <w:lastRenderedPageBreak/>
        <w:t>20</w:t>
      </w:r>
      <w:r w:rsidR="00A97B59" w:rsidRPr="00C27F00">
        <w:rPr>
          <w:rFonts w:ascii="Angsana New" w:hAnsi="Angsana New"/>
          <w:b/>
          <w:bCs/>
          <w:sz w:val="32"/>
          <w:szCs w:val="32"/>
        </w:rPr>
        <w:t>.</w:t>
      </w:r>
      <w:r w:rsidR="00A97B59" w:rsidRPr="00C27F00">
        <w:rPr>
          <w:rFonts w:ascii="Angsana New" w:hAnsi="Angsana New"/>
          <w:b/>
          <w:bCs/>
          <w:sz w:val="32"/>
          <w:szCs w:val="32"/>
        </w:rPr>
        <w:tab/>
      </w:r>
      <w:r w:rsidR="00A97B59" w:rsidRPr="00C27F00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73653432" w14:textId="77777777" w:rsidR="00A97B59" w:rsidRPr="00C27F00" w:rsidRDefault="00E359BF" w:rsidP="00454F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27F00">
        <w:rPr>
          <w:rFonts w:ascii="Angsana New" w:hAnsi="Angsana New" w:hint="cs"/>
          <w:b/>
          <w:bCs/>
          <w:sz w:val="32"/>
          <w:szCs w:val="32"/>
          <w:cs/>
        </w:rPr>
        <w:t>20</w:t>
      </w:r>
      <w:r w:rsidR="00715315" w:rsidRPr="00C27F00">
        <w:rPr>
          <w:rFonts w:ascii="Angsana New" w:hAnsi="Angsana New"/>
          <w:b/>
          <w:bCs/>
          <w:sz w:val="32"/>
          <w:szCs w:val="32"/>
        </w:rPr>
        <w:t>.1</w:t>
      </w:r>
      <w:r w:rsidR="00A97B59" w:rsidRPr="00C27F00">
        <w:rPr>
          <w:rFonts w:ascii="Angsana New" w:hAnsi="Angsana New"/>
          <w:b/>
          <w:bCs/>
          <w:sz w:val="32"/>
          <w:szCs w:val="32"/>
        </w:rPr>
        <w:tab/>
      </w:r>
      <w:r w:rsidR="00A97B59" w:rsidRPr="00C27F00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กลุ่มบริษัทในฐานะผู้เช่า</w:t>
      </w:r>
    </w:p>
    <w:p w14:paraId="0C904EAA" w14:textId="77777777" w:rsidR="00A97B59" w:rsidRPr="00C27F00" w:rsidRDefault="00A97B59" w:rsidP="00454FB0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/>
          <w:spacing w:val="-2"/>
          <w:sz w:val="32"/>
          <w:szCs w:val="32"/>
        </w:rPr>
        <w:tab/>
      </w:r>
      <w:r w:rsidRPr="00C27F00">
        <w:rPr>
          <w:rFonts w:ascii="Angsana New" w:hAnsi="Angsana New"/>
          <w:spacing w:val="-2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Pr="00C27F00">
        <w:rPr>
          <w:rFonts w:ascii="Angsana New" w:hAnsi="Angsana New"/>
          <w:spacing w:val="-2"/>
          <w:sz w:val="32"/>
          <w:szCs w:val="32"/>
        </w:rPr>
        <w:t xml:space="preserve">3 - 4 </w:t>
      </w:r>
      <w:r w:rsidRPr="00C27F00">
        <w:rPr>
          <w:rFonts w:ascii="Angsana New" w:hAnsi="Angsana New"/>
          <w:spacing w:val="-2"/>
          <w:sz w:val="32"/>
          <w:szCs w:val="32"/>
          <w:cs/>
        </w:rPr>
        <w:t>ปี</w:t>
      </w:r>
    </w:p>
    <w:p w14:paraId="172683D6" w14:textId="77777777" w:rsidR="00A97B59" w:rsidRPr="00C27F00" w:rsidRDefault="00A97B59" w:rsidP="00454FB0">
      <w:pPr>
        <w:pStyle w:val="ListParagraph"/>
        <w:numPr>
          <w:ilvl w:val="0"/>
          <w:numId w:val="31"/>
        </w:numPr>
        <w:spacing w:before="120" w:after="120"/>
        <w:contextualSpacing w:val="0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3B9C656F" w14:textId="77777777" w:rsidR="00A97B59" w:rsidRPr="00C27F00" w:rsidRDefault="00A97B59" w:rsidP="00454FB0">
      <w:pPr>
        <w:overflowPunct/>
        <w:autoSpaceDE/>
        <w:autoSpaceDN/>
        <w:adjustRightInd/>
        <w:spacing w:before="120" w:after="120"/>
        <w:ind w:left="900" w:hanging="540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C27F00">
        <w:rPr>
          <w:rFonts w:ascii="Angsana New" w:hAnsi="Angsana New"/>
          <w:spacing w:val="-2"/>
          <w:sz w:val="32"/>
          <w:szCs w:val="32"/>
        </w:rPr>
        <w:tab/>
      </w:r>
      <w:r w:rsidRPr="00C27F00">
        <w:rPr>
          <w:rFonts w:ascii="Angsana New" w:hAnsi="Angsana New" w:hint="cs"/>
          <w:spacing w:val="-2"/>
          <w:sz w:val="32"/>
          <w:szCs w:val="32"/>
          <w:cs/>
        </w:rPr>
        <w:t>รายการเปลี่ยนแปลงของบัญชีสินทรัพย์สิทธิการใช้สำหรับปีสิ้นสุดวันที่</w:t>
      </w:r>
      <w:r w:rsidRPr="00C27F00">
        <w:rPr>
          <w:rFonts w:ascii="Angsana New" w:hAnsi="Angsana New"/>
          <w:spacing w:val="-2"/>
          <w:sz w:val="32"/>
          <w:szCs w:val="32"/>
        </w:rPr>
        <w:t xml:space="preserve"> 31</w:t>
      </w:r>
      <w:r w:rsidRPr="00C27F00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</w:t>
      </w:r>
      <w:r w:rsidRPr="00C27F00">
        <w:rPr>
          <w:rFonts w:ascii="Angsana New" w:hAnsi="Angsana New"/>
          <w:spacing w:val="-2"/>
          <w:sz w:val="32"/>
          <w:szCs w:val="32"/>
        </w:rPr>
        <w:t xml:space="preserve"> </w:t>
      </w:r>
      <w:r w:rsidR="0004062D" w:rsidRPr="00C27F00">
        <w:rPr>
          <w:rFonts w:ascii="Angsana New" w:hAnsi="Angsana New"/>
          <w:spacing w:val="-2"/>
          <w:sz w:val="32"/>
          <w:szCs w:val="32"/>
        </w:rPr>
        <w:t>2568</w:t>
      </w:r>
      <w:r w:rsidRPr="00C27F0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F7765A" w:rsidRPr="00C27F00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04062D" w:rsidRPr="00C27F00">
        <w:rPr>
          <w:rFonts w:ascii="Angsana New" w:hAnsi="Angsana New" w:hint="cs"/>
          <w:spacing w:val="-2"/>
          <w:sz w:val="32"/>
          <w:szCs w:val="32"/>
        </w:rPr>
        <w:t>2567</w:t>
      </w:r>
      <w:r w:rsidRPr="00C27F00">
        <w:rPr>
          <w:rFonts w:ascii="Angsana New" w:hAnsi="Angsana New"/>
          <w:spacing w:val="-2"/>
          <w:sz w:val="32"/>
          <w:szCs w:val="32"/>
        </w:rPr>
        <w:t xml:space="preserve"> </w:t>
      </w:r>
      <w:r w:rsidRPr="00C27F00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981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610"/>
        <w:gridCol w:w="1200"/>
        <w:gridCol w:w="1200"/>
        <w:gridCol w:w="1200"/>
        <w:gridCol w:w="1200"/>
        <w:gridCol w:w="1200"/>
        <w:gridCol w:w="1200"/>
      </w:tblGrid>
      <w:tr w:rsidR="00644A70" w:rsidRPr="00C27F00" w14:paraId="465D9AE1" w14:textId="77777777" w:rsidTr="00644A70">
        <w:trPr>
          <w:tblHeader/>
        </w:trPr>
        <w:tc>
          <w:tcPr>
            <w:tcW w:w="2610" w:type="dxa"/>
            <w:vAlign w:val="bottom"/>
          </w:tcPr>
          <w:p w14:paraId="79EC321B" w14:textId="77777777" w:rsidR="00644A70" w:rsidRPr="00C27F00" w:rsidRDefault="00644A70" w:rsidP="00454FB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11" w:name="_Hlk190780489"/>
          </w:p>
        </w:tc>
        <w:tc>
          <w:tcPr>
            <w:tcW w:w="3600" w:type="dxa"/>
            <w:gridSpan w:val="3"/>
          </w:tcPr>
          <w:p w14:paraId="754B2D64" w14:textId="77777777" w:rsidR="00644A70" w:rsidRPr="00C27F00" w:rsidRDefault="00644A70" w:rsidP="00454FB0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601951A2" w14:textId="77777777" w:rsidR="00644A70" w:rsidRPr="00C27F00" w:rsidRDefault="00644A70" w:rsidP="00454FB0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</w:t>
            </w:r>
            <w:r w:rsidRPr="00C27F00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644A70" w:rsidRPr="00C27F00" w14:paraId="260D6BBF" w14:textId="77777777" w:rsidTr="00644A70">
        <w:trPr>
          <w:tblHeader/>
        </w:trPr>
        <w:tc>
          <w:tcPr>
            <w:tcW w:w="2610" w:type="dxa"/>
            <w:vAlign w:val="bottom"/>
          </w:tcPr>
          <w:p w14:paraId="100B7A37" w14:textId="77777777" w:rsidR="00644A70" w:rsidRPr="00C27F00" w:rsidRDefault="00644A70" w:rsidP="00454FB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0" w:type="dxa"/>
            <w:gridSpan w:val="6"/>
          </w:tcPr>
          <w:p w14:paraId="235C469B" w14:textId="77777777" w:rsidR="00644A70" w:rsidRPr="00C27F00" w:rsidRDefault="00644A70" w:rsidP="00454FB0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F4492" w:rsidRPr="00C27F00" w14:paraId="37DBCE96" w14:textId="77777777" w:rsidTr="00DF4492">
        <w:trPr>
          <w:tblHeader/>
        </w:trPr>
        <w:tc>
          <w:tcPr>
            <w:tcW w:w="2610" w:type="dxa"/>
            <w:vAlign w:val="bottom"/>
          </w:tcPr>
          <w:p w14:paraId="6BEB4425" w14:textId="77777777" w:rsidR="00644A70" w:rsidRPr="00C27F00" w:rsidRDefault="00644A70" w:rsidP="00454FB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BA21D67" w14:textId="77777777" w:rsidR="00644A70" w:rsidRPr="00C27F00" w:rsidRDefault="00644A70" w:rsidP="00454FB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0" w:type="dxa"/>
          </w:tcPr>
          <w:p w14:paraId="554EC9DD" w14:textId="77777777" w:rsidR="00644A70" w:rsidRPr="00C27F00" w:rsidRDefault="00644A70" w:rsidP="00454FB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4AA30E22" w14:textId="77777777" w:rsidR="00644A70" w:rsidRPr="00C27F00" w:rsidRDefault="00644A70" w:rsidP="00454FB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200" w:type="dxa"/>
            <w:vAlign w:val="bottom"/>
          </w:tcPr>
          <w:p w14:paraId="6C6208F0" w14:textId="77777777" w:rsidR="00644A70" w:rsidRPr="00C27F00" w:rsidRDefault="00644A70" w:rsidP="00454FB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1200" w:type="dxa"/>
            <w:vAlign w:val="bottom"/>
          </w:tcPr>
          <w:p w14:paraId="07FDD02F" w14:textId="77777777" w:rsidR="00644A70" w:rsidRPr="00C27F00" w:rsidRDefault="00644A70" w:rsidP="00454FB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F284B41" w14:textId="77777777" w:rsidR="00644A70" w:rsidRPr="00C27F00" w:rsidRDefault="00644A70" w:rsidP="00454FB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4492" w:rsidRPr="00C27F00" w14:paraId="2878429B" w14:textId="77777777" w:rsidTr="00DF4492">
        <w:trPr>
          <w:tblHeader/>
        </w:trPr>
        <w:tc>
          <w:tcPr>
            <w:tcW w:w="2610" w:type="dxa"/>
            <w:vAlign w:val="bottom"/>
          </w:tcPr>
          <w:p w14:paraId="06911F65" w14:textId="77777777" w:rsidR="00644A70" w:rsidRPr="00C27F00" w:rsidRDefault="00644A70" w:rsidP="00454FB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086E2370" w14:textId="77777777" w:rsidR="00644A70" w:rsidRPr="00C27F00" w:rsidRDefault="00644A70" w:rsidP="00454FB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0" w:type="dxa"/>
          </w:tcPr>
          <w:p w14:paraId="04522694" w14:textId="77777777" w:rsidR="00644A70" w:rsidRPr="00C27F00" w:rsidRDefault="00644A70" w:rsidP="00454FB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5E9EB9A8" w14:textId="77777777" w:rsidR="00644A70" w:rsidRPr="00C27F00" w:rsidRDefault="00644A70" w:rsidP="00454FB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00" w:type="dxa"/>
            <w:vAlign w:val="bottom"/>
          </w:tcPr>
          <w:p w14:paraId="0A453D39" w14:textId="77777777" w:rsidR="00644A70" w:rsidRPr="00C27F00" w:rsidRDefault="00644A70" w:rsidP="00454FB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1200" w:type="dxa"/>
            <w:vAlign w:val="bottom"/>
          </w:tcPr>
          <w:p w14:paraId="1D4A695C" w14:textId="77777777" w:rsidR="00644A70" w:rsidRPr="00C27F00" w:rsidRDefault="00644A70" w:rsidP="00454FB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AB8A3FF" w14:textId="77777777" w:rsidR="00644A70" w:rsidRPr="00C27F00" w:rsidRDefault="00644A70" w:rsidP="00454FB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4492" w:rsidRPr="00C27F00" w14:paraId="3C18B92F" w14:textId="77777777" w:rsidTr="00DF4492">
        <w:trPr>
          <w:tblHeader/>
        </w:trPr>
        <w:tc>
          <w:tcPr>
            <w:tcW w:w="2610" w:type="dxa"/>
            <w:vAlign w:val="bottom"/>
          </w:tcPr>
          <w:p w14:paraId="28A00D66" w14:textId="77777777" w:rsidR="00644A70" w:rsidRPr="00C27F00" w:rsidRDefault="00644A70" w:rsidP="00454FB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1F2EDAC6" w14:textId="77777777" w:rsidR="00644A70" w:rsidRPr="00C27F00" w:rsidRDefault="00644A70" w:rsidP="00454FB0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200" w:type="dxa"/>
          </w:tcPr>
          <w:p w14:paraId="638B93CD" w14:textId="77777777" w:rsidR="00644A70" w:rsidRPr="00C27F00" w:rsidRDefault="00644A70" w:rsidP="00454FB0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200" w:type="dxa"/>
            <w:vAlign w:val="bottom"/>
          </w:tcPr>
          <w:p w14:paraId="7CB21050" w14:textId="77777777" w:rsidR="00644A70" w:rsidRPr="00C27F00" w:rsidRDefault="00644A70" w:rsidP="00454FB0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1200" w:type="dxa"/>
            <w:vAlign w:val="bottom"/>
          </w:tcPr>
          <w:p w14:paraId="5628BC08" w14:textId="77777777" w:rsidR="00644A70" w:rsidRPr="00C27F00" w:rsidRDefault="00644A70" w:rsidP="00454FB0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200" w:type="dxa"/>
            <w:vAlign w:val="bottom"/>
          </w:tcPr>
          <w:p w14:paraId="73C25931" w14:textId="77777777" w:rsidR="00644A70" w:rsidRPr="00C27F00" w:rsidRDefault="00644A70" w:rsidP="00454FB0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00" w:type="dxa"/>
            <w:vAlign w:val="bottom"/>
          </w:tcPr>
          <w:p w14:paraId="01E4A849" w14:textId="77777777" w:rsidR="00644A70" w:rsidRPr="00C27F00" w:rsidRDefault="00644A70" w:rsidP="00454FB0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458A0" w:rsidRPr="00C27F00" w14:paraId="111583A2" w14:textId="77777777" w:rsidTr="00DF4492">
        <w:tc>
          <w:tcPr>
            <w:tcW w:w="2610" w:type="dxa"/>
            <w:vAlign w:val="bottom"/>
          </w:tcPr>
          <w:p w14:paraId="1B85108D" w14:textId="77777777" w:rsidR="00F458A0" w:rsidRPr="00C27F00" w:rsidRDefault="00F458A0" w:rsidP="00454FB0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</w:t>
            </w:r>
            <w:r w:rsidRPr="00C27F0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C27F0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00" w:type="dxa"/>
            <w:vAlign w:val="bottom"/>
          </w:tcPr>
          <w:p w14:paraId="5AD8BED9" w14:textId="77777777" w:rsidR="00F458A0" w:rsidRPr="00C27F00" w:rsidRDefault="00F458A0" w:rsidP="00454FB0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33,633</w:t>
            </w:r>
          </w:p>
        </w:tc>
        <w:tc>
          <w:tcPr>
            <w:tcW w:w="1200" w:type="dxa"/>
          </w:tcPr>
          <w:p w14:paraId="481E6B90" w14:textId="77777777" w:rsidR="00F458A0" w:rsidRPr="00C27F00" w:rsidRDefault="00F458A0" w:rsidP="00454FB0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52116042" w14:textId="77777777" w:rsidR="00F458A0" w:rsidRPr="00C27F00" w:rsidRDefault="00F458A0" w:rsidP="00454FB0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7FA6A1DC" w14:textId="77777777" w:rsidR="00F458A0" w:rsidRPr="00C27F00" w:rsidRDefault="00F458A0" w:rsidP="00454FB0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4,609</w:t>
            </w:r>
          </w:p>
        </w:tc>
        <w:tc>
          <w:tcPr>
            <w:tcW w:w="1200" w:type="dxa"/>
            <w:vAlign w:val="bottom"/>
          </w:tcPr>
          <w:p w14:paraId="369C659D" w14:textId="77777777" w:rsidR="00F458A0" w:rsidRPr="00C27F00" w:rsidRDefault="00F458A0" w:rsidP="00454FB0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22,579</w:t>
            </w:r>
          </w:p>
        </w:tc>
        <w:tc>
          <w:tcPr>
            <w:tcW w:w="1200" w:type="dxa"/>
            <w:vAlign w:val="bottom"/>
          </w:tcPr>
          <w:p w14:paraId="28F31912" w14:textId="77777777" w:rsidR="00F458A0" w:rsidRPr="00C27F00" w:rsidRDefault="00F458A0" w:rsidP="00454FB0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60,821</w:t>
            </w:r>
          </w:p>
        </w:tc>
      </w:tr>
      <w:tr w:rsidR="00F458A0" w:rsidRPr="00C27F00" w14:paraId="344BD843" w14:textId="77777777" w:rsidTr="00DF4492">
        <w:tc>
          <w:tcPr>
            <w:tcW w:w="2610" w:type="dxa"/>
            <w:vAlign w:val="bottom"/>
          </w:tcPr>
          <w:p w14:paraId="0167AB42" w14:textId="2C300BBD" w:rsidR="00F458A0" w:rsidRPr="00C27F00" w:rsidRDefault="006F2073" w:rsidP="00454FB0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00" w:type="dxa"/>
            <w:vAlign w:val="bottom"/>
          </w:tcPr>
          <w:p w14:paraId="0121A872" w14:textId="77777777" w:rsidR="00F458A0" w:rsidRPr="00C27F00" w:rsidRDefault="00F458A0" w:rsidP="00454FB0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2,137</w:t>
            </w:r>
          </w:p>
        </w:tc>
        <w:tc>
          <w:tcPr>
            <w:tcW w:w="1200" w:type="dxa"/>
          </w:tcPr>
          <w:p w14:paraId="0347CA00" w14:textId="77777777" w:rsidR="00F458A0" w:rsidRPr="00C27F00" w:rsidRDefault="00F458A0" w:rsidP="00454FB0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6,896</w:t>
            </w:r>
          </w:p>
        </w:tc>
        <w:tc>
          <w:tcPr>
            <w:tcW w:w="1200" w:type="dxa"/>
            <w:vAlign w:val="bottom"/>
          </w:tcPr>
          <w:p w14:paraId="741D23E5" w14:textId="77777777" w:rsidR="00F458A0" w:rsidRPr="00C27F00" w:rsidRDefault="00F458A0" w:rsidP="00454FB0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4,402</w:t>
            </w:r>
          </w:p>
        </w:tc>
        <w:tc>
          <w:tcPr>
            <w:tcW w:w="1200" w:type="dxa"/>
            <w:vAlign w:val="bottom"/>
          </w:tcPr>
          <w:p w14:paraId="1CF6FB1B" w14:textId="77777777" w:rsidR="00F458A0" w:rsidRPr="00C27F00" w:rsidRDefault="00F458A0" w:rsidP="00454FB0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4A0BFF5E" w14:textId="77777777" w:rsidR="00F458A0" w:rsidRPr="00C27F00" w:rsidRDefault="00F458A0" w:rsidP="00454FB0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17,950</w:t>
            </w:r>
          </w:p>
        </w:tc>
        <w:tc>
          <w:tcPr>
            <w:tcW w:w="1200" w:type="dxa"/>
            <w:vAlign w:val="bottom"/>
          </w:tcPr>
          <w:p w14:paraId="49509AB4" w14:textId="77777777" w:rsidR="00F458A0" w:rsidRPr="00C27F00" w:rsidRDefault="00F458A0" w:rsidP="00454FB0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31,385</w:t>
            </w:r>
          </w:p>
        </w:tc>
      </w:tr>
      <w:tr w:rsidR="00F458A0" w:rsidRPr="00C27F00" w14:paraId="22CA9755" w14:textId="77777777" w:rsidTr="00DF4492">
        <w:tc>
          <w:tcPr>
            <w:tcW w:w="2610" w:type="dxa"/>
            <w:vAlign w:val="bottom"/>
          </w:tcPr>
          <w:p w14:paraId="5CB45941" w14:textId="77777777" w:rsidR="00F458A0" w:rsidRPr="00C27F00" w:rsidRDefault="00F458A0" w:rsidP="00454FB0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โอนออกไปอาคารและอุปกรณ์</w:t>
            </w:r>
          </w:p>
        </w:tc>
        <w:tc>
          <w:tcPr>
            <w:tcW w:w="1200" w:type="dxa"/>
            <w:vAlign w:val="bottom"/>
          </w:tcPr>
          <w:p w14:paraId="0DD1076E" w14:textId="77777777" w:rsidR="00F458A0" w:rsidRPr="00C27F00" w:rsidRDefault="00F458A0" w:rsidP="00454FB0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</w:tcPr>
          <w:p w14:paraId="2716C142" w14:textId="77777777" w:rsidR="00F458A0" w:rsidRPr="00C27F00" w:rsidRDefault="00F458A0" w:rsidP="00454FB0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2F00C098" w14:textId="77777777" w:rsidR="00F458A0" w:rsidRPr="00C27F00" w:rsidRDefault="00F458A0" w:rsidP="00454FB0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4AE942DD" w14:textId="77777777" w:rsidR="00F458A0" w:rsidRPr="00C27F00" w:rsidRDefault="00F458A0" w:rsidP="00454FB0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(4,609)</w:t>
            </w:r>
          </w:p>
        </w:tc>
        <w:tc>
          <w:tcPr>
            <w:tcW w:w="1200" w:type="dxa"/>
            <w:vAlign w:val="bottom"/>
          </w:tcPr>
          <w:p w14:paraId="71B6E23D" w14:textId="77777777" w:rsidR="00F458A0" w:rsidRPr="00C27F00" w:rsidRDefault="00F458A0" w:rsidP="00454FB0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101222B8" w14:textId="77777777" w:rsidR="00F458A0" w:rsidRPr="00C27F00" w:rsidRDefault="00F458A0" w:rsidP="00454FB0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(4,609)</w:t>
            </w:r>
          </w:p>
        </w:tc>
      </w:tr>
      <w:tr w:rsidR="00F458A0" w:rsidRPr="00C27F00" w14:paraId="05B51042" w14:textId="77777777" w:rsidTr="00DF4492">
        <w:tc>
          <w:tcPr>
            <w:tcW w:w="2610" w:type="dxa"/>
            <w:vAlign w:val="bottom"/>
          </w:tcPr>
          <w:p w14:paraId="511C4AFB" w14:textId="77777777" w:rsidR="00F458A0" w:rsidRPr="00C27F00" w:rsidRDefault="00F458A0" w:rsidP="00454FB0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200" w:type="dxa"/>
            <w:vAlign w:val="bottom"/>
          </w:tcPr>
          <w:p w14:paraId="45755461" w14:textId="77777777" w:rsidR="00F458A0" w:rsidRPr="00C27F00" w:rsidRDefault="00F458A0" w:rsidP="00454FB0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</w:tcPr>
          <w:p w14:paraId="4132D4DF" w14:textId="77777777" w:rsidR="00F458A0" w:rsidRPr="00C27F00" w:rsidRDefault="00F458A0" w:rsidP="00454FB0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561D3B5D" w14:textId="77777777" w:rsidR="00F458A0" w:rsidRPr="00C27F00" w:rsidRDefault="00F458A0" w:rsidP="00454FB0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3A7B3C25" w14:textId="77777777" w:rsidR="00F458A0" w:rsidRPr="00C27F00" w:rsidRDefault="00F458A0" w:rsidP="00454FB0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24BF3DB8" w14:textId="77777777" w:rsidR="00F458A0" w:rsidRPr="00C27F00" w:rsidRDefault="00F458A0" w:rsidP="00454FB0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(29)</w:t>
            </w:r>
          </w:p>
        </w:tc>
        <w:tc>
          <w:tcPr>
            <w:tcW w:w="1200" w:type="dxa"/>
            <w:vAlign w:val="bottom"/>
          </w:tcPr>
          <w:p w14:paraId="57AF935C" w14:textId="77777777" w:rsidR="00F458A0" w:rsidRPr="00C27F00" w:rsidRDefault="00F458A0" w:rsidP="00454FB0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(29)</w:t>
            </w:r>
          </w:p>
        </w:tc>
      </w:tr>
      <w:tr w:rsidR="00F458A0" w:rsidRPr="00C27F00" w14:paraId="10E19065" w14:textId="77777777" w:rsidTr="00DF4492">
        <w:tc>
          <w:tcPr>
            <w:tcW w:w="2610" w:type="dxa"/>
            <w:vAlign w:val="bottom"/>
          </w:tcPr>
          <w:p w14:paraId="0E3D73AB" w14:textId="77777777" w:rsidR="00F458A0" w:rsidRPr="00C27F00" w:rsidRDefault="00F458A0" w:rsidP="00454FB0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00" w:type="dxa"/>
            <w:vAlign w:val="bottom"/>
          </w:tcPr>
          <w:p w14:paraId="668B29BB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(2,242)</w:t>
            </w:r>
          </w:p>
        </w:tc>
        <w:tc>
          <w:tcPr>
            <w:tcW w:w="1200" w:type="dxa"/>
          </w:tcPr>
          <w:p w14:paraId="03CCD722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(460)</w:t>
            </w:r>
          </w:p>
        </w:tc>
        <w:tc>
          <w:tcPr>
            <w:tcW w:w="1200" w:type="dxa"/>
            <w:vAlign w:val="bottom"/>
          </w:tcPr>
          <w:p w14:paraId="6465F1EA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(136)</w:t>
            </w:r>
          </w:p>
        </w:tc>
        <w:tc>
          <w:tcPr>
            <w:tcW w:w="1200" w:type="dxa"/>
            <w:vAlign w:val="bottom"/>
          </w:tcPr>
          <w:p w14:paraId="35FE918C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02228526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(11,527)</w:t>
            </w:r>
          </w:p>
        </w:tc>
        <w:tc>
          <w:tcPr>
            <w:tcW w:w="1200" w:type="dxa"/>
            <w:vAlign w:val="bottom"/>
          </w:tcPr>
          <w:p w14:paraId="015ABBC1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(14,365)</w:t>
            </w:r>
          </w:p>
        </w:tc>
      </w:tr>
      <w:tr w:rsidR="00F458A0" w:rsidRPr="00C27F00" w14:paraId="1025E402" w14:textId="77777777" w:rsidTr="00DF4492">
        <w:tc>
          <w:tcPr>
            <w:tcW w:w="2610" w:type="dxa"/>
            <w:vAlign w:val="bottom"/>
          </w:tcPr>
          <w:p w14:paraId="386D1C6C" w14:textId="77777777" w:rsidR="00F458A0" w:rsidRPr="00C27F00" w:rsidRDefault="00F458A0" w:rsidP="00454FB0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27F0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27F0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00" w:type="dxa"/>
            <w:vAlign w:val="bottom"/>
          </w:tcPr>
          <w:p w14:paraId="4CE8289E" w14:textId="77777777" w:rsidR="00F458A0" w:rsidRPr="00C27F00" w:rsidRDefault="00F458A0" w:rsidP="00454FB0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33,528</w:t>
            </w:r>
          </w:p>
        </w:tc>
        <w:tc>
          <w:tcPr>
            <w:tcW w:w="1200" w:type="dxa"/>
          </w:tcPr>
          <w:p w14:paraId="016B0919" w14:textId="77777777" w:rsidR="00F458A0" w:rsidRPr="00C27F00" w:rsidRDefault="00F458A0" w:rsidP="00454FB0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6,436</w:t>
            </w:r>
          </w:p>
        </w:tc>
        <w:tc>
          <w:tcPr>
            <w:tcW w:w="1200" w:type="dxa"/>
            <w:vAlign w:val="bottom"/>
          </w:tcPr>
          <w:p w14:paraId="0248B371" w14:textId="77777777" w:rsidR="00F458A0" w:rsidRPr="00C27F00" w:rsidRDefault="00F458A0" w:rsidP="00454FB0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4,266</w:t>
            </w:r>
          </w:p>
        </w:tc>
        <w:tc>
          <w:tcPr>
            <w:tcW w:w="1200" w:type="dxa"/>
            <w:vAlign w:val="bottom"/>
          </w:tcPr>
          <w:p w14:paraId="3A18A1BC" w14:textId="77777777" w:rsidR="00F458A0" w:rsidRPr="00C27F00" w:rsidRDefault="00F458A0" w:rsidP="00454FB0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5E018AAA" w14:textId="77777777" w:rsidR="00F458A0" w:rsidRPr="00C27F00" w:rsidRDefault="00F458A0" w:rsidP="00454FB0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28,973</w:t>
            </w:r>
          </w:p>
        </w:tc>
        <w:tc>
          <w:tcPr>
            <w:tcW w:w="1200" w:type="dxa"/>
            <w:vAlign w:val="bottom"/>
          </w:tcPr>
          <w:p w14:paraId="7C31736C" w14:textId="77777777" w:rsidR="00F458A0" w:rsidRPr="00C27F00" w:rsidRDefault="00F458A0" w:rsidP="00454FB0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73,203</w:t>
            </w:r>
          </w:p>
        </w:tc>
      </w:tr>
      <w:tr w:rsidR="00F458A0" w:rsidRPr="00C27F00" w14:paraId="432CBBED" w14:textId="77777777" w:rsidTr="00DF4492">
        <w:tc>
          <w:tcPr>
            <w:tcW w:w="2610" w:type="dxa"/>
            <w:vAlign w:val="bottom"/>
          </w:tcPr>
          <w:p w14:paraId="18A8D840" w14:textId="7B454894" w:rsidR="00F458A0" w:rsidRPr="00C27F00" w:rsidRDefault="006F2073" w:rsidP="00454FB0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00" w:type="dxa"/>
            <w:vAlign w:val="bottom"/>
          </w:tcPr>
          <w:p w14:paraId="207CD995" w14:textId="14E811C1" w:rsidR="00F458A0" w:rsidRPr="00C27F00" w:rsidRDefault="000410A4" w:rsidP="00454FB0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</w:tcPr>
          <w:p w14:paraId="70B3E3CC" w14:textId="6F0A16D9" w:rsidR="00F458A0" w:rsidRPr="00C27F00" w:rsidRDefault="00F35B75" w:rsidP="00454FB0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4036EB91" w14:textId="3BD72AE9" w:rsidR="00F458A0" w:rsidRPr="00C27F00" w:rsidRDefault="00E82D7F" w:rsidP="00454FB0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1,695</w:t>
            </w:r>
          </w:p>
        </w:tc>
        <w:tc>
          <w:tcPr>
            <w:tcW w:w="1200" w:type="dxa"/>
            <w:vAlign w:val="bottom"/>
          </w:tcPr>
          <w:p w14:paraId="15F7E73B" w14:textId="29241F5D" w:rsidR="00F458A0" w:rsidRPr="00C27F00" w:rsidRDefault="00E82D7F" w:rsidP="00454FB0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626E75D5" w14:textId="2B16E38C" w:rsidR="00F458A0" w:rsidRPr="00C27F00" w:rsidRDefault="00FA6461" w:rsidP="00454FB0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20,694</w:t>
            </w:r>
          </w:p>
        </w:tc>
        <w:tc>
          <w:tcPr>
            <w:tcW w:w="1200" w:type="dxa"/>
            <w:vAlign w:val="bottom"/>
          </w:tcPr>
          <w:p w14:paraId="42AB5D72" w14:textId="2774ACE2" w:rsidR="00F458A0" w:rsidRPr="00C27F00" w:rsidRDefault="00BE7BEB" w:rsidP="00454FB0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22,389</w:t>
            </w:r>
          </w:p>
        </w:tc>
      </w:tr>
      <w:tr w:rsidR="00F458A0" w:rsidRPr="00C27F00" w14:paraId="77557A65" w14:textId="77777777" w:rsidTr="00DF4492">
        <w:tc>
          <w:tcPr>
            <w:tcW w:w="2610" w:type="dxa"/>
            <w:vAlign w:val="bottom"/>
          </w:tcPr>
          <w:p w14:paraId="199D2F1B" w14:textId="77777777" w:rsidR="00F458A0" w:rsidRPr="00C27F00" w:rsidRDefault="00F458A0" w:rsidP="00454FB0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00" w:type="dxa"/>
            <w:vAlign w:val="bottom"/>
          </w:tcPr>
          <w:p w14:paraId="3E24DE6C" w14:textId="0F7BCE7F" w:rsidR="00F458A0" w:rsidRPr="00C27F00" w:rsidRDefault="004E3E0C" w:rsidP="00454F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(1,</w:t>
            </w:r>
            <w:r w:rsidR="00F26F42" w:rsidRPr="00C27F00">
              <w:rPr>
                <w:rFonts w:ascii="Angsana New" w:hAnsi="Angsana New"/>
                <w:sz w:val="28"/>
                <w:szCs w:val="28"/>
              </w:rPr>
              <w:t>550</w:t>
            </w:r>
            <w:r w:rsidRPr="00C27F0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00" w:type="dxa"/>
          </w:tcPr>
          <w:p w14:paraId="2775B73E" w14:textId="33F859C4" w:rsidR="00F458A0" w:rsidRPr="00C27F00" w:rsidRDefault="009E7BAA" w:rsidP="00454F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(4</w:t>
            </w:r>
            <w:r w:rsidR="00BD440D" w:rsidRPr="00C27F00">
              <w:rPr>
                <w:rFonts w:ascii="Angsana New" w:hAnsi="Angsana New"/>
                <w:sz w:val="28"/>
                <w:szCs w:val="28"/>
              </w:rPr>
              <w:t>60</w:t>
            </w:r>
            <w:r w:rsidRPr="00C27F0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00" w:type="dxa"/>
            <w:vAlign w:val="bottom"/>
          </w:tcPr>
          <w:p w14:paraId="6A038F7A" w14:textId="011C7341" w:rsidR="00F458A0" w:rsidRPr="00C27F00" w:rsidRDefault="00E82D7F" w:rsidP="00454F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</w:t>
            </w:r>
            <w:r w:rsidR="00441D44" w:rsidRPr="00C27F00">
              <w:rPr>
                <w:rFonts w:ascii="Angsana New" w:hAnsi="Angsana New"/>
                <w:sz w:val="28"/>
                <w:szCs w:val="28"/>
              </w:rPr>
              <w:t>666</w:t>
            </w:r>
            <w:r w:rsidRPr="00C27F0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00" w:type="dxa"/>
            <w:vAlign w:val="bottom"/>
          </w:tcPr>
          <w:p w14:paraId="25A41FE0" w14:textId="7524CC23" w:rsidR="00F458A0" w:rsidRPr="00C27F00" w:rsidRDefault="00E82D7F" w:rsidP="00454F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2467A513" w14:textId="01A3470D" w:rsidR="00F458A0" w:rsidRPr="00C27F00" w:rsidRDefault="005B079E" w:rsidP="00454F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(12,365)</w:t>
            </w:r>
          </w:p>
        </w:tc>
        <w:tc>
          <w:tcPr>
            <w:tcW w:w="1200" w:type="dxa"/>
            <w:vAlign w:val="bottom"/>
          </w:tcPr>
          <w:p w14:paraId="3734956E" w14:textId="737526C5" w:rsidR="00F458A0" w:rsidRPr="00C27F00" w:rsidRDefault="00BE7BEB" w:rsidP="00454F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(1</w:t>
            </w:r>
            <w:r w:rsidR="00DB792B" w:rsidRPr="00C27F00">
              <w:rPr>
                <w:rFonts w:ascii="Angsana New" w:hAnsi="Angsana New"/>
                <w:sz w:val="28"/>
                <w:szCs w:val="28"/>
              </w:rPr>
              <w:t>5,04</w:t>
            </w:r>
            <w:r w:rsidR="006838B1" w:rsidRPr="00C27F00">
              <w:rPr>
                <w:rFonts w:ascii="Angsana New" w:hAnsi="Angsana New"/>
                <w:sz w:val="28"/>
                <w:szCs w:val="28"/>
              </w:rPr>
              <w:t>1</w:t>
            </w:r>
            <w:r w:rsidRPr="00C27F0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458A0" w:rsidRPr="00C27F00" w14:paraId="4F94F785" w14:textId="77777777" w:rsidTr="00DF4492">
        <w:tc>
          <w:tcPr>
            <w:tcW w:w="2610" w:type="dxa"/>
            <w:vAlign w:val="bottom"/>
          </w:tcPr>
          <w:p w14:paraId="254561F0" w14:textId="77777777" w:rsidR="00F458A0" w:rsidRPr="00C27F00" w:rsidRDefault="00F458A0" w:rsidP="00454FB0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27F0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27F0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00" w:type="dxa"/>
            <w:vAlign w:val="bottom"/>
          </w:tcPr>
          <w:p w14:paraId="71CB07BB" w14:textId="1CEC27F8" w:rsidR="00F458A0" w:rsidRPr="00C27F00" w:rsidRDefault="000410A4" w:rsidP="00454FB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3</w:t>
            </w:r>
            <w:r w:rsidR="004E3E0C" w:rsidRPr="00C27F00">
              <w:rPr>
                <w:rFonts w:ascii="Angsana New" w:hAnsi="Angsana New"/>
                <w:sz w:val="28"/>
                <w:szCs w:val="28"/>
              </w:rPr>
              <w:t>1,97</w:t>
            </w:r>
            <w:r w:rsidR="007312A1" w:rsidRPr="00C27F0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00" w:type="dxa"/>
          </w:tcPr>
          <w:p w14:paraId="14F47F15" w14:textId="2FE0200B" w:rsidR="00F458A0" w:rsidRPr="00C27F00" w:rsidRDefault="009E7BAA" w:rsidP="00454FB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5,97</w:t>
            </w:r>
            <w:r w:rsidR="008E52D6" w:rsidRPr="00C27F0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00" w:type="dxa"/>
            <w:vAlign w:val="bottom"/>
          </w:tcPr>
          <w:p w14:paraId="02BBFCB5" w14:textId="30295ACB" w:rsidR="00F458A0" w:rsidRPr="00C27F00" w:rsidRDefault="00364C0F" w:rsidP="00454FB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5,295</w:t>
            </w:r>
          </w:p>
        </w:tc>
        <w:tc>
          <w:tcPr>
            <w:tcW w:w="1200" w:type="dxa"/>
            <w:vAlign w:val="bottom"/>
          </w:tcPr>
          <w:p w14:paraId="00DA6873" w14:textId="1FB83EAD" w:rsidR="00F458A0" w:rsidRPr="00C27F00" w:rsidRDefault="00E82D7F" w:rsidP="00454FB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55E5BC33" w14:textId="36B46AE9" w:rsidR="00F458A0" w:rsidRPr="00C27F00" w:rsidRDefault="004C4ADA" w:rsidP="00454FB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37,302</w:t>
            </w:r>
          </w:p>
        </w:tc>
        <w:tc>
          <w:tcPr>
            <w:tcW w:w="1200" w:type="dxa"/>
            <w:vAlign w:val="bottom"/>
          </w:tcPr>
          <w:p w14:paraId="6971D8BF" w14:textId="3A8FC914" w:rsidR="00F458A0" w:rsidRPr="00C27F00" w:rsidRDefault="00C35688" w:rsidP="00454FB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80,551</w:t>
            </w:r>
          </w:p>
        </w:tc>
      </w:tr>
      <w:bookmarkEnd w:id="11"/>
    </w:tbl>
    <w:p w14:paraId="20E884E2" w14:textId="2C0E8968" w:rsidR="00021349" w:rsidRPr="00C27F00" w:rsidRDefault="00021349" w:rsidP="00454FB0"/>
    <w:p w14:paraId="2EBD3440" w14:textId="77777777" w:rsidR="00200EAD" w:rsidRPr="00C27F00" w:rsidRDefault="00200EAD" w:rsidP="00454FB0">
      <w:pPr>
        <w:rPr>
          <w:sz w:val="2"/>
          <w:szCs w:val="2"/>
        </w:rPr>
      </w:pPr>
    </w:p>
    <w:tbl>
      <w:tblPr>
        <w:tblW w:w="954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050"/>
        <w:gridCol w:w="1372"/>
        <w:gridCol w:w="1373"/>
        <w:gridCol w:w="1372"/>
        <w:gridCol w:w="1373"/>
      </w:tblGrid>
      <w:tr w:rsidR="00DF4492" w:rsidRPr="00C27F00" w14:paraId="6702400B" w14:textId="77777777" w:rsidTr="00021349">
        <w:trPr>
          <w:tblHeader/>
        </w:trPr>
        <w:tc>
          <w:tcPr>
            <w:tcW w:w="4050" w:type="dxa"/>
            <w:vAlign w:val="bottom"/>
          </w:tcPr>
          <w:p w14:paraId="133E843B" w14:textId="77777777" w:rsidR="00A97B59" w:rsidRPr="00C27F00" w:rsidRDefault="00A97B59" w:rsidP="00454FB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606392C4" w14:textId="77777777" w:rsidR="00A97B59" w:rsidRPr="00C27F00" w:rsidRDefault="00A97B59" w:rsidP="00454FB0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</w:t>
            </w:r>
            <w:r w:rsidRPr="00C27F00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DF4492" w:rsidRPr="00C27F00" w14:paraId="5FBD9AB4" w14:textId="77777777" w:rsidTr="00021349">
        <w:trPr>
          <w:tblHeader/>
        </w:trPr>
        <w:tc>
          <w:tcPr>
            <w:tcW w:w="4050" w:type="dxa"/>
            <w:vAlign w:val="bottom"/>
          </w:tcPr>
          <w:p w14:paraId="5C5FD3D7" w14:textId="77777777" w:rsidR="00A97B59" w:rsidRPr="00C27F00" w:rsidRDefault="00A97B59" w:rsidP="00454FB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634EC3E2" w14:textId="77777777" w:rsidR="00A97B59" w:rsidRPr="00C27F00" w:rsidRDefault="00A97B59" w:rsidP="00454FB0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4492" w:rsidRPr="00C27F00" w14:paraId="42B1EFCB" w14:textId="77777777" w:rsidTr="00021349">
        <w:trPr>
          <w:tblHeader/>
        </w:trPr>
        <w:tc>
          <w:tcPr>
            <w:tcW w:w="4050" w:type="dxa"/>
            <w:vAlign w:val="bottom"/>
          </w:tcPr>
          <w:p w14:paraId="07E4D0EC" w14:textId="77777777" w:rsidR="00C31B92" w:rsidRPr="00C27F00" w:rsidRDefault="00C31B92" w:rsidP="00454FB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702FA5EE" w14:textId="77777777" w:rsidR="00C31B92" w:rsidRPr="00C27F00" w:rsidRDefault="00C31B92" w:rsidP="00454FB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373" w:type="dxa"/>
            <w:vAlign w:val="bottom"/>
          </w:tcPr>
          <w:p w14:paraId="6EFD7E24" w14:textId="77777777" w:rsidR="00C31B92" w:rsidRPr="00C27F00" w:rsidRDefault="00C31B92" w:rsidP="00454FB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1372" w:type="dxa"/>
            <w:vAlign w:val="bottom"/>
          </w:tcPr>
          <w:p w14:paraId="0DDD0D76" w14:textId="77777777" w:rsidR="00C31B92" w:rsidRPr="00C27F00" w:rsidRDefault="00C31B92" w:rsidP="00454FB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745A2E5F" w14:textId="77777777" w:rsidR="00C31B92" w:rsidRPr="00C27F00" w:rsidRDefault="00C31B92" w:rsidP="00454FB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4492" w:rsidRPr="00C27F00" w14:paraId="5F988FFB" w14:textId="77777777" w:rsidTr="00021349">
        <w:trPr>
          <w:tblHeader/>
        </w:trPr>
        <w:tc>
          <w:tcPr>
            <w:tcW w:w="4050" w:type="dxa"/>
            <w:vAlign w:val="bottom"/>
          </w:tcPr>
          <w:p w14:paraId="3F490D32" w14:textId="77777777" w:rsidR="00C31B92" w:rsidRPr="00C27F00" w:rsidRDefault="00C31B92" w:rsidP="00454FB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708C17D2" w14:textId="77777777" w:rsidR="00C31B92" w:rsidRPr="00C27F00" w:rsidRDefault="00C31B92" w:rsidP="00454FB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373" w:type="dxa"/>
            <w:vAlign w:val="bottom"/>
          </w:tcPr>
          <w:p w14:paraId="497AB944" w14:textId="77777777" w:rsidR="00C31B92" w:rsidRPr="00C27F00" w:rsidRDefault="00C31B92" w:rsidP="00454FB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1372" w:type="dxa"/>
            <w:vAlign w:val="bottom"/>
          </w:tcPr>
          <w:p w14:paraId="042247CA" w14:textId="77777777" w:rsidR="00C31B92" w:rsidRPr="00C27F00" w:rsidRDefault="00C31B92" w:rsidP="00454FB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3228BAF1" w14:textId="77777777" w:rsidR="00C31B92" w:rsidRPr="00C27F00" w:rsidRDefault="00C31B92" w:rsidP="00454FB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4492" w:rsidRPr="00C27F00" w14:paraId="54BC10CE" w14:textId="77777777" w:rsidTr="00021349">
        <w:trPr>
          <w:tblHeader/>
        </w:trPr>
        <w:tc>
          <w:tcPr>
            <w:tcW w:w="4050" w:type="dxa"/>
            <w:vAlign w:val="bottom"/>
          </w:tcPr>
          <w:p w14:paraId="7AD8879E" w14:textId="77777777" w:rsidR="00C31B92" w:rsidRPr="00C27F00" w:rsidRDefault="00C31B92" w:rsidP="00454FB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5FD7A6C4" w14:textId="77777777" w:rsidR="00C31B92" w:rsidRPr="00C27F00" w:rsidRDefault="00C31B92" w:rsidP="00454FB0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1373" w:type="dxa"/>
            <w:vAlign w:val="bottom"/>
          </w:tcPr>
          <w:p w14:paraId="6F259C78" w14:textId="77777777" w:rsidR="00C31B92" w:rsidRPr="00C27F00" w:rsidRDefault="00C31B92" w:rsidP="00454FB0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372" w:type="dxa"/>
            <w:vAlign w:val="bottom"/>
          </w:tcPr>
          <w:p w14:paraId="10F09DAF" w14:textId="77777777" w:rsidR="00C31B92" w:rsidRPr="00C27F00" w:rsidRDefault="00C31B92" w:rsidP="00454FB0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73" w:type="dxa"/>
            <w:vAlign w:val="bottom"/>
          </w:tcPr>
          <w:p w14:paraId="79DE003D" w14:textId="77777777" w:rsidR="00C31B92" w:rsidRPr="00C27F00" w:rsidRDefault="00C31B92" w:rsidP="00454FB0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458A0" w:rsidRPr="00C27F00" w14:paraId="64B3C2D3" w14:textId="77777777" w:rsidTr="00021349">
        <w:tc>
          <w:tcPr>
            <w:tcW w:w="4050" w:type="dxa"/>
            <w:vAlign w:val="bottom"/>
          </w:tcPr>
          <w:p w14:paraId="4DDD975C" w14:textId="77777777" w:rsidR="00F458A0" w:rsidRPr="00C27F00" w:rsidRDefault="00F458A0" w:rsidP="00454FB0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</w:t>
            </w:r>
            <w:r w:rsidRPr="00C27F0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C27F0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72" w:type="dxa"/>
            <w:vAlign w:val="bottom"/>
          </w:tcPr>
          <w:p w14:paraId="49048D2C" w14:textId="77777777" w:rsidR="00F458A0" w:rsidRPr="00C27F00" w:rsidRDefault="00F458A0" w:rsidP="00454FB0">
            <w:pP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4EA8A846" w14:textId="77777777" w:rsidR="00F458A0" w:rsidRPr="00C27F00" w:rsidRDefault="00F458A0" w:rsidP="00454FB0">
            <w:pP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4,609</w:t>
            </w:r>
          </w:p>
        </w:tc>
        <w:tc>
          <w:tcPr>
            <w:tcW w:w="1372" w:type="dxa"/>
            <w:vAlign w:val="bottom"/>
          </w:tcPr>
          <w:p w14:paraId="374C76B9" w14:textId="77777777" w:rsidR="00F458A0" w:rsidRPr="00C27F00" w:rsidRDefault="00F458A0" w:rsidP="00454FB0">
            <w:pP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21,927</w:t>
            </w:r>
          </w:p>
        </w:tc>
        <w:tc>
          <w:tcPr>
            <w:tcW w:w="1373" w:type="dxa"/>
            <w:vAlign w:val="bottom"/>
          </w:tcPr>
          <w:p w14:paraId="0B736343" w14:textId="77777777" w:rsidR="00F458A0" w:rsidRPr="00C27F00" w:rsidRDefault="00F458A0" w:rsidP="00454FB0">
            <w:pP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26,536</w:t>
            </w:r>
          </w:p>
        </w:tc>
      </w:tr>
      <w:tr w:rsidR="00F458A0" w:rsidRPr="00C27F00" w14:paraId="690C9D47" w14:textId="77777777" w:rsidTr="00021349">
        <w:tc>
          <w:tcPr>
            <w:tcW w:w="4050" w:type="dxa"/>
            <w:vAlign w:val="bottom"/>
          </w:tcPr>
          <w:p w14:paraId="5F460F69" w14:textId="692D9C33" w:rsidR="00F458A0" w:rsidRPr="00C27F00" w:rsidRDefault="001063E0" w:rsidP="00454FB0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72" w:type="dxa"/>
            <w:vAlign w:val="bottom"/>
          </w:tcPr>
          <w:p w14:paraId="1DCA2B87" w14:textId="77777777" w:rsidR="00F458A0" w:rsidRPr="00C27F00" w:rsidRDefault="00F458A0" w:rsidP="00454FB0">
            <w:pP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4,402</w:t>
            </w:r>
          </w:p>
        </w:tc>
        <w:tc>
          <w:tcPr>
            <w:tcW w:w="1373" w:type="dxa"/>
            <w:vAlign w:val="bottom"/>
          </w:tcPr>
          <w:p w14:paraId="6FF4A199" w14:textId="77777777" w:rsidR="00F458A0" w:rsidRPr="00C27F00" w:rsidRDefault="00F458A0" w:rsidP="00454FB0">
            <w:pP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16E85655" w14:textId="77777777" w:rsidR="00F458A0" w:rsidRPr="00C27F00" w:rsidRDefault="00F458A0" w:rsidP="00454FB0">
            <w:pP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14,410</w:t>
            </w:r>
          </w:p>
        </w:tc>
        <w:tc>
          <w:tcPr>
            <w:tcW w:w="1373" w:type="dxa"/>
            <w:vAlign w:val="bottom"/>
          </w:tcPr>
          <w:p w14:paraId="6A44B625" w14:textId="77777777" w:rsidR="00F458A0" w:rsidRPr="00C27F00" w:rsidRDefault="00F458A0" w:rsidP="00454FB0">
            <w:pP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18,812</w:t>
            </w:r>
          </w:p>
        </w:tc>
      </w:tr>
      <w:tr w:rsidR="00F458A0" w:rsidRPr="00C27F00" w14:paraId="023ECFE1" w14:textId="77777777" w:rsidTr="00021349">
        <w:tc>
          <w:tcPr>
            <w:tcW w:w="4050" w:type="dxa"/>
            <w:vAlign w:val="bottom"/>
          </w:tcPr>
          <w:p w14:paraId="23FAA5F4" w14:textId="77777777" w:rsidR="00F458A0" w:rsidRPr="00C27F00" w:rsidRDefault="00F458A0" w:rsidP="00454FB0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โอนออก</w:t>
            </w:r>
            <w:proofErr w:type="spellStart"/>
            <w:r w:rsidRPr="00C27F00">
              <w:rPr>
                <w:rFonts w:ascii="Angsana New" w:hAnsi="Angsana New"/>
                <w:sz w:val="28"/>
                <w:szCs w:val="28"/>
              </w:rPr>
              <w:t>ไปอาคารและอุปกรณ์</w:t>
            </w:r>
            <w:proofErr w:type="spellEnd"/>
          </w:p>
        </w:tc>
        <w:tc>
          <w:tcPr>
            <w:tcW w:w="1372" w:type="dxa"/>
            <w:vAlign w:val="bottom"/>
          </w:tcPr>
          <w:p w14:paraId="61BD5077" w14:textId="77777777" w:rsidR="00F458A0" w:rsidRPr="00C27F00" w:rsidRDefault="00F458A0" w:rsidP="00454FB0">
            <w:pP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36C4C25E" w14:textId="77777777" w:rsidR="00F458A0" w:rsidRPr="00C27F00" w:rsidRDefault="00F458A0" w:rsidP="00454FB0">
            <w:pP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(4,609)</w:t>
            </w:r>
          </w:p>
        </w:tc>
        <w:tc>
          <w:tcPr>
            <w:tcW w:w="1372" w:type="dxa"/>
            <w:vAlign w:val="bottom"/>
          </w:tcPr>
          <w:p w14:paraId="35616186" w14:textId="77777777" w:rsidR="00F458A0" w:rsidRPr="00C27F00" w:rsidRDefault="00F458A0" w:rsidP="00454FB0">
            <w:pP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73E70F31" w14:textId="77777777" w:rsidR="00F458A0" w:rsidRPr="00C27F00" w:rsidRDefault="00F458A0" w:rsidP="00454FB0">
            <w:pP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(4,609)</w:t>
            </w:r>
          </w:p>
        </w:tc>
      </w:tr>
      <w:tr w:rsidR="00F458A0" w:rsidRPr="00C27F00" w14:paraId="6133A3A1" w14:textId="77777777" w:rsidTr="00021349">
        <w:tc>
          <w:tcPr>
            <w:tcW w:w="4050" w:type="dxa"/>
            <w:vAlign w:val="bottom"/>
          </w:tcPr>
          <w:p w14:paraId="3EB98EA1" w14:textId="77777777" w:rsidR="00F458A0" w:rsidRPr="00C27F00" w:rsidRDefault="00F458A0" w:rsidP="00454FB0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372" w:type="dxa"/>
            <w:vAlign w:val="bottom"/>
          </w:tcPr>
          <w:p w14:paraId="6FA1908D" w14:textId="77777777" w:rsidR="00F458A0" w:rsidRPr="00C27F00" w:rsidRDefault="00F458A0" w:rsidP="00454FB0">
            <w:pP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24336ECE" w14:textId="77777777" w:rsidR="00F458A0" w:rsidRPr="00C27F00" w:rsidRDefault="00F458A0" w:rsidP="00454FB0">
            <w:pP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642E98CB" w14:textId="77777777" w:rsidR="00F458A0" w:rsidRPr="00C27F00" w:rsidRDefault="00F458A0" w:rsidP="00454FB0">
            <w:pP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(29)</w:t>
            </w:r>
          </w:p>
        </w:tc>
        <w:tc>
          <w:tcPr>
            <w:tcW w:w="1373" w:type="dxa"/>
            <w:vAlign w:val="bottom"/>
          </w:tcPr>
          <w:p w14:paraId="6AA89A48" w14:textId="77777777" w:rsidR="00F458A0" w:rsidRPr="00C27F00" w:rsidRDefault="00F458A0" w:rsidP="00454FB0">
            <w:pP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(29)</w:t>
            </w:r>
          </w:p>
        </w:tc>
      </w:tr>
      <w:tr w:rsidR="00F458A0" w:rsidRPr="00C27F00" w14:paraId="35FA5A21" w14:textId="77777777" w:rsidTr="00021349">
        <w:tc>
          <w:tcPr>
            <w:tcW w:w="4050" w:type="dxa"/>
            <w:vAlign w:val="bottom"/>
          </w:tcPr>
          <w:p w14:paraId="151951C6" w14:textId="77777777" w:rsidR="00F458A0" w:rsidRPr="00C27F00" w:rsidRDefault="00F458A0" w:rsidP="00454FB0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72" w:type="dxa"/>
            <w:vAlign w:val="bottom"/>
          </w:tcPr>
          <w:p w14:paraId="0762DD31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(136)</w:t>
            </w:r>
          </w:p>
        </w:tc>
        <w:tc>
          <w:tcPr>
            <w:tcW w:w="1373" w:type="dxa"/>
            <w:vAlign w:val="bottom"/>
          </w:tcPr>
          <w:p w14:paraId="76CC667B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1A847A0B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(10,532)</w:t>
            </w:r>
          </w:p>
        </w:tc>
        <w:tc>
          <w:tcPr>
            <w:tcW w:w="1373" w:type="dxa"/>
            <w:vAlign w:val="bottom"/>
          </w:tcPr>
          <w:p w14:paraId="674AA720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(10,668)</w:t>
            </w:r>
          </w:p>
        </w:tc>
      </w:tr>
      <w:tr w:rsidR="00F458A0" w:rsidRPr="00C27F00" w14:paraId="6833E8AF" w14:textId="77777777" w:rsidTr="00021349">
        <w:tc>
          <w:tcPr>
            <w:tcW w:w="4050" w:type="dxa"/>
            <w:vAlign w:val="bottom"/>
          </w:tcPr>
          <w:p w14:paraId="60608638" w14:textId="77777777" w:rsidR="00F458A0" w:rsidRPr="00C27F00" w:rsidRDefault="00F458A0" w:rsidP="00454FB0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27F0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27F0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72" w:type="dxa"/>
            <w:vAlign w:val="bottom"/>
          </w:tcPr>
          <w:p w14:paraId="7209F133" w14:textId="77777777" w:rsidR="00F458A0" w:rsidRPr="00C27F00" w:rsidRDefault="00F458A0" w:rsidP="00454FB0">
            <w:pP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4,266</w:t>
            </w:r>
          </w:p>
        </w:tc>
        <w:tc>
          <w:tcPr>
            <w:tcW w:w="1373" w:type="dxa"/>
            <w:vAlign w:val="bottom"/>
          </w:tcPr>
          <w:p w14:paraId="02773016" w14:textId="77777777" w:rsidR="00F458A0" w:rsidRPr="00C27F00" w:rsidRDefault="00F458A0" w:rsidP="00454FB0">
            <w:pP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317C6787" w14:textId="77777777" w:rsidR="00F458A0" w:rsidRPr="00C27F00" w:rsidRDefault="00F458A0" w:rsidP="00454FB0">
            <w:pP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25,776</w:t>
            </w:r>
          </w:p>
        </w:tc>
        <w:tc>
          <w:tcPr>
            <w:tcW w:w="1373" w:type="dxa"/>
            <w:vAlign w:val="bottom"/>
          </w:tcPr>
          <w:p w14:paraId="0C9C6DFB" w14:textId="77777777" w:rsidR="00F458A0" w:rsidRPr="00C27F00" w:rsidRDefault="00F458A0" w:rsidP="00454FB0">
            <w:pP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30,042</w:t>
            </w:r>
          </w:p>
        </w:tc>
      </w:tr>
      <w:tr w:rsidR="00F458A0" w:rsidRPr="00C27F00" w14:paraId="5AEFE00A" w14:textId="77777777" w:rsidTr="00021349">
        <w:tc>
          <w:tcPr>
            <w:tcW w:w="4050" w:type="dxa"/>
            <w:vAlign w:val="bottom"/>
          </w:tcPr>
          <w:p w14:paraId="2A726BC0" w14:textId="6DD69C60" w:rsidR="00F458A0" w:rsidRPr="00C27F00" w:rsidRDefault="001063E0" w:rsidP="00454FB0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72" w:type="dxa"/>
            <w:vAlign w:val="bottom"/>
          </w:tcPr>
          <w:p w14:paraId="029C66FE" w14:textId="4ADF8C7D" w:rsidR="00F458A0" w:rsidRPr="00C27F00" w:rsidRDefault="003A728A" w:rsidP="00454FB0">
            <w:pP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1,695</w:t>
            </w:r>
          </w:p>
        </w:tc>
        <w:tc>
          <w:tcPr>
            <w:tcW w:w="1373" w:type="dxa"/>
            <w:vAlign w:val="bottom"/>
          </w:tcPr>
          <w:p w14:paraId="4527C144" w14:textId="60C85C53" w:rsidR="00F458A0" w:rsidRPr="00C27F00" w:rsidRDefault="003A58AB" w:rsidP="00454FB0">
            <w:pP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212E20E1" w14:textId="48986E58" w:rsidR="00F458A0" w:rsidRPr="00C27F00" w:rsidRDefault="003A58AB" w:rsidP="00454FB0">
            <w:pP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21,813</w:t>
            </w:r>
          </w:p>
        </w:tc>
        <w:tc>
          <w:tcPr>
            <w:tcW w:w="1373" w:type="dxa"/>
            <w:vAlign w:val="bottom"/>
          </w:tcPr>
          <w:p w14:paraId="01B013AF" w14:textId="2FCC1011" w:rsidR="00F458A0" w:rsidRPr="00C27F00" w:rsidRDefault="00B9603D" w:rsidP="00454FB0">
            <w:pP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23,508</w:t>
            </w:r>
          </w:p>
        </w:tc>
      </w:tr>
      <w:tr w:rsidR="00F458A0" w:rsidRPr="00C27F00" w14:paraId="73AE3B2A" w14:textId="77777777" w:rsidTr="00021349">
        <w:tc>
          <w:tcPr>
            <w:tcW w:w="4050" w:type="dxa"/>
            <w:vAlign w:val="bottom"/>
          </w:tcPr>
          <w:p w14:paraId="7AD9E56F" w14:textId="77777777" w:rsidR="00F458A0" w:rsidRPr="00C27F00" w:rsidRDefault="00F458A0" w:rsidP="00454FB0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72" w:type="dxa"/>
            <w:vAlign w:val="bottom"/>
          </w:tcPr>
          <w:p w14:paraId="1443CCA3" w14:textId="357A6692" w:rsidR="00F458A0" w:rsidRPr="00C27F00" w:rsidRDefault="00115898" w:rsidP="00454FB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</w:t>
            </w:r>
            <w:r w:rsidR="00B34BD9" w:rsidRPr="00C27F00">
              <w:rPr>
                <w:rFonts w:ascii="Angsana New" w:hAnsi="Angsana New"/>
                <w:sz w:val="28"/>
                <w:szCs w:val="28"/>
              </w:rPr>
              <w:t>666</w:t>
            </w:r>
            <w:r w:rsidRPr="00C27F0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73" w:type="dxa"/>
            <w:vAlign w:val="bottom"/>
          </w:tcPr>
          <w:p w14:paraId="080E3FB1" w14:textId="4F5B9B89" w:rsidR="00F458A0" w:rsidRPr="00C27F00" w:rsidRDefault="003321EA" w:rsidP="00454FB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25AE1ECD" w14:textId="130C8EB3" w:rsidR="00F458A0" w:rsidRPr="00C27F00" w:rsidRDefault="00115898" w:rsidP="00454FB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</w:t>
            </w:r>
            <w:r w:rsidR="003321EA" w:rsidRPr="00C27F00">
              <w:rPr>
                <w:rFonts w:ascii="Angsana New" w:hAnsi="Angsana New"/>
                <w:sz w:val="28"/>
                <w:szCs w:val="28"/>
              </w:rPr>
              <w:t>11,901</w:t>
            </w:r>
            <w:r w:rsidRPr="00C27F0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73" w:type="dxa"/>
            <w:vAlign w:val="bottom"/>
          </w:tcPr>
          <w:p w14:paraId="23E06C7A" w14:textId="00878442" w:rsidR="00F458A0" w:rsidRPr="00C27F00" w:rsidRDefault="00115898" w:rsidP="00454FB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</w:t>
            </w:r>
            <w:r w:rsidR="00B34BD9" w:rsidRPr="00C27F00">
              <w:rPr>
                <w:rFonts w:ascii="Angsana New" w:hAnsi="Angsana New"/>
                <w:sz w:val="28"/>
                <w:szCs w:val="28"/>
              </w:rPr>
              <w:t>12,567</w:t>
            </w:r>
            <w:r w:rsidRPr="00C27F0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458A0" w:rsidRPr="00C27F00" w14:paraId="3EBB29B1" w14:textId="77777777" w:rsidTr="00021349">
        <w:tc>
          <w:tcPr>
            <w:tcW w:w="4050" w:type="dxa"/>
            <w:vAlign w:val="bottom"/>
          </w:tcPr>
          <w:p w14:paraId="7E20B8F5" w14:textId="77777777" w:rsidR="00F458A0" w:rsidRPr="00C27F00" w:rsidRDefault="00F458A0" w:rsidP="00454FB0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27F0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27F0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72" w:type="dxa"/>
            <w:vAlign w:val="bottom"/>
          </w:tcPr>
          <w:p w14:paraId="48649533" w14:textId="5DC5E404" w:rsidR="00F458A0" w:rsidRPr="00C27F00" w:rsidRDefault="00B34BD9" w:rsidP="00454FB0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5,295</w:t>
            </w:r>
          </w:p>
        </w:tc>
        <w:tc>
          <w:tcPr>
            <w:tcW w:w="1373" w:type="dxa"/>
            <w:vAlign w:val="bottom"/>
          </w:tcPr>
          <w:p w14:paraId="55BCABA7" w14:textId="0BC968F0" w:rsidR="00F458A0" w:rsidRPr="00C27F00" w:rsidRDefault="00B34BD9" w:rsidP="00454FB0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4212159C" w14:textId="3BCCA390" w:rsidR="00F458A0" w:rsidRPr="00C27F00" w:rsidRDefault="008B52B5" w:rsidP="00454FB0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35,688</w:t>
            </w:r>
          </w:p>
        </w:tc>
        <w:tc>
          <w:tcPr>
            <w:tcW w:w="1373" w:type="dxa"/>
            <w:vAlign w:val="bottom"/>
          </w:tcPr>
          <w:p w14:paraId="4AD3E9BF" w14:textId="2364CF42" w:rsidR="00F458A0" w:rsidRPr="00C27F00" w:rsidRDefault="008B52B5" w:rsidP="00454FB0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40,983</w:t>
            </w:r>
          </w:p>
        </w:tc>
      </w:tr>
    </w:tbl>
    <w:p w14:paraId="6066BD2C" w14:textId="77777777" w:rsidR="00200EAD" w:rsidRPr="00C27F00" w:rsidRDefault="00200EAD" w:rsidP="00454FB0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626982DF" w14:textId="77777777" w:rsidR="00200EAD" w:rsidRPr="00C27F00" w:rsidRDefault="00200EAD" w:rsidP="00454FB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27F00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D3B34F5" w14:textId="77777777" w:rsidR="00A97B59" w:rsidRPr="00C27F00" w:rsidRDefault="00A97B59" w:rsidP="00454FB0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/>
          <w:b/>
          <w:bCs/>
          <w:sz w:val="32"/>
          <w:szCs w:val="32"/>
          <w:cs/>
        </w:rPr>
        <w:lastRenderedPageBreak/>
        <w:t>ข)</w:t>
      </w:r>
      <w:r w:rsidRPr="00C27F00">
        <w:rPr>
          <w:rFonts w:ascii="Angsana New" w:hAnsi="Angsana New"/>
          <w:b/>
          <w:bCs/>
          <w:sz w:val="32"/>
          <w:szCs w:val="32"/>
        </w:rPr>
        <w:tab/>
      </w:r>
      <w:r w:rsidRPr="00C27F00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838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348"/>
        <w:gridCol w:w="1372"/>
        <w:gridCol w:w="1373"/>
        <w:gridCol w:w="1372"/>
        <w:gridCol w:w="1373"/>
      </w:tblGrid>
      <w:tr w:rsidR="00A97B59" w:rsidRPr="00C27F00" w14:paraId="6AA20981" w14:textId="77777777" w:rsidTr="00FE61FD">
        <w:tc>
          <w:tcPr>
            <w:tcW w:w="3348" w:type="dxa"/>
            <w:vAlign w:val="bottom"/>
          </w:tcPr>
          <w:p w14:paraId="536B63AF" w14:textId="77777777" w:rsidR="00A97B59" w:rsidRPr="00C27F00" w:rsidRDefault="00A97B59" w:rsidP="00454FB0">
            <w:pPr>
              <w:tabs>
                <w:tab w:val="left" w:pos="2070"/>
                <w:tab w:val="decimal" w:pos="7740"/>
                <w:tab w:val="decimal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12" w:name="_Hlk64468532"/>
          </w:p>
        </w:tc>
        <w:tc>
          <w:tcPr>
            <w:tcW w:w="5490" w:type="dxa"/>
            <w:gridSpan w:val="4"/>
            <w:vAlign w:val="bottom"/>
          </w:tcPr>
          <w:p w14:paraId="59DC11C1" w14:textId="77777777" w:rsidR="00A97B59" w:rsidRPr="00C27F00" w:rsidRDefault="00A97B59" w:rsidP="00454FB0">
            <w:pPr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</w:t>
            </w:r>
            <w:r w:rsidRPr="00C27F00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C27F0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27F0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27F0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97B59" w:rsidRPr="00C27F00" w14:paraId="5AE90DF8" w14:textId="77777777" w:rsidTr="00FE61FD">
        <w:tc>
          <w:tcPr>
            <w:tcW w:w="3348" w:type="dxa"/>
            <w:vAlign w:val="bottom"/>
          </w:tcPr>
          <w:p w14:paraId="65538562" w14:textId="77777777" w:rsidR="00A97B59" w:rsidRPr="00C27F00" w:rsidRDefault="00A97B59" w:rsidP="00454FB0">
            <w:pPr>
              <w:tabs>
                <w:tab w:val="left" w:pos="2070"/>
                <w:tab w:val="decimal" w:pos="77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5030F38A" w14:textId="77777777" w:rsidR="00A97B59" w:rsidRPr="00C27F00" w:rsidRDefault="00A97B59" w:rsidP="00454FB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00FBE767" w14:textId="77777777" w:rsidR="00A97B59" w:rsidRPr="00C27F00" w:rsidRDefault="00A97B59" w:rsidP="00454FB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7B59" w:rsidRPr="00C27F00" w14:paraId="0D0DEB39" w14:textId="77777777" w:rsidTr="00FE61FD">
        <w:tc>
          <w:tcPr>
            <w:tcW w:w="3348" w:type="dxa"/>
            <w:vAlign w:val="bottom"/>
          </w:tcPr>
          <w:p w14:paraId="39C9BBBC" w14:textId="77777777" w:rsidR="00A97B59" w:rsidRPr="00C27F00" w:rsidRDefault="00A97B59" w:rsidP="00454FB0">
            <w:pPr>
              <w:tabs>
                <w:tab w:val="left" w:pos="2070"/>
                <w:tab w:val="decimal" w:pos="7740"/>
                <w:tab w:val="decimal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0B33FC08" w14:textId="77777777" w:rsidR="00A97B59" w:rsidRPr="00C27F00" w:rsidRDefault="0004062D" w:rsidP="00454FB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73" w:type="dxa"/>
            <w:vAlign w:val="bottom"/>
          </w:tcPr>
          <w:p w14:paraId="6458857D" w14:textId="77777777" w:rsidR="00A97B59" w:rsidRPr="00C27F00" w:rsidRDefault="0004062D" w:rsidP="00454FB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72" w:type="dxa"/>
            <w:vAlign w:val="bottom"/>
          </w:tcPr>
          <w:p w14:paraId="3305EA4C" w14:textId="77777777" w:rsidR="00A97B59" w:rsidRPr="00C27F00" w:rsidRDefault="0004062D" w:rsidP="00454FB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73" w:type="dxa"/>
            <w:vAlign w:val="bottom"/>
          </w:tcPr>
          <w:p w14:paraId="04FA2FF1" w14:textId="77777777" w:rsidR="00A97B59" w:rsidRPr="00C27F00" w:rsidRDefault="0004062D" w:rsidP="00454FB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F458A0" w:rsidRPr="00C27F00" w14:paraId="6EE1EBA0" w14:textId="77777777" w:rsidTr="00FE61FD">
        <w:tc>
          <w:tcPr>
            <w:tcW w:w="3348" w:type="dxa"/>
            <w:vAlign w:val="bottom"/>
          </w:tcPr>
          <w:p w14:paraId="6A05A5CC" w14:textId="77777777" w:rsidR="00F458A0" w:rsidRPr="00C27F00" w:rsidRDefault="00F458A0" w:rsidP="00454FB0">
            <w:pPr>
              <w:tabs>
                <w:tab w:val="left" w:pos="2070"/>
                <w:tab w:val="decimal" w:pos="7740"/>
                <w:tab w:val="decimal" w:pos="882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72" w:type="dxa"/>
            <w:vAlign w:val="bottom"/>
          </w:tcPr>
          <w:p w14:paraId="75B676DF" w14:textId="47375174" w:rsidR="00F458A0" w:rsidRPr="00C27F00" w:rsidRDefault="008638CE" w:rsidP="00454FB0">
            <w:pP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87,705</w:t>
            </w:r>
          </w:p>
        </w:tc>
        <w:tc>
          <w:tcPr>
            <w:tcW w:w="1373" w:type="dxa"/>
            <w:vAlign w:val="bottom"/>
          </w:tcPr>
          <w:p w14:paraId="73FB3B33" w14:textId="77777777" w:rsidR="00F458A0" w:rsidRPr="00C27F00" w:rsidRDefault="00F458A0" w:rsidP="00454FB0">
            <w:pP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79,224</w:t>
            </w:r>
          </w:p>
        </w:tc>
        <w:tc>
          <w:tcPr>
            <w:tcW w:w="1372" w:type="dxa"/>
            <w:vAlign w:val="bottom"/>
          </w:tcPr>
          <w:p w14:paraId="081B0CD7" w14:textId="0E5DEE95" w:rsidR="00F458A0" w:rsidRPr="00C27F00" w:rsidRDefault="00E17434" w:rsidP="00454FB0">
            <w:pP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45,847</w:t>
            </w:r>
          </w:p>
        </w:tc>
        <w:tc>
          <w:tcPr>
            <w:tcW w:w="1373" w:type="dxa"/>
            <w:vAlign w:val="bottom"/>
          </w:tcPr>
          <w:p w14:paraId="10C84A95" w14:textId="77777777" w:rsidR="00F458A0" w:rsidRPr="00C27F00" w:rsidRDefault="00F458A0" w:rsidP="00454FB0">
            <w:pP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33,795</w:t>
            </w:r>
          </w:p>
        </w:tc>
      </w:tr>
      <w:tr w:rsidR="00F458A0" w:rsidRPr="00C27F00" w14:paraId="7455341F" w14:textId="77777777" w:rsidTr="00FE61FD">
        <w:tc>
          <w:tcPr>
            <w:tcW w:w="3348" w:type="dxa"/>
            <w:vAlign w:val="bottom"/>
          </w:tcPr>
          <w:p w14:paraId="6C194D7C" w14:textId="77777777" w:rsidR="00F458A0" w:rsidRPr="00C27F00" w:rsidRDefault="00F458A0" w:rsidP="00454FB0">
            <w:pPr>
              <w:tabs>
                <w:tab w:val="left" w:pos="2070"/>
                <w:tab w:val="decimal" w:pos="7740"/>
                <w:tab w:val="decimal" w:pos="8820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หัก: ดอกเบี้ยรอการตัดจำหน่าย</w:t>
            </w:r>
          </w:p>
        </w:tc>
        <w:tc>
          <w:tcPr>
            <w:tcW w:w="1372" w:type="dxa"/>
            <w:vAlign w:val="bottom"/>
          </w:tcPr>
          <w:p w14:paraId="21BE91B3" w14:textId="66D8C83B" w:rsidR="00F458A0" w:rsidRPr="00C27F00" w:rsidRDefault="0001606A" w:rsidP="00454FB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(5,</w:t>
            </w:r>
            <w:r w:rsidR="008638CE" w:rsidRPr="00C27F00">
              <w:rPr>
                <w:rFonts w:ascii="Angsana New" w:hAnsi="Angsana New"/>
                <w:sz w:val="28"/>
                <w:szCs w:val="28"/>
              </w:rPr>
              <w:t>165</w:t>
            </w:r>
            <w:r w:rsidRPr="00C27F0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73" w:type="dxa"/>
            <w:vAlign w:val="bottom"/>
          </w:tcPr>
          <w:p w14:paraId="26E8390D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(4,597)</w:t>
            </w:r>
          </w:p>
        </w:tc>
        <w:tc>
          <w:tcPr>
            <w:tcW w:w="1372" w:type="dxa"/>
            <w:vAlign w:val="bottom"/>
          </w:tcPr>
          <w:p w14:paraId="35E163F7" w14:textId="42239632" w:rsidR="00F458A0" w:rsidRPr="00C27F00" w:rsidRDefault="00E17434" w:rsidP="00454FB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(3,527)</w:t>
            </w:r>
          </w:p>
        </w:tc>
        <w:tc>
          <w:tcPr>
            <w:tcW w:w="1373" w:type="dxa"/>
            <w:vAlign w:val="bottom"/>
          </w:tcPr>
          <w:p w14:paraId="22C4D612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(2,689)</w:t>
            </w:r>
          </w:p>
        </w:tc>
      </w:tr>
      <w:tr w:rsidR="00F458A0" w:rsidRPr="00C27F00" w14:paraId="00890538" w14:textId="77777777" w:rsidTr="00FE61FD">
        <w:tc>
          <w:tcPr>
            <w:tcW w:w="3348" w:type="dxa"/>
            <w:vAlign w:val="bottom"/>
          </w:tcPr>
          <w:p w14:paraId="03BD8353" w14:textId="77777777" w:rsidR="00F458A0" w:rsidRPr="00C27F00" w:rsidRDefault="00F458A0" w:rsidP="00454FB0">
            <w:pPr>
              <w:tabs>
                <w:tab w:val="left" w:pos="2070"/>
                <w:tab w:val="decimal" w:pos="7740"/>
                <w:tab w:val="decimal" w:pos="882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1863B696" w14:textId="28FE72F5" w:rsidR="00F458A0" w:rsidRPr="00C27F00" w:rsidRDefault="0001606A" w:rsidP="00454FB0">
            <w:pP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8</w:t>
            </w:r>
            <w:r w:rsidR="004F0CF2" w:rsidRPr="00C27F00">
              <w:rPr>
                <w:rFonts w:ascii="Angsana New" w:hAnsi="Angsana New"/>
                <w:sz w:val="28"/>
                <w:szCs w:val="28"/>
              </w:rPr>
              <w:t>2,540</w:t>
            </w:r>
          </w:p>
        </w:tc>
        <w:tc>
          <w:tcPr>
            <w:tcW w:w="1373" w:type="dxa"/>
            <w:vAlign w:val="bottom"/>
          </w:tcPr>
          <w:p w14:paraId="44604B25" w14:textId="77777777" w:rsidR="00F458A0" w:rsidRPr="00C27F00" w:rsidRDefault="00F458A0" w:rsidP="00454FB0">
            <w:pP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74,627</w:t>
            </w:r>
          </w:p>
        </w:tc>
        <w:tc>
          <w:tcPr>
            <w:tcW w:w="1372" w:type="dxa"/>
            <w:vAlign w:val="bottom"/>
          </w:tcPr>
          <w:p w14:paraId="3D2F9C30" w14:textId="092BF846" w:rsidR="00F458A0" w:rsidRPr="00C27F00" w:rsidRDefault="00E17434" w:rsidP="00454FB0">
            <w:pP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42,320</w:t>
            </w:r>
          </w:p>
        </w:tc>
        <w:tc>
          <w:tcPr>
            <w:tcW w:w="1373" w:type="dxa"/>
            <w:vAlign w:val="bottom"/>
          </w:tcPr>
          <w:p w14:paraId="6687BDCB" w14:textId="77777777" w:rsidR="00F458A0" w:rsidRPr="00C27F00" w:rsidRDefault="00F458A0" w:rsidP="00454FB0">
            <w:pP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31,106</w:t>
            </w:r>
          </w:p>
        </w:tc>
      </w:tr>
      <w:tr w:rsidR="00F458A0" w:rsidRPr="00C27F00" w14:paraId="2C93C5B9" w14:textId="77777777" w:rsidTr="00FE61FD">
        <w:tc>
          <w:tcPr>
            <w:tcW w:w="3348" w:type="dxa"/>
            <w:vAlign w:val="bottom"/>
          </w:tcPr>
          <w:p w14:paraId="2399DB1C" w14:textId="77777777" w:rsidR="00F458A0" w:rsidRPr="00C27F00" w:rsidRDefault="00F458A0" w:rsidP="00454FB0">
            <w:pPr>
              <w:tabs>
                <w:tab w:val="left" w:pos="2070"/>
                <w:tab w:val="decimal" w:pos="7740"/>
                <w:tab w:val="decimal" w:pos="8820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72" w:type="dxa"/>
            <w:vAlign w:val="bottom"/>
          </w:tcPr>
          <w:p w14:paraId="607789A1" w14:textId="17AD2215" w:rsidR="00F458A0" w:rsidRPr="00C27F00" w:rsidRDefault="001A01EB" w:rsidP="00454FB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(15,</w:t>
            </w:r>
            <w:r w:rsidR="004F0CF2" w:rsidRPr="00C27F00">
              <w:rPr>
                <w:rFonts w:ascii="Angsana New" w:hAnsi="Angsana New"/>
                <w:sz w:val="28"/>
                <w:szCs w:val="28"/>
              </w:rPr>
              <w:t>402</w:t>
            </w:r>
            <w:r w:rsidRPr="00C27F0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73" w:type="dxa"/>
            <w:vAlign w:val="bottom"/>
          </w:tcPr>
          <w:p w14:paraId="64E7BD44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(12,099)</w:t>
            </w:r>
          </w:p>
        </w:tc>
        <w:tc>
          <w:tcPr>
            <w:tcW w:w="1372" w:type="dxa"/>
            <w:vAlign w:val="bottom"/>
          </w:tcPr>
          <w:p w14:paraId="2954BEB5" w14:textId="1847031F" w:rsidR="00F458A0" w:rsidRPr="00C27F00" w:rsidRDefault="00B667CF" w:rsidP="00454FB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(13,281)</w:t>
            </w:r>
          </w:p>
        </w:tc>
        <w:tc>
          <w:tcPr>
            <w:tcW w:w="1373" w:type="dxa"/>
            <w:vAlign w:val="bottom"/>
          </w:tcPr>
          <w:p w14:paraId="3324F9E6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(9,689)</w:t>
            </w:r>
          </w:p>
        </w:tc>
      </w:tr>
      <w:tr w:rsidR="00F458A0" w:rsidRPr="00C27F00" w14:paraId="5231B6B8" w14:textId="77777777" w:rsidTr="00FE61FD">
        <w:tc>
          <w:tcPr>
            <w:tcW w:w="3348" w:type="dxa"/>
            <w:vAlign w:val="bottom"/>
          </w:tcPr>
          <w:p w14:paraId="3C150387" w14:textId="77777777" w:rsidR="00F458A0" w:rsidRPr="00C27F00" w:rsidRDefault="00F458A0" w:rsidP="00454FB0">
            <w:pPr>
              <w:spacing w:line="32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C27F00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C27F00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C27F00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372" w:type="dxa"/>
            <w:vAlign w:val="bottom"/>
          </w:tcPr>
          <w:p w14:paraId="0D352A29" w14:textId="2E33CF1F" w:rsidR="00F458A0" w:rsidRPr="00C27F00" w:rsidRDefault="002C4B62" w:rsidP="00454FB0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67,</w:t>
            </w:r>
            <w:r w:rsidR="002C0257" w:rsidRPr="00C27F00"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1373" w:type="dxa"/>
            <w:vAlign w:val="bottom"/>
          </w:tcPr>
          <w:p w14:paraId="4B9F31BF" w14:textId="77777777" w:rsidR="00F458A0" w:rsidRPr="00C27F00" w:rsidRDefault="00F458A0" w:rsidP="00454FB0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62,528</w:t>
            </w:r>
          </w:p>
        </w:tc>
        <w:tc>
          <w:tcPr>
            <w:tcW w:w="1372" w:type="dxa"/>
            <w:vAlign w:val="bottom"/>
          </w:tcPr>
          <w:p w14:paraId="354457D6" w14:textId="3D8091A8" w:rsidR="00F458A0" w:rsidRPr="00C27F00" w:rsidRDefault="00B667CF" w:rsidP="00454FB0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29,039</w:t>
            </w:r>
          </w:p>
        </w:tc>
        <w:tc>
          <w:tcPr>
            <w:tcW w:w="1373" w:type="dxa"/>
            <w:vAlign w:val="bottom"/>
          </w:tcPr>
          <w:p w14:paraId="19EA725A" w14:textId="77777777" w:rsidR="00F458A0" w:rsidRPr="00C27F00" w:rsidRDefault="00F458A0" w:rsidP="00454FB0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21,417</w:t>
            </w:r>
          </w:p>
        </w:tc>
      </w:tr>
    </w:tbl>
    <w:bookmarkEnd w:id="12"/>
    <w:p w14:paraId="583B8A62" w14:textId="77777777" w:rsidR="00A97B59" w:rsidRPr="00C27F00" w:rsidRDefault="00A97B59" w:rsidP="00454FB0">
      <w:pPr>
        <w:tabs>
          <w:tab w:val="left" w:pos="900"/>
          <w:tab w:val="left" w:pos="2160"/>
          <w:tab w:val="left" w:pos="2880"/>
        </w:tabs>
        <w:spacing w:before="120" w:after="120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/>
          <w:sz w:val="32"/>
          <w:szCs w:val="32"/>
          <w:cs/>
        </w:rPr>
        <w:t>การเปลี่ยนแปลงของ</w:t>
      </w:r>
      <w:r w:rsidRPr="00C27F00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Pr="00C27F00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C27F00">
        <w:rPr>
          <w:rFonts w:ascii="Angsana New" w:hAnsi="Angsana New"/>
          <w:sz w:val="32"/>
          <w:szCs w:val="32"/>
        </w:rPr>
        <w:t xml:space="preserve">31 </w:t>
      </w:r>
      <w:r w:rsidRPr="00C27F00">
        <w:rPr>
          <w:rFonts w:ascii="Angsana New" w:hAnsi="Angsana New"/>
          <w:sz w:val="32"/>
          <w:szCs w:val="32"/>
          <w:cs/>
        </w:rPr>
        <w:t xml:space="preserve">ธันวาคม </w:t>
      </w:r>
      <w:r w:rsidR="0004062D" w:rsidRPr="00C27F00">
        <w:rPr>
          <w:rFonts w:ascii="Angsana New" w:hAnsi="Angsana New"/>
          <w:sz w:val="32"/>
          <w:szCs w:val="32"/>
        </w:rPr>
        <w:t>2568</w:t>
      </w:r>
      <w:r w:rsidRPr="00C27F00">
        <w:rPr>
          <w:rFonts w:ascii="Angsana New" w:hAnsi="Angsana New" w:hint="cs"/>
          <w:sz w:val="32"/>
          <w:szCs w:val="32"/>
          <w:cs/>
        </w:rPr>
        <w:t xml:space="preserve"> </w:t>
      </w:r>
      <w:r w:rsidR="00F7765A" w:rsidRPr="00C27F00">
        <w:rPr>
          <w:rFonts w:ascii="Angsana New" w:hAnsi="Angsana New" w:hint="cs"/>
          <w:sz w:val="32"/>
          <w:szCs w:val="32"/>
          <w:cs/>
        </w:rPr>
        <w:t xml:space="preserve">และ </w:t>
      </w:r>
      <w:r w:rsidR="0004062D" w:rsidRPr="00C27F00">
        <w:rPr>
          <w:rFonts w:ascii="Angsana New" w:hAnsi="Angsana New" w:hint="cs"/>
          <w:sz w:val="32"/>
          <w:szCs w:val="32"/>
        </w:rPr>
        <w:t>2567</w:t>
      </w:r>
      <w:r w:rsidRPr="00C27F00">
        <w:rPr>
          <w:rFonts w:ascii="Angsana New" w:hAnsi="Angsana New"/>
          <w:sz w:val="32"/>
          <w:szCs w:val="32"/>
          <w:cs/>
        </w:rPr>
        <w:t xml:space="preserve"> มี</w:t>
      </w:r>
      <w:r w:rsidRPr="00C27F00">
        <w:rPr>
          <w:rFonts w:ascii="Angsana New" w:hAnsi="Angsana New"/>
          <w:sz w:val="32"/>
          <w:szCs w:val="32"/>
        </w:rPr>
        <w:t xml:space="preserve">  </w:t>
      </w:r>
      <w:r w:rsidRPr="00C27F00">
        <w:rPr>
          <w:rFonts w:ascii="Angsana New" w:hAnsi="Angsana New"/>
          <w:sz w:val="32"/>
          <w:szCs w:val="32"/>
          <w:cs/>
        </w:rPr>
        <w:t>รายละเอียดดังนี้</w:t>
      </w:r>
    </w:p>
    <w:tbl>
      <w:tblPr>
        <w:tblW w:w="882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330"/>
        <w:gridCol w:w="1305"/>
        <w:gridCol w:w="1395"/>
        <w:gridCol w:w="1395"/>
        <w:gridCol w:w="1395"/>
      </w:tblGrid>
      <w:tr w:rsidR="00A97B59" w:rsidRPr="00C27F00" w14:paraId="189C72F7" w14:textId="77777777" w:rsidTr="009503CE">
        <w:trPr>
          <w:trHeight w:val="198"/>
          <w:tblHeader/>
        </w:trPr>
        <w:tc>
          <w:tcPr>
            <w:tcW w:w="3330" w:type="dxa"/>
          </w:tcPr>
          <w:p w14:paraId="7F38ADC3" w14:textId="77777777" w:rsidR="00A97B59" w:rsidRPr="00C27F00" w:rsidRDefault="00A97B59" w:rsidP="00454FB0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3C6EFBB7" w14:textId="77777777" w:rsidR="00A97B59" w:rsidRPr="00C27F00" w:rsidRDefault="00A97B59" w:rsidP="00454FB0">
            <w:pPr>
              <w:tabs>
                <w:tab w:val="decimal" w:pos="1037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08BB6849" w14:textId="77777777" w:rsidR="00A97B59" w:rsidRPr="00C27F00" w:rsidRDefault="00A97B59" w:rsidP="00454FB0">
            <w:pPr>
              <w:tabs>
                <w:tab w:val="decimal" w:pos="1037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</w:t>
            </w:r>
            <w:r w:rsidRPr="00C27F0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27F0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27F0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97B59" w:rsidRPr="00C27F00" w14:paraId="774A5032" w14:textId="77777777" w:rsidTr="009503CE">
        <w:trPr>
          <w:trHeight w:val="198"/>
          <w:tblHeader/>
        </w:trPr>
        <w:tc>
          <w:tcPr>
            <w:tcW w:w="3330" w:type="dxa"/>
          </w:tcPr>
          <w:p w14:paraId="44F33B48" w14:textId="77777777" w:rsidR="00A97B59" w:rsidRPr="00C27F00" w:rsidRDefault="00A97B59" w:rsidP="00454FB0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423612EC" w14:textId="77777777" w:rsidR="00A97B59" w:rsidRPr="00C27F00" w:rsidRDefault="00A97B59" w:rsidP="00454FB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2F80B270" w14:textId="77777777" w:rsidR="00A97B59" w:rsidRPr="00C27F00" w:rsidRDefault="00A97B59" w:rsidP="00454FB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5B53" w:rsidRPr="00C27F00" w14:paraId="1F4B2092" w14:textId="77777777" w:rsidTr="009503CE">
        <w:trPr>
          <w:trHeight w:val="198"/>
          <w:tblHeader/>
        </w:trPr>
        <w:tc>
          <w:tcPr>
            <w:tcW w:w="3330" w:type="dxa"/>
          </w:tcPr>
          <w:p w14:paraId="78F38260" w14:textId="77777777" w:rsidR="00F15B53" w:rsidRPr="00C27F00" w:rsidRDefault="00F15B53" w:rsidP="00454FB0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0DD9297" w14:textId="77777777" w:rsidR="00F15B53" w:rsidRPr="00C27F00" w:rsidRDefault="0004062D" w:rsidP="00454FB0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95" w:type="dxa"/>
            <w:vAlign w:val="bottom"/>
          </w:tcPr>
          <w:p w14:paraId="3F4D6C1E" w14:textId="77777777" w:rsidR="00F15B53" w:rsidRPr="00C27F00" w:rsidRDefault="0004062D" w:rsidP="00454FB0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95" w:type="dxa"/>
            <w:vAlign w:val="bottom"/>
          </w:tcPr>
          <w:p w14:paraId="18399CC2" w14:textId="77777777" w:rsidR="00F15B53" w:rsidRPr="00C27F00" w:rsidRDefault="0004062D" w:rsidP="00454FB0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95" w:type="dxa"/>
            <w:vAlign w:val="bottom"/>
          </w:tcPr>
          <w:p w14:paraId="753F7A7E" w14:textId="77777777" w:rsidR="00F15B53" w:rsidRPr="00C27F00" w:rsidRDefault="0004062D" w:rsidP="00454FB0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F458A0" w:rsidRPr="00C27F00" w14:paraId="0749D3A9" w14:textId="77777777" w:rsidTr="009503CE">
        <w:trPr>
          <w:trHeight w:val="198"/>
        </w:trPr>
        <w:tc>
          <w:tcPr>
            <w:tcW w:w="3330" w:type="dxa"/>
          </w:tcPr>
          <w:p w14:paraId="202D50FD" w14:textId="77777777" w:rsidR="00F458A0" w:rsidRPr="00C27F00" w:rsidRDefault="00F458A0" w:rsidP="00454FB0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305" w:type="dxa"/>
            <w:vAlign w:val="bottom"/>
          </w:tcPr>
          <w:p w14:paraId="0588CC7C" w14:textId="25E289C5" w:rsidR="00F458A0" w:rsidRPr="00C27F00" w:rsidRDefault="002C4B62" w:rsidP="00454FB0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74,627</w:t>
            </w:r>
          </w:p>
        </w:tc>
        <w:tc>
          <w:tcPr>
            <w:tcW w:w="1395" w:type="dxa"/>
            <w:vAlign w:val="bottom"/>
          </w:tcPr>
          <w:p w14:paraId="6C196AF7" w14:textId="77777777" w:rsidR="00F458A0" w:rsidRPr="00C27F00" w:rsidRDefault="00F458A0" w:rsidP="00454FB0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60,597</w:t>
            </w:r>
          </w:p>
        </w:tc>
        <w:tc>
          <w:tcPr>
            <w:tcW w:w="1395" w:type="dxa"/>
            <w:vAlign w:val="bottom"/>
          </w:tcPr>
          <w:p w14:paraId="26296F3B" w14:textId="76327514" w:rsidR="00F458A0" w:rsidRPr="00C27F00" w:rsidRDefault="002C4B62" w:rsidP="00454FB0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31,106</w:t>
            </w:r>
          </w:p>
        </w:tc>
        <w:tc>
          <w:tcPr>
            <w:tcW w:w="1395" w:type="dxa"/>
            <w:vAlign w:val="bottom"/>
          </w:tcPr>
          <w:p w14:paraId="1E9CFAAF" w14:textId="77777777" w:rsidR="00F458A0" w:rsidRPr="00C27F00" w:rsidRDefault="00F458A0" w:rsidP="00454FB0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26,312</w:t>
            </w:r>
          </w:p>
        </w:tc>
      </w:tr>
      <w:tr w:rsidR="00F458A0" w:rsidRPr="00C27F00" w14:paraId="224CAB11" w14:textId="77777777" w:rsidTr="009503CE">
        <w:tc>
          <w:tcPr>
            <w:tcW w:w="3330" w:type="dxa"/>
          </w:tcPr>
          <w:p w14:paraId="3649A3D5" w14:textId="77777777" w:rsidR="00F458A0" w:rsidRPr="00C27F00" w:rsidRDefault="00F458A0" w:rsidP="00454FB0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305" w:type="dxa"/>
            <w:vAlign w:val="bottom"/>
          </w:tcPr>
          <w:p w14:paraId="421EE703" w14:textId="6FADC15D" w:rsidR="00F458A0" w:rsidRPr="00C27F00" w:rsidRDefault="00720BE5" w:rsidP="00454FB0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22,389</w:t>
            </w:r>
          </w:p>
        </w:tc>
        <w:tc>
          <w:tcPr>
            <w:tcW w:w="1395" w:type="dxa"/>
            <w:vAlign w:val="bottom"/>
          </w:tcPr>
          <w:p w14:paraId="3691469E" w14:textId="77777777" w:rsidR="00F458A0" w:rsidRPr="00C27F00" w:rsidRDefault="00F458A0" w:rsidP="00454FB0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31,385</w:t>
            </w:r>
          </w:p>
        </w:tc>
        <w:tc>
          <w:tcPr>
            <w:tcW w:w="1395" w:type="dxa"/>
            <w:vAlign w:val="bottom"/>
          </w:tcPr>
          <w:p w14:paraId="7E4EDDC8" w14:textId="7180B798" w:rsidR="00F458A0" w:rsidRPr="00C27F00" w:rsidRDefault="006A2808" w:rsidP="00454FB0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23,508</w:t>
            </w:r>
          </w:p>
        </w:tc>
        <w:tc>
          <w:tcPr>
            <w:tcW w:w="1395" w:type="dxa"/>
            <w:vAlign w:val="bottom"/>
          </w:tcPr>
          <w:p w14:paraId="329F3F50" w14:textId="77777777" w:rsidR="00F458A0" w:rsidRPr="00C27F00" w:rsidRDefault="00F458A0" w:rsidP="00454FB0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18,812</w:t>
            </w:r>
          </w:p>
        </w:tc>
      </w:tr>
      <w:tr w:rsidR="00F458A0" w:rsidRPr="00C27F00" w14:paraId="56A5512A" w14:textId="77777777" w:rsidTr="009503CE">
        <w:tc>
          <w:tcPr>
            <w:tcW w:w="3330" w:type="dxa"/>
          </w:tcPr>
          <w:p w14:paraId="724B7E32" w14:textId="77777777" w:rsidR="00F458A0" w:rsidRPr="00C27F00" w:rsidRDefault="00F458A0" w:rsidP="00454FB0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05" w:type="dxa"/>
            <w:vAlign w:val="bottom"/>
          </w:tcPr>
          <w:p w14:paraId="553527E5" w14:textId="532B1D90" w:rsidR="00F458A0" w:rsidRPr="00C27F00" w:rsidRDefault="00804F2D" w:rsidP="00454FB0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1,968</w:t>
            </w:r>
          </w:p>
        </w:tc>
        <w:tc>
          <w:tcPr>
            <w:tcW w:w="1395" w:type="dxa"/>
            <w:vAlign w:val="bottom"/>
          </w:tcPr>
          <w:p w14:paraId="73484D09" w14:textId="77777777" w:rsidR="00F458A0" w:rsidRPr="00C27F00" w:rsidRDefault="00F458A0" w:rsidP="00454FB0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936</w:t>
            </w:r>
          </w:p>
        </w:tc>
        <w:tc>
          <w:tcPr>
            <w:tcW w:w="1395" w:type="dxa"/>
            <w:vAlign w:val="bottom"/>
          </w:tcPr>
          <w:p w14:paraId="37C05219" w14:textId="77AF0BF5" w:rsidR="00F458A0" w:rsidRPr="00C27F00" w:rsidRDefault="00A14CF7" w:rsidP="00454FB0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1,81</w:t>
            </w:r>
            <w:r w:rsidR="00204645" w:rsidRPr="00C27F0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95" w:type="dxa"/>
            <w:vAlign w:val="bottom"/>
          </w:tcPr>
          <w:p w14:paraId="681A5E6C" w14:textId="77777777" w:rsidR="00F458A0" w:rsidRPr="00C27F00" w:rsidRDefault="00F458A0" w:rsidP="00454FB0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721</w:t>
            </w:r>
          </w:p>
        </w:tc>
      </w:tr>
      <w:tr w:rsidR="00F458A0" w:rsidRPr="00C27F00" w14:paraId="32F49761" w14:textId="77777777" w:rsidTr="009503CE">
        <w:tc>
          <w:tcPr>
            <w:tcW w:w="3330" w:type="dxa"/>
          </w:tcPr>
          <w:p w14:paraId="1F27A2BC" w14:textId="77777777" w:rsidR="00F458A0" w:rsidRPr="00C27F00" w:rsidRDefault="00F458A0" w:rsidP="00454FB0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จ่าย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305" w:type="dxa"/>
            <w:vAlign w:val="bottom"/>
          </w:tcPr>
          <w:p w14:paraId="4E9ABE0B" w14:textId="62FB9F26" w:rsidR="00F458A0" w:rsidRPr="00C27F00" w:rsidRDefault="008F2B63" w:rsidP="00454FB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(16,</w:t>
            </w:r>
            <w:r w:rsidR="00195A4F" w:rsidRPr="00C27F00">
              <w:rPr>
                <w:rFonts w:ascii="Angsana New" w:hAnsi="Angsana New"/>
                <w:sz w:val="28"/>
                <w:szCs w:val="28"/>
              </w:rPr>
              <w:t>444</w:t>
            </w:r>
            <w:r w:rsidRPr="00C27F0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21798B3B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(18,291)</w:t>
            </w:r>
          </w:p>
        </w:tc>
        <w:tc>
          <w:tcPr>
            <w:tcW w:w="1395" w:type="dxa"/>
            <w:vAlign w:val="bottom"/>
          </w:tcPr>
          <w:p w14:paraId="4EDF2B1A" w14:textId="00F3D7A6" w:rsidR="00F458A0" w:rsidRPr="00C27F00" w:rsidRDefault="0087619F" w:rsidP="00454FB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(14</w:t>
            </w:r>
            <w:r w:rsidR="000C5B15" w:rsidRPr="00C27F00">
              <w:rPr>
                <w:rFonts w:ascii="Angsana New" w:hAnsi="Angsana New"/>
                <w:sz w:val="28"/>
                <w:szCs w:val="28"/>
              </w:rPr>
              <w:t>,112</w:t>
            </w:r>
            <w:r w:rsidRPr="00C27F0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62856806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(14,739)</w:t>
            </w:r>
          </w:p>
        </w:tc>
      </w:tr>
      <w:tr w:rsidR="00F458A0" w:rsidRPr="00C27F00" w14:paraId="1107E0CE" w14:textId="77777777" w:rsidTr="009503CE">
        <w:tc>
          <w:tcPr>
            <w:tcW w:w="3330" w:type="dxa"/>
          </w:tcPr>
          <w:p w14:paraId="6C603EF9" w14:textId="77777777" w:rsidR="00F458A0" w:rsidRPr="00C27F00" w:rsidRDefault="00F458A0" w:rsidP="00454FB0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305" w:type="dxa"/>
            <w:vAlign w:val="bottom"/>
          </w:tcPr>
          <w:p w14:paraId="435CD563" w14:textId="39BF3B2E" w:rsidR="00F458A0" w:rsidRPr="00C27F00" w:rsidRDefault="002A46DF" w:rsidP="00454FB0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82,540</w:t>
            </w:r>
          </w:p>
        </w:tc>
        <w:tc>
          <w:tcPr>
            <w:tcW w:w="1395" w:type="dxa"/>
            <w:vAlign w:val="bottom"/>
          </w:tcPr>
          <w:p w14:paraId="5B73056A" w14:textId="77777777" w:rsidR="00F458A0" w:rsidRPr="00C27F00" w:rsidRDefault="00F458A0" w:rsidP="00454FB0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74,627</w:t>
            </w:r>
          </w:p>
        </w:tc>
        <w:tc>
          <w:tcPr>
            <w:tcW w:w="1395" w:type="dxa"/>
            <w:vAlign w:val="bottom"/>
          </w:tcPr>
          <w:p w14:paraId="66A3942A" w14:textId="33FDDA6C" w:rsidR="00F458A0" w:rsidRPr="00C27F00" w:rsidRDefault="00A01E04" w:rsidP="00454FB0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42,320</w:t>
            </w:r>
          </w:p>
        </w:tc>
        <w:tc>
          <w:tcPr>
            <w:tcW w:w="1395" w:type="dxa"/>
            <w:vAlign w:val="bottom"/>
          </w:tcPr>
          <w:p w14:paraId="2C77F53D" w14:textId="77777777" w:rsidR="00F458A0" w:rsidRPr="00C27F00" w:rsidRDefault="00F458A0" w:rsidP="00454FB0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31,106</w:t>
            </w:r>
          </w:p>
        </w:tc>
      </w:tr>
    </w:tbl>
    <w:p w14:paraId="764808CA" w14:textId="7D3737FF" w:rsidR="00A97B59" w:rsidRPr="00C27F00" w:rsidRDefault="00A97B59" w:rsidP="00454FB0">
      <w:pPr>
        <w:tabs>
          <w:tab w:val="left" w:pos="1440"/>
          <w:tab w:val="left" w:pos="2160"/>
          <w:tab w:val="left" w:pos="2880"/>
          <w:tab w:val="left" w:pos="6480"/>
        </w:tabs>
        <w:spacing w:before="240" w:after="120"/>
        <w:ind w:left="907"/>
        <w:jc w:val="thaiDistribute"/>
        <w:outlineLvl w:val="0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021349" w:rsidRPr="00C27F00">
        <w:rPr>
          <w:rFonts w:ascii="Angsana New" w:hAnsi="Angsana New"/>
          <w:sz w:val="32"/>
          <w:szCs w:val="32"/>
        </w:rPr>
        <w:t>3</w:t>
      </w:r>
      <w:r w:rsidR="008E01DC" w:rsidRPr="00C27F00">
        <w:rPr>
          <w:rFonts w:ascii="Angsana New" w:hAnsi="Angsana New"/>
          <w:sz w:val="32"/>
          <w:szCs w:val="32"/>
        </w:rPr>
        <w:t>4</w:t>
      </w:r>
      <w:r w:rsidR="00F34193" w:rsidRPr="00C27F00">
        <w:rPr>
          <w:rFonts w:ascii="Angsana New" w:hAnsi="Angsana New"/>
          <w:sz w:val="32"/>
          <w:szCs w:val="32"/>
        </w:rPr>
        <w:t xml:space="preserve"> </w:t>
      </w:r>
      <w:r w:rsidRPr="00C27F00">
        <w:rPr>
          <w:rFonts w:ascii="Angsana New" w:hAnsi="Angsana New"/>
          <w:sz w:val="32"/>
          <w:szCs w:val="32"/>
          <w:cs/>
        </w:rPr>
        <w:t>ภายใต้หัวข้อความเสี่ยงด้านสภาพคล่อง</w:t>
      </w:r>
    </w:p>
    <w:p w14:paraId="448611F0" w14:textId="77777777" w:rsidR="00A97B59" w:rsidRPr="00C27F00" w:rsidRDefault="00A97B59" w:rsidP="00454FB0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/>
          <w:b/>
          <w:bCs/>
          <w:sz w:val="32"/>
          <w:szCs w:val="32"/>
          <w:cs/>
        </w:rPr>
        <w:t>ค)</w:t>
      </w:r>
      <w:r w:rsidRPr="00C27F00">
        <w:rPr>
          <w:rFonts w:ascii="Angsana New" w:hAnsi="Angsana New"/>
          <w:b/>
          <w:bCs/>
          <w:sz w:val="32"/>
          <w:szCs w:val="32"/>
          <w:cs/>
        </w:rPr>
        <w:tab/>
        <w:t>ค่าใช้จ่ายเกี่ยวกับสัญญาเช่าที่รับรู้ใน</w:t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C27F00">
        <w:rPr>
          <w:rFonts w:ascii="Angsana New" w:hAnsi="Angsana New"/>
          <w:b/>
          <w:bCs/>
          <w:sz w:val="32"/>
          <w:szCs w:val="32"/>
          <w:cs/>
        </w:rPr>
        <w:t>กำไรขาดทุน</w:t>
      </w:r>
    </w:p>
    <w:tbl>
      <w:tblPr>
        <w:tblW w:w="873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330"/>
        <w:gridCol w:w="1282"/>
        <w:gridCol w:w="1373"/>
        <w:gridCol w:w="1372"/>
        <w:gridCol w:w="1373"/>
      </w:tblGrid>
      <w:tr w:rsidR="00A97B59" w:rsidRPr="00C27F00" w14:paraId="3698887E" w14:textId="77777777" w:rsidTr="009503CE">
        <w:trPr>
          <w:trHeight w:val="198"/>
        </w:trPr>
        <w:tc>
          <w:tcPr>
            <w:tcW w:w="3330" w:type="dxa"/>
          </w:tcPr>
          <w:p w14:paraId="666AF508" w14:textId="77777777" w:rsidR="00A97B59" w:rsidRPr="00C27F00" w:rsidRDefault="00A97B59" w:rsidP="00454FB0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</w:tcPr>
          <w:p w14:paraId="304733BC" w14:textId="77777777" w:rsidR="00A97B59" w:rsidRPr="00C27F00" w:rsidRDefault="00A97B59" w:rsidP="00454FB0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</w:t>
            </w:r>
            <w:r w:rsidRPr="00C27F0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27F0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27F0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97B59" w:rsidRPr="00C27F00" w14:paraId="76947464" w14:textId="77777777" w:rsidTr="009503CE">
        <w:trPr>
          <w:trHeight w:val="198"/>
        </w:trPr>
        <w:tc>
          <w:tcPr>
            <w:tcW w:w="3330" w:type="dxa"/>
          </w:tcPr>
          <w:p w14:paraId="14B91168" w14:textId="77777777" w:rsidR="00A97B59" w:rsidRPr="00C27F00" w:rsidRDefault="00A97B59" w:rsidP="00454FB0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1ADD8F23" w14:textId="77777777" w:rsidR="00A97B59" w:rsidRPr="00C27F00" w:rsidRDefault="00A97B59" w:rsidP="00454FB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40C8E8B6" w14:textId="77777777" w:rsidR="00A97B59" w:rsidRPr="00C27F00" w:rsidRDefault="00A97B59" w:rsidP="00454FB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5B53" w:rsidRPr="00C27F00" w14:paraId="6285D8CF" w14:textId="77777777" w:rsidTr="009503CE">
        <w:trPr>
          <w:trHeight w:val="198"/>
        </w:trPr>
        <w:tc>
          <w:tcPr>
            <w:tcW w:w="3330" w:type="dxa"/>
          </w:tcPr>
          <w:p w14:paraId="38421E35" w14:textId="77777777" w:rsidR="00F15B53" w:rsidRPr="00C27F00" w:rsidRDefault="00F15B53" w:rsidP="00454FB0">
            <w:pPr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5B8DB716" w14:textId="77777777" w:rsidR="00F15B53" w:rsidRPr="00C27F00" w:rsidRDefault="0004062D" w:rsidP="00454FB0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73" w:type="dxa"/>
            <w:vAlign w:val="bottom"/>
          </w:tcPr>
          <w:p w14:paraId="66B5AD0B" w14:textId="77777777" w:rsidR="00F15B53" w:rsidRPr="00C27F00" w:rsidRDefault="0004062D" w:rsidP="00454FB0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72" w:type="dxa"/>
            <w:vAlign w:val="bottom"/>
          </w:tcPr>
          <w:p w14:paraId="62BC67F8" w14:textId="77777777" w:rsidR="00F15B53" w:rsidRPr="00C27F00" w:rsidRDefault="0004062D" w:rsidP="00454FB0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73" w:type="dxa"/>
            <w:vAlign w:val="bottom"/>
          </w:tcPr>
          <w:p w14:paraId="70ED814A" w14:textId="77777777" w:rsidR="00F15B53" w:rsidRPr="00C27F00" w:rsidRDefault="0004062D" w:rsidP="00454FB0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F458A0" w:rsidRPr="00C27F00" w14:paraId="3F8CC914" w14:textId="77777777" w:rsidTr="009503CE">
        <w:trPr>
          <w:trHeight w:val="198"/>
        </w:trPr>
        <w:tc>
          <w:tcPr>
            <w:tcW w:w="3330" w:type="dxa"/>
          </w:tcPr>
          <w:p w14:paraId="43DB70D0" w14:textId="77777777" w:rsidR="00F458A0" w:rsidRPr="00C27F00" w:rsidRDefault="00F458A0" w:rsidP="00454FB0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eastAsia="Calibri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82" w:type="dxa"/>
            <w:vAlign w:val="bottom"/>
          </w:tcPr>
          <w:p w14:paraId="5483BFD1" w14:textId="29F23252" w:rsidR="00F458A0" w:rsidRPr="00C27F00" w:rsidRDefault="00EC2D53" w:rsidP="00454FB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15,042</w:t>
            </w:r>
          </w:p>
        </w:tc>
        <w:tc>
          <w:tcPr>
            <w:tcW w:w="1373" w:type="dxa"/>
            <w:vAlign w:val="bottom"/>
          </w:tcPr>
          <w:p w14:paraId="5D62901D" w14:textId="77777777" w:rsidR="00F458A0" w:rsidRPr="00C27F00" w:rsidRDefault="00F458A0" w:rsidP="00454FB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14,365</w:t>
            </w:r>
          </w:p>
        </w:tc>
        <w:tc>
          <w:tcPr>
            <w:tcW w:w="1372" w:type="dxa"/>
            <w:vAlign w:val="bottom"/>
          </w:tcPr>
          <w:p w14:paraId="293F848C" w14:textId="343E2F36" w:rsidR="00F458A0" w:rsidRPr="00C27F00" w:rsidRDefault="00FE0EDB" w:rsidP="00454FB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12,567</w:t>
            </w:r>
          </w:p>
        </w:tc>
        <w:tc>
          <w:tcPr>
            <w:tcW w:w="1373" w:type="dxa"/>
            <w:vAlign w:val="bottom"/>
          </w:tcPr>
          <w:p w14:paraId="04CCCACD" w14:textId="77777777" w:rsidR="00F458A0" w:rsidRPr="00C27F00" w:rsidRDefault="00F458A0" w:rsidP="00454FB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10,668</w:t>
            </w:r>
          </w:p>
        </w:tc>
      </w:tr>
      <w:tr w:rsidR="00F458A0" w:rsidRPr="00C27F00" w14:paraId="2AE2CB03" w14:textId="77777777" w:rsidTr="009503CE">
        <w:tc>
          <w:tcPr>
            <w:tcW w:w="3330" w:type="dxa"/>
          </w:tcPr>
          <w:p w14:paraId="170ADD5C" w14:textId="77777777" w:rsidR="00F458A0" w:rsidRPr="00C27F00" w:rsidRDefault="00F458A0" w:rsidP="00454FB0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82" w:type="dxa"/>
            <w:vAlign w:val="bottom"/>
          </w:tcPr>
          <w:p w14:paraId="16DAC4C7" w14:textId="6FCAC9DA" w:rsidR="00F458A0" w:rsidRPr="00C27F00" w:rsidRDefault="005868E5" w:rsidP="00454FB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1,968</w:t>
            </w:r>
          </w:p>
        </w:tc>
        <w:tc>
          <w:tcPr>
            <w:tcW w:w="1373" w:type="dxa"/>
            <w:vAlign w:val="bottom"/>
          </w:tcPr>
          <w:p w14:paraId="61BBBC2A" w14:textId="77777777" w:rsidR="00F458A0" w:rsidRPr="00C27F00" w:rsidRDefault="00F458A0" w:rsidP="00454FB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936</w:t>
            </w:r>
          </w:p>
        </w:tc>
        <w:tc>
          <w:tcPr>
            <w:tcW w:w="1372" w:type="dxa"/>
            <w:vAlign w:val="bottom"/>
          </w:tcPr>
          <w:p w14:paraId="7A2E8819" w14:textId="7B47F76E" w:rsidR="00F458A0" w:rsidRPr="00C27F00" w:rsidRDefault="005868E5" w:rsidP="00454FB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1,818</w:t>
            </w:r>
          </w:p>
        </w:tc>
        <w:tc>
          <w:tcPr>
            <w:tcW w:w="1373" w:type="dxa"/>
            <w:vAlign w:val="bottom"/>
          </w:tcPr>
          <w:p w14:paraId="6628160D" w14:textId="77777777" w:rsidR="00F458A0" w:rsidRPr="00C27F00" w:rsidRDefault="00F458A0" w:rsidP="00454FB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721</w:t>
            </w:r>
          </w:p>
        </w:tc>
      </w:tr>
      <w:tr w:rsidR="00F458A0" w:rsidRPr="00C27F00" w14:paraId="5C672504" w14:textId="77777777" w:rsidTr="009503CE">
        <w:tc>
          <w:tcPr>
            <w:tcW w:w="3330" w:type="dxa"/>
          </w:tcPr>
          <w:p w14:paraId="59930735" w14:textId="77777777" w:rsidR="00F458A0" w:rsidRPr="00C27F00" w:rsidRDefault="00F458A0" w:rsidP="00454FB0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82" w:type="dxa"/>
            <w:vAlign w:val="bottom"/>
          </w:tcPr>
          <w:p w14:paraId="78886347" w14:textId="5046583C" w:rsidR="00F458A0" w:rsidRPr="00C27F00" w:rsidRDefault="004E3195" w:rsidP="00454FB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847</w:t>
            </w:r>
          </w:p>
        </w:tc>
        <w:tc>
          <w:tcPr>
            <w:tcW w:w="1373" w:type="dxa"/>
            <w:vAlign w:val="bottom"/>
          </w:tcPr>
          <w:p w14:paraId="235591A2" w14:textId="77777777" w:rsidR="00F458A0" w:rsidRPr="00C27F00" w:rsidRDefault="00F458A0" w:rsidP="00454FB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900</w:t>
            </w:r>
          </w:p>
        </w:tc>
        <w:tc>
          <w:tcPr>
            <w:tcW w:w="1372" w:type="dxa"/>
            <w:vAlign w:val="bottom"/>
          </w:tcPr>
          <w:p w14:paraId="24C0AAA0" w14:textId="4B342C4F" w:rsidR="00F458A0" w:rsidRPr="00C27F00" w:rsidRDefault="004E3195" w:rsidP="00454FB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847</w:t>
            </w:r>
          </w:p>
        </w:tc>
        <w:tc>
          <w:tcPr>
            <w:tcW w:w="1373" w:type="dxa"/>
            <w:vAlign w:val="bottom"/>
          </w:tcPr>
          <w:p w14:paraId="0E5E8D80" w14:textId="77777777" w:rsidR="00F458A0" w:rsidRPr="00C27F00" w:rsidRDefault="00F458A0" w:rsidP="00454FB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900</w:t>
            </w:r>
          </w:p>
        </w:tc>
      </w:tr>
      <w:tr w:rsidR="00F458A0" w:rsidRPr="00C27F00" w14:paraId="23DAAF90" w14:textId="77777777" w:rsidTr="009503CE">
        <w:tc>
          <w:tcPr>
            <w:tcW w:w="3330" w:type="dxa"/>
          </w:tcPr>
          <w:p w14:paraId="7C03E929" w14:textId="77777777" w:rsidR="00F458A0" w:rsidRPr="00C27F00" w:rsidRDefault="00F458A0" w:rsidP="00454FB0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</w:t>
            </w:r>
            <w:r w:rsidRPr="00C27F00">
              <w:rPr>
                <w:rFonts w:ascii="Angsana New" w:eastAsia="Calibri" w:hAnsi="Angsana New"/>
                <w:sz w:val="28"/>
                <w:szCs w:val="28"/>
              </w:rPr>
              <w:t xml:space="preserve">                         </w:t>
            </w:r>
            <w:r w:rsidRPr="00C27F00">
              <w:rPr>
                <w:rFonts w:ascii="Angsana New" w:eastAsia="Calibri" w:hAnsi="Angsana New" w:hint="cs"/>
                <w:sz w:val="28"/>
                <w:szCs w:val="28"/>
                <w:cs/>
              </w:rPr>
              <w:t>ซึ่ง</w:t>
            </w:r>
            <w:r w:rsidRPr="00C27F00">
              <w:rPr>
                <w:rFonts w:ascii="Angsana New" w:eastAsia="Calibri" w:hAnsi="Angsana New"/>
                <w:sz w:val="28"/>
                <w:szCs w:val="28"/>
                <w:cs/>
              </w:rPr>
              <w:t>สินทรัพย์อ้างอิงมีมูลค่าต่ำ</w:t>
            </w:r>
          </w:p>
        </w:tc>
        <w:tc>
          <w:tcPr>
            <w:tcW w:w="1282" w:type="dxa"/>
            <w:vAlign w:val="bottom"/>
          </w:tcPr>
          <w:p w14:paraId="3D14BA83" w14:textId="7B49C6F5" w:rsidR="00F458A0" w:rsidRPr="00C27F00" w:rsidRDefault="004E3195" w:rsidP="00454FB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11,244</w:t>
            </w:r>
          </w:p>
        </w:tc>
        <w:tc>
          <w:tcPr>
            <w:tcW w:w="1373" w:type="dxa"/>
            <w:vAlign w:val="bottom"/>
          </w:tcPr>
          <w:p w14:paraId="5F440DBA" w14:textId="77777777" w:rsidR="00F458A0" w:rsidRPr="00C27F00" w:rsidRDefault="00F458A0" w:rsidP="00454FB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8,288</w:t>
            </w:r>
          </w:p>
        </w:tc>
        <w:tc>
          <w:tcPr>
            <w:tcW w:w="1372" w:type="dxa"/>
            <w:vAlign w:val="bottom"/>
          </w:tcPr>
          <w:p w14:paraId="50CF861D" w14:textId="7EA8E27A" w:rsidR="00F458A0" w:rsidRPr="00C27F00" w:rsidRDefault="004E3195" w:rsidP="00454FB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8,446</w:t>
            </w:r>
          </w:p>
        </w:tc>
        <w:tc>
          <w:tcPr>
            <w:tcW w:w="1373" w:type="dxa"/>
            <w:vAlign w:val="bottom"/>
          </w:tcPr>
          <w:p w14:paraId="4458F5CE" w14:textId="77777777" w:rsidR="00F458A0" w:rsidRPr="00C27F00" w:rsidRDefault="00F458A0" w:rsidP="00454FB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8,083</w:t>
            </w:r>
          </w:p>
        </w:tc>
      </w:tr>
      <w:tr w:rsidR="00F458A0" w:rsidRPr="00C27F00" w14:paraId="4DFB654A" w14:textId="77777777" w:rsidTr="009503CE">
        <w:tc>
          <w:tcPr>
            <w:tcW w:w="3330" w:type="dxa"/>
          </w:tcPr>
          <w:p w14:paraId="178DE4FB" w14:textId="6FD44F13" w:rsidR="00F458A0" w:rsidRPr="00C27F00" w:rsidRDefault="00F458A0" w:rsidP="00454FB0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</w:t>
            </w:r>
            <w:r w:rsidRPr="00C27F00">
              <w:rPr>
                <w:rFonts w:ascii="Angsana New" w:eastAsia="Calibri" w:hAnsi="Angsana New" w:hint="cs"/>
                <w:sz w:val="28"/>
                <w:szCs w:val="28"/>
                <w:cs/>
              </w:rPr>
              <w:t>การจ่ายชำระค่า</w:t>
            </w:r>
            <w:r w:rsidRPr="00C27F00">
              <w:rPr>
                <w:rFonts w:ascii="Angsana New" w:eastAsia="Calibri" w:hAnsi="Angsana New"/>
                <w:sz w:val="28"/>
                <w:szCs w:val="28"/>
                <w:cs/>
              </w:rPr>
              <w:t>เช่า</w:t>
            </w:r>
            <w:r w:rsidR="00D11107" w:rsidRPr="00C27F00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    </w:t>
            </w:r>
            <w:r w:rsidRPr="00C27F00">
              <w:rPr>
                <w:rFonts w:ascii="Angsana New" w:eastAsia="Calibri" w:hAnsi="Angsana New"/>
                <w:sz w:val="28"/>
                <w:szCs w:val="28"/>
                <w:cs/>
              </w:rPr>
              <w:t>ผันแปร</w:t>
            </w:r>
            <w:r w:rsidRPr="00C27F00">
              <w:rPr>
                <w:rFonts w:ascii="Angsana New" w:eastAsia="Calibri" w:hAnsi="Angsana New" w:hint="cs"/>
                <w:sz w:val="28"/>
                <w:szCs w:val="28"/>
                <w:cs/>
              </w:rPr>
              <w:t>ที่ไม่อิงดัชนีหรืออัตรา</w:t>
            </w:r>
          </w:p>
        </w:tc>
        <w:tc>
          <w:tcPr>
            <w:tcW w:w="1282" w:type="dxa"/>
            <w:vAlign w:val="bottom"/>
          </w:tcPr>
          <w:p w14:paraId="39963778" w14:textId="1D212C50" w:rsidR="00F458A0" w:rsidRPr="00C27F00" w:rsidRDefault="00103CD5" w:rsidP="00454FB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110,706</w:t>
            </w:r>
          </w:p>
        </w:tc>
        <w:tc>
          <w:tcPr>
            <w:tcW w:w="1373" w:type="dxa"/>
            <w:vAlign w:val="bottom"/>
          </w:tcPr>
          <w:p w14:paraId="52DAB89B" w14:textId="77777777" w:rsidR="00F458A0" w:rsidRPr="00C27F00" w:rsidRDefault="00F458A0" w:rsidP="00454FB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107,239</w:t>
            </w:r>
          </w:p>
        </w:tc>
        <w:tc>
          <w:tcPr>
            <w:tcW w:w="1372" w:type="dxa"/>
            <w:vAlign w:val="bottom"/>
          </w:tcPr>
          <w:p w14:paraId="2BE8ED20" w14:textId="751315CC" w:rsidR="00F458A0" w:rsidRPr="00C27F00" w:rsidRDefault="00103CD5" w:rsidP="00454FB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110,706</w:t>
            </w:r>
          </w:p>
        </w:tc>
        <w:tc>
          <w:tcPr>
            <w:tcW w:w="1373" w:type="dxa"/>
            <w:vAlign w:val="bottom"/>
          </w:tcPr>
          <w:p w14:paraId="21DD9DCC" w14:textId="77777777" w:rsidR="00F458A0" w:rsidRPr="00C27F00" w:rsidRDefault="00F458A0" w:rsidP="00454FB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107,239</w:t>
            </w:r>
          </w:p>
        </w:tc>
      </w:tr>
    </w:tbl>
    <w:p w14:paraId="40699AFB" w14:textId="442A1843" w:rsidR="00A97B59" w:rsidRPr="00C27F00" w:rsidRDefault="00A97B59" w:rsidP="00454FB0">
      <w:pPr>
        <w:tabs>
          <w:tab w:val="left" w:pos="1440"/>
          <w:tab w:val="left" w:pos="2160"/>
          <w:tab w:val="left" w:pos="2880"/>
          <w:tab w:val="left" w:pos="6480"/>
        </w:tabs>
        <w:spacing w:before="120" w:after="120"/>
        <w:ind w:left="907"/>
        <w:jc w:val="thaiDistribute"/>
        <w:outlineLvl w:val="0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/>
          <w:sz w:val="32"/>
          <w:szCs w:val="32"/>
          <w:cs/>
        </w:rPr>
        <w:t>กลุ่มบริษัท</w:t>
      </w:r>
      <w:r w:rsidRPr="00C27F00">
        <w:rPr>
          <w:rFonts w:ascii="Angsana New" w:hAnsi="Angsana New" w:hint="cs"/>
          <w:sz w:val="32"/>
          <w:szCs w:val="32"/>
          <w:cs/>
        </w:rPr>
        <w:t>มี</w:t>
      </w:r>
      <w:r w:rsidRPr="00C27F00">
        <w:rPr>
          <w:rFonts w:ascii="Angsana New" w:hAnsi="Angsana New"/>
          <w:sz w:val="32"/>
          <w:szCs w:val="32"/>
          <w:cs/>
        </w:rPr>
        <w:t>สัญญาเช่า</w:t>
      </w:r>
      <w:r w:rsidRPr="00C27F00">
        <w:rPr>
          <w:rFonts w:ascii="Angsana New" w:hAnsi="Angsana New" w:hint="cs"/>
          <w:sz w:val="32"/>
          <w:szCs w:val="32"/>
          <w:cs/>
        </w:rPr>
        <w:t>เครื่องจักร เครื่องมือเครื่องใช้ อุปกรณ์ และนั่งร้าน ซึ่ง</w:t>
      </w:r>
      <w:r w:rsidRPr="00C27F00">
        <w:rPr>
          <w:rFonts w:ascii="Angsana New" w:hAnsi="Angsana New"/>
          <w:sz w:val="32"/>
          <w:szCs w:val="32"/>
          <w:cs/>
        </w:rPr>
        <w:t>มีการจ่ายชำระค่าเช่าที่</w:t>
      </w:r>
      <w:r w:rsidR="00876CCE" w:rsidRPr="00C27F00">
        <w:rPr>
          <w:rFonts w:ascii="Angsana New" w:hAnsi="Angsana New"/>
          <w:sz w:val="32"/>
          <w:szCs w:val="32"/>
        </w:rPr>
        <w:t xml:space="preserve">            </w:t>
      </w:r>
      <w:r w:rsidRPr="00C27F00">
        <w:rPr>
          <w:rFonts w:ascii="Angsana New" w:hAnsi="Angsana New"/>
          <w:sz w:val="32"/>
          <w:szCs w:val="32"/>
          <w:cs/>
        </w:rPr>
        <w:t>ผันแปรตาม</w:t>
      </w:r>
      <w:r w:rsidRPr="00C27F00">
        <w:rPr>
          <w:rFonts w:ascii="Angsana New" w:hAnsi="Angsana New" w:hint="cs"/>
          <w:sz w:val="32"/>
          <w:szCs w:val="32"/>
          <w:cs/>
        </w:rPr>
        <w:t xml:space="preserve">จำนวนการใช้และชั่วโมงการใช้งาน </w:t>
      </w:r>
      <w:r w:rsidRPr="00C27F00">
        <w:rPr>
          <w:rFonts w:ascii="Angsana New" w:hAnsi="Angsana New"/>
          <w:sz w:val="32"/>
          <w:szCs w:val="32"/>
          <w:cs/>
        </w:rPr>
        <w:t>อายุสัญญาเช่ามีระยะเวลา</w:t>
      </w:r>
      <w:r w:rsidRPr="00C27F00">
        <w:rPr>
          <w:rFonts w:ascii="Angsana New" w:hAnsi="Angsana New" w:hint="cs"/>
          <w:sz w:val="32"/>
          <w:szCs w:val="32"/>
          <w:cs/>
        </w:rPr>
        <w:t xml:space="preserve">ตั้งแต่ </w:t>
      </w:r>
      <w:r w:rsidRPr="00C27F00">
        <w:rPr>
          <w:rFonts w:ascii="Angsana New" w:hAnsi="Angsana New"/>
          <w:sz w:val="32"/>
          <w:szCs w:val="32"/>
        </w:rPr>
        <w:t xml:space="preserve">1 - </w:t>
      </w:r>
      <w:r w:rsidR="00360F78" w:rsidRPr="00C27F00">
        <w:rPr>
          <w:rFonts w:ascii="Angsana New" w:hAnsi="Angsana New"/>
          <w:sz w:val="32"/>
          <w:szCs w:val="32"/>
        </w:rPr>
        <w:t>36</w:t>
      </w:r>
      <w:r w:rsidRPr="00C27F00">
        <w:rPr>
          <w:rFonts w:ascii="Angsana New" w:hAnsi="Angsana New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เดือน</w:t>
      </w:r>
    </w:p>
    <w:p w14:paraId="2E6B5385" w14:textId="77777777" w:rsidR="00A97B59" w:rsidRPr="00C27F00" w:rsidRDefault="00A97B59" w:rsidP="00454FB0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27F00">
        <w:rPr>
          <w:rFonts w:ascii="Angsana New" w:hAnsi="Angsana New"/>
          <w:b/>
          <w:bCs/>
          <w:sz w:val="32"/>
          <w:szCs w:val="32"/>
          <w:cs/>
        </w:rPr>
        <w:lastRenderedPageBreak/>
        <w:t>ง)</w:t>
      </w:r>
      <w:r w:rsidRPr="00C27F00">
        <w:rPr>
          <w:rFonts w:ascii="Angsana New" w:hAnsi="Angsana New"/>
          <w:b/>
          <w:bCs/>
          <w:sz w:val="32"/>
          <w:szCs w:val="32"/>
          <w:cs/>
        </w:rPr>
        <w:tab/>
        <w:t xml:space="preserve">อื่น ๆ </w:t>
      </w:r>
      <w:r w:rsidRPr="00C27F00">
        <w:rPr>
          <w:rFonts w:ascii="Angsana New" w:hAnsi="Angsana New"/>
          <w:b/>
          <w:bCs/>
          <w:sz w:val="32"/>
          <w:szCs w:val="32"/>
        </w:rPr>
        <w:tab/>
      </w:r>
    </w:p>
    <w:p w14:paraId="666FE1F7" w14:textId="66B310BA" w:rsidR="00A97B59" w:rsidRPr="00C27F00" w:rsidRDefault="00A97B59" w:rsidP="00454FB0">
      <w:pPr>
        <w:tabs>
          <w:tab w:val="right" w:pos="7280"/>
          <w:tab w:val="right" w:pos="8540"/>
        </w:tabs>
        <w:spacing w:before="120" w:after="120"/>
        <w:ind w:left="900" w:hanging="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C27F00">
        <w:rPr>
          <w:rFonts w:ascii="Angsana New" w:hAnsi="Angsana New"/>
          <w:sz w:val="32"/>
          <w:szCs w:val="32"/>
        </w:rPr>
        <w:t xml:space="preserve">31 </w:t>
      </w:r>
      <w:r w:rsidRPr="00C27F00">
        <w:rPr>
          <w:rFonts w:ascii="Angsana New" w:hAnsi="Angsana New"/>
          <w:sz w:val="32"/>
          <w:szCs w:val="32"/>
          <w:cs/>
        </w:rPr>
        <w:t xml:space="preserve">ธันวาคม </w:t>
      </w:r>
      <w:r w:rsidR="0004062D" w:rsidRPr="00C27F00">
        <w:rPr>
          <w:rFonts w:ascii="Angsana New" w:hAnsi="Angsana New"/>
          <w:sz w:val="32"/>
          <w:szCs w:val="32"/>
        </w:rPr>
        <w:t>2568</w:t>
      </w:r>
      <w:r w:rsidRPr="00C27F00">
        <w:rPr>
          <w:rFonts w:ascii="Angsana New" w:hAnsi="Angsana New"/>
          <w:sz w:val="32"/>
          <w:szCs w:val="32"/>
        </w:rPr>
        <w:t xml:space="preserve"> </w:t>
      </w:r>
      <w:r w:rsidRPr="00C27F00">
        <w:rPr>
          <w:rFonts w:ascii="Angsana New" w:hAnsi="Angsana New"/>
          <w:sz w:val="32"/>
          <w:szCs w:val="32"/>
          <w:cs/>
        </w:rPr>
        <w:t>จำนวน</w:t>
      </w:r>
      <w:r w:rsidRPr="00C27F00">
        <w:rPr>
          <w:rFonts w:ascii="Angsana New" w:hAnsi="Angsana New"/>
          <w:sz w:val="32"/>
          <w:szCs w:val="32"/>
        </w:rPr>
        <w:t xml:space="preserve"> </w:t>
      </w:r>
      <w:r w:rsidR="00023F3F">
        <w:rPr>
          <w:rFonts w:ascii="Angsana New" w:hAnsi="Angsana New"/>
          <w:sz w:val="32"/>
          <w:szCs w:val="32"/>
        </w:rPr>
        <w:t>139.2</w:t>
      </w:r>
      <w:r w:rsidR="00590EAD" w:rsidRPr="00C27F00">
        <w:rPr>
          <w:rFonts w:ascii="Angsana New" w:hAnsi="Angsana New"/>
          <w:sz w:val="32"/>
          <w:szCs w:val="32"/>
        </w:rPr>
        <w:t xml:space="preserve"> </w:t>
      </w:r>
      <w:r w:rsidRPr="00C27F00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C27F00">
        <w:rPr>
          <w:rFonts w:ascii="Angsana New" w:hAnsi="Angsana New"/>
          <w:sz w:val="32"/>
          <w:szCs w:val="32"/>
        </w:rPr>
        <w:t>(</w:t>
      </w:r>
      <w:r w:rsidR="0004062D" w:rsidRPr="00C27F00">
        <w:rPr>
          <w:rFonts w:ascii="Angsana New" w:hAnsi="Angsana New"/>
          <w:sz w:val="32"/>
          <w:szCs w:val="32"/>
        </w:rPr>
        <w:t>2567</w:t>
      </w:r>
      <w:r w:rsidR="00F15B53" w:rsidRPr="00C27F00">
        <w:rPr>
          <w:rFonts w:ascii="Angsana New" w:hAnsi="Angsana New"/>
          <w:sz w:val="32"/>
          <w:szCs w:val="32"/>
        </w:rPr>
        <w:t>:</w:t>
      </w:r>
      <w:r w:rsidRPr="00C27F00">
        <w:rPr>
          <w:rFonts w:ascii="Angsana New" w:hAnsi="Angsana New"/>
          <w:sz w:val="32"/>
          <w:szCs w:val="32"/>
        </w:rPr>
        <w:t xml:space="preserve"> </w:t>
      </w:r>
      <w:r w:rsidR="00F458A0" w:rsidRPr="00C27F00">
        <w:rPr>
          <w:rFonts w:ascii="Angsana New" w:hAnsi="Angsana New"/>
          <w:sz w:val="32"/>
          <w:szCs w:val="32"/>
        </w:rPr>
        <w:t xml:space="preserve">134.8 </w:t>
      </w:r>
      <w:r w:rsidRPr="00C27F00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Pr="00C27F00">
        <w:rPr>
          <w:rFonts w:ascii="Angsana New" w:hAnsi="Angsana New"/>
          <w:sz w:val="32"/>
          <w:szCs w:val="32"/>
        </w:rPr>
        <w:t xml:space="preserve">: </w:t>
      </w:r>
      <w:r w:rsidR="00F20B74" w:rsidRPr="00C27F00">
        <w:rPr>
          <w:rFonts w:ascii="Angsana New" w:hAnsi="Angsana New"/>
          <w:sz w:val="32"/>
          <w:szCs w:val="32"/>
        </w:rPr>
        <w:t>13</w:t>
      </w:r>
      <w:r w:rsidR="00023F3F">
        <w:rPr>
          <w:rFonts w:ascii="Angsana New" w:hAnsi="Angsana New"/>
          <w:sz w:val="32"/>
          <w:szCs w:val="32"/>
        </w:rPr>
        <w:t>4</w:t>
      </w:r>
      <w:r w:rsidR="004F1D9A" w:rsidRPr="00C27F00">
        <w:rPr>
          <w:rFonts w:ascii="Angsana New" w:hAnsi="Angsana New"/>
          <w:sz w:val="32"/>
          <w:szCs w:val="32"/>
        </w:rPr>
        <w:t>.</w:t>
      </w:r>
      <w:r w:rsidR="00023F3F">
        <w:rPr>
          <w:rFonts w:ascii="Angsana New" w:hAnsi="Angsana New"/>
          <w:sz w:val="32"/>
          <w:szCs w:val="32"/>
        </w:rPr>
        <w:t>1</w:t>
      </w:r>
      <w:r w:rsidR="004F1D9A" w:rsidRPr="00C27F00">
        <w:rPr>
          <w:rFonts w:ascii="Angsana New" w:hAnsi="Angsana New"/>
          <w:sz w:val="32"/>
          <w:szCs w:val="32"/>
        </w:rPr>
        <w:t xml:space="preserve"> </w:t>
      </w:r>
      <w:r w:rsidRPr="00C27F00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C27F00">
        <w:rPr>
          <w:rFonts w:ascii="Angsana New" w:hAnsi="Angsana New"/>
          <w:sz w:val="32"/>
          <w:szCs w:val="32"/>
        </w:rPr>
        <w:t>(</w:t>
      </w:r>
      <w:r w:rsidR="0004062D" w:rsidRPr="00C27F00">
        <w:rPr>
          <w:rFonts w:ascii="Angsana New" w:hAnsi="Angsana New"/>
          <w:sz w:val="32"/>
          <w:szCs w:val="32"/>
        </w:rPr>
        <w:t>2567</w:t>
      </w:r>
      <w:r w:rsidR="00F15B53" w:rsidRPr="00C27F00">
        <w:rPr>
          <w:rFonts w:ascii="Angsana New" w:hAnsi="Angsana New"/>
          <w:sz w:val="32"/>
          <w:szCs w:val="32"/>
        </w:rPr>
        <w:t>:</w:t>
      </w:r>
      <w:r w:rsidRPr="00C27F00">
        <w:rPr>
          <w:rFonts w:ascii="Angsana New" w:hAnsi="Angsana New"/>
          <w:sz w:val="32"/>
          <w:szCs w:val="32"/>
        </w:rPr>
        <w:t xml:space="preserve"> </w:t>
      </w:r>
      <w:r w:rsidR="00F458A0" w:rsidRPr="00C27F00">
        <w:rPr>
          <w:rFonts w:ascii="Angsana New" w:hAnsi="Angsana New"/>
          <w:sz w:val="32"/>
          <w:szCs w:val="32"/>
        </w:rPr>
        <w:t>131.0</w:t>
      </w:r>
      <w:r w:rsidR="00590EAD" w:rsidRPr="00C27F00">
        <w:rPr>
          <w:rFonts w:ascii="Angsana New" w:hAnsi="Angsana New"/>
          <w:sz w:val="32"/>
          <w:szCs w:val="32"/>
        </w:rPr>
        <w:t xml:space="preserve"> </w:t>
      </w:r>
      <w:r w:rsidRPr="00C27F00">
        <w:rPr>
          <w:rFonts w:ascii="Angsana New" w:hAnsi="Angsana New"/>
          <w:sz w:val="32"/>
          <w:szCs w:val="32"/>
          <w:cs/>
        </w:rPr>
        <w:t>ล้านบาท</w:t>
      </w:r>
      <w:r w:rsidRPr="00C27F00">
        <w:rPr>
          <w:rFonts w:ascii="Angsana New" w:hAnsi="Angsana New"/>
          <w:sz w:val="32"/>
          <w:szCs w:val="32"/>
        </w:rPr>
        <w:t>)</w:t>
      </w:r>
      <w:r w:rsidRPr="00C27F00">
        <w:rPr>
          <w:rFonts w:ascii="Angsana New" w:hAnsi="Angsana New"/>
          <w:sz w:val="32"/>
          <w:szCs w:val="32"/>
          <w:cs/>
        </w:rPr>
        <w:t>)</w:t>
      </w:r>
      <w:r w:rsidRPr="00C27F00">
        <w:rPr>
          <w:rFonts w:ascii="Angsana New" w:hAnsi="Angsana New"/>
          <w:sz w:val="32"/>
          <w:szCs w:val="32"/>
        </w:rPr>
        <w:t xml:space="preserve"> </w:t>
      </w:r>
      <w:r w:rsidR="00023F3F">
        <w:rPr>
          <w:rFonts w:ascii="Angsana New" w:hAnsi="Angsana New"/>
          <w:sz w:val="32"/>
          <w:szCs w:val="32"/>
        </w:rPr>
        <w:t xml:space="preserve">             </w:t>
      </w:r>
      <w:r w:rsidRPr="00C27F00">
        <w:rPr>
          <w:rFonts w:ascii="Angsana New" w:hAnsi="Angsana New"/>
          <w:sz w:val="32"/>
          <w:szCs w:val="32"/>
          <w:cs/>
        </w:rPr>
        <w:t xml:space="preserve">ซึ่งรวมถึงกระแสเงินสดจ่ายของสัญญาเช่าระยะสั้น สัญญาเช่าซึ่งสินทรัพย์อ้างอิงมีมูลค่าต่ำ และค่าเช่าผันแปรที่ไม่ขึ้นอยู่กับดัชนีหรืออัตรา </w:t>
      </w:r>
    </w:p>
    <w:p w14:paraId="6D3CB9F6" w14:textId="77777777" w:rsidR="00715315" w:rsidRPr="00C27F00" w:rsidRDefault="00E359BF" w:rsidP="00454FB0">
      <w:pPr>
        <w:pStyle w:val="Heading2"/>
        <w:spacing w:before="120" w:after="120"/>
        <w:ind w:left="547" w:hanging="547"/>
        <w:jc w:val="left"/>
        <w:rPr>
          <w:b/>
          <w:bCs/>
          <w:sz w:val="32"/>
          <w:szCs w:val="32"/>
        </w:rPr>
      </w:pPr>
      <w:r w:rsidRPr="00C27F00">
        <w:rPr>
          <w:rFonts w:hint="cs"/>
          <w:b/>
          <w:bCs/>
          <w:sz w:val="32"/>
          <w:szCs w:val="32"/>
          <w:cs/>
        </w:rPr>
        <w:t>20</w:t>
      </w:r>
      <w:r w:rsidR="00715315" w:rsidRPr="00C27F00">
        <w:rPr>
          <w:b/>
          <w:bCs/>
          <w:sz w:val="32"/>
          <w:szCs w:val="32"/>
        </w:rPr>
        <w:t xml:space="preserve">.2 </w:t>
      </w:r>
      <w:r w:rsidR="00715315" w:rsidRPr="00C27F00">
        <w:rPr>
          <w:b/>
          <w:bCs/>
          <w:sz w:val="32"/>
          <w:szCs w:val="32"/>
        </w:rPr>
        <w:tab/>
      </w:r>
      <w:r w:rsidR="00715315" w:rsidRPr="00C27F00">
        <w:rPr>
          <w:b/>
          <w:bCs/>
          <w:sz w:val="32"/>
          <w:szCs w:val="32"/>
          <w:cs/>
        </w:rPr>
        <w:t>กลุ่มบริษัทในฐานะผู้ให้เช่า</w:t>
      </w:r>
    </w:p>
    <w:p w14:paraId="4DB70E86" w14:textId="77777777" w:rsidR="00715315" w:rsidRPr="00C27F00" w:rsidRDefault="00715315" w:rsidP="00454FB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  <w:u w:val="single"/>
          <w:cs/>
        </w:rPr>
      </w:pPr>
      <w:r w:rsidRPr="00C27F00">
        <w:rPr>
          <w:rFonts w:ascii="Angsana New" w:hAnsi="Angsana New" w:hint="cs"/>
          <w:b/>
          <w:bCs/>
          <w:i/>
          <w:iCs/>
          <w:sz w:val="32"/>
          <w:szCs w:val="32"/>
          <w:u w:val="single"/>
          <w:cs/>
        </w:rPr>
        <w:t>กรณีสัญญาเช่าดำเนินงาน</w:t>
      </w:r>
    </w:p>
    <w:p w14:paraId="02B503C6" w14:textId="3B55FEAD" w:rsidR="00715315" w:rsidRPr="00C27F00" w:rsidRDefault="00715315" w:rsidP="00454FB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กลุ่มบริษัทเข้าทำสัญญาเช่าดำเนินงานสำหรับอสังหาริมทรัพย์เพื่อการลงทุนซึ่งประกอบด้วย</w:t>
      </w:r>
      <w:r w:rsidRPr="00C27F00">
        <w:rPr>
          <w:rFonts w:ascii="Angsana New" w:hAnsi="Angsana New"/>
          <w:sz w:val="32"/>
          <w:szCs w:val="32"/>
        </w:rPr>
        <w:t xml:space="preserve"> </w:t>
      </w:r>
      <w:r w:rsidRPr="00C27F00">
        <w:rPr>
          <w:rFonts w:ascii="Angsana New" w:hAnsi="Angsana New"/>
          <w:sz w:val="32"/>
          <w:szCs w:val="32"/>
          <w:cs/>
        </w:rPr>
        <w:t>อาคารสำนักงาน</w:t>
      </w:r>
      <w:r w:rsidRPr="00C27F00">
        <w:rPr>
          <w:rFonts w:ascii="Angsana New" w:hAnsi="Angsana New" w:hint="cs"/>
          <w:sz w:val="32"/>
          <w:szCs w:val="32"/>
          <w:cs/>
        </w:rPr>
        <w:t>และเครื่องตกแต่ง</w:t>
      </w:r>
      <w:r w:rsidR="00876CCE" w:rsidRPr="00C27F00">
        <w:rPr>
          <w:rFonts w:ascii="Angsana New" w:hAnsi="Angsana New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ติดตั้งและอุปกรณ์</w:t>
      </w:r>
      <w:r w:rsidRPr="00C27F00">
        <w:rPr>
          <w:rFonts w:ascii="Angsana New" w:hAnsi="Angsana New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 xml:space="preserve">(หมายเหตุ </w:t>
      </w:r>
      <w:r w:rsidRPr="00C27F00">
        <w:rPr>
          <w:rFonts w:ascii="Angsana New" w:hAnsi="Angsana New"/>
          <w:sz w:val="32"/>
          <w:szCs w:val="32"/>
        </w:rPr>
        <w:t>1</w:t>
      </w:r>
      <w:r w:rsidR="00D94FE7" w:rsidRPr="00C27F00">
        <w:rPr>
          <w:rFonts w:ascii="Angsana New" w:hAnsi="Angsana New"/>
          <w:sz w:val="32"/>
          <w:szCs w:val="32"/>
        </w:rPr>
        <w:t>5</w:t>
      </w:r>
      <w:r w:rsidRPr="00C27F00">
        <w:rPr>
          <w:rFonts w:ascii="Angsana New" w:hAnsi="Angsana New"/>
          <w:sz w:val="32"/>
          <w:szCs w:val="32"/>
        </w:rPr>
        <w:t>)</w:t>
      </w:r>
      <w:r w:rsidRPr="00C27F00">
        <w:rPr>
          <w:rFonts w:ascii="Angsana New" w:hAnsi="Angsana New"/>
          <w:sz w:val="32"/>
          <w:szCs w:val="32"/>
          <w:cs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โดย</w:t>
      </w:r>
      <w:r w:rsidRPr="00C27F00">
        <w:rPr>
          <w:rFonts w:ascii="Angsana New" w:hAnsi="Angsana New"/>
          <w:sz w:val="32"/>
          <w:szCs w:val="32"/>
          <w:cs/>
        </w:rPr>
        <w:t xml:space="preserve">มีอายุสัญญาระหว่าง </w:t>
      </w:r>
      <w:r w:rsidRPr="00C27F00">
        <w:rPr>
          <w:rFonts w:ascii="Angsana New" w:hAnsi="Angsana New"/>
          <w:sz w:val="32"/>
          <w:szCs w:val="32"/>
        </w:rPr>
        <w:t>1</w:t>
      </w:r>
      <w:r w:rsidR="00DC5B14" w:rsidRPr="00C27F00">
        <w:rPr>
          <w:rFonts w:ascii="Angsana New" w:hAnsi="Angsana New"/>
          <w:sz w:val="32"/>
          <w:szCs w:val="32"/>
        </w:rPr>
        <w:t xml:space="preserve"> </w:t>
      </w:r>
      <w:r w:rsidRPr="00C27F00">
        <w:rPr>
          <w:rFonts w:ascii="Angsana New" w:hAnsi="Angsana New"/>
          <w:sz w:val="32"/>
          <w:szCs w:val="32"/>
        </w:rPr>
        <w:t>-</w:t>
      </w:r>
      <w:r w:rsidR="00DC5B14" w:rsidRPr="00C27F00">
        <w:rPr>
          <w:rFonts w:ascii="Angsana New" w:hAnsi="Angsana New"/>
          <w:sz w:val="32"/>
          <w:szCs w:val="32"/>
        </w:rPr>
        <w:t xml:space="preserve"> </w:t>
      </w:r>
      <w:r w:rsidR="002E4219" w:rsidRPr="00C27F00">
        <w:rPr>
          <w:rFonts w:ascii="Angsana New" w:hAnsi="Angsana New"/>
          <w:sz w:val="32"/>
          <w:szCs w:val="32"/>
        </w:rPr>
        <w:t>10</w:t>
      </w:r>
      <w:r w:rsidRPr="00C27F00">
        <w:rPr>
          <w:rFonts w:ascii="Angsana New" w:hAnsi="Angsana New"/>
          <w:sz w:val="32"/>
          <w:szCs w:val="32"/>
          <w:cs/>
        </w:rPr>
        <w:t xml:space="preserve"> ปี </w:t>
      </w:r>
    </w:p>
    <w:p w14:paraId="755E7547" w14:textId="77777777" w:rsidR="00715315" w:rsidRPr="00C27F00" w:rsidRDefault="00876CCE" w:rsidP="00454FB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27F0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27F00">
        <w:rPr>
          <w:rFonts w:ascii="Angsana New" w:hAnsi="Angsana New"/>
          <w:sz w:val="32"/>
          <w:szCs w:val="32"/>
        </w:rPr>
        <w:t>31</w:t>
      </w:r>
      <w:r w:rsidRPr="00C27F0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4062D" w:rsidRPr="00C27F00">
        <w:rPr>
          <w:rFonts w:ascii="Angsana New" w:hAnsi="Angsana New"/>
          <w:sz w:val="32"/>
          <w:szCs w:val="32"/>
        </w:rPr>
        <w:t>2568</w:t>
      </w:r>
      <w:r w:rsidRPr="00C27F00">
        <w:rPr>
          <w:rFonts w:ascii="Angsana New" w:hAnsi="Angsana New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 xml:space="preserve">และ </w:t>
      </w:r>
      <w:r w:rsidR="0004062D" w:rsidRPr="00C27F00">
        <w:rPr>
          <w:rFonts w:ascii="Angsana New" w:hAnsi="Angsana New"/>
          <w:sz w:val="32"/>
          <w:szCs w:val="32"/>
        </w:rPr>
        <w:t>2567</w:t>
      </w:r>
      <w:r w:rsidRPr="00C27F00">
        <w:rPr>
          <w:rFonts w:ascii="Angsana New" w:hAnsi="Angsana New"/>
          <w:sz w:val="32"/>
          <w:szCs w:val="32"/>
          <w:cs/>
        </w:rPr>
        <w:t xml:space="preserve"> </w:t>
      </w:r>
      <w:r w:rsidR="00715315" w:rsidRPr="00C27F00">
        <w:rPr>
          <w:rFonts w:ascii="Angsana New" w:hAnsi="Angsana New"/>
          <w:sz w:val="32"/>
          <w:szCs w:val="32"/>
          <w:cs/>
        </w:rPr>
        <w:t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12"/>
        <w:gridCol w:w="1444"/>
        <w:gridCol w:w="1445"/>
        <w:gridCol w:w="1444"/>
        <w:gridCol w:w="1445"/>
      </w:tblGrid>
      <w:tr w:rsidR="00715315" w:rsidRPr="00C27F00" w14:paraId="373890E3" w14:textId="77777777" w:rsidTr="00DC5B14">
        <w:trPr>
          <w:tblHeader/>
        </w:trPr>
        <w:tc>
          <w:tcPr>
            <w:tcW w:w="3312" w:type="dxa"/>
          </w:tcPr>
          <w:p w14:paraId="43C62765" w14:textId="77777777" w:rsidR="00715315" w:rsidRPr="00C27F00" w:rsidRDefault="00715315" w:rsidP="00454FB0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778" w:type="dxa"/>
            <w:gridSpan w:val="4"/>
          </w:tcPr>
          <w:p w14:paraId="23E22F2D" w14:textId="77777777" w:rsidR="00715315" w:rsidRPr="00C27F00" w:rsidRDefault="00715315" w:rsidP="00454FB0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27F0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27F0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27F0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15315" w:rsidRPr="00C27F00" w14:paraId="69F11671" w14:textId="77777777" w:rsidTr="00DC5B14">
        <w:trPr>
          <w:trHeight w:val="198"/>
          <w:tblHeader/>
        </w:trPr>
        <w:tc>
          <w:tcPr>
            <w:tcW w:w="3312" w:type="dxa"/>
          </w:tcPr>
          <w:p w14:paraId="101B2F82" w14:textId="77777777" w:rsidR="00715315" w:rsidRPr="00C27F00" w:rsidRDefault="00715315" w:rsidP="00454FB0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9" w:type="dxa"/>
            <w:gridSpan w:val="2"/>
          </w:tcPr>
          <w:p w14:paraId="7DFA35EF" w14:textId="77777777" w:rsidR="00715315" w:rsidRPr="00C27F00" w:rsidRDefault="00715315" w:rsidP="00454FB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9" w:type="dxa"/>
            <w:gridSpan w:val="2"/>
          </w:tcPr>
          <w:p w14:paraId="02F41C5F" w14:textId="77777777" w:rsidR="00715315" w:rsidRPr="00C27F00" w:rsidRDefault="00715315" w:rsidP="00454FB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15B53" w:rsidRPr="00C27F00" w14:paraId="5EB678B2" w14:textId="77777777" w:rsidTr="00DC5B14">
        <w:trPr>
          <w:trHeight w:val="198"/>
          <w:tblHeader/>
        </w:trPr>
        <w:tc>
          <w:tcPr>
            <w:tcW w:w="3312" w:type="dxa"/>
          </w:tcPr>
          <w:p w14:paraId="60F6D427" w14:textId="77777777" w:rsidR="00F15B53" w:rsidRPr="00C27F00" w:rsidRDefault="00F15B53" w:rsidP="00454FB0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vAlign w:val="bottom"/>
          </w:tcPr>
          <w:p w14:paraId="7835CA9C" w14:textId="77777777" w:rsidR="00F15B53" w:rsidRPr="00C27F00" w:rsidRDefault="0004062D" w:rsidP="00454FB0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27F00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445" w:type="dxa"/>
            <w:vAlign w:val="bottom"/>
          </w:tcPr>
          <w:p w14:paraId="42AAB8D5" w14:textId="77777777" w:rsidR="00F15B53" w:rsidRPr="00C27F00" w:rsidRDefault="0004062D" w:rsidP="00454FB0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27F00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44" w:type="dxa"/>
            <w:vAlign w:val="bottom"/>
          </w:tcPr>
          <w:p w14:paraId="2A81AE74" w14:textId="77777777" w:rsidR="00F15B53" w:rsidRPr="00C27F00" w:rsidRDefault="0004062D" w:rsidP="00454FB0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27F00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445" w:type="dxa"/>
            <w:vAlign w:val="bottom"/>
          </w:tcPr>
          <w:p w14:paraId="4C0E6145" w14:textId="77777777" w:rsidR="00F15B53" w:rsidRPr="00C27F00" w:rsidRDefault="0004062D" w:rsidP="00454FB0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27F00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F458A0" w:rsidRPr="00C27F00" w14:paraId="5A245A24" w14:textId="77777777" w:rsidTr="00DC5B14">
        <w:tc>
          <w:tcPr>
            <w:tcW w:w="3312" w:type="dxa"/>
          </w:tcPr>
          <w:p w14:paraId="19411C55" w14:textId="77777777" w:rsidR="00F458A0" w:rsidRPr="00C27F00" w:rsidRDefault="00F458A0" w:rsidP="00454FB0">
            <w:pPr>
              <w:spacing w:line="380" w:lineRule="exact"/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C27F00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C27F00">
              <w:rPr>
                <w:rFonts w:ascii="Angsana New" w:hAnsi="Angsana New"/>
                <w:sz w:val="32"/>
                <w:szCs w:val="32"/>
              </w:rPr>
              <w:t>1</w:t>
            </w:r>
            <w:r w:rsidRPr="00C27F0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4" w:type="dxa"/>
            <w:vAlign w:val="bottom"/>
          </w:tcPr>
          <w:p w14:paraId="71E8B048" w14:textId="2DD87701" w:rsidR="00F458A0" w:rsidRPr="00C27F00" w:rsidRDefault="00FD769E" w:rsidP="00454FB0">
            <w:pPr>
              <w:tabs>
                <w:tab w:val="decimal" w:pos="107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27F00">
              <w:rPr>
                <w:rFonts w:ascii="Angsana New" w:hAnsi="Angsana New"/>
                <w:sz w:val="32"/>
                <w:szCs w:val="32"/>
                <w:lang w:val="en-GB"/>
              </w:rPr>
              <w:t>11,5</w:t>
            </w:r>
            <w:r w:rsidR="008061FA" w:rsidRPr="00C27F00">
              <w:rPr>
                <w:rFonts w:ascii="Angsana New" w:hAnsi="Angsana New"/>
                <w:sz w:val="32"/>
                <w:szCs w:val="32"/>
                <w:lang w:val="en-GB"/>
              </w:rPr>
              <w:t>83</w:t>
            </w:r>
          </w:p>
        </w:tc>
        <w:tc>
          <w:tcPr>
            <w:tcW w:w="1445" w:type="dxa"/>
            <w:vAlign w:val="bottom"/>
          </w:tcPr>
          <w:p w14:paraId="06BFBE55" w14:textId="77777777" w:rsidR="00F458A0" w:rsidRPr="00C27F00" w:rsidRDefault="00F458A0" w:rsidP="00454FB0">
            <w:pPr>
              <w:tabs>
                <w:tab w:val="decimal" w:pos="107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27F00">
              <w:rPr>
                <w:rFonts w:ascii="Angsana New" w:hAnsi="Angsana New"/>
                <w:sz w:val="32"/>
                <w:szCs w:val="32"/>
                <w:lang w:val="en-GB"/>
              </w:rPr>
              <w:t>8,640</w:t>
            </w:r>
          </w:p>
        </w:tc>
        <w:tc>
          <w:tcPr>
            <w:tcW w:w="1444" w:type="dxa"/>
            <w:vAlign w:val="bottom"/>
          </w:tcPr>
          <w:p w14:paraId="04F5863E" w14:textId="619F786C" w:rsidR="00F458A0" w:rsidRPr="00C27F00" w:rsidRDefault="00A07ACF" w:rsidP="00454FB0">
            <w:pPr>
              <w:tabs>
                <w:tab w:val="decimal" w:pos="107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27F00">
              <w:rPr>
                <w:rFonts w:ascii="Angsana New" w:hAnsi="Angsana New"/>
                <w:sz w:val="32"/>
                <w:szCs w:val="32"/>
                <w:lang w:val="en-GB"/>
              </w:rPr>
              <w:t>13,675</w:t>
            </w:r>
          </w:p>
        </w:tc>
        <w:tc>
          <w:tcPr>
            <w:tcW w:w="1445" w:type="dxa"/>
            <w:vAlign w:val="bottom"/>
          </w:tcPr>
          <w:p w14:paraId="5A2BB750" w14:textId="77777777" w:rsidR="00F458A0" w:rsidRPr="00C27F00" w:rsidRDefault="00F458A0" w:rsidP="00454FB0">
            <w:pPr>
              <w:tabs>
                <w:tab w:val="decimal" w:pos="107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10,732</w:t>
            </w:r>
          </w:p>
        </w:tc>
      </w:tr>
      <w:tr w:rsidR="00F458A0" w:rsidRPr="00C27F00" w14:paraId="5C651C93" w14:textId="77777777" w:rsidTr="00DC5B14">
        <w:tc>
          <w:tcPr>
            <w:tcW w:w="3312" w:type="dxa"/>
          </w:tcPr>
          <w:p w14:paraId="3FA30E5D" w14:textId="77777777" w:rsidR="00F458A0" w:rsidRPr="00C27F00" w:rsidRDefault="00F458A0" w:rsidP="00454FB0">
            <w:pPr>
              <w:spacing w:line="380" w:lineRule="exact"/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C27F00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C27F00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4" w:type="dxa"/>
            <w:vAlign w:val="bottom"/>
          </w:tcPr>
          <w:p w14:paraId="6D6AE637" w14:textId="501DE056" w:rsidR="00F458A0" w:rsidRPr="00C27F00" w:rsidRDefault="00914979" w:rsidP="00454FB0">
            <w:pPr>
              <w:tabs>
                <w:tab w:val="decimal" w:pos="107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14,418</w:t>
            </w:r>
          </w:p>
        </w:tc>
        <w:tc>
          <w:tcPr>
            <w:tcW w:w="1445" w:type="dxa"/>
            <w:vAlign w:val="bottom"/>
          </w:tcPr>
          <w:p w14:paraId="390EC36B" w14:textId="77777777" w:rsidR="00F458A0" w:rsidRPr="00C27F00" w:rsidRDefault="00F458A0" w:rsidP="00454FB0">
            <w:pPr>
              <w:tabs>
                <w:tab w:val="decimal" w:pos="107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20,736</w:t>
            </w:r>
          </w:p>
        </w:tc>
        <w:tc>
          <w:tcPr>
            <w:tcW w:w="1444" w:type="dxa"/>
            <w:vAlign w:val="bottom"/>
          </w:tcPr>
          <w:p w14:paraId="066BA808" w14:textId="703141FD" w:rsidR="00F458A0" w:rsidRPr="00C27F00" w:rsidRDefault="00B248FE" w:rsidP="00454FB0">
            <w:pPr>
              <w:tabs>
                <w:tab w:val="decimal" w:pos="107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14,</w:t>
            </w:r>
            <w:r w:rsidR="00914979" w:rsidRPr="00C27F00">
              <w:rPr>
                <w:rFonts w:ascii="Angsana New" w:hAnsi="Angsana New"/>
                <w:sz w:val="32"/>
                <w:szCs w:val="32"/>
              </w:rPr>
              <w:t>93</w:t>
            </w:r>
            <w:r w:rsidR="00F854E9" w:rsidRPr="00C27F0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5" w:type="dxa"/>
            <w:vAlign w:val="bottom"/>
          </w:tcPr>
          <w:p w14:paraId="6B19EB4F" w14:textId="77777777" w:rsidR="00F458A0" w:rsidRPr="00C27F00" w:rsidRDefault="00F458A0" w:rsidP="00454FB0">
            <w:pPr>
              <w:tabs>
                <w:tab w:val="decimal" w:pos="107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23,329</w:t>
            </w:r>
          </w:p>
        </w:tc>
      </w:tr>
      <w:tr w:rsidR="00D84E8A" w:rsidRPr="00C27F00" w14:paraId="5B413579" w14:textId="77777777" w:rsidTr="00DC5B14">
        <w:tc>
          <w:tcPr>
            <w:tcW w:w="3312" w:type="dxa"/>
          </w:tcPr>
          <w:p w14:paraId="43600B3B" w14:textId="3C94AD3F" w:rsidR="00D84E8A" w:rsidRPr="00C27F00" w:rsidRDefault="003F0733" w:rsidP="00454FB0">
            <w:pPr>
              <w:spacing w:line="380" w:lineRule="exact"/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C27F00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44" w:type="dxa"/>
            <w:vAlign w:val="bottom"/>
          </w:tcPr>
          <w:p w14:paraId="569BB67E" w14:textId="0F7192E0" w:rsidR="00D84E8A" w:rsidRPr="00C27F00" w:rsidRDefault="00865836" w:rsidP="00454FB0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3,</w:t>
            </w:r>
            <w:r w:rsidR="001548F5" w:rsidRPr="00C27F00">
              <w:rPr>
                <w:rFonts w:ascii="Angsana New" w:hAnsi="Angsana New"/>
                <w:sz w:val="32"/>
                <w:szCs w:val="32"/>
              </w:rPr>
              <w:t>563</w:t>
            </w:r>
          </w:p>
        </w:tc>
        <w:tc>
          <w:tcPr>
            <w:tcW w:w="1445" w:type="dxa"/>
            <w:vAlign w:val="bottom"/>
          </w:tcPr>
          <w:p w14:paraId="2EB4D45E" w14:textId="46472B23" w:rsidR="00D84E8A" w:rsidRPr="00C27F00" w:rsidRDefault="00A03599" w:rsidP="00454FB0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4" w:type="dxa"/>
            <w:vAlign w:val="bottom"/>
          </w:tcPr>
          <w:p w14:paraId="6A43F6C2" w14:textId="7EDE7AAC" w:rsidR="00D84E8A" w:rsidRPr="00C27F00" w:rsidRDefault="008C734F" w:rsidP="00454FB0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3,563</w:t>
            </w:r>
          </w:p>
        </w:tc>
        <w:tc>
          <w:tcPr>
            <w:tcW w:w="1445" w:type="dxa"/>
            <w:vAlign w:val="bottom"/>
          </w:tcPr>
          <w:p w14:paraId="4C5E5DCC" w14:textId="46372530" w:rsidR="00D84E8A" w:rsidRPr="00C27F00" w:rsidRDefault="00A03599" w:rsidP="00454FB0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458A0" w:rsidRPr="00C27F00" w14:paraId="49848A81" w14:textId="77777777" w:rsidTr="00DC5B14">
        <w:tc>
          <w:tcPr>
            <w:tcW w:w="3312" w:type="dxa"/>
          </w:tcPr>
          <w:p w14:paraId="2E061C61" w14:textId="77777777" w:rsidR="00F458A0" w:rsidRPr="00C27F00" w:rsidRDefault="00F458A0" w:rsidP="00454FB0">
            <w:pPr>
              <w:spacing w:line="380" w:lineRule="exact"/>
              <w:ind w:left="150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27F00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4" w:type="dxa"/>
            <w:vAlign w:val="bottom"/>
          </w:tcPr>
          <w:p w14:paraId="3B7B7B12" w14:textId="43481D42" w:rsidR="00F458A0" w:rsidRPr="00C27F00" w:rsidRDefault="007C484D" w:rsidP="00454FB0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2</w:t>
            </w:r>
            <w:r w:rsidR="0053763E" w:rsidRPr="00C27F00">
              <w:rPr>
                <w:rFonts w:ascii="Angsana New" w:hAnsi="Angsana New"/>
                <w:sz w:val="32"/>
                <w:szCs w:val="32"/>
              </w:rPr>
              <w:t>9,564</w:t>
            </w:r>
          </w:p>
        </w:tc>
        <w:tc>
          <w:tcPr>
            <w:tcW w:w="1445" w:type="dxa"/>
            <w:vAlign w:val="bottom"/>
          </w:tcPr>
          <w:p w14:paraId="0B2D4679" w14:textId="77777777" w:rsidR="00F458A0" w:rsidRPr="00C27F00" w:rsidRDefault="00F458A0" w:rsidP="00454FB0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29,376</w:t>
            </w:r>
          </w:p>
        </w:tc>
        <w:tc>
          <w:tcPr>
            <w:tcW w:w="1444" w:type="dxa"/>
            <w:vAlign w:val="bottom"/>
          </w:tcPr>
          <w:p w14:paraId="62F536C5" w14:textId="479F4A34" w:rsidR="00F458A0" w:rsidRPr="00C27F00" w:rsidRDefault="005C0466" w:rsidP="00454FB0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3</w:t>
            </w:r>
            <w:r w:rsidR="008C734F" w:rsidRPr="00C27F00">
              <w:rPr>
                <w:rFonts w:ascii="Angsana New" w:hAnsi="Angsana New"/>
                <w:sz w:val="32"/>
                <w:szCs w:val="32"/>
              </w:rPr>
              <w:t>2,17</w:t>
            </w:r>
            <w:r w:rsidR="00D57DC1" w:rsidRPr="00C27F0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5" w:type="dxa"/>
            <w:vAlign w:val="bottom"/>
          </w:tcPr>
          <w:p w14:paraId="744300D9" w14:textId="77777777" w:rsidR="00F458A0" w:rsidRPr="00C27F00" w:rsidRDefault="00F458A0" w:rsidP="00454FB0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34,061</w:t>
            </w:r>
          </w:p>
        </w:tc>
      </w:tr>
    </w:tbl>
    <w:p w14:paraId="7CC2527F" w14:textId="7CF2928C" w:rsidR="00956A2D" w:rsidRPr="00C27F00" w:rsidRDefault="00715315" w:rsidP="00454FB0">
      <w:pPr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04062D" w:rsidRPr="00C27F00">
        <w:rPr>
          <w:rFonts w:ascii="Angsana New" w:hAnsi="Angsana New"/>
          <w:sz w:val="32"/>
          <w:szCs w:val="32"/>
        </w:rPr>
        <w:t>2568</w:t>
      </w:r>
      <w:r w:rsidRPr="00C27F00">
        <w:rPr>
          <w:rFonts w:ascii="Angsana New" w:hAnsi="Angsana New"/>
          <w:sz w:val="32"/>
          <w:szCs w:val="32"/>
        </w:rPr>
        <w:t xml:space="preserve"> </w:t>
      </w:r>
      <w:r w:rsidRPr="00C27F00">
        <w:rPr>
          <w:rFonts w:ascii="Angsana New" w:hAnsi="Angsana New"/>
          <w:sz w:val="32"/>
          <w:szCs w:val="32"/>
          <w:cs/>
        </w:rPr>
        <w:t xml:space="preserve">กลุ่มบริษัทมีรายได้จากการให้เช่าช่วงเป็นจำนวนเงิน </w:t>
      </w:r>
      <w:r w:rsidR="0079650D" w:rsidRPr="00C27F00">
        <w:rPr>
          <w:rFonts w:ascii="Angsana New" w:hAnsi="Angsana New"/>
          <w:sz w:val="32"/>
          <w:szCs w:val="32"/>
        </w:rPr>
        <w:t>11.7</w:t>
      </w:r>
      <w:r w:rsidR="00D66FD4" w:rsidRPr="00C27F00">
        <w:rPr>
          <w:rFonts w:ascii="Angsana New" w:hAnsi="Angsana New"/>
          <w:sz w:val="32"/>
          <w:szCs w:val="32"/>
        </w:rPr>
        <w:t xml:space="preserve"> </w:t>
      </w:r>
      <w:r w:rsidRPr="00C27F00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C27F00">
        <w:rPr>
          <w:rFonts w:ascii="Angsana New" w:hAnsi="Angsana New"/>
          <w:sz w:val="32"/>
          <w:szCs w:val="32"/>
        </w:rPr>
        <w:t>(</w:t>
      </w:r>
      <w:r w:rsidR="0004062D" w:rsidRPr="00C27F00">
        <w:rPr>
          <w:rFonts w:ascii="Angsana New" w:hAnsi="Angsana New"/>
          <w:sz w:val="32"/>
          <w:szCs w:val="32"/>
        </w:rPr>
        <w:t>2567</w:t>
      </w:r>
      <w:r w:rsidR="00F15B53" w:rsidRPr="00C27F00">
        <w:rPr>
          <w:rFonts w:ascii="Angsana New" w:hAnsi="Angsana New"/>
          <w:sz w:val="32"/>
          <w:szCs w:val="32"/>
        </w:rPr>
        <w:t>:</w:t>
      </w:r>
      <w:r w:rsidR="00590EAD" w:rsidRPr="00C27F00">
        <w:rPr>
          <w:rFonts w:ascii="Angsana New" w:hAnsi="Angsana New"/>
          <w:sz w:val="32"/>
          <w:szCs w:val="32"/>
        </w:rPr>
        <w:t xml:space="preserve"> </w:t>
      </w:r>
      <w:r w:rsidR="00F458A0" w:rsidRPr="00C27F00">
        <w:rPr>
          <w:rFonts w:ascii="Angsana New" w:hAnsi="Angsana New"/>
          <w:sz w:val="32"/>
          <w:szCs w:val="32"/>
        </w:rPr>
        <w:t>11.4</w:t>
      </w:r>
      <w:r w:rsidR="00590EAD" w:rsidRPr="00C27F00">
        <w:rPr>
          <w:rFonts w:ascii="Angsana New" w:hAnsi="Angsana New"/>
          <w:sz w:val="32"/>
          <w:szCs w:val="32"/>
        </w:rPr>
        <w:t xml:space="preserve"> </w:t>
      </w:r>
      <w:r w:rsidR="00BA2D27" w:rsidRPr="00C27F00">
        <w:rPr>
          <w:rFonts w:ascii="Angsana New" w:hAnsi="Angsana New"/>
          <w:sz w:val="32"/>
          <w:szCs w:val="32"/>
        </w:rPr>
        <w:t xml:space="preserve">                  </w:t>
      </w:r>
      <w:r w:rsidR="00590EAD" w:rsidRPr="00C27F00">
        <w:rPr>
          <w:rFonts w:ascii="Angsana New" w:hAnsi="Angsana New"/>
          <w:sz w:val="32"/>
          <w:szCs w:val="32"/>
          <w:cs/>
        </w:rPr>
        <w:t>ล้านบาท</w:t>
      </w:r>
      <w:r w:rsidRPr="00C27F00">
        <w:rPr>
          <w:rFonts w:ascii="Angsana New" w:hAnsi="Angsana New"/>
          <w:sz w:val="32"/>
          <w:szCs w:val="32"/>
        </w:rPr>
        <w:t xml:space="preserve">) </w:t>
      </w:r>
      <w:r w:rsidRPr="00C27F00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Pr="00C27F00">
        <w:rPr>
          <w:rFonts w:ascii="Angsana New" w:hAnsi="Angsana New"/>
          <w:sz w:val="32"/>
          <w:szCs w:val="32"/>
        </w:rPr>
        <w:t xml:space="preserve">: </w:t>
      </w:r>
      <w:r w:rsidR="008022D3" w:rsidRPr="00C27F00">
        <w:rPr>
          <w:rFonts w:ascii="Angsana New" w:hAnsi="Angsana New"/>
          <w:sz w:val="32"/>
          <w:szCs w:val="32"/>
        </w:rPr>
        <w:t>14.1</w:t>
      </w:r>
      <w:r w:rsidR="00F458A0" w:rsidRPr="00C27F00">
        <w:rPr>
          <w:rFonts w:ascii="Angsana New" w:hAnsi="Angsana New"/>
          <w:sz w:val="32"/>
          <w:szCs w:val="32"/>
        </w:rPr>
        <w:t xml:space="preserve"> </w:t>
      </w:r>
      <w:r w:rsidRPr="00C27F00">
        <w:rPr>
          <w:rFonts w:ascii="Angsana New" w:hAnsi="Angsana New"/>
          <w:sz w:val="32"/>
          <w:szCs w:val="32"/>
          <w:cs/>
        </w:rPr>
        <w:t xml:space="preserve">ล้านบาท </w:t>
      </w:r>
      <w:r w:rsidR="0004062D" w:rsidRPr="00C27F00">
        <w:rPr>
          <w:rFonts w:ascii="Angsana New" w:hAnsi="Angsana New"/>
          <w:sz w:val="32"/>
          <w:szCs w:val="32"/>
        </w:rPr>
        <w:t>2567</w:t>
      </w:r>
      <w:r w:rsidR="00F15B53" w:rsidRPr="00C27F00">
        <w:rPr>
          <w:rFonts w:ascii="Angsana New" w:hAnsi="Angsana New"/>
          <w:sz w:val="32"/>
          <w:szCs w:val="32"/>
        </w:rPr>
        <w:t>:</w:t>
      </w:r>
      <w:r w:rsidRPr="00C27F00">
        <w:rPr>
          <w:rFonts w:ascii="Angsana New" w:hAnsi="Angsana New"/>
          <w:sz w:val="32"/>
          <w:szCs w:val="32"/>
          <w:cs/>
        </w:rPr>
        <w:t xml:space="preserve"> </w:t>
      </w:r>
      <w:r w:rsidR="00F458A0" w:rsidRPr="00C27F00">
        <w:rPr>
          <w:rFonts w:ascii="Angsana New" w:hAnsi="Angsana New"/>
          <w:sz w:val="32"/>
          <w:szCs w:val="32"/>
        </w:rPr>
        <w:t>13.7</w:t>
      </w:r>
      <w:r w:rsidR="00590EAD" w:rsidRPr="00C27F00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C27F00">
        <w:rPr>
          <w:rFonts w:ascii="Angsana New" w:hAnsi="Angsana New"/>
          <w:sz w:val="32"/>
          <w:szCs w:val="32"/>
          <w:cs/>
        </w:rPr>
        <w:t>)</w:t>
      </w:r>
    </w:p>
    <w:p w14:paraId="45E3D7F5" w14:textId="72CEF349" w:rsidR="00DF4492" w:rsidRPr="00C27F00" w:rsidRDefault="00956A2D" w:rsidP="00454FB0">
      <w:pPr>
        <w:pStyle w:val="Heading2"/>
        <w:spacing w:before="120" w:after="120"/>
        <w:ind w:left="547" w:hanging="547"/>
        <w:jc w:val="left"/>
        <w:rPr>
          <w:b/>
          <w:bCs/>
          <w:sz w:val="32"/>
          <w:szCs w:val="32"/>
        </w:rPr>
      </w:pPr>
      <w:r w:rsidRPr="00C27F00">
        <w:rPr>
          <w:b/>
          <w:bCs/>
          <w:sz w:val="32"/>
          <w:szCs w:val="32"/>
        </w:rPr>
        <w:t>2</w:t>
      </w:r>
      <w:r w:rsidR="00E359BF" w:rsidRPr="00C27F00">
        <w:rPr>
          <w:rFonts w:hint="cs"/>
          <w:b/>
          <w:bCs/>
          <w:sz w:val="32"/>
          <w:szCs w:val="32"/>
          <w:cs/>
        </w:rPr>
        <w:t>1</w:t>
      </w:r>
      <w:r w:rsidR="00DF4492" w:rsidRPr="00C27F00">
        <w:rPr>
          <w:b/>
          <w:bCs/>
          <w:sz w:val="32"/>
          <w:szCs w:val="32"/>
        </w:rPr>
        <w:t xml:space="preserve">.    </w:t>
      </w:r>
      <w:r w:rsidR="00DF4492" w:rsidRPr="00C27F00">
        <w:rPr>
          <w:b/>
          <w:bCs/>
          <w:sz w:val="32"/>
          <w:szCs w:val="32"/>
          <w:cs/>
        </w:rPr>
        <w:tab/>
      </w:r>
      <w:r w:rsidR="00DF4492" w:rsidRPr="00C27F00">
        <w:rPr>
          <w:rFonts w:hint="cs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8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1170"/>
        <w:gridCol w:w="3240"/>
        <w:gridCol w:w="1170"/>
        <w:gridCol w:w="1170"/>
        <w:gridCol w:w="1170"/>
        <w:gridCol w:w="1170"/>
      </w:tblGrid>
      <w:tr w:rsidR="00515FCA" w:rsidRPr="00C27F00" w14:paraId="5C52C10E" w14:textId="77777777">
        <w:tc>
          <w:tcPr>
            <w:tcW w:w="720" w:type="dxa"/>
          </w:tcPr>
          <w:p w14:paraId="11BA7BB6" w14:textId="77777777" w:rsidR="00515FCA" w:rsidRPr="00C27F00" w:rsidRDefault="00515FCA" w:rsidP="00454FB0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A28A226" w14:textId="77777777" w:rsidR="00515FCA" w:rsidRPr="00C27F00" w:rsidRDefault="00515FCA" w:rsidP="00454FB0">
            <w:pP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14:paraId="43E16C03" w14:textId="77777777" w:rsidR="00515FCA" w:rsidRPr="00C27F00" w:rsidRDefault="00515FCA" w:rsidP="00454FB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39F9919F" w14:textId="77777777" w:rsidR="00515FCA" w:rsidRPr="00C27F00" w:rsidRDefault="00515FCA" w:rsidP="00454FB0">
            <w:pPr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36545522" w14:textId="77777777" w:rsidR="00515FCA" w:rsidRPr="00C27F00" w:rsidRDefault="00515FCA" w:rsidP="00454FB0">
            <w:pPr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15FCA" w:rsidRPr="00C27F00" w14:paraId="69A522DA" w14:textId="77777777">
        <w:tc>
          <w:tcPr>
            <w:tcW w:w="720" w:type="dxa"/>
          </w:tcPr>
          <w:p w14:paraId="6DC52FC4" w14:textId="77777777" w:rsidR="00515FCA" w:rsidRPr="00C27F00" w:rsidRDefault="00515FCA" w:rsidP="00454FB0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0C671CE" w14:textId="77777777" w:rsidR="00515FCA" w:rsidRPr="00C27F00" w:rsidRDefault="00515FCA" w:rsidP="00454FB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240" w:type="dxa"/>
          </w:tcPr>
          <w:p w14:paraId="1808D291" w14:textId="77777777" w:rsidR="00515FCA" w:rsidRPr="00C27F00" w:rsidRDefault="00515FCA" w:rsidP="00454FB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582B947" w14:textId="77777777" w:rsidR="00515FCA" w:rsidRPr="00C27F00" w:rsidRDefault="00515FCA" w:rsidP="00454FB0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230A9FE7" w14:textId="77777777" w:rsidR="00515FCA" w:rsidRPr="00C27F00" w:rsidRDefault="00515FCA" w:rsidP="00454FB0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5FCA" w:rsidRPr="00C27F00" w14:paraId="7317E47A" w14:textId="77777777">
        <w:tc>
          <w:tcPr>
            <w:tcW w:w="720" w:type="dxa"/>
          </w:tcPr>
          <w:p w14:paraId="7F36FF66" w14:textId="77777777" w:rsidR="00515FCA" w:rsidRPr="00C27F00" w:rsidRDefault="00515FCA" w:rsidP="00454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170" w:type="dxa"/>
          </w:tcPr>
          <w:p w14:paraId="7BF0F612" w14:textId="77777777" w:rsidR="00515FCA" w:rsidRPr="00C27F00" w:rsidRDefault="00515FCA" w:rsidP="00454FB0">
            <w:pPr>
              <w:pBdr>
                <w:bottom w:val="single" w:sz="4" w:space="1" w:color="auto"/>
              </w:pBdr>
              <w:ind w:left="-13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 xml:space="preserve"> (ร้อยละ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  <w:r w:rsidRPr="00C27F0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3240" w:type="dxa"/>
          </w:tcPr>
          <w:p w14:paraId="661D00DB" w14:textId="77777777" w:rsidR="00515FCA" w:rsidRPr="00C27F00" w:rsidRDefault="00515FCA" w:rsidP="00454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170" w:type="dxa"/>
          </w:tcPr>
          <w:p w14:paraId="01B6B631" w14:textId="77777777" w:rsidR="00515FCA" w:rsidRPr="00C27F00" w:rsidRDefault="00515FCA" w:rsidP="00454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5978271A" w14:textId="77777777" w:rsidR="00515FCA" w:rsidRPr="00C27F00" w:rsidRDefault="00515FCA" w:rsidP="00454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7180FE37" w14:textId="77777777" w:rsidR="00515FCA" w:rsidRPr="00C27F00" w:rsidRDefault="00515FCA" w:rsidP="00454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7CA578CA" w14:textId="77777777" w:rsidR="00515FCA" w:rsidRPr="00C27F00" w:rsidRDefault="00515FCA" w:rsidP="00454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15FCA" w:rsidRPr="00C27F00" w14:paraId="3487F195" w14:textId="77777777">
        <w:tc>
          <w:tcPr>
            <w:tcW w:w="720" w:type="dxa"/>
          </w:tcPr>
          <w:p w14:paraId="76A50957" w14:textId="77777777" w:rsidR="00515FCA" w:rsidRPr="00C27F00" w:rsidRDefault="00515FCA" w:rsidP="00454FB0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34643389" w14:textId="77777777" w:rsidR="00515FCA" w:rsidRPr="00C27F00" w:rsidRDefault="00515FCA" w:rsidP="00454FB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MLR-1.5</w:t>
            </w:r>
          </w:p>
        </w:tc>
        <w:tc>
          <w:tcPr>
            <w:tcW w:w="3240" w:type="dxa"/>
          </w:tcPr>
          <w:p w14:paraId="0319DC06" w14:textId="77777777" w:rsidR="00515FCA" w:rsidRPr="00C27F00" w:rsidRDefault="00515FCA" w:rsidP="00454FB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จ่ายชำระคืนเป็นรายเดือน ชำระงวดแรกเริ่มวันที่ </w:t>
            </w:r>
            <w:r w:rsidRPr="00C27F0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Pr="00C27F0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121A9013" w14:textId="77777777" w:rsidR="00515FCA" w:rsidRPr="00C27F00" w:rsidRDefault="00515FCA" w:rsidP="00454FB0">
            <w:pP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95,820</w:t>
            </w:r>
          </w:p>
        </w:tc>
        <w:tc>
          <w:tcPr>
            <w:tcW w:w="1170" w:type="dxa"/>
            <w:vAlign w:val="bottom"/>
          </w:tcPr>
          <w:p w14:paraId="2015DDBB" w14:textId="77777777" w:rsidR="00515FCA" w:rsidRPr="00C27F00" w:rsidRDefault="00515FCA" w:rsidP="00454FB0">
            <w:pP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112,260</w:t>
            </w:r>
          </w:p>
        </w:tc>
        <w:tc>
          <w:tcPr>
            <w:tcW w:w="1170" w:type="dxa"/>
            <w:vAlign w:val="bottom"/>
          </w:tcPr>
          <w:p w14:paraId="01E81B97" w14:textId="77777777" w:rsidR="00515FCA" w:rsidRPr="00C27F00" w:rsidRDefault="00515FCA" w:rsidP="00454FB0">
            <w:pP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95,820</w:t>
            </w:r>
          </w:p>
        </w:tc>
        <w:tc>
          <w:tcPr>
            <w:tcW w:w="1170" w:type="dxa"/>
            <w:vAlign w:val="bottom"/>
          </w:tcPr>
          <w:p w14:paraId="40771C5D" w14:textId="77777777" w:rsidR="00515FCA" w:rsidRPr="00C27F00" w:rsidRDefault="00515FCA" w:rsidP="00454FB0">
            <w:pP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112,260</w:t>
            </w:r>
          </w:p>
        </w:tc>
      </w:tr>
      <w:tr w:rsidR="00515FCA" w:rsidRPr="00C27F00" w14:paraId="539F245C" w14:textId="77777777">
        <w:tc>
          <w:tcPr>
            <w:tcW w:w="720" w:type="dxa"/>
          </w:tcPr>
          <w:p w14:paraId="5E4BAAC8" w14:textId="77777777" w:rsidR="00515FCA" w:rsidRPr="00C27F00" w:rsidRDefault="00515FCA" w:rsidP="00454FB0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17E3A9B4" w14:textId="77777777" w:rsidR="00515FCA" w:rsidRPr="00C27F00" w:rsidRDefault="00515FCA" w:rsidP="00454FB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MLR-2.7</w:t>
            </w:r>
          </w:p>
        </w:tc>
        <w:tc>
          <w:tcPr>
            <w:tcW w:w="3240" w:type="dxa"/>
          </w:tcPr>
          <w:p w14:paraId="13F21936" w14:textId="77777777" w:rsidR="00515FCA" w:rsidRPr="00C27F00" w:rsidRDefault="00515FCA" w:rsidP="00454FB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จ่ายชำระคืนเป็นรายเดือน ชำระงวดแรกเริ่มวันที่ </w:t>
            </w:r>
            <w:r w:rsidRPr="00C27F00">
              <w:rPr>
                <w:rFonts w:ascii="Angsana New" w:hAnsi="Angsana New"/>
                <w:sz w:val="28"/>
                <w:szCs w:val="28"/>
              </w:rPr>
              <w:t xml:space="preserve">14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C27F0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49BDF6A5" w14:textId="77777777" w:rsidR="00515FCA" w:rsidRPr="00C27F00" w:rsidRDefault="00515FCA" w:rsidP="00454FB0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189,200</w:t>
            </w:r>
          </w:p>
        </w:tc>
        <w:tc>
          <w:tcPr>
            <w:tcW w:w="1170" w:type="dxa"/>
            <w:vAlign w:val="bottom"/>
          </w:tcPr>
          <w:p w14:paraId="17AC0377" w14:textId="77777777" w:rsidR="00515FCA" w:rsidRPr="00C27F00" w:rsidRDefault="00515FCA" w:rsidP="00454FB0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D0DB8CF" w14:textId="77777777" w:rsidR="00515FCA" w:rsidRPr="00C27F00" w:rsidRDefault="00515FCA" w:rsidP="00454FB0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277A91A" w14:textId="77777777" w:rsidR="00515FCA" w:rsidRPr="00C27F00" w:rsidRDefault="00515FCA" w:rsidP="00454FB0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15FCA" w:rsidRPr="00C27F00" w14:paraId="24DAA39B" w14:textId="77777777">
        <w:tc>
          <w:tcPr>
            <w:tcW w:w="5130" w:type="dxa"/>
            <w:gridSpan w:val="3"/>
          </w:tcPr>
          <w:p w14:paraId="1B42B611" w14:textId="77777777" w:rsidR="00515FCA" w:rsidRPr="00C27F00" w:rsidRDefault="00515FCA" w:rsidP="00454FB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94F5914" w14:textId="77777777" w:rsidR="00515FCA" w:rsidRPr="00C27F00" w:rsidRDefault="00515FCA" w:rsidP="00454FB0">
            <w:pP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285,020</w:t>
            </w:r>
          </w:p>
        </w:tc>
        <w:tc>
          <w:tcPr>
            <w:tcW w:w="1170" w:type="dxa"/>
            <w:vAlign w:val="bottom"/>
          </w:tcPr>
          <w:p w14:paraId="2419493B" w14:textId="77777777" w:rsidR="00515FCA" w:rsidRPr="00C27F00" w:rsidRDefault="00515FCA" w:rsidP="00454FB0">
            <w:pP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112,260</w:t>
            </w:r>
          </w:p>
        </w:tc>
        <w:tc>
          <w:tcPr>
            <w:tcW w:w="1170" w:type="dxa"/>
            <w:vAlign w:val="bottom"/>
          </w:tcPr>
          <w:p w14:paraId="791B24A9" w14:textId="77777777" w:rsidR="00515FCA" w:rsidRPr="00C27F00" w:rsidRDefault="00515FCA" w:rsidP="00454FB0">
            <w:pP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95,820</w:t>
            </w:r>
          </w:p>
        </w:tc>
        <w:tc>
          <w:tcPr>
            <w:tcW w:w="1170" w:type="dxa"/>
            <w:vAlign w:val="bottom"/>
          </w:tcPr>
          <w:p w14:paraId="215A6B7F" w14:textId="77777777" w:rsidR="00515FCA" w:rsidRPr="00C27F00" w:rsidRDefault="00515FCA" w:rsidP="00454FB0">
            <w:pP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112,260</w:t>
            </w:r>
          </w:p>
        </w:tc>
      </w:tr>
      <w:tr w:rsidR="00515FCA" w:rsidRPr="00C27F00" w14:paraId="07631452" w14:textId="77777777">
        <w:tc>
          <w:tcPr>
            <w:tcW w:w="5130" w:type="dxa"/>
            <w:gridSpan w:val="3"/>
          </w:tcPr>
          <w:p w14:paraId="72C33B2F" w14:textId="77777777" w:rsidR="00515FCA" w:rsidRPr="00C27F00" w:rsidRDefault="00515FCA" w:rsidP="00454FB0">
            <w:pPr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  <w:r w:rsidRPr="00C27F0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6C27E06" w14:textId="77777777" w:rsidR="00515FCA" w:rsidRPr="00C27F00" w:rsidRDefault="00515FCA" w:rsidP="00454FB0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(30,000)</w:t>
            </w:r>
          </w:p>
        </w:tc>
        <w:tc>
          <w:tcPr>
            <w:tcW w:w="1170" w:type="dxa"/>
            <w:vAlign w:val="bottom"/>
          </w:tcPr>
          <w:p w14:paraId="2E698113" w14:textId="77777777" w:rsidR="00515FCA" w:rsidRPr="00C27F00" w:rsidRDefault="00515FCA" w:rsidP="00454FB0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(16,440)</w:t>
            </w:r>
          </w:p>
        </w:tc>
        <w:tc>
          <w:tcPr>
            <w:tcW w:w="1170" w:type="dxa"/>
            <w:vAlign w:val="bottom"/>
          </w:tcPr>
          <w:p w14:paraId="20898807" w14:textId="77777777" w:rsidR="00515FCA" w:rsidRPr="00C27F00" w:rsidRDefault="00515FCA" w:rsidP="00454FB0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(16,440)</w:t>
            </w:r>
          </w:p>
        </w:tc>
        <w:tc>
          <w:tcPr>
            <w:tcW w:w="1170" w:type="dxa"/>
            <w:vAlign w:val="bottom"/>
          </w:tcPr>
          <w:p w14:paraId="57342B04" w14:textId="77777777" w:rsidR="00515FCA" w:rsidRPr="00C27F00" w:rsidRDefault="00515FCA" w:rsidP="00454FB0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(16,440)</w:t>
            </w:r>
          </w:p>
        </w:tc>
      </w:tr>
      <w:tr w:rsidR="00515FCA" w:rsidRPr="00C27F00" w14:paraId="238405BE" w14:textId="77777777">
        <w:tc>
          <w:tcPr>
            <w:tcW w:w="5130" w:type="dxa"/>
            <w:gridSpan w:val="3"/>
          </w:tcPr>
          <w:p w14:paraId="7F0F356C" w14:textId="5D721908" w:rsidR="00515FCA" w:rsidRPr="00C27F00" w:rsidRDefault="00515FCA" w:rsidP="00454FB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 </w:t>
            </w:r>
            <w:r w:rsidR="00BF3A81" w:rsidRPr="00C27F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C27F00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058173D0" w14:textId="685FFE34" w:rsidR="00515FCA" w:rsidRPr="00C27F00" w:rsidRDefault="00515FCA" w:rsidP="00454FB0">
            <w:pPr>
              <w:pBdr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</w:t>
            </w:r>
            <w:r w:rsidR="00A25F11" w:rsidRPr="00C27F00">
              <w:rPr>
                <w:rFonts w:ascii="Angsana New" w:hAnsi="Angsana New"/>
                <w:sz w:val="28"/>
                <w:szCs w:val="28"/>
              </w:rPr>
              <w:t>5</w:t>
            </w:r>
            <w:r w:rsidRPr="00C27F00">
              <w:rPr>
                <w:rFonts w:ascii="Angsana New" w:hAnsi="Angsana New"/>
                <w:sz w:val="28"/>
                <w:szCs w:val="28"/>
              </w:rPr>
              <w:t>5,020</w:t>
            </w:r>
          </w:p>
        </w:tc>
        <w:tc>
          <w:tcPr>
            <w:tcW w:w="1170" w:type="dxa"/>
            <w:vAlign w:val="bottom"/>
          </w:tcPr>
          <w:p w14:paraId="5244A48A" w14:textId="77777777" w:rsidR="00515FCA" w:rsidRPr="00C27F00" w:rsidRDefault="00515FCA" w:rsidP="00454FB0">
            <w:pPr>
              <w:pBdr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95,820</w:t>
            </w:r>
          </w:p>
        </w:tc>
        <w:tc>
          <w:tcPr>
            <w:tcW w:w="1170" w:type="dxa"/>
            <w:vAlign w:val="bottom"/>
          </w:tcPr>
          <w:p w14:paraId="2E6921E4" w14:textId="77777777" w:rsidR="00515FCA" w:rsidRPr="00C27F00" w:rsidRDefault="00515FCA" w:rsidP="00454FB0">
            <w:pPr>
              <w:pBdr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79,380</w:t>
            </w:r>
          </w:p>
        </w:tc>
        <w:tc>
          <w:tcPr>
            <w:tcW w:w="1170" w:type="dxa"/>
            <w:vAlign w:val="bottom"/>
          </w:tcPr>
          <w:p w14:paraId="124606EA" w14:textId="77777777" w:rsidR="00515FCA" w:rsidRPr="00C27F00" w:rsidRDefault="00515FCA" w:rsidP="00454FB0">
            <w:pPr>
              <w:pBdr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95,820</w:t>
            </w:r>
          </w:p>
        </w:tc>
      </w:tr>
    </w:tbl>
    <w:p w14:paraId="1ADD0F7C" w14:textId="77777777" w:rsidR="00515FCA" w:rsidRPr="00C27F00" w:rsidRDefault="00515FCA" w:rsidP="00454FB0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C27F00">
        <w:rPr>
          <w:rFonts w:ascii="Angsana New" w:hAnsi="Angsana New"/>
          <w:color w:val="000000"/>
          <w:sz w:val="32"/>
          <w:szCs w:val="32"/>
          <w:cs/>
        </w:rPr>
        <w:lastRenderedPageBreak/>
        <w:t xml:space="preserve">การเปลี่ยนแปลงของบัญชีเงินกู้ยืมระยะยาวสำหรับปีสิ้นสุดวันที่ </w:t>
      </w:r>
      <w:r w:rsidRPr="00C27F00">
        <w:rPr>
          <w:rFonts w:ascii="Angsana New" w:hAnsi="Angsana New"/>
          <w:color w:val="000000"/>
          <w:sz w:val="32"/>
          <w:szCs w:val="32"/>
        </w:rPr>
        <w:t xml:space="preserve">31 </w:t>
      </w:r>
      <w:r w:rsidRPr="00C27F0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C27F00">
        <w:rPr>
          <w:rFonts w:ascii="Angsana New" w:hAnsi="Angsana New"/>
          <w:color w:val="000000"/>
          <w:sz w:val="32"/>
          <w:szCs w:val="32"/>
        </w:rPr>
        <w:t>2568</w:t>
      </w:r>
      <w:r w:rsidRPr="00C27F0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27F00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Pr="00C27F00">
        <w:rPr>
          <w:rFonts w:ascii="Angsana New" w:hAnsi="Angsana New"/>
          <w:color w:val="000000"/>
          <w:sz w:val="32"/>
          <w:szCs w:val="32"/>
        </w:rPr>
        <w:t>2567</w:t>
      </w:r>
      <w:r w:rsidRPr="00C27F00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884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320"/>
        <w:gridCol w:w="1109"/>
        <w:gridCol w:w="1109"/>
        <w:gridCol w:w="1154"/>
        <w:gridCol w:w="1154"/>
      </w:tblGrid>
      <w:tr w:rsidR="00515FCA" w:rsidRPr="00C27F00" w14:paraId="0A955FC5" w14:textId="77777777" w:rsidTr="003B2088">
        <w:tc>
          <w:tcPr>
            <w:tcW w:w="4320" w:type="dxa"/>
          </w:tcPr>
          <w:p w14:paraId="2DA7CA23" w14:textId="77777777" w:rsidR="00515FCA" w:rsidRPr="00C27F00" w:rsidRDefault="00515FCA" w:rsidP="00454FB0">
            <w:pPr>
              <w:tabs>
                <w:tab w:val="left" w:pos="360"/>
                <w:tab w:val="right" w:pos="482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13" w:name="_Hlk534894907"/>
            <w:r w:rsidRPr="00C27F00">
              <w:rPr>
                <w:rFonts w:ascii="Angsana New" w:hAnsi="Angsana New"/>
                <w:sz w:val="32"/>
                <w:szCs w:val="32"/>
              </w:rPr>
              <w:tab/>
            </w:r>
            <w:r w:rsidRPr="00C27F0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4526" w:type="dxa"/>
            <w:gridSpan w:val="4"/>
          </w:tcPr>
          <w:p w14:paraId="19025C23" w14:textId="77777777" w:rsidR="00515FCA" w:rsidRPr="00C27F00" w:rsidRDefault="00515FCA" w:rsidP="00454FB0">
            <w:pPr>
              <w:tabs>
                <w:tab w:val="left" w:pos="900"/>
                <w:tab w:val="center" w:pos="6390"/>
                <w:tab w:val="center" w:pos="8370"/>
              </w:tabs>
              <w:spacing w:line="380" w:lineRule="exact"/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(</w:t>
            </w:r>
            <w:r w:rsidRPr="00C27F00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C27F0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27F0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27F0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15FCA" w:rsidRPr="00C27F00" w14:paraId="5EFD9673" w14:textId="77777777" w:rsidTr="003B2088">
        <w:trPr>
          <w:trHeight w:hRule="exact" w:val="468"/>
        </w:trPr>
        <w:tc>
          <w:tcPr>
            <w:tcW w:w="4320" w:type="dxa"/>
          </w:tcPr>
          <w:p w14:paraId="1F87ACC2" w14:textId="77777777" w:rsidR="00515FCA" w:rsidRPr="00C27F00" w:rsidRDefault="00515FCA" w:rsidP="00454FB0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18" w:type="dxa"/>
            <w:gridSpan w:val="2"/>
          </w:tcPr>
          <w:p w14:paraId="32FB5E0D" w14:textId="77777777" w:rsidR="00515FCA" w:rsidRPr="00C27F00" w:rsidRDefault="00515FCA" w:rsidP="00454FB0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08" w:type="dxa"/>
            <w:gridSpan w:val="2"/>
          </w:tcPr>
          <w:p w14:paraId="7053EED0" w14:textId="77777777" w:rsidR="00515FCA" w:rsidRPr="00C27F00" w:rsidRDefault="00515FCA" w:rsidP="00454FB0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5FCA" w:rsidRPr="00C27F00" w14:paraId="279DBD11" w14:textId="77777777" w:rsidTr="003B2088">
        <w:trPr>
          <w:trHeight w:hRule="exact" w:val="468"/>
        </w:trPr>
        <w:tc>
          <w:tcPr>
            <w:tcW w:w="4320" w:type="dxa"/>
          </w:tcPr>
          <w:p w14:paraId="4181A167" w14:textId="77777777" w:rsidR="00515FCA" w:rsidRPr="00C27F00" w:rsidRDefault="00515FCA" w:rsidP="00454FB0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09" w:type="dxa"/>
          </w:tcPr>
          <w:p w14:paraId="2519CE47" w14:textId="77777777" w:rsidR="00515FCA" w:rsidRPr="00C27F00" w:rsidRDefault="00515FCA" w:rsidP="00454FB0">
            <w:pP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27F00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109" w:type="dxa"/>
          </w:tcPr>
          <w:p w14:paraId="6A0B35CF" w14:textId="77777777" w:rsidR="00515FCA" w:rsidRPr="00C27F00" w:rsidRDefault="00515FCA" w:rsidP="00454FB0">
            <w:pP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27F00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154" w:type="dxa"/>
          </w:tcPr>
          <w:p w14:paraId="4B1C32FF" w14:textId="77777777" w:rsidR="00515FCA" w:rsidRPr="00C27F00" w:rsidRDefault="00515FCA" w:rsidP="00454FB0">
            <w:pP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27F00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154" w:type="dxa"/>
          </w:tcPr>
          <w:p w14:paraId="13DD3097" w14:textId="77777777" w:rsidR="00515FCA" w:rsidRPr="00C27F00" w:rsidRDefault="00515FCA" w:rsidP="00454FB0">
            <w:pP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27F00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515FCA" w:rsidRPr="00C27F00" w14:paraId="5312354E" w14:textId="77777777" w:rsidTr="003B2088">
        <w:tc>
          <w:tcPr>
            <w:tcW w:w="4320" w:type="dxa"/>
          </w:tcPr>
          <w:p w14:paraId="696AEF18" w14:textId="77777777" w:rsidR="00515FCA" w:rsidRPr="00C27F00" w:rsidRDefault="00515FCA" w:rsidP="00454FB0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109" w:type="dxa"/>
            <w:vAlign w:val="bottom"/>
          </w:tcPr>
          <w:p w14:paraId="46635538" w14:textId="77777777" w:rsidR="00515FCA" w:rsidRPr="00C27F00" w:rsidRDefault="00515FCA" w:rsidP="00D11107">
            <w:pPr>
              <w:tabs>
                <w:tab w:val="decimal" w:pos="870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112,260</w:t>
            </w:r>
          </w:p>
        </w:tc>
        <w:tc>
          <w:tcPr>
            <w:tcW w:w="1109" w:type="dxa"/>
            <w:vAlign w:val="bottom"/>
          </w:tcPr>
          <w:p w14:paraId="6BC91597" w14:textId="77777777" w:rsidR="00515FCA" w:rsidRPr="00C27F00" w:rsidRDefault="00515FCA" w:rsidP="00D11107">
            <w:pPr>
              <w:tabs>
                <w:tab w:val="decimal" w:pos="870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4" w:type="dxa"/>
            <w:vAlign w:val="bottom"/>
          </w:tcPr>
          <w:p w14:paraId="1C4E304D" w14:textId="77777777" w:rsidR="00515FCA" w:rsidRPr="00C27F00" w:rsidRDefault="00515FCA" w:rsidP="00454FB0">
            <w:pPr>
              <w:tabs>
                <w:tab w:val="decimal" w:pos="885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112,260</w:t>
            </w:r>
          </w:p>
        </w:tc>
        <w:tc>
          <w:tcPr>
            <w:tcW w:w="1154" w:type="dxa"/>
            <w:vAlign w:val="bottom"/>
          </w:tcPr>
          <w:p w14:paraId="7E9FC9EB" w14:textId="77777777" w:rsidR="00515FCA" w:rsidRPr="00C27F00" w:rsidRDefault="00515FCA" w:rsidP="00454FB0">
            <w:pPr>
              <w:tabs>
                <w:tab w:val="decimal" w:pos="885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15FCA" w:rsidRPr="00C27F00" w14:paraId="2AB9B9EA" w14:textId="77777777" w:rsidTr="003B2088">
        <w:tc>
          <w:tcPr>
            <w:tcW w:w="4320" w:type="dxa"/>
          </w:tcPr>
          <w:p w14:paraId="7C93D1C4" w14:textId="77777777" w:rsidR="00515FCA" w:rsidRPr="00C27F00" w:rsidRDefault="00515FCA" w:rsidP="00454FB0">
            <w:pPr>
              <w:tabs>
                <w:tab w:val="left" w:pos="36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27F00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109" w:type="dxa"/>
            <w:vAlign w:val="bottom"/>
          </w:tcPr>
          <w:p w14:paraId="4DE343A3" w14:textId="77777777" w:rsidR="00515FCA" w:rsidRPr="00C27F00" w:rsidRDefault="00515FCA" w:rsidP="00D11107">
            <w:pPr>
              <w:tabs>
                <w:tab w:val="decimal" w:pos="870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109" w:type="dxa"/>
            <w:vAlign w:val="bottom"/>
          </w:tcPr>
          <w:p w14:paraId="22A6B2BC" w14:textId="77777777" w:rsidR="00515FCA" w:rsidRPr="00C27F00" w:rsidRDefault="00515FCA" w:rsidP="00D11107">
            <w:pPr>
              <w:tabs>
                <w:tab w:val="decimal" w:pos="870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115,000</w:t>
            </w:r>
          </w:p>
        </w:tc>
        <w:tc>
          <w:tcPr>
            <w:tcW w:w="1154" w:type="dxa"/>
            <w:vAlign w:val="bottom"/>
          </w:tcPr>
          <w:p w14:paraId="7023AD10" w14:textId="77777777" w:rsidR="00515FCA" w:rsidRPr="00C27F00" w:rsidRDefault="00515FCA" w:rsidP="00454FB0">
            <w:pPr>
              <w:tabs>
                <w:tab w:val="decimal" w:pos="885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4" w:type="dxa"/>
            <w:vAlign w:val="bottom"/>
          </w:tcPr>
          <w:p w14:paraId="23B325B1" w14:textId="77777777" w:rsidR="00515FCA" w:rsidRPr="00C27F00" w:rsidRDefault="00515FCA" w:rsidP="00454FB0">
            <w:pPr>
              <w:tabs>
                <w:tab w:val="decimal" w:pos="885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115,000</w:t>
            </w:r>
          </w:p>
        </w:tc>
      </w:tr>
      <w:tr w:rsidR="00515FCA" w:rsidRPr="00C27F00" w14:paraId="1E7904E2" w14:textId="77777777" w:rsidTr="003B2088">
        <w:tc>
          <w:tcPr>
            <w:tcW w:w="4320" w:type="dxa"/>
          </w:tcPr>
          <w:p w14:paraId="321E0BD8" w14:textId="77777777" w:rsidR="00515FCA" w:rsidRPr="00C27F00" w:rsidRDefault="00515FCA" w:rsidP="00454FB0">
            <w:pPr>
              <w:tabs>
                <w:tab w:val="left" w:pos="36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27F00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109" w:type="dxa"/>
            <w:vAlign w:val="bottom"/>
          </w:tcPr>
          <w:p w14:paraId="45B91C09" w14:textId="77777777" w:rsidR="00515FCA" w:rsidRPr="00C27F00" w:rsidRDefault="00515FCA" w:rsidP="00D1110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(27,240)</w:t>
            </w:r>
          </w:p>
        </w:tc>
        <w:tc>
          <w:tcPr>
            <w:tcW w:w="1109" w:type="dxa"/>
            <w:vAlign w:val="bottom"/>
          </w:tcPr>
          <w:p w14:paraId="69755272" w14:textId="77777777" w:rsidR="00515FCA" w:rsidRPr="00C27F00" w:rsidRDefault="00515FCA" w:rsidP="00D1110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(2,740)</w:t>
            </w:r>
          </w:p>
        </w:tc>
        <w:tc>
          <w:tcPr>
            <w:tcW w:w="1154" w:type="dxa"/>
            <w:vAlign w:val="bottom"/>
          </w:tcPr>
          <w:p w14:paraId="54E8BCB3" w14:textId="77777777" w:rsidR="00515FCA" w:rsidRPr="00C27F00" w:rsidRDefault="00515FCA" w:rsidP="00454FB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(16,440)</w:t>
            </w:r>
          </w:p>
        </w:tc>
        <w:tc>
          <w:tcPr>
            <w:tcW w:w="1154" w:type="dxa"/>
            <w:vAlign w:val="bottom"/>
          </w:tcPr>
          <w:p w14:paraId="7F9BFE55" w14:textId="77777777" w:rsidR="00515FCA" w:rsidRPr="00C27F00" w:rsidRDefault="00515FCA" w:rsidP="00454FB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(2,740)</w:t>
            </w:r>
          </w:p>
        </w:tc>
      </w:tr>
      <w:tr w:rsidR="00515FCA" w:rsidRPr="00C27F00" w14:paraId="2066ABE9" w14:textId="77777777" w:rsidTr="003B2088">
        <w:tc>
          <w:tcPr>
            <w:tcW w:w="4320" w:type="dxa"/>
          </w:tcPr>
          <w:p w14:paraId="23BD0B46" w14:textId="77777777" w:rsidR="00515FCA" w:rsidRPr="00C27F00" w:rsidRDefault="00515FCA" w:rsidP="00454FB0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109" w:type="dxa"/>
            <w:vAlign w:val="bottom"/>
          </w:tcPr>
          <w:p w14:paraId="2666469C" w14:textId="77777777" w:rsidR="00515FCA" w:rsidRPr="00C27F00" w:rsidRDefault="00515FCA" w:rsidP="00D11107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285,020</w:t>
            </w:r>
          </w:p>
        </w:tc>
        <w:tc>
          <w:tcPr>
            <w:tcW w:w="1109" w:type="dxa"/>
            <w:vAlign w:val="bottom"/>
          </w:tcPr>
          <w:p w14:paraId="3CAFA1C5" w14:textId="77777777" w:rsidR="00515FCA" w:rsidRPr="00C27F00" w:rsidRDefault="00515FCA" w:rsidP="00D11107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112,260</w:t>
            </w:r>
          </w:p>
        </w:tc>
        <w:tc>
          <w:tcPr>
            <w:tcW w:w="1154" w:type="dxa"/>
            <w:vAlign w:val="bottom"/>
          </w:tcPr>
          <w:p w14:paraId="38DDC6E7" w14:textId="77777777" w:rsidR="00515FCA" w:rsidRPr="00C27F00" w:rsidRDefault="00515FCA" w:rsidP="00454FB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95,820</w:t>
            </w:r>
          </w:p>
        </w:tc>
        <w:tc>
          <w:tcPr>
            <w:tcW w:w="1154" w:type="dxa"/>
            <w:vAlign w:val="bottom"/>
          </w:tcPr>
          <w:p w14:paraId="2F245892" w14:textId="77777777" w:rsidR="00515FCA" w:rsidRPr="00C27F00" w:rsidRDefault="00515FCA" w:rsidP="00454FB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112,260</w:t>
            </w:r>
          </w:p>
        </w:tc>
      </w:tr>
    </w:tbl>
    <w:bookmarkEnd w:id="13"/>
    <w:p w14:paraId="2B8ADCEF" w14:textId="77777777" w:rsidR="00A05F3D" w:rsidRPr="00C27F00" w:rsidRDefault="00A05F3D" w:rsidP="00454FB0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C27F00"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บริษัทย่อยแห่งหนึ่งได้เข้าทำสัญญากู้ยืมกับสถาบันการเงินจำนวน </w:t>
      </w:r>
      <w:r w:rsidRPr="00C27F00">
        <w:rPr>
          <w:rFonts w:ascii="Angsana New" w:hAnsi="Angsana New" w:hint="cs"/>
          <w:sz w:val="32"/>
          <w:szCs w:val="32"/>
        </w:rPr>
        <w:t xml:space="preserve">200 </w:t>
      </w:r>
      <w:r w:rsidRPr="00C27F00">
        <w:rPr>
          <w:rFonts w:ascii="Angsana New" w:hAnsi="Angsana New" w:hint="cs"/>
          <w:sz w:val="32"/>
          <w:szCs w:val="32"/>
          <w:cs/>
        </w:rPr>
        <w:t xml:space="preserve">ล้านบาท โดยมีอัตราดอกเบี้ยร้อยละ </w:t>
      </w:r>
      <w:r w:rsidRPr="00C27F00">
        <w:rPr>
          <w:rFonts w:ascii="Angsana New" w:hAnsi="Angsana New" w:hint="cs"/>
          <w:sz w:val="32"/>
          <w:szCs w:val="32"/>
        </w:rPr>
        <w:t xml:space="preserve">MLR - 2.7 </w:t>
      </w:r>
      <w:r w:rsidRPr="00C27F00">
        <w:rPr>
          <w:rFonts w:ascii="Angsana New" w:hAnsi="Angsana New" w:hint="cs"/>
          <w:sz w:val="32"/>
          <w:szCs w:val="32"/>
          <w:cs/>
        </w:rPr>
        <w:t xml:space="preserve">ต่อปี และมีกำหนดชำระคืนเป็นรายเดือนรวม </w:t>
      </w:r>
      <w:r w:rsidRPr="00C27F00">
        <w:rPr>
          <w:rFonts w:ascii="Angsana New" w:hAnsi="Angsana New" w:hint="cs"/>
          <w:sz w:val="32"/>
          <w:szCs w:val="32"/>
        </w:rPr>
        <w:t xml:space="preserve">144 </w:t>
      </w:r>
      <w:r w:rsidRPr="00C27F00">
        <w:rPr>
          <w:rFonts w:ascii="Angsana New" w:hAnsi="Angsana New" w:hint="cs"/>
          <w:sz w:val="32"/>
          <w:szCs w:val="32"/>
          <w:cs/>
        </w:rPr>
        <w:t xml:space="preserve">งวด เริ่มงวดแรกในวันที่ </w:t>
      </w:r>
      <w:r w:rsidRPr="00C27F00">
        <w:rPr>
          <w:rFonts w:ascii="Angsana New" w:hAnsi="Angsana New" w:hint="cs"/>
          <w:sz w:val="32"/>
          <w:szCs w:val="32"/>
        </w:rPr>
        <w:t xml:space="preserve">14 </w:t>
      </w:r>
      <w:r w:rsidRPr="00C27F0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C27F00">
        <w:rPr>
          <w:rFonts w:ascii="Angsana New" w:hAnsi="Angsana New" w:hint="cs"/>
          <w:sz w:val="32"/>
          <w:szCs w:val="32"/>
        </w:rPr>
        <w:t>2568</w:t>
      </w:r>
    </w:p>
    <w:p w14:paraId="094A880E" w14:textId="34D11C02" w:rsidR="00E359BF" w:rsidRPr="00C27F00" w:rsidRDefault="00E359BF" w:rsidP="00454FB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 xml:space="preserve">เงินกู้ยืมข้างต้นค้ำประกันโดยการจดจำนองที่ดินพร้อมสิ่งปลูกสร้างบางส่วน และโครงการผลิตไฟฟ้าพลังงานแสงอาทิตย์ของกลุ่มบริษัทตามที่กล่าวในหมายเหตุประกอบงบการเงินข้อ </w:t>
      </w:r>
      <w:r w:rsidR="00174A4C" w:rsidRPr="00C27F00">
        <w:rPr>
          <w:rFonts w:ascii="Angsana New" w:hAnsi="Angsana New"/>
          <w:sz w:val="32"/>
          <w:szCs w:val="32"/>
        </w:rPr>
        <w:t xml:space="preserve">16 </w:t>
      </w:r>
      <w:r w:rsidR="00174A4C" w:rsidRPr="00C27F00">
        <w:rPr>
          <w:rFonts w:ascii="Angsana New" w:hAnsi="Angsana New" w:hint="cs"/>
          <w:sz w:val="32"/>
          <w:szCs w:val="32"/>
          <w:cs/>
        </w:rPr>
        <w:t xml:space="preserve">และ </w:t>
      </w:r>
      <w:r w:rsidR="00174A4C" w:rsidRPr="00C27F00">
        <w:rPr>
          <w:rFonts w:ascii="Angsana New" w:hAnsi="Angsana New"/>
          <w:sz w:val="32"/>
          <w:szCs w:val="32"/>
        </w:rPr>
        <w:t>17</w:t>
      </w:r>
    </w:p>
    <w:p w14:paraId="6D53E561" w14:textId="291BCD93" w:rsidR="00E359BF" w:rsidRPr="00C27F00" w:rsidRDefault="00E359BF" w:rsidP="00454FB0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 xml:space="preserve">ภายใต้สัญญาเงินกู้ กลุ่มบริษัทต้องปฏิบัติตามเงื่อนไขทางการเงินบางประการตามที่ระบุในสัญญา เช่น </w:t>
      </w:r>
      <w:r w:rsidRPr="00C27F00">
        <w:rPr>
          <w:rFonts w:ascii="Angsana New" w:hAnsi="Angsana New" w:hint="cs"/>
          <w:sz w:val="32"/>
          <w:szCs w:val="32"/>
        </w:rPr>
        <w:t xml:space="preserve">                  </w:t>
      </w:r>
      <w:r w:rsidRPr="00C27F00">
        <w:rPr>
          <w:rFonts w:ascii="Angsana New" w:hAnsi="Angsana New" w:hint="cs"/>
          <w:sz w:val="32"/>
          <w:szCs w:val="32"/>
          <w:cs/>
        </w:rPr>
        <w:t>การดำรงอัตราส่วนหนี้สินเฉพาะส่วนที่มีดอกเบี้ยสุทธิต่อส่วนของผู้ถือหุ้น และอัตราส่วนความสามารถในการชำระหนี้ให้เป็นไป</w:t>
      </w:r>
      <w:bookmarkStart w:id="14" w:name="Note23_LTloan"/>
      <w:bookmarkEnd w:id="14"/>
      <w:r w:rsidRPr="00C27F00">
        <w:rPr>
          <w:rFonts w:ascii="Angsana New" w:hAnsi="Angsana New" w:hint="cs"/>
          <w:sz w:val="32"/>
          <w:szCs w:val="32"/>
          <w:cs/>
        </w:rPr>
        <w:t>ตามอัตราที่กำหนดในสัญญา เป็นต้น</w:t>
      </w:r>
      <w:r w:rsidR="00BE4E47" w:rsidRPr="00C27F00">
        <w:rPr>
          <w:rFonts w:ascii="Angsana New" w:hAnsi="Angsana New"/>
          <w:sz w:val="32"/>
          <w:szCs w:val="32"/>
        </w:rPr>
        <w:t xml:space="preserve"> </w:t>
      </w:r>
      <w:r w:rsidR="00BE4E47" w:rsidRPr="00C27F00">
        <w:rPr>
          <w:rFonts w:ascii="Angsana New" w:hAnsi="Angsana New"/>
          <w:sz w:val="32"/>
          <w:szCs w:val="32"/>
          <w:cs/>
        </w:rPr>
        <w:t>ซึ่งมีการประเมินการปฏิบัติตามเงื่อนไขทางการเงินดังกล่าว</w:t>
      </w:r>
      <w:r w:rsidR="00250243" w:rsidRPr="00C27F00">
        <w:rPr>
          <w:rFonts w:ascii="Angsana New" w:hAnsi="Angsana New"/>
          <w:sz w:val="32"/>
          <w:szCs w:val="32"/>
          <w:cs/>
        </w:rPr>
        <w:t>ทุก</w:t>
      </w:r>
      <w:r w:rsidR="00250243" w:rsidRPr="00C27F00">
        <w:rPr>
          <w:rFonts w:ascii="Angsana New" w:hAnsi="Angsana New" w:hint="cs"/>
          <w:sz w:val="32"/>
          <w:szCs w:val="32"/>
          <w:cs/>
        </w:rPr>
        <w:t>วันสิ้นงวดบัญชีรายไตรมาสและวันสิ้นงวดปีบัญชี</w:t>
      </w:r>
      <w:r w:rsidR="00250243" w:rsidRPr="00C27F00">
        <w:rPr>
          <w:rFonts w:ascii="Angsana New" w:hAnsi="Angsana New"/>
          <w:sz w:val="32"/>
          <w:szCs w:val="32"/>
          <w:cs/>
        </w:rPr>
        <w:t xml:space="preserve"> </w:t>
      </w:r>
      <w:r w:rsidR="00BE4E47" w:rsidRPr="00C27F00">
        <w:rPr>
          <w:rFonts w:ascii="Angsana New" w:hAnsi="Angsana New"/>
          <w:sz w:val="32"/>
          <w:szCs w:val="32"/>
          <w:cs/>
        </w:rPr>
        <w:t xml:space="preserve">ทั้งนี้ กลุ่มบริษัทไม่พบข้อบ่งชี้ที่แสดงให้เห็นว่ากลุ่มบริษัทจะไม่สามารถปฏิบัติตามเงื่อนไขทางการเงินเหล่านี้ในช่วง </w:t>
      </w:r>
      <w:r w:rsidR="00BE4E47" w:rsidRPr="00C27F00">
        <w:rPr>
          <w:rFonts w:ascii="Angsana New" w:hAnsi="Angsana New"/>
          <w:sz w:val="32"/>
          <w:szCs w:val="32"/>
        </w:rPr>
        <w:t xml:space="preserve">12 </w:t>
      </w:r>
      <w:r w:rsidR="00BE4E47" w:rsidRPr="00C27F00">
        <w:rPr>
          <w:rFonts w:ascii="Angsana New" w:hAnsi="Angsana New"/>
          <w:sz w:val="32"/>
          <w:szCs w:val="32"/>
          <w:cs/>
        </w:rPr>
        <w:t>เดือนภายหลังรอบระยะเวลารายงาน</w:t>
      </w:r>
    </w:p>
    <w:p w14:paraId="4693A89C" w14:textId="352C1E7E" w:rsidR="00E359BF" w:rsidRPr="00C27F00" w:rsidRDefault="00E359BF" w:rsidP="00454FB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 xml:space="preserve">กลุ่มบริษัทมีวงเงินกู้ยืมระยะยาวตามสัญญาเงินกู้ที่ยังมิได้เบิกใช้จำนวน </w:t>
      </w:r>
      <w:r w:rsidR="00361184" w:rsidRPr="00C27F00">
        <w:rPr>
          <w:rFonts w:ascii="Angsana New" w:hAnsi="Angsana New"/>
          <w:sz w:val="32"/>
          <w:szCs w:val="32"/>
        </w:rPr>
        <w:t>170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ล้านบาท (</w:t>
      </w:r>
      <w:r w:rsidRPr="00C27F00">
        <w:rPr>
          <w:rFonts w:ascii="Angsana New" w:hAnsi="Angsana New" w:hint="cs"/>
          <w:sz w:val="32"/>
          <w:szCs w:val="32"/>
        </w:rPr>
        <w:t xml:space="preserve">2567: </w:t>
      </w:r>
      <w:r w:rsidRPr="00C27F00">
        <w:rPr>
          <w:rFonts w:ascii="Angsana New" w:hAnsi="Angsana New" w:hint="cs"/>
          <w:sz w:val="32"/>
          <w:szCs w:val="32"/>
          <w:cs/>
        </w:rPr>
        <w:t xml:space="preserve">ไม่มี) </w:t>
      </w:r>
    </w:p>
    <w:p w14:paraId="547F20FA" w14:textId="77777777" w:rsidR="00371205" w:rsidRPr="00C27F00" w:rsidRDefault="00371205" w:rsidP="00454FB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27F00">
        <w:rPr>
          <w:b/>
          <w:bCs/>
          <w:sz w:val="32"/>
          <w:szCs w:val="32"/>
        </w:rPr>
        <w:br w:type="page"/>
      </w:r>
    </w:p>
    <w:p w14:paraId="29B83194" w14:textId="49942C95" w:rsidR="00DF4492" w:rsidRPr="00C27F00" w:rsidRDefault="00956A2D" w:rsidP="00454FB0">
      <w:pPr>
        <w:pStyle w:val="Heading2"/>
        <w:spacing w:before="120" w:after="120"/>
        <w:ind w:left="547" w:hanging="547"/>
        <w:jc w:val="left"/>
        <w:rPr>
          <w:b/>
          <w:bCs/>
          <w:sz w:val="32"/>
          <w:szCs w:val="32"/>
        </w:rPr>
      </w:pPr>
      <w:r w:rsidRPr="00C27F00">
        <w:rPr>
          <w:b/>
          <w:bCs/>
          <w:sz w:val="32"/>
          <w:szCs w:val="32"/>
        </w:rPr>
        <w:lastRenderedPageBreak/>
        <w:t>2</w:t>
      </w:r>
      <w:r w:rsidR="00E359BF" w:rsidRPr="00C27F00">
        <w:rPr>
          <w:rFonts w:hint="cs"/>
          <w:b/>
          <w:bCs/>
          <w:sz w:val="32"/>
          <w:szCs w:val="32"/>
          <w:cs/>
        </w:rPr>
        <w:t>2</w:t>
      </w:r>
      <w:r w:rsidR="00DF4492" w:rsidRPr="00C27F00">
        <w:rPr>
          <w:rFonts w:hint="cs"/>
          <w:b/>
          <w:bCs/>
          <w:sz w:val="32"/>
          <w:szCs w:val="32"/>
        </w:rPr>
        <w:t>.</w:t>
      </w:r>
      <w:r w:rsidR="00DF4492" w:rsidRPr="00C27F00">
        <w:rPr>
          <w:rFonts w:hint="cs"/>
          <w:b/>
          <w:bCs/>
          <w:sz w:val="32"/>
          <w:szCs w:val="32"/>
        </w:rPr>
        <w:tab/>
      </w:r>
      <w:r w:rsidR="00A20B33" w:rsidRPr="00C27F00">
        <w:rPr>
          <w:b/>
          <w:bCs/>
          <w:sz w:val="32"/>
          <w:szCs w:val="32"/>
          <w:cs/>
        </w:rPr>
        <w:t>ประมาณการหนี้สิน</w:t>
      </w:r>
      <w:r w:rsidR="008E01DC" w:rsidRPr="00C27F00">
        <w:rPr>
          <w:rFonts w:hint="cs"/>
          <w:b/>
          <w:bCs/>
          <w:sz w:val="32"/>
          <w:szCs w:val="32"/>
          <w:cs/>
        </w:rPr>
        <w:t>ไม่หมุนเวียน</w:t>
      </w:r>
      <w:r w:rsidR="00A20B33" w:rsidRPr="00C27F00">
        <w:rPr>
          <w:b/>
          <w:bCs/>
          <w:sz w:val="32"/>
          <w:szCs w:val="32"/>
          <w:cs/>
        </w:rPr>
        <w:t>สำหรับผลประโยชน์พนักงาน</w:t>
      </w:r>
    </w:p>
    <w:p w14:paraId="1A52CA7E" w14:textId="77777777" w:rsidR="00DF4492" w:rsidRPr="00C27F00" w:rsidRDefault="00DF4492" w:rsidP="00454FB0">
      <w:pPr>
        <w:ind w:left="540" w:right="-43"/>
        <w:jc w:val="thaiDistribute"/>
        <w:rPr>
          <w:rFonts w:ascii="Angsana New" w:hAnsi="Angsana New"/>
          <w:i/>
          <w:iCs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จำนวนเงิน</w:t>
      </w:r>
      <w:r w:rsidR="00A20B33" w:rsidRPr="00C27F00">
        <w:rPr>
          <w:rFonts w:ascii="Angsana New" w:hAnsi="Angsana New"/>
          <w:sz w:val="32"/>
          <w:szCs w:val="32"/>
          <w:cs/>
        </w:rPr>
        <w:t>ประมาณการหนี้สิน</w:t>
      </w:r>
      <w:r w:rsidR="008E01DC" w:rsidRPr="00C27F00">
        <w:rPr>
          <w:rFonts w:ascii="Angsana New" w:hAnsi="Angsana New"/>
          <w:sz w:val="32"/>
          <w:szCs w:val="32"/>
          <w:cs/>
        </w:rPr>
        <w:t>ไม่หมุนเวียน</w:t>
      </w:r>
      <w:r w:rsidR="00A20B33" w:rsidRPr="00C27F00">
        <w:rPr>
          <w:rFonts w:ascii="Angsana New" w:hAnsi="Angsana New"/>
          <w:sz w:val="32"/>
          <w:szCs w:val="32"/>
          <w:cs/>
        </w:rPr>
        <w:t>สำหรับผลประโยชน์พนักงาน</w:t>
      </w:r>
      <w:r w:rsidRPr="00C27F00">
        <w:rPr>
          <w:rFonts w:ascii="Angsana New" w:hAnsi="Angsana New" w:hint="cs"/>
          <w:sz w:val="32"/>
          <w:szCs w:val="32"/>
          <w:cs/>
        </w:rPr>
        <w:t xml:space="preserve">ซึ่งเป็นเงินชดเชยพนักงานเมื่อออกจากงานแสดงได้ดังนี้ 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10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72"/>
        <w:gridCol w:w="1134"/>
        <w:gridCol w:w="1134"/>
        <w:gridCol w:w="1134"/>
        <w:gridCol w:w="1134"/>
      </w:tblGrid>
      <w:tr w:rsidR="00DF4492" w:rsidRPr="00C27F00" w14:paraId="1B2627EA" w14:textId="77777777" w:rsidTr="00C27F00">
        <w:tc>
          <w:tcPr>
            <w:tcW w:w="4572" w:type="dxa"/>
          </w:tcPr>
          <w:p w14:paraId="752F0170" w14:textId="77777777" w:rsidR="00DF4492" w:rsidRPr="00C27F00" w:rsidRDefault="00DF4492" w:rsidP="00454FB0">
            <w:pPr>
              <w:rPr>
                <w:rFonts w:ascii="Angsana New" w:hAnsi="Angsana New"/>
                <w:sz w:val="28"/>
                <w:szCs w:val="28"/>
              </w:rPr>
            </w:pPr>
            <w:bookmarkStart w:id="15" w:name="_Hlk158304977"/>
          </w:p>
        </w:tc>
        <w:tc>
          <w:tcPr>
            <w:tcW w:w="1134" w:type="dxa"/>
          </w:tcPr>
          <w:p w14:paraId="27571256" w14:textId="77777777" w:rsidR="00DF4492" w:rsidRPr="00C27F00" w:rsidRDefault="00DF4492" w:rsidP="00454FB0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2672F67" w14:textId="77777777" w:rsidR="00DF4492" w:rsidRPr="00C27F00" w:rsidRDefault="00DF4492" w:rsidP="00454FB0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5B926B2B" w14:textId="77777777" w:rsidR="00DF4492" w:rsidRPr="00C27F00" w:rsidRDefault="00DF4492" w:rsidP="00454FB0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Pr="00C27F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หน่วย</w:t>
            </w:r>
            <w:r w:rsidRPr="00C27F00">
              <w:rPr>
                <w:rFonts w:ascii="Angsana New" w:hAnsi="Angsana New" w:hint="cs"/>
                <w:spacing w:val="-4"/>
                <w:sz w:val="28"/>
                <w:szCs w:val="28"/>
              </w:rPr>
              <w:t>:</w:t>
            </w:r>
            <w:r w:rsidRPr="00C27F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F4492" w:rsidRPr="00C27F00" w14:paraId="5DF5D87D" w14:textId="77777777" w:rsidTr="00C27F00">
        <w:tc>
          <w:tcPr>
            <w:tcW w:w="4572" w:type="dxa"/>
          </w:tcPr>
          <w:p w14:paraId="21D606F0" w14:textId="77777777" w:rsidR="00DF4492" w:rsidRPr="00C27F00" w:rsidRDefault="00DF4492" w:rsidP="00454FB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2AD4F13E" w14:textId="77777777" w:rsidR="00DF4492" w:rsidRPr="00C27F00" w:rsidRDefault="00DF4492" w:rsidP="00454FB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46379903" w14:textId="77777777" w:rsidR="00DF4492" w:rsidRPr="00C27F00" w:rsidRDefault="00DF4492" w:rsidP="00454FB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4492" w:rsidRPr="00C27F00" w14:paraId="14D6E507" w14:textId="77777777" w:rsidTr="00C27F00">
        <w:tc>
          <w:tcPr>
            <w:tcW w:w="4572" w:type="dxa"/>
          </w:tcPr>
          <w:p w14:paraId="3B7F096E" w14:textId="77777777" w:rsidR="00DF4492" w:rsidRPr="00C27F00" w:rsidRDefault="00DF4492" w:rsidP="00454FB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3998885" w14:textId="77777777" w:rsidR="00DF4492" w:rsidRPr="00C27F00" w:rsidRDefault="0004062D" w:rsidP="00454FB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34" w:type="dxa"/>
          </w:tcPr>
          <w:p w14:paraId="04171BB4" w14:textId="77777777" w:rsidR="00DF4492" w:rsidRPr="00C27F00" w:rsidRDefault="0004062D" w:rsidP="00454FB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2567</w:t>
            </w:r>
          </w:p>
        </w:tc>
        <w:tc>
          <w:tcPr>
            <w:tcW w:w="1134" w:type="dxa"/>
          </w:tcPr>
          <w:p w14:paraId="058E8383" w14:textId="77777777" w:rsidR="00DF4492" w:rsidRPr="00C27F00" w:rsidRDefault="0004062D" w:rsidP="00454FB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34" w:type="dxa"/>
          </w:tcPr>
          <w:p w14:paraId="4757F821" w14:textId="77777777" w:rsidR="00DF4492" w:rsidRPr="00C27F00" w:rsidRDefault="0004062D" w:rsidP="00454FB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2567</w:t>
            </w:r>
          </w:p>
        </w:tc>
      </w:tr>
      <w:tr w:rsidR="00F458A0" w:rsidRPr="00C27F00" w14:paraId="3FED4985" w14:textId="77777777" w:rsidTr="00C27F00">
        <w:tc>
          <w:tcPr>
            <w:tcW w:w="4572" w:type="dxa"/>
          </w:tcPr>
          <w:p w14:paraId="131D0B9F" w14:textId="77777777" w:rsidR="00F458A0" w:rsidRPr="00C27F00" w:rsidRDefault="00A20B33" w:rsidP="00454FB0">
            <w:pPr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ประมาณการหนี้สิน</w:t>
            </w:r>
            <w:r w:rsidR="00DF1DD6" w:rsidRPr="00C27F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ไม่หมุนเวียน</w:t>
            </w:r>
            <w:r w:rsidRPr="00C27F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สำหรับผลประโยชน์พนักงาน</w:t>
            </w:r>
            <w:r w:rsidR="00F458A0" w:rsidRPr="00C27F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ต้นปี</w:t>
            </w:r>
          </w:p>
        </w:tc>
        <w:tc>
          <w:tcPr>
            <w:tcW w:w="1134" w:type="dxa"/>
          </w:tcPr>
          <w:p w14:paraId="54F5FF01" w14:textId="77777777" w:rsidR="00F458A0" w:rsidRPr="00C27F00" w:rsidRDefault="00F458A0" w:rsidP="00454FB0">
            <w:pPr>
              <w:tabs>
                <w:tab w:val="decimal" w:pos="885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5C539093" w14:textId="5EA6D83B" w:rsidR="00F458A0" w:rsidRPr="00C27F00" w:rsidRDefault="00F12BC5" w:rsidP="00454FB0">
            <w:pPr>
              <w:tabs>
                <w:tab w:val="decimal" w:pos="885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227,752</w:t>
            </w:r>
          </w:p>
        </w:tc>
        <w:tc>
          <w:tcPr>
            <w:tcW w:w="1134" w:type="dxa"/>
          </w:tcPr>
          <w:p w14:paraId="0CDE51FD" w14:textId="77777777" w:rsidR="00DF1DD6" w:rsidRPr="00C27F00" w:rsidRDefault="00DF1DD6" w:rsidP="00454FB0">
            <w:pPr>
              <w:tabs>
                <w:tab w:val="decimal" w:pos="885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47FC10AE" w14:textId="77777777" w:rsidR="00F458A0" w:rsidRPr="00C27F00" w:rsidRDefault="00F458A0" w:rsidP="00454FB0">
            <w:pPr>
              <w:tabs>
                <w:tab w:val="decimal" w:pos="885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192,797</w:t>
            </w:r>
          </w:p>
        </w:tc>
        <w:tc>
          <w:tcPr>
            <w:tcW w:w="1134" w:type="dxa"/>
          </w:tcPr>
          <w:p w14:paraId="21E51454" w14:textId="77777777" w:rsidR="00F458A0" w:rsidRPr="00C27F00" w:rsidRDefault="00F458A0" w:rsidP="00454FB0">
            <w:pPr>
              <w:tabs>
                <w:tab w:val="decimal" w:pos="906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C18BEC6" w14:textId="4C5D94FF" w:rsidR="00F458A0" w:rsidRPr="00C27F00" w:rsidRDefault="00F12BC5" w:rsidP="00454FB0">
            <w:pPr>
              <w:tabs>
                <w:tab w:val="decimal" w:pos="906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215,880</w:t>
            </w:r>
          </w:p>
        </w:tc>
        <w:tc>
          <w:tcPr>
            <w:tcW w:w="1134" w:type="dxa"/>
          </w:tcPr>
          <w:p w14:paraId="4C5B8A6B" w14:textId="77777777" w:rsidR="00DF1DD6" w:rsidRPr="00C27F00" w:rsidRDefault="00DF1DD6" w:rsidP="00454FB0">
            <w:pPr>
              <w:tabs>
                <w:tab w:val="decimal" w:pos="885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6EDA1890" w14:textId="77777777" w:rsidR="00F458A0" w:rsidRPr="00C27F00" w:rsidRDefault="00F458A0" w:rsidP="00454FB0">
            <w:pPr>
              <w:tabs>
                <w:tab w:val="decimal" w:pos="885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189,238</w:t>
            </w:r>
          </w:p>
        </w:tc>
      </w:tr>
      <w:tr w:rsidR="00F458A0" w:rsidRPr="00C27F00" w14:paraId="35E6FDF1" w14:textId="77777777" w:rsidTr="00C27F00">
        <w:trPr>
          <w:trHeight w:val="189"/>
        </w:trPr>
        <w:tc>
          <w:tcPr>
            <w:tcW w:w="4572" w:type="dxa"/>
          </w:tcPr>
          <w:p w14:paraId="0D2A3AE0" w14:textId="77777777" w:rsidR="00F458A0" w:rsidRPr="00C27F00" w:rsidRDefault="00F458A0" w:rsidP="00454FB0">
            <w:pPr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ส่วนที่รับรู้ในงบกำไรขาดทุน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>:</w:t>
            </w:r>
          </w:p>
        </w:tc>
        <w:tc>
          <w:tcPr>
            <w:tcW w:w="1134" w:type="dxa"/>
          </w:tcPr>
          <w:p w14:paraId="282168C3" w14:textId="77777777" w:rsidR="00F458A0" w:rsidRPr="00C27F00" w:rsidRDefault="00F458A0" w:rsidP="00454FB0">
            <w:pPr>
              <w:tabs>
                <w:tab w:val="decimal" w:pos="885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4BCBBF6" w14:textId="77777777" w:rsidR="00F458A0" w:rsidRPr="00C27F00" w:rsidRDefault="00F458A0" w:rsidP="00454FB0">
            <w:pPr>
              <w:tabs>
                <w:tab w:val="decimal" w:pos="885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7838BE7" w14:textId="77777777" w:rsidR="00F458A0" w:rsidRPr="00C27F00" w:rsidRDefault="00F458A0" w:rsidP="00454FB0">
            <w:pPr>
              <w:tabs>
                <w:tab w:val="decimal" w:pos="906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C9B1E53" w14:textId="77777777" w:rsidR="00F458A0" w:rsidRPr="00C27F00" w:rsidRDefault="00F458A0" w:rsidP="00454FB0">
            <w:pPr>
              <w:tabs>
                <w:tab w:val="decimal" w:pos="885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58A0" w:rsidRPr="00C27F00" w14:paraId="76820113" w14:textId="77777777" w:rsidTr="00C27F00">
        <w:tc>
          <w:tcPr>
            <w:tcW w:w="4572" w:type="dxa"/>
          </w:tcPr>
          <w:p w14:paraId="79A8CB55" w14:textId="77777777" w:rsidR="00F458A0" w:rsidRPr="00C27F00" w:rsidRDefault="00F458A0" w:rsidP="00454FB0">
            <w:pPr>
              <w:ind w:left="16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134" w:type="dxa"/>
          </w:tcPr>
          <w:p w14:paraId="5B8D7257" w14:textId="6C313BA9" w:rsidR="00F458A0" w:rsidRPr="00C27F00" w:rsidRDefault="004D2F3C" w:rsidP="00454FB0">
            <w:pPr>
              <w:tabs>
                <w:tab w:val="decimal" w:pos="906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27,123</w:t>
            </w:r>
          </w:p>
        </w:tc>
        <w:tc>
          <w:tcPr>
            <w:tcW w:w="1134" w:type="dxa"/>
          </w:tcPr>
          <w:p w14:paraId="5C685430" w14:textId="77777777" w:rsidR="00F458A0" w:rsidRPr="00C27F00" w:rsidRDefault="00F458A0" w:rsidP="00454FB0">
            <w:pPr>
              <w:tabs>
                <w:tab w:val="decimal" w:pos="885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20,664</w:t>
            </w:r>
          </w:p>
        </w:tc>
        <w:tc>
          <w:tcPr>
            <w:tcW w:w="1134" w:type="dxa"/>
          </w:tcPr>
          <w:p w14:paraId="29729473" w14:textId="3254A0EF" w:rsidR="00F458A0" w:rsidRPr="00C27F00" w:rsidRDefault="002C627F" w:rsidP="00454FB0">
            <w:pPr>
              <w:tabs>
                <w:tab w:val="decimal" w:pos="906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12,589</w:t>
            </w:r>
          </w:p>
        </w:tc>
        <w:tc>
          <w:tcPr>
            <w:tcW w:w="1134" w:type="dxa"/>
          </w:tcPr>
          <w:p w14:paraId="2BB5BF8B" w14:textId="77777777" w:rsidR="00F458A0" w:rsidRPr="00C27F00" w:rsidRDefault="00F458A0" w:rsidP="00454FB0">
            <w:pPr>
              <w:tabs>
                <w:tab w:val="decimal" w:pos="885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13,515</w:t>
            </w:r>
          </w:p>
        </w:tc>
      </w:tr>
      <w:tr w:rsidR="00F458A0" w:rsidRPr="00C27F00" w14:paraId="2BA0DFC6" w14:textId="77777777" w:rsidTr="00C27F00">
        <w:tc>
          <w:tcPr>
            <w:tcW w:w="4572" w:type="dxa"/>
          </w:tcPr>
          <w:p w14:paraId="74701DFA" w14:textId="77777777" w:rsidR="00F458A0" w:rsidRPr="00C27F00" w:rsidRDefault="00F458A0" w:rsidP="00454FB0">
            <w:pPr>
              <w:ind w:left="16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34" w:type="dxa"/>
          </w:tcPr>
          <w:p w14:paraId="0C3AE534" w14:textId="3ADA474E" w:rsidR="00F458A0" w:rsidRPr="00C27F00" w:rsidRDefault="0064056F" w:rsidP="00454FB0">
            <w:pPr>
              <w:tabs>
                <w:tab w:val="decimal" w:pos="906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6,163</w:t>
            </w:r>
          </w:p>
        </w:tc>
        <w:tc>
          <w:tcPr>
            <w:tcW w:w="1134" w:type="dxa"/>
          </w:tcPr>
          <w:p w14:paraId="4A77A63A" w14:textId="77777777" w:rsidR="00F458A0" w:rsidRPr="00C27F00" w:rsidRDefault="00F458A0" w:rsidP="00454FB0">
            <w:pPr>
              <w:tabs>
                <w:tab w:val="decimal" w:pos="885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6,263</w:t>
            </w:r>
          </w:p>
        </w:tc>
        <w:tc>
          <w:tcPr>
            <w:tcW w:w="1134" w:type="dxa"/>
          </w:tcPr>
          <w:p w14:paraId="6B30CA99" w14:textId="2CC3B80F" w:rsidR="00F458A0" w:rsidRPr="00C27F00" w:rsidRDefault="00235929" w:rsidP="00454FB0">
            <w:pPr>
              <w:tabs>
                <w:tab w:val="decimal" w:pos="906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5,571</w:t>
            </w:r>
          </w:p>
        </w:tc>
        <w:tc>
          <w:tcPr>
            <w:tcW w:w="1134" w:type="dxa"/>
          </w:tcPr>
          <w:p w14:paraId="49D92D04" w14:textId="77777777" w:rsidR="00F458A0" w:rsidRPr="00C27F00" w:rsidRDefault="00F458A0" w:rsidP="00454FB0">
            <w:pPr>
              <w:tabs>
                <w:tab w:val="decimal" w:pos="885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5,650</w:t>
            </w:r>
          </w:p>
        </w:tc>
      </w:tr>
      <w:tr w:rsidR="00F458A0" w:rsidRPr="00C27F00" w14:paraId="7C8E13BA" w14:textId="77777777" w:rsidTr="00C27F00">
        <w:tc>
          <w:tcPr>
            <w:tcW w:w="4572" w:type="dxa"/>
          </w:tcPr>
          <w:p w14:paraId="55B5894B" w14:textId="77777777" w:rsidR="00F458A0" w:rsidRPr="00C27F00" w:rsidRDefault="00F458A0" w:rsidP="00454FB0">
            <w:pPr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>:</w:t>
            </w:r>
          </w:p>
        </w:tc>
        <w:tc>
          <w:tcPr>
            <w:tcW w:w="1134" w:type="dxa"/>
          </w:tcPr>
          <w:p w14:paraId="3060DE56" w14:textId="77777777" w:rsidR="00F458A0" w:rsidRPr="00C27F00" w:rsidRDefault="00F458A0" w:rsidP="00454FB0">
            <w:pPr>
              <w:tabs>
                <w:tab w:val="decimal" w:pos="885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F3E45CA" w14:textId="77777777" w:rsidR="00F458A0" w:rsidRPr="00C27F00" w:rsidRDefault="00F458A0" w:rsidP="00454FB0">
            <w:pPr>
              <w:tabs>
                <w:tab w:val="decimal" w:pos="885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30800DE" w14:textId="77777777" w:rsidR="00F458A0" w:rsidRPr="00C27F00" w:rsidRDefault="00F458A0" w:rsidP="00454FB0">
            <w:pPr>
              <w:tabs>
                <w:tab w:val="decimal" w:pos="906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5161E1D" w14:textId="77777777" w:rsidR="00F458A0" w:rsidRPr="00C27F00" w:rsidRDefault="00F458A0" w:rsidP="00454FB0">
            <w:pPr>
              <w:tabs>
                <w:tab w:val="decimal" w:pos="885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58A0" w:rsidRPr="00C27F00" w14:paraId="27A73040" w14:textId="77777777" w:rsidTr="00C27F00">
        <w:tc>
          <w:tcPr>
            <w:tcW w:w="4572" w:type="dxa"/>
          </w:tcPr>
          <w:p w14:paraId="7197B490" w14:textId="2512BF17" w:rsidR="00F458A0" w:rsidRPr="00C27F00" w:rsidRDefault="00F458A0" w:rsidP="00454FB0">
            <w:pPr>
              <w:ind w:left="339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</w:t>
            </w:r>
            <w:r w:rsidR="00A20B33" w:rsidRPr="00C27F00">
              <w:rPr>
                <w:rFonts w:ascii="Angsana New" w:hAnsi="Angsana New" w:hint="cs"/>
                <w:sz w:val="28"/>
                <w:szCs w:val="28"/>
                <w:cs/>
              </w:rPr>
              <w:t>วัดมูลค่าใหม่</w:t>
            </w:r>
          </w:p>
        </w:tc>
        <w:tc>
          <w:tcPr>
            <w:tcW w:w="1134" w:type="dxa"/>
          </w:tcPr>
          <w:p w14:paraId="63F6EB07" w14:textId="77777777" w:rsidR="00F458A0" w:rsidRPr="00C27F00" w:rsidRDefault="00F458A0" w:rsidP="00454FB0">
            <w:pPr>
              <w:tabs>
                <w:tab w:val="decimal" w:pos="885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2A348FB" w14:textId="77777777" w:rsidR="00F458A0" w:rsidRPr="00C27F00" w:rsidRDefault="00F458A0" w:rsidP="00454FB0">
            <w:pPr>
              <w:tabs>
                <w:tab w:val="decimal" w:pos="885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D338C11" w14:textId="77777777" w:rsidR="00F458A0" w:rsidRPr="00C27F00" w:rsidRDefault="00F458A0" w:rsidP="00454FB0">
            <w:pPr>
              <w:tabs>
                <w:tab w:val="decimal" w:pos="906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D913B92" w14:textId="77777777" w:rsidR="00F458A0" w:rsidRPr="00C27F00" w:rsidRDefault="00F458A0" w:rsidP="00454FB0">
            <w:pPr>
              <w:tabs>
                <w:tab w:val="decimal" w:pos="885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58A0" w:rsidRPr="00C27F00" w14:paraId="48F5BC59" w14:textId="77777777" w:rsidTr="00C27F00">
        <w:tc>
          <w:tcPr>
            <w:tcW w:w="4572" w:type="dxa"/>
          </w:tcPr>
          <w:p w14:paraId="53F2C36B" w14:textId="77777777" w:rsidR="00F458A0" w:rsidRPr="00C27F00" w:rsidRDefault="00F458A0" w:rsidP="00454FB0">
            <w:pPr>
              <w:ind w:left="342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134" w:type="dxa"/>
          </w:tcPr>
          <w:p w14:paraId="233FB43E" w14:textId="2D924DF9" w:rsidR="00F458A0" w:rsidRPr="00C27F00" w:rsidRDefault="0022511E" w:rsidP="00454FB0">
            <w:pPr>
              <w:tabs>
                <w:tab w:val="decimal" w:pos="885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5,868</w:t>
            </w:r>
          </w:p>
        </w:tc>
        <w:tc>
          <w:tcPr>
            <w:tcW w:w="1134" w:type="dxa"/>
          </w:tcPr>
          <w:p w14:paraId="5DF2763A" w14:textId="77777777" w:rsidR="00F458A0" w:rsidRPr="00C27F00" w:rsidRDefault="00F458A0" w:rsidP="00454FB0">
            <w:pPr>
              <w:tabs>
                <w:tab w:val="decimal" w:pos="885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10,563</w:t>
            </w:r>
          </w:p>
        </w:tc>
        <w:tc>
          <w:tcPr>
            <w:tcW w:w="1134" w:type="dxa"/>
            <w:vAlign w:val="bottom"/>
          </w:tcPr>
          <w:p w14:paraId="39AE88C1" w14:textId="398B07D1" w:rsidR="00F458A0" w:rsidRPr="00C27F00" w:rsidRDefault="004E1631" w:rsidP="00454FB0">
            <w:pPr>
              <w:tabs>
                <w:tab w:val="decimal" w:pos="906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10,375</w:t>
            </w:r>
          </w:p>
        </w:tc>
        <w:tc>
          <w:tcPr>
            <w:tcW w:w="1134" w:type="dxa"/>
            <w:vAlign w:val="bottom"/>
          </w:tcPr>
          <w:p w14:paraId="77C12D5A" w14:textId="77777777" w:rsidR="00F458A0" w:rsidRPr="00C27F00" w:rsidRDefault="00F458A0" w:rsidP="00454FB0">
            <w:pPr>
              <w:tabs>
                <w:tab w:val="decimal" w:pos="885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10,012</w:t>
            </w:r>
          </w:p>
        </w:tc>
      </w:tr>
      <w:tr w:rsidR="00F458A0" w:rsidRPr="00C27F00" w14:paraId="10465CDA" w14:textId="77777777" w:rsidTr="00C27F00">
        <w:tc>
          <w:tcPr>
            <w:tcW w:w="4572" w:type="dxa"/>
          </w:tcPr>
          <w:p w14:paraId="1647767B" w14:textId="77777777" w:rsidR="00F458A0" w:rsidRPr="00C27F00" w:rsidRDefault="00F458A0" w:rsidP="00454FB0">
            <w:pPr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134" w:type="dxa"/>
          </w:tcPr>
          <w:p w14:paraId="4E98FF7C" w14:textId="184C4B54" w:rsidR="00F458A0" w:rsidRPr="00C27F00" w:rsidRDefault="00271CD7" w:rsidP="00454FB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(9,758)</w:t>
            </w:r>
          </w:p>
        </w:tc>
        <w:tc>
          <w:tcPr>
            <w:tcW w:w="1134" w:type="dxa"/>
          </w:tcPr>
          <w:p w14:paraId="5E8E17BB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(2,535)</w:t>
            </w:r>
          </w:p>
        </w:tc>
        <w:tc>
          <w:tcPr>
            <w:tcW w:w="1134" w:type="dxa"/>
            <w:vAlign w:val="bottom"/>
          </w:tcPr>
          <w:p w14:paraId="0C31390E" w14:textId="4686BAD7" w:rsidR="00F458A0" w:rsidRPr="00C27F00" w:rsidRDefault="006A7E30" w:rsidP="00454FB0">
            <w:pPr>
              <w:pBdr>
                <w:bottom w:val="single" w:sz="4" w:space="1" w:color="auto"/>
              </w:pBdr>
              <w:tabs>
                <w:tab w:val="decimal" w:pos="906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(9,105)</w:t>
            </w:r>
          </w:p>
        </w:tc>
        <w:tc>
          <w:tcPr>
            <w:tcW w:w="1134" w:type="dxa"/>
            <w:vAlign w:val="bottom"/>
          </w:tcPr>
          <w:p w14:paraId="57667293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(2,535)</w:t>
            </w:r>
          </w:p>
        </w:tc>
      </w:tr>
      <w:tr w:rsidR="00F458A0" w:rsidRPr="00C27F00" w14:paraId="019158E9" w14:textId="77777777" w:rsidTr="00C27F00">
        <w:tc>
          <w:tcPr>
            <w:tcW w:w="4572" w:type="dxa"/>
          </w:tcPr>
          <w:p w14:paraId="7664DCCD" w14:textId="77777777" w:rsidR="00F458A0" w:rsidRPr="00C27F00" w:rsidRDefault="00A20B33" w:rsidP="00454FB0">
            <w:pPr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ประมาณการหนี้สิน</w:t>
            </w:r>
            <w:r w:rsidR="00DF1DD6" w:rsidRPr="00C27F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ไม่หมุนเวียน</w:t>
            </w:r>
            <w:r w:rsidRPr="00C27F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สำหรับผลประโยชน์พนักงาน</w:t>
            </w:r>
            <w:r w:rsidR="00F458A0" w:rsidRPr="00C27F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ปลายปี</w:t>
            </w:r>
          </w:p>
        </w:tc>
        <w:tc>
          <w:tcPr>
            <w:tcW w:w="1134" w:type="dxa"/>
          </w:tcPr>
          <w:p w14:paraId="16779ADD" w14:textId="77777777" w:rsidR="00F458A0" w:rsidRPr="00C27F00" w:rsidRDefault="00F458A0" w:rsidP="00454FB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057CC377" w14:textId="3E4792E5" w:rsidR="00DF1DD6" w:rsidRPr="00C27F00" w:rsidRDefault="00E23324" w:rsidP="00454FB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27F00">
              <w:rPr>
                <w:rFonts w:ascii="Angsana New" w:hAnsi="Angsana New"/>
                <w:sz w:val="28"/>
                <w:szCs w:val="28"/>
                <w:lang w:val="en-GB"/>
              </w:rPr>
              <w:t>257,148</w:t>
            </w:r>
          </w:p>
        </w:tc>
        <w:tc>
          <w:tcPr>
            <w:tcW w:w="1134" w:type="dxa"/>
          </w:tcPr>
          <w:p w14:paraId="1E636208" w14:textId="77777777" w:rsidR="00DF1DD6" w:rsidRPr="00C27F00" w:rsidRDefault="00DF1DD6" w:rsidP="00454FB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65B4906A" w14:textId="77777777" w:rsidR="00F458A0" w:rsidRPr="00C27F00" w:rsidRDefault="00F458A0" w:rsidP="00454FB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  <w:lang w:val="en-GB"/>
              </w:rPr>
              <w:t>227,752</w:t>
            </w:r>
          </w:p>
        </w:tc>
        <w:tc>
          <w:tcPr>
            <w:tcW w:w="1134" w:type="dxa"/>
            <w:vAlign w:val="bottom"/>
          </w:tcPr>
          <w:p w14:paraId="5B152599" w14:textId="1E549C58" w:rsidR="00F458A0" w:rsidRPr="00C27F00" w:rsidRDefault="00750D52" w:rsidP="00454FB0">
            <w:pPr>
              <w:pBdr>
                <w:bottom w:val="double" w:sz="4" w:space="1" w:color="auto"/>
              </w:pBdr>
              <w:tabs>
                <w:tab w:val="decimal" w:pos="906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235,3</w:t>
            </w:r>
            <w:r w:rsidR="00254115" w:rsidRPr="00C27F00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134" w:type="dxa"/>
            <w:vAlign w:val="bottom"/>
          </w:tcPr>
          <w:p w14:paraId="5550386C" w14:textId="77777777" w:rsidR="00F458A0" w:rsidRPr="00C27F00" w:rsidRDefault="00F458A0" w:rsidP="00454FB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215,880</w:t>
            </w:r>
          </w:p>
        </w:tc>
      </w:tr>
    </w:tbl>
    <w:bookmarkEnd w:id="15"/>
    <w:p w14:paraId="400C95AC" w14:textId="32CB2959" w:rsidR="00DF4492" w:rsidRPr="00C27F00" w:rsidRDefault="00DF4492" w:rsidP="00454FB0">
      <w:pPr>
        <w:tabs>
          <w:tab w:val="left" w:pos="540"/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="001872C0" w:rsidRPr="00C27F00">
        <w:rPr>
          <w:rFonts w:ascii="Angsana New" w:hAnsi="Angsana New" w:hint="cs"/>
          <w:sz w:val="32"/>
          <w:szCs w:val="32"/>
          <w:cs/>
        </w:rPr>
        <w:t>กลุ่ม</w:t>
      </w:r>
      <w:r w:rsidRPr="00C27F00">
        <w:rPr>
          <w:rFonts w:ascii="Angsana New" w:hAnsi="Angsana New" w:hint="cs"/>
          <w:sz w:val="32"/>
          <w:szCs w:val="32"/>
          <w:cs/>
        </w:rPr>
        <w:t xml:space="preserve">บริษัทคาดว่าจะจ่ายชำระผลประโยชน์ระยะยาวของพนักงานภายใน </w:t>
      </w:r>
      <w:r w:rsidRPr="00C27F00">
        <w:rPr>
          <w:rFonts w:ascii="Angsana New" w:hAnsi="Angsana New" w:hint="cs"/>
          <w:sz w:val="32"/>
          <w:szCs w:val="32"/>
        </w:rPr>
        <w:t>1</w:t>
      </w:r>
      <w:r w:rsidRPr="00C27F00">
        <w:rPr>
          <w:rFonts w:ascii="Angsana New" w:hAnsi="Angsana New" w:hint="cs"/>
          <w:sz w:val="32"/>
          <w:szCs w:val="32"/>
          <w:cs/>
        </w:rPr>
        <w:t xml:space="preserve"> ปีข้างหน้า เป็นจำนวนประมาณ </w:t>
      </w:r>
      <w:r w:rsidR="00E07BC1" w:rsidRPr="00C27F00">
        <w:rPr>
          <w:rFonts w:ascii="Angsana New" w:hAnsi="Angsana New"/>
          <w:sz w:val="32"/>
          <w:szCs w:val="32"/>
        </w:rPr>
        <w:t>25.0</w:t>
      </w:r>
      <w:r w:rsidR="00E07BC1"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ล้านบาท (</w:t>
      </w:r>
      <w:r w:rsidR="0004062D" w:rsidRPr="00C27F00">
        <w:rPr>
          <w:rFonts w:ascii="Angsana New" w:hAnsi="Angsana New" w:hint="cs"/>
          <w:sz w:val="32"/>
          <w:szCs w:val="32"/>
        </w:rPr>
        <w:t>2567</w:t>
      </w:r>
      <w:r w:rsidRPr="00C27F00">
        <w:rPr>
          <w:rFonts w:ascii="Angsana New" w:hAnsi="Angsana New" w:hint="cs"/>
          <w:sz w:val="32"/>
          <w:szCs w:val="32"/>
        </w:rPr>
        <w:t xml:space="preserve">: </w:t>
      </w:r>
      <w:r w:rsidRPr="00C27F0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F458A0" w:rsidRPr="00C27F00">
        <w:rPr>
          <w:rFonts w:ascii="Angsana New" w:hAnsi="Angsana New"/>
          <w:sz w:val="32"/>
          <w:szCs w:val="32"/>
        </w:rPr>
        <w:t>23.4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3DD6B5B6" w14:textId="48BC23C4" w:rsidR="00DF4492" w:rsidRPr="00C27F00" w:rsidRDefault="00DF4492" w:rsidP="00454FB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27F00">
        <w:rPr>
          <w:rFonts w:ascii="Angsana New" w:hAnsi="Angsana New" w:hint="cs"/>
          <w:sz w:val="32"/>
          <w:szCs w:val="32"/>
        </w:rPr>
        <w:t>31</w:t>
      </w:r>
      <w:r w:rsidRPr="00C27F0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4062D" w:rsidRPr="00C27F00">
        <w:rPr>
          <w:rFonts w:ascii="Angsana New" w:hAnsi="Angsana New" w:hint="cs"/>
          <w:sz w:val="32"/>
          <w:szCs w:val="32"/>
        </w:rPr>
        <w:t>2568</w:t>
      </w:r>
      <w:r w:rsidRPr="00C27F00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ระยะเวลาเฉลี่ยถ่วงน้ำหนักในการจ่ายชำระผลประโยชน์ระยะยาวของพนักงานของกลุ่มบริษัทประมาณ</w:t>
      </w:r>
      <w:r w:rsidRPr="00C27F00">
        <w:rPr>
          <w:rFonts w:ascii="Angsana New" w:hAnsi="Angsana New"/>
          <w:sz w:val="32"/>
          <w:szCs w:val="32"/>
        </w:rPr>
        <w:t xml:space="preserve"> </w:t>
      </w:r>
      <w:r w:rsidR="008D13A3" w:rsidRPr="00C27F00">
        <w:rPr>
          <w:rFonts w:ascii="Angsana New" w:hAnsi="Angsana New"/>
          <w:sz w:val="32"/>
          <w:szCs w:val="32"/>
        </w:rPr>
        <w:t>1</w:t>
      </w:r>
      <w:r w:rsidR="00AC6F75" w:rsidRPr="00C27F00">
        <w:rPr>
          <w:rFonts w:ascii="Angsana New" w:hAnsi="Angsana New"/>
          <w:sz w:val="32"/>
          <w:szCs w:val="32"/>
        </w:rPr>
        <w:t>3</w:t>
      </w:r>
      <w:r w:rsidR="008D13A3"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ปี (</w:t>
      </w:r>
      <w:r w:rsidR="0004062D" w:rsidRPr="00C27F00">
        <w:rPr>
          <w:rFonts w:ascii="Angsana New" w:hAnsi="Angsana New" w:hint="cs"/>
          <w:sz w:val="32"/>
          <w:szCs w:val="32"/>
        </w:rPr>
        <w:t>2567</w:t>
      </w:r>
      <w:r w:rsidRPr="00C27F00">
        <w:rPr>
          <w:rFonts w:ascii="Angsana New" w:hAnsi="Angsana New" w:hint="cs"/>
          <w:sz w:val="32"/>
          <w:szCs w:val="32"/>
        </w:rPr>
        <w:t>: 1</w:t>
      </w:r>
      <w:r w:rsidRPr="00C27F00">
        <w:rPr>
          <w:rFonts w:ascii="Angsana New" w:hAnsi="Angsana New"/>
          <w:sz w:val="32"/>
          <w:szCs w:val="32"/>
        </w:rPr>
        <w:t>3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 xml:space="preserve">ปี) </w:t>
      </w:r>
    </w:p>
    <w:p w14:paraId="092F4D35" w14:textId="73D5FCD8" w:rsidR="00DF4492" w:rsidRPr="00C27F00" w:rsidRDefault="00DF4492" w:rsidP="00454FB0">
      <w:pPr>
        <w:tabs>
          <w:tab w:val="left" w:pos="540"/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="00BE4E47" w:rsidRPr="00C27F00">
        <w:rPr>
          <w:rFonts w:ascii="Angsana New" w:hAnsi="Angsana New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6210"/>
        <w:gridCol w:w="1440"/>
        <w:gridCol w:w="1440"/>
      </w:tblGrid>
      <w:tr w:rsidR="004F67A2" w:rsidRPr="00C27F00" w14:paraId="5B0C81D7" w14:textId="77777777" w:rsidTr="00733D7A">
        <w:tc>
          <w:tcPr>
            <w:tcW w:w="6210" w:type="dxa"/>
            <w:vAlign w:val="bottom"/>
          </w:tcPr>
          <w:p w14:paraId="76B19423" w14:textId="77777777" w:rsidR="00DF4492" w:rsidRPr="00C27F00" w:rsidRDefault="00DF4492" w:rsidP="00454FB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58CF129" w14:textId="77777777" w:rsidR="00DF4492" w:rsidRPr="00C27F00" w:rsidRDefault="00DF4492" w:rsidP="00454F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</w:rPr>
              <w:t>(</w:t>
            </w: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>หน่วย</w:t>
            </w:r>
            <w:r w:rsidRPr="00C27F00">
              <w:rPr>
                <w:rFonts w:ascii="Angsana New" w:eastAsia="MS Mincho" w:hAnsi="Angsana New" w:hint="cs"/>
                <w:sz w:val="32"/>
                <w:szCs w:val="32"/>
              </w:rPr>
              <w:t xml:space="preserve">: </w:t>
            </w: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>ร้อยละต่อปี)</w:t>
            </w:r>
          </w:p>
        </w:tc>
      </w:tr>
      <w:tr w:rsidR="004F67A2" w:rsidRPr="00C27F00" w14:paraId="33317B82" w14:textId="77777777" w:rsidTr="00733D7A">
        <w:tc>
          <w:tcPr>
            <w:tcW w:w="6210" w:type="dxa"/>
            <w:vAlign w:val="bottom"/>
          </w:tcPr>
          <w:p w14:paraId="09DE0E0B" w14:textId="77777777" w:rsidR="00DF4492" w:rsidRPr="00C27F00" w:rsidRDefault="00DF4492" w:rsidP="00454FB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6CD75EB" w14:textId="77777777" w:rsidR="00DF4492" w:rsidRPr="00C27F00" w:rsidRDefault="00DF4492" w:rsidP="00454FB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>งบการเงินรวมและ                               งบการเงินเฉพาะกิจการ</w:t>
            </w:r>
          </w:p>
        </w:tc>
      </w:tr>
      <w:tr w:rsidR="00DF4492" w:rsidRPr="00C27F00" w14:paraId="77017DFA" w14:textId="77777777" w:rsidTr="00733D7A">
        <w:tc>
          <w:tcPr>
            <w:tcW w:w="6210" w:type="dxa"/>
            <w:vAlign w:val="bottom"/>
          </w:tcPr>
          <w:p w14:paraId="0C5BFA7A" w14:textId="77777777" w:rsidR="00DF4492" w:rsidRPr="00C27F00" w:rsidRDefault="00DF4492" w:rsidP="00454FB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FA4E267" w14:textId="77777777" w:rsidR="00DF4492" w:rsidRPr="00C27F00" w:rsidRDefault="0004062D" w:rsidP="00454FB0">
            <w:pPr>
              <w:tabs>
                <w:tab w:val="left" w:pos="1440"/>
              </w:tabs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440" w:type="dxa"/>
          </w:tcPr>
          <w:p w14:paraId="338E5938" w14:textId="77777777" w:rsidR="00DF4492" w:rsidRPr="00C27F00" w:rsidRDefault="0004062D" w:rsidP="00454FB0">
            <w:pPr>
              <w:tabs>
                <w:tab w:val="left" w:pos="1440"/>
              </w:tabs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</w:rPr>
            </w:pPr>
            <w:r w:rsidRPr="00C27F00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2567</w:t>
            </w:r>
          </w:p>
        </w:tc>
      </w:tr>
      <w:tr w:rsidR="00F458A0" w:rsidRPr="00C27F00" w14:paraId="6AADB588" w14:textId="77777777" w:rsidTr="00DF4492">
        <w:tc>
          <w:tcPr>
            <w:tcW w:w="6210" w:type="dxa"/>
            <w:vAlign w:val="bottom"/>
          </w:tcPr>
          <w:p w14:paraId="0F4AC859" w14:textId="77777777" w:rsidR="00F458A0" w:rsidRPr="00C27F00" w:rsidRDefault="00F458A0" w:rsidP="00454FB0">
            <w:pPr>
              <w:ind w:left="6" w:right="-50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42F4C0CB" w14:textId="137D4449" w:rsidR="00F458A0" w:rsidRPr="00C27F00" w:rsidRDefault="009A17DC" w:rsidP="00454FB0">
            <w:pPr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/>
                <w:sz w:val="32"/>
                <w:szCs w:val="32"/>
              </w:rPr>
              <w:t xml:space="preserve">2.4 </w:t>
            </w:r>
            <w:r w:rsidRPr="00C27F00">
              <w:rPr>
                <w:rFonts w:ascii="Angsana New" w:eastAsia="MS Mincho" w:hAnsi="Angsana New"/>
                <w:sz w:val="32"/>
                <w:szCs w:val="32"/>
                <w:cs/>
              </w:rPr>
              <w:t>-</w:t>
            </w:r>
            <w:r w:rsidRPr="00C27F00">
              <w:rPr>
                <w:rFonts w:ascii="Angsana New" w:eastAsia="MS Mincho" w:hAnsi="Angsana New"/>
                <w:sz w:val="32"/>
                <w:szCs w:val="32"/>
              </w:rPr>
              <w:t xml:space="preserve"> 4.6</w:t>
            </w:r>
          </w:p>
        </w:tc>
        <w:tc>
          <w:tcPr>
            <w:tcW w:w="1440" w:type="dxa"/>
            <w:vAlign w:val="bottom"/>
          </w:tcPr>
          <w:p w14:paraId="42950A02" w14:textId="77777777" w:rsidR="00F458A0" w:rsidRPr="00C27F00" w:rsidRDefault="00F458A0" w:rsidP="00454FB0">
            <w:pPr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/>
                <w:sz w:val="32"/>
                <w:szCs w:val="32"/>
              </w:rPr>
              <w:t xml:space="preserve">2.4 </w:t>
            </w: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>-</w:t>
            </w:r>
            <w:r w:rsidRPr="00C27F00">
              <w:rPr>
                <w:rFonts w:ascii="Angsana New" w:eastAsia="MS Mincho" w:hAnsi="Angsana New"/>
                <w:sz w:val="32"/>
                <w:szCs w:val="32"/>
              </w:rPr>
              <w:t xml:space="preserve"> 4.6</w:t>
            </w:r>
          </w:p>
        </w:tc>
      </w:tr>
      <w:tr w:rsidR="00F458A0" w:rsidRPr="00C27F00" w14:paraId="02F1B481" w14:textId="77777777" w:rsidTr="00DF4492">
        <w:tc>
          <w:tcPr>
            <w:tcW w:w="6210" w:type="dxa"/>
            <w:vAlign w:val="bottom"/>
          </w:tcPr>
          <w:p w14:paraId="251A1533" w14:textId="77777777" w:rsidR="00F458A0" w:rsidRPr="00C27F00" w:rsidRDefault="00F458A0" w:rsidP="00454FB0">
            <w:pPr>
              <w:ind w:left="6" w:right="-215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>อัตราการขึ้นเงินเดือน</w:t>
            </w:r>
            <w:r w:rsidRPr="00C27F00">
              <w:rPr>
                <w:rFonts w:ascii="Angsana New" w:eastAsia="MS Mincho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4AC037D" w14:textId="47B16987" w:rsidR="00F458A0" w:rsidRPr="00C27F00" w:rsidRDefault="009A17DC" w:rsidP="00454FB0">
            <w:pPr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/>
                <w:sz w:val="32"/>
                <w:szCs w:val="32"/>
              </w:rPr>
              <w:t>3.0 - 6.0</w:t>
            </w:r>
          </w:p>
        </w:tc>
        <w:tc>
          <w:tcPr>
            <w:tcW w:w="1440" w:type="dxa"/>
            <w:vAlign w:val="bottom"/>
          </w:tcPr>
          <w:p w14:paraId="060EDAEF" w14:textId="77777777" w:rsidR="00F458A0" w:rsidRPr="00C27F00" w:rsidRDefault="00F458A0" w:rsidP="00454FB0">
            <w:pPr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/>
                <w:sz w:val="32"/>
                <w:szCs w:val="32"/>
              </w:rPr>
              <w:t>3.0 - 6.0</w:t>
            </w:r>
          </w:p>
        </w:tc>
      </w:tr>
      <w:tr w:rsidR="00F458A0" w:rsidRPr="00C27F00" w14:paraId="54816600" w14:textId="77777777" w:rsidTr="00DF4492">
        <w:tc>
          <w:tcPr>
            <w:tcW w:w="6210" w:type="dxa"/>
            <w:vAlign w:val="bottom"/>
          </w:tcPr>
          <w:p w14:paraId="0DA67CC0" w14:textId="77777777" w:rsidR="00F458A0" w:rsidRPr="00C27F00" w:rsidRDefault="00F458A0" w:rsidP="00454FB0">
            <w:pPr>
              <w:ind w:left="6" w:right="-50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  <w:vAlign w:val="bottom"/>
          </w:tcPr>
          <w:p w14:paraId="470C9AF5" w14:textId="7C2A450B" w:rsidR="00F458A0" w:rsidRPr="00C27F00" w:rsidRDefault="009A17DC" w:rsidP="00454FB0">
            <w:pPr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/>
                <w:sz w:val="32"/>
                <w:szCs w:val="32"/>
              </w:rPr>
              <w:t>0.0 - 18.0</w:t>
            </w:r>
          </w:p>
        </w:tc>
        <w:tc>
          <w:tcPr>
            <w:tcW w:w="1440" w:type="dxa"/>
            <w:vAlign w:val="bottom"/>
          </w:tcPr>
          <w:p w14:paraId="49A1853E" w14:textId="77777777" w:rsidR="00F458A0" w:rsidRPr="00C27F00" w:rsidRDefault="00F458A0" w:rsidP="00454FB0">
            <w:pPr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/>
                <w:sz w:val="32"/>
                <w:szCs w:val="32"/>
              </w:rPr>
              <w:t>0.0 - 18.0</w:t>
            </w:r>
          </w:p>
        </w:tc>
      </w:tr>
    </w:tbl>
    <w:p w14:paraId="0109CA48" w14:textId="77777777" w:rsidR="00250243" w:rsidRPr="00C27F00" w:rsidRDefault="00DF4492" w:rsidP="00454FB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ab/>
      </w:r>
    </w:p>
    <w:p w14:paraId="6AE05653" w14:textId="77777777" w:rsidR="00F86EAC" w:rsidRPr="00C27F00" w:rsidRDefault="00F86EAC" w:rsidP="00454F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0332FCF9" w14:textId="74A535B1" w:rsidR="00DF4492" w:rsidRPr="00C27F00" w:rsidRDefault="00DF4492" w:rsidP="00454F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lastRenderedPageBreak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27F00">
        <w:rPr>
          <w:rFonts w:ascii="Angsana New" w:hAnsi="Angsana New" w:hint="cs"/>
          <w:sz w:val="32"/>
          <w:szCs w:val="32"/>
        </w:rPr>
        <w:t xml:space="preserve">31 </w:t>
      </w:r>
      <w:r w:rsidRPr="00C27F0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4062D" w:rsidRPr="00C27F00">
        <w:rPr>
          <w:rFonts w:ascii="Angsana New" w:hAnsi="Angsana New" w:hint="cs"/>
          <w:sz w:val="32"/>
          <w:szCs w:val="32"/>
        </w:rPr>
        <w:t>2568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 xml:space="preserve">และ </w:t>
      </w:r>
      <w:r w:rsidR="0004062D" w:rsidRPr="00C27F00">
        <w:rPr>
          <w:rFonts w:ascii="Angsana New" w:hAnsi="Angsana New" w:hint="cs"/>
          <w:sz w:val="32"/>
          <w:szCs w:val="32"/>
        </w:rPr>
        <w:t>2567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561F904E" w14:textId="77777777" w:rsidR="00DF4492" w:rsidRPr="00C27F00" w:rsidRDefault="00DF4492" w:rsidP="00454FB0">
      <w:pPr>
        <w:tabs>
          <w:tab w:val="left" w:pos="900"/>
        </w:tabs>
        <w:spacing w:before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ab/>
        <w:t xml:space="preserve">     (</w:t>
      </w:r>
      <w:r w:rsidRPr="00C27F00">
        <w:rPr>
          <w:rFonts w:ascii="Angsana New" w:hAnsi="Angsana New" w:hint="cs"/>
          <w:sz w:val="32"/>
          <w:szCs w:val="32"/>
          <w:cs/>
        </w:rPr>
        <w:t>หน่วย: พันบาท)</w:t>
      </w:r>
    </w:p>
    <w:tbl>
      <w:tblPr>
        <w:tblW w:w="91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96"/>
        <w:gridCol w:w="1296"/>
        <w:gridCol w:w="1296"/>
        <w:gridCol w:w="1296"/>
      </w:tblGrid>
      <w:tr w:rsidR="00DF4492" w:rsidRPr="00C27F00" w14:paraId="172ACC95" w14:textId="77777777" w:rsidTr="00733D7A">
        <w:tc>
          <w:tcPr>
            <w:tcW w:w="3960" w:type="dxa"/>
            <w:vAlign w:val="bottom"/>
          </w:tcPr>
          <w:p w14:paraId="13EFF4DB" w14:textId="77777777" w:rsidR="00DF4492" w:rsidRPr="00C27F00" w:rsidRDefault="00DF4492" w:rsidP="00454FB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77912AFB" w14:textId="77777777" w:rsidR="00DF4492" w:rsidRPr="00C27F00" w:rsidRDefault="00DF4492" w:rsidP="00454FB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DF4492" w:rsidRPr="00C27F00" w14:paraId="306259E8" w14:textId="77777777" w:rsidTr="00733D7A">
        <w:tc>
          <w:tcPr>
            <w:tcW w:w="3960" w:type="dxa"/>
            <w:vAlign w:val="bottom"/>
          </w:tcPr>
          <w:p w14:paraId="5FF72B19" w14:textId="77777777" w:rsidR="00DF4492" w:rsidRPr="00C27F00" w:rsidRDefault="00DF4492" w:rsidP="00454FB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283D360D" w14:textId="77777777" w:rsidR="00DF4492" w:rsidRPr="00C27F00" w:rsidRDefault="0004062D" w:rsidP="00454FB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</w:rPr>
              <w:t>2568</w:t>
            </w:r>
          </w:p>
        </w:tc>
        <w:tc>
          <w:tcPr>
            <w:tcW w:w="2592" w:type="dxa"/>
            <w:gridSpan w:val="2"/>
            <w:vAlign w:val="bottom"/>
          </w:tcPr>
          <w:p w14:paraId="4F4F4DA4" w14:textId="77777777" w:rsidR="00DF4492" w:rsidRPr="00C27F00" w:rsidRDefault="0004062D" w:rsidP="00454FB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</w:rPr>
              <w:t>2567</w:t>
            </w:r>
          </w:p>
        </w:tc>
      </w:tr>
      <w:tr w:rsidR="00DF4492" w:rsidRPr="00C27F00" w14:paraId="07B39EFB" w14:textId="77777777" w:rsidTr="00733D7A">
        <w:trPr>
          <w:trHeight w:val="293"/>
        </w:trPr>
        <w:tc>
          <w:tcPr>
            <w:tcW w:w="3960" w:type="dxa"/>
            <w:vAlign w:val="bottom"/>
          </w:tcPr>
          <w:p w14:paraId="481FDE24" w14:textId="77777777" w:rsidR="00DF4492" w:rsidRPr="00C27F00" w:rsidRDefault="00DF4492" w:rsidP="00454FB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14:paraId="0999E226" w14:textId="77777777" w:rsidR="00DF4492" w:rsidRPr="00C27F00" w:rsidRDefault="00DF4492" w:rsidP="00454FB0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เพิ่มขึ้น </w:t>
            </w:r>
            <w:r w:rsidRPr="00C27F00">
              <w:rPr>
                <w:rFonts w:ascii="Angsana New" w:eastAsia="MS Mincho" w:hAnsi="Angsana New" w:hint="cs"/>
                <w:sz w:val="32"/>
                <w:szCs w:val="32"/>
              </w:rPr>
              <w:t>1%</w:t>
            </w:r>
          </w:p>
        </w:tc>
        <w:tc>
          <w:tcPr>
            <w:tcW w:w="1296" w:type="dxa"/>
            <w:vAlign w:val="bottom"/>
          </w:tcPr>
          <w:p w14:paraId="6F8581D3" w14:textId="77777777" w:rsidR="00DF4492" w:rsidRPr="00C27F00" w:rsidRDefault="00DF4492" w:rsidP="00454FB0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ลดลง </w:t>
            </w:r>
            <w:r w:rsidRPr="00C27F00">
              <w:rPr>
                <w:rFonts w:ascii="Angsana New" w:eastAsia="MS Mincho" w:hAnsi="Angsana New" w:hint="cs"/>
                <w:sz w:val="32"/>
                <w:szCs w:val="32"/>
              </w:rPr>
              <w:t>1%</w:t>
            </w:r>
          </w:p>
        </w:tc>
        <w:tc>
          <w:tcPr>
            <w:tcW w:w="1296" w:type="dxa"/>
            <w:vAlign w:val="bottom"/>
          </w:tcPr>
          <w:p w14:paraId="6FD27A6E" w14:textId="77777777" w:rsidR="00DF4492" w:rsidRPr="00C27F00" w:rsidRDefault="00DF4492" w:rsidP="00454FB0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เพิ่มขึ้น </w:t>
            </w:r>
            <w:r w:rsidRPr="00C27F00">
              <w:rPr>
                <w:rFonts w:ascii="Angsana New" w:eastAsia="MS Mincho" w:hAnsi="Angsana New" w:hint="cs"/>
                <w:sz w:val="32"/>
                <w:szCs w:val="32"/>
              </w:rPr>
              <w:t>1%</w:t>
            </w:r>
          </w:p>
        </w:tc>
        <w:tc>
          <w:tcPr>
            <w:tcW w:w="1296" w:type="dxa"/>
            <w:vAlign w:val="bottom"/>
          </w:tcPr>
          <w:p w14:paraId="78AFB4AF" w14:textId="77777777" w:rsidR="00DF4492" w:rsidRPr="00C27F00" w:rsidRDefault="00DF4492" w:rsidP="00454FB0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ลดลง </w:t>
            </w:r>
            <w:r w:rsidRPr="00C27F00">
              <w:rPr>
                <w:rFonts w:ascii="Angsana New" w:eastAsia="MS Mincho" w:hAnsi="Angsana New" w:hint="cs"/>
                <w:sz w:val="32"/>
                <w:szCs w:val="32"/>
              </w:rPr>
              <w:t>1%</w:t>
            </w:r>
          </w:p>
        </w:tc>
      </w:tr>
      <w:tr w:rsidR="00F458A0" w:rsidRPr="00C27F00" w14:paraId="50EACFF2" w14:textId="77777777" w:rsidTr="00DF4492">
        <w:tc>
          <w:tcPr>
            <w:tcW w:w="3960" w:type="dxa"/>
            <w:vAlign w:val="bottom"/>
          </w:tcPr>
          <w:p w14:paraId="10E6AAF9" w14:textId="77777777" w:rsidR="00F458A0" w:rsidRPr="00C27F00" w:rsidRDefault="00F458A0" w:rsidP="00454FB0">
            <w:pPr>
              <w:ind w:left="6" w:right="-50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96" w:type="dxa"/>
            <w:vAlign w:val="bottom"/>
          </w:tcPr>
          <w:p w14:paraId="7C39D73D" w14:textId="1B108CA0" w:rsidR="00F458A0" w:rsidRPr="00C27F00" w:rsidRDefault="00001765" w:rsidP="00454FB0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(13,748)</w:t>
            </w:r>
          </w:p>
        </w:tc>
        <w:tc>
          <w:tcPr>
            <w:tcW w:w="1296" w:type="dxa"/>
            <w:vAlign w:val="bottom"/>
          </w:tcPr>
          <w:p w14:paraId="5203359F" w14:textId="3E1FFD3B" w:rsidR="00F458A0" w:rsidRPr="00C27F00" w:rsidRDefault="00B06AB0" w:rsidP="00454FB0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15,695</w:t>
            </w:r>
          </w:p>
        </w:tc>
        <w:tc>
          <w:tcPr>
            <w:tcW w:w="1296" w:type="dxa"/>
            <w:vAlign w:val="bottom"/>
          </w:tcPr>
          <w:p w14:paraId="602CF558" w14:textId="77777777" w:rsidR="00F458A0" w:rsidRPr="00C27F00" w:rsidRDefault="00F458A0" w:rsidP="00454FB0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(13,978)</w:t>
            </w:r>
          </w:p>
        </w:tc>
        <w:tc>
          <w:tcPr>
            <w:tcW w:w="1296" w:type="dxa"/>
            <w:vAlign w:val="bottom"/>
          </w:tcPr>
          <w:p w14:paraId="37CD0FFB" w14:textId="77777777" w:rsidR="00F458A0" w:rsidRPr="00C27F00" w:rsidRDefault="00F458A0" w:rsidP="00454FB0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15,954</w:t>
            </w:r>
          </w:p>
        </w:tc>
      </w:tr>
      <w:tr w:rsidR="00F458A0" w:rsidRPr="00C27F00" w14:paraId="7DD18D14" w14:textId="77777777" w:rsidTr="00DF4492">
        <w:tc>
          <w:tcPr>
            <w:tcW w:w="3960" w:type="dxa"/>
            <w:vAlign w:val="bottom"/>
          </w:tcPr>
          <w:p w14:paraId="5B3866DB" w14:textId="77777777" w:rsidR="00F458A0" w:rsidRPr="00C27F00" w:rsidRDefault="00F458A0" w:rsidP="00454FB0">
            <w:pPr>
              <w:ind w:left="6" w:right="-215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>อัตราการขึ้นเงินเดือน</w:t>
            </w:r>
            <w:r w:rsidRPr="00C27F00">
              <w:rPr>
                <w:rFonts w:ascii="Angsana New" w:eastAsia="MS Mincho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DCEC7A3" w14:textId="3C1DDC24" w:rsidR="00F458A0" w:rsidRPr="00C27F00" w:rsidRDefault="000E6E04" w:rsidP="00454FB0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19,495</w:t>
            </w:r>
          </w:p>
        </w:tc>
        <w:tc>
          <w:tcPr>
            <w:tcW w:w="1296" w:type="dxa"/>
            <w:vAlign w:val="bottom"/>
          </w:tcPr>
          <w:p w14:paraId="20CD7728" w14:textId="6F7C13D0" w:rsidR="00F458A0" w:rsidRPr="00C27F00" w:rsidRDefault="000C4D81" w:rsidP="00454FB0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(17,2</w:t>
            </w:r>
            <w:r w:rsidR="008A7A54" w:rsidRPr="00C27F00">
              <w:rPr>
                <w:rFonts w:ascii="Angsana New" w:hAnsi="Angsana New"/>
                <w:sz w:val="32"/>
                <w:szCs w:val="32"/>
              </w:rPr>
              <w:t>70</w:t>
            </w:r>
            <w:r w:rsidRPr="00C27F0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96" w:type="dxa"/>
            <w:vAlign w:val="bottom"/>
          </w:tcPr>
          <w:p w14:paraId="05610331" w14:textId="77777777" w:rsidR="00F458A0" w:rsidRPr="00C27F00" w:rsidRDefault="00F458A0" w:rsidP="00454FB0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17,723</w:t>
            </w:r>
          </w:p>
        </w:tc>
        <w:tc>
          <w:tcPr>
            <w:tcW w:w="1296" w:type="dxa"/>
            <w:vAlign w:val="bottom"/>
          </w:tcPr>
          <w:p w14:paraId="75C4111D" w14:textId="77777777" w:rsidR="00F458A0" w:rsidRPr="00C27F00" w:rsidRDefault="00F458A0" w:rsidP="00454FB0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(15,783)</w:t>
            </w:r>
          </w:p>
        </w:tc>
      </w:tr>
      <w:tr w:rsidR="00F458A0" w:rsidRPr="00C27F00" w14:paraId="27AF0B36" w14:textId="77777777" w:rsidTr="00733D7A">
        <w:tc>
          <w:tcPr>
            <w:tcW w:w="3960" w:type="dxa"/>
            <w:vAlign w:val="bottom"/>
          </w:tcPr>
          <w:p w14:paraId="6B1E28BB" w14:textId="77777777" w:rsidR="00F458A0" w:rsidRPr="00C27F00" w:rsidRDefault="00F458A0" w:rsidP="00454FB0">
            <w:pPr>
              <w:pStyle w:val="BodyText2"/>
              <w:spacing w:after="0" w:line="240" w:lineRule="auto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14:paraId="7F0D807F" w14:textId="77777777" w:rsidR="00F458A0" w:rsidRPr="00C27F00" w:rsidRDefault="00F458A0" w:rsidP="00454FB0">
            <w:pPr>
              <w:pBdr>
                <w:bottom w:val="single" w:sz="4" w:space="1" w:color="auto"/>
              </w:pBdr>
              <w:spacing w:before="120"/>
              <w:ind w:left="-14" w:right="-58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เพิ่มขึ้น </w:t>
            </w:r>
            <w:r w:rsidRPr="00C27F00">
              <w:rPr>
                <w:rFonts w:ascii="Angsana New" w:eastAsia="MS Mincho" w:hAnsi="Angsana New" w:hint="cs"/>
                <w:sz w:val="32"/>
                <w:szCs w:val="32"/>
              </w:rPr>
              <w:t>20%</w:t>
            </w:r>
          </w:p>
        </w:tc>
        <w:tc>
          <w:tcPr>
            <w:tcW w:w="1296" w:type="dxa"/>
            <w:vAlign w:val="bottom"/>
          </w:tcPr>
          <w:p w14:paraId="44077E00" w14:textId="77777777" w:rsidR="00F458A0" w:rsidRPr="00C27F00" w:rsidRDefault="00F458A0" w:rsidP="00454FB0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ลดลง </w:t>
            </w:r>
            <w:r w:rsidRPr="00C27F00">
              <w:rPr>
                <w:rFonts w:ascii="Angsana New" w:eastAsia="MS Mincho" w:hAnsi="Angsana New" w:hint="cs"/>
                <w:sz w:val="32"/>
                <w:szCs w:val="32"/>
              </w:rPr>
              <w:t>20%</w:t>
            </w:r>
          </w:p>
        </w:tc>
        <w:tc>
          <w:tcPr>
            <w:tcW w:w="1296" w:type="dxa"/>
            <w:vAlign w:val="bottom"/>
          </w:tcPr>
          <w:p w14:paraId="6E799532" w14:textId="77777777" w:rsidR="00F458A0" w:rsidRPr="00C27F00" w:rsidRDefault="00F458A0" w:rsidP="00454FB0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เพิ่มขึ้น </w:t>
            </w:r>
            <w:r w:rsidRPr="00C27F00">
              <w:rPr>
                <w:rFonts w:ascii="Angsana New" w:eastAsia="MS Mincho" w:hAnsi="Angsana New" w:hint="cs"/>
                <w:sz w:val="32"/>
                <w:szCs w:val="32"/>
              </w:rPr>
              <w:t>20%</w:t>
            </w:r>
          </w:p>
        </w:tc>
        <w:tc>
          <w:tcPr>
            <w:tcW w:w="1296" w:type="dxa"/>
            <w:vAlign w:val="bottom"/>
          </w:tcPr>
          <w:p w14:paraId="495D9F24" w14:textId="77777777" w:rsidR="00F458A0" w:rsidRPr="00C27F00" w:rsidRDefault="00F458A0" w:rsidP="00454FB0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ลดลง </w:t>
            </w:r>
            <w:r w:rsidRPr="00C27F00">
              <w:rPr>
                <w:rFonts w:ascii="Angsana New" w:eastAsia="MS Mincho" w:hAnsi="Angsana New" w:hint="cs"/>
                <w:sz w:val="32"/>
                <w:szCs w:val="32"/>
              </w:rPr>
              <w:t>20%</w:t>
            </w:r>
          </w:p>
        </w:tc>
      </w:tr>
      <w:tr w:rsidR="00F458A0" w:rsidRPr="00C27F00" w14:paraId="3DD5B987" w14:textId="77777777" w:rsidTr="00DF4492">
        <w:tc>
          <w:tcPr>
            <w:tcW w:w="3960" w:type="dxa"/>
            <w:vAlign w:val="bottom"/>
          </w:tcPr>
          <w:p w14:paraId="014DD603" w14:textId="77777777" w:rsidR="00F458A0" w:rsidRPr="00C27F00" w:rsidRDefault="00F458A0" w:rsidP="00454FB0">
            <w:pPr>
              <w:ind w:left="6" w:right="-50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96" w:type="dxa"/>
            <w:vAlign w:val="bottom"/>
          </w:tcPr>
          <w:p w14:paraId="2217D7D4" w14:textId="5C5FB35D" w:rsidR="00F458A0" w:rsidRPr="00C27F00" w:rsidRDefault="00392538" w:rsidP="00454FB0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(7,326)</w:t>
            </w:r>
          </w:p>
        </w:tc>
        <w:tc>
          <w:tcPr>
            <w:tcW w:w="1296" w:type="dxa"/>
            <w:vAlign w:val="bottom"/>
          </w:tcPr>
          <w:p w14:paraId="07BFB657" w14:textId="762E4E55" w:rsidR="00F458A0" w:rsidRPr="00C27F00" w:rsidRDefault="00B60085" w:rsidP="00454FB0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8,144</w:t>
            </w:r>
          </w:p>
        </w:tc>
        <w:tc>
          <w:tcPr>
            <w:tcW w:w="1296" w:type="dxa"/>
            <w:vAlign w:val="bottom"/>
          </w:tcPr>
          <w:p w14:paraId="60C2C9CF" w14:textId="77777777" w:rsidR="00F458A0" w:rsidRPr="00C27F00" w:rsidRDefault="00F458A0" w:rsidP="00454FB0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(6,451)</w:t>
            </w:r>
          </w:p>
        </w:tc>
        <w:tc>
          <w:tcPr>
            <w:tcW w:w="1296" w:type="dxa"/>
            <w:vAlign w:val="bottom"/>
          </w:tcPr>
          <w:p w14:paraId="2BC4F41D" w14:textId="77777777" w:rsidR="00F458A0" w:rsidRPr="00C27F00" w:rsidRDefault="00F458A0" w:rsidP="00454FB0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7,153</w:t>
            </w:r>
          </w:p>
        </w:tc>
      </w:tr>
    </w:tbl>
    <w:p w14:paraId="4B3B4456" w14:textId="77777777" w:rsidR="00DF4492" w:rsidRPr="00C27F00" w:rsidRDefault="00DF4492" w:rsidP="00454FB0">
      <w:pPr>
        <w:tabs>
          <w:tab w:val="left" w:pos="900"/>
        </w:tabs>
        <w:spacing w:before="2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ab/>
        <w:t xml:space="preserve">     (</w:t>
      </w:r>
      <w:r w:rsidRPr="00C27F00">
        <w:rPr>
          <w:rFonts w:ascii="Angsana New" w:hAnsi="Angsana New" w:hint="cs"/>
          <w:sz w:val="32"/>
          <w:szCs w:val="32"/>
          <w:cs/>
        </w:rPr>
        <w:t>หน่วย: พันบาท)</w:t>
      </w:r>
    </w:p>
    <w:tbl>
      <w:tblPr>
        <w:tblW w:w="91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96"/>
        <w:gridCol w:w="1296"/>
        <w:gridCol w:w="1296"/>
        <w:gridCol w:w="1296"/>
      </w:tblGrid>
      <w:tr w:rsidR="00DF4492" w:rsidRPr="00C27F00" w14:paraId="29450E03" w14:textId="77777777" w:rsidTr="00733D7A">
        <w:tc>
          <w:tcPr>
            <w:tcW w:w="3960" w:type="dxa"/>
            <w:vAlign w:val="bottom"/>
          </w:tcPr>
          <w:p w14:paraId="3BB97E58" w14:textId="77777777" w:rsidR="00DF4492" w:rsidRPr="00C27F00" w:rsidRDefault="00DF4492" w:rsidP="00454FB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5630CD69" w14:textId="77777777" w:rsidR="00DF4492" w:rsidRPr="00C27F00" w:rsidRDefault="00DF4492" w:rsidP="00454FB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4492" w:rsidRPr="00C27F00" w14:paraId="4211FEA3" w14:textId="77777777" w:rsidTr="00733D7A">
        <w:tc>
          <w:tcPr>
            <w:tcW w:w="3960" w:type="dxa"/>
            <w:vAlign w:val="bottom"/>
          </w:tcPr>
          <w:p w14:paraId="59374CE6" w14:textId="77777777" w:rsidR="00DF4492" w:rsidRPr="00C27F00" w:rsidRDefault="00DF4492" w:rsidP="00454FB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398DFC28" w14:textId="77777777" w:rsidR="00DF4492" w:rsidRPr="00C27F00" w:rsidRDefault="0004062D" w:rsidP="00454FB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</w:rPr>
              <w:t>2568</w:t>
            </w:r>
          </w:p>
        </w:tc>
        <w:tc>
          <w:tcPr>
            <w:tcW w:w="2592" w:type="dxa"/>
            <w:gridSpan w:val="2"/>
            <w:vAlign w:val="bottom"/>
          </w:tcPr>
          <w:p w14:paraId="170F53E4" w14:textId="77777777" w:rsidR="00DF4492" w:rsidRPr="00C27F00" w:rsidRDefault="0004062D" w:rsidP="00454FB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</w:rPr>
              <w:t>2567</w:t>
            </w:r>
          </w:p>
        </w:tc>
      </w:tr>
      <w:tr w:rsidR="00DF4492" w:rsidRPr="00C27F00" w14:paraId="63341F1D" w14:textId="77777777" w:rsidTr="00733D7A">
        <w:trPr>
          <w:trHeight w:val="293"/>
        </w:trPr>
        <w:tc>
          <w:tcPr>
            <w:tcW w:w="3960" w:type="dxa"/>
            <w:vAlign w:val="bottom"/>
          </w:tcPr>
          <w:p w14:paraId="47627E85" w14:textId="77777777" w:rsidR="00DF4492" w:rsidRPr="00C27F00" w:rsidRDefault="00DF4492" w:rsidP="00454FB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14:paraId="289C7CD9" w14:textId="77777777" w:rsidR="00DF4492" w:rsidRPr="00C27F00" w:rsidRDefault="00DF4492" w:rsidP="00454FB0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เพิ่มขึ้น </w:t>
            </w:r>
            <w:r w:rsidRPr="00C27F00">
              <w:rPr>
                <w:rFonts w:ascii="Angsana New" w:eastAsia="MS Mincho" w:hAnsi="Angsana New" w:hint="cs"/>
                <w:sz w:val="32"/>
                <w:szCs w:val="32"/>
              </w:rPr>
              <w:t>1%</w:t>
            </w:r>
          </w:p>
        </w:tc>
        <w:tc>
          <w:tcPr>
            <w:tcW w:w="1296" w:type="dxa"/>
            <w:vAlign w:val="bottom"/>
          </w:tcPr>
          <w:p w14:paraId="166E6415" w14:textId="77777777" w:rsidR="00DF4492" w:rsidRPr="00C27F00" w:rsidRDefault="00DF4492" w:rsidP="00454FB0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ลดลง </w:t>
            </w:r>
            <w:r w:rsidRPr="00C27F00">
              <w:rPr>
                <w:rFonts w:ascii="Angsana New" w:eastAsia="MS Mincho" w:hAnsi="Angsana New" w:hint="cs"/>
                <w:sz w:val="32"/>
                <w:szCs w:val="32"/>
              </w:rPr>
              <w:t>1%</w:t>
            </w:r>
          </w:p>
        </w:tc>
        <w:tc>
          <w:tcPr>
            <w:tcW w:w="1296" w:type="dxa"/>
            <w:vAlign w:val="bottom"/>
          </w:tcPr>
          <w:p w14:paraId="2402258A" w14:textId="77777777" w:rsidR="00DF4492" w:rsidRPr="00C27F00" w:rsidRDefault="00DF4492" w:rsidP="00454FB0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เพิ่มขึ้น </w:t>
            </w:r>
            <w:r w:rsidRPr="00C27F00">
              <w:rPr>
                <w:rFonts w:ascii="Angsana New" w:eastAsia="MS Mincho" w:hAnsi="Angsana New" w:hint="cs"/>
                <w:sz w:val="32"/>
                <w:szCs w:val="32"/>
              </w:rPr>
              <w:t>1%</w:t>
            </w:r>
          </w:p>
        </w:tc>
        <w:tc>
          <w:tcPr>
            <w:tcW w:w="1296" w:type="dxa"/>
            <w:vAlign w:val="bottom"/>
          </w:tcPr>
          <w:p w14:paraId="0166E38C" w14:textId="77777777" w:rsidR="00DF4492" w:rsidRPr="00C27F00" w:rsidRDefault="00DF4492" w:rsidP="00454FB0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ลดลง </w:t>
            </w:r>
            <w:r w:rsidRPr="00C27F00">
              <w:rPr>
                <w:rFonts w:ascii="Angsana New" w:eastAsia="MS Mincho" w:hAnsi="Angsana New" w:hint="cs"/>
                <w:sz w:val="32"/>
                <w:szCs w:val="32"/>
              </w:rPr>
              <w:t>1%</w:t>
            </w:r>
          </w:p>
        </w:tc>
      </w:tr>
      <w:tr w:rsidR="00F458A0" w:rsidRPr="00C27F00" w14:paraId="39C77094" w14:textId="77777777" w:rsidTr="00DF4492">
        <w:tc>
          <w:tcPr>
            <w:tcW w:w="3960" w:type="dxa"/>
            <w:vAlign w:val="bottom"/>
          </w:tcPr>
          <w:p w14:paraId="619A90A6" w14:textId="77777777" w:rsidR="00F458A0" w:rsidRPr="00C27F00" w:rsidRDefault="00F458A0" w:rsidP="00454FB0">
            <w:pPr>
              <w:ind w:left="6" w:right="-50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96" w:type="dxa"/>
            <w:vAlign w:val="bottom"/>
          </w:tcPr>
          <w:p w14:paraId="01AC11F1" w14:textId="00A04C02" w:rsidR="00F458A0" w:rsidRPr="00C27F00" w:rsidRDefault="00EC7C76" w:rsidP="00454FB0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(12,780)</w:t>
            </w:r>
          </w:p>
        </w:tc>
        <w:tc>
          <w:tcPr>
            <w:tcW w:w="1296" w:type="dxa"/>
            <w:vAlign w:val="bottom"/>
          </w:tcPr>
          <w:p w14:paraId="4138F1AA" w14:textId="467A7C24" w:rsidR="00F458A0" w:rsidRPr="00C27F00" w:rsidRDefault="00F06130" w:rsidP="00454FB0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14,619</w:t>
            </w:r>
          </w:p>
        </w:tc>
        <w:tc>
          <w:tcPr>
            <w:tcW w:w="1296" w:type="dxa"/>
            <w:vAlign w:val="bottom"/>
          </w:tcPr>
          <w:p w14:paraId="409BD98E" w14:textId="77777777" w:rsidR="00F458A0" w:rsidRPr="00C27F00" w:rsidRDefault="00F458A0" w:rsidP="00454FB0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(12,945)</w:t>
            </w:r>
          </w:p>
        </w:tc>
        <w:tc>
          <w:tcPr>
            <w:tcW w:w="1296" w:type="dxa"/>
            <w:vAlign w:val="bottom"/>
          </w:tcPr>
          <w:p w14:paraId="35F6026A" w14:textId="77777777" w:rsidR="00F458A0" w:rsidRPr="00C27F00" w:rsidRDefault="00F458A0" w:rsidP="00454FB0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14,810</w:t>
            </w:r>
          </w:p>
        </w:tc>
      </w:tr>
      <w:tr w:rsidR="00F458A0" w:rsidRPr="00C27F00" w14:paraId="43751B0B" w14:textId="77777777" w:rsidTr="00DF4492">
        <w:tc>
          <w:tcPr>
            <w:tcW w:w="3960" w:type="dxa"/>
            <w:vAlign w:val="bottom"/>
          </w:tcPr>
          <w:p w14:paraId="3336AFF7" w14:textId="77777777" w:rsidR="00F458A0" w:rsidRPr="00C27F00" w:rsidRDefault="00F458A0" w:rsidP="00454FB0">
            <w:pPr>
              <w:ind w:left="6" w:right="-215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>อัตราการขึ้นเงินเดือน</w:t>
            </w:r>
            <w:r w:rsidRPr="00C27F00">
              <w:rPr>
                <w:rFonts w:ascii="Angsana New" w:eastAsia="MS Mincho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409542C" w14:textId="496CE9D8" w:rsidR="00F458A0" w:rsidRPr="00C27F00" w:rsidRDefault="00624074" w:rsidP="00454FB0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18,021</w:t>
            </w:r>
          </w:p>
        </w:tc>
        <w:tc>
          <w:tcPr>
            <w:tcW w:w="1296" w:type="dxa"/>
            <w:vAlign w:val="bottom"/>
          </w:tcPr>
          <w:p w14:paraId="04EEF3BB" w14:textId="21EA3F67" w:rsidR="00F458A0" w:rsidRPr="00C27F00" w:rsidRDefault="002C6DC4" w:rsidP="00454FB0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(15,925)</w:t>
            </w:r>
          </w:p>
        </w:tc>
        <w:tc>
          <w:tcPr>
            <w:tcW w:w="1296" w:type="dxa"/>
            <w:vAlign w:val="bottom"/>
          </w:tcPr>
          <w:p w14:paraId="5E08F4F2" w14:textId="77777777" w:rsidR="00F458A0" w:rsidRPr="00C27F00" w:rsidRDefault="00F458A0" w:rsidP="00454FB0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16,397</w:t>
            </w:r>
          </w:p>
        </w:tc>
        <w:tc>
          <w:tcPr>
            <w:tcW w:w="1296" w:type="dxa"/>
            <w:vAlign w:val="bottom"/>
          </w:tcPr>
          <w:p w14:paraId="18A9C19B" w14:textId="77777777" w:rsidR="00F458A0" w:rsidRPr="00C27F00" w:rsidRDefault="00F458A0" w:rsidP="00454FB0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(14,566)</w:t>
            </w:r>
          </w:p>
        </w:tc>
      </w:tr>
      <w:tr w:rsidR="00F458A0" w:rsidRPr="00C27F00" w14:paraId="7CA0E7DE" w14:textId="77777777" w:rsidTr="00DF4492">
        <w:tc>
          <w:tcPr>
            <w:tcW w:w="3960" w:type="dxa"/>
            <w:vAlign w:val="bottom"/>
          </w:tcPr>
          <w:p w14:paraId="7E9B56A0" w14:textId="77777777" w:rsidR="00F458A0" w:rsidRPr="00C27F00" w:rsidRDefault="00F458A0" w:rsidP="00454FB0">
            <w:pPr>
              <w:pStyle w:val="BodyText2"/>
              <w:spacing w:after="0" w:line="240" w:lineRule="auto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14:paraId="28572BF7" w14:textId="77777777" w:rsidR="00F458A0" w:rsidRPr="00C27F00" w:rsidRDefault="00F458A0" w:rsidP="00454FB0">
            <w:pPr>
              <w:pBdr>
                <w:bottom w:val="single" w:sz="4" w:space="1" w:color="auto"/>
              </w:pBdr>
              <w:spacing w:before="120"/>
              <w:ind w:left="-14" w:right="-58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เพิ่มขึ้น </w:t>
            </w:r>
            <w:r w:rsidRPr="00C27F00">
              <w:rPr>
                <w:rFonts w:ascii="Angsana New" w:eastAsia="MS Mincho" w:hAnsi="Angsana New" w:hint="cs"/>
                <w:sz w:val="32"/>
                <w:szCs w:val="32"/>
              </w:rPr>
              <w:t>20%</w:t>
            </w:r>
          </w:p>
        </w:tc>
        <w:tc>
          <w:tcPr>
            <w:tcW w:w="1296" w:type="dxa"/>
            <w:vAlign w:val="bottom"/>
          </w:tcPr>
          <w:p w14:paraId="333E75AD" w14:textId="77777777" w:rsidR="00F458A0" w:rsidRPr="00C27F00" w:rsidRDefault="00F458A0" w:rsidP="00454FB0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ลดลง </w:t>
            </w:r>
            <w:r w:rsidRPr="00C27F00">
              <w:rPr>
                <w:rFonts w:ascii="Angsana New" w:eastAsia="MS Mincho" w:hAnsi="Angsana New" w:hint="cs"/>
                <w:sz w:val="32"/>
                <w:szCs w:val="32"/>
              </w:rPr>
              <w:t>20%</w:t>
            </w:r>
          </w:p>
        </w:tc>
        <w:tc>
          <w:tcPr>
            <w:tcW w:w="1296" w:type="dxa"/>
            <w:vAlign w:val="bottom"/>
          </w:tcPr>
          <w:p w14:paraId="7E354A9B" w14:textId="77777777" w:rsidR="00F458A0" w:rsidRPr="00C27F00" w:rsidRDefault="00F458A0" w:rsidP="00454FB0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เพิ่มขึ้น </w:t>
            </w:r>
            <w:r w:rsidRPr="00C27F00">
              <w:rPr>
                <w:rFonts w:ascii="Angsana New" w:eastAsia="MS Mincho" w:hAnsi="Angsana New" w:hint="cs"/>
                <w:sz w:val="32"/>
                <w:szCs w:val="32"/>
              </w:rPr>
              <w:t>20%</w:t>
            </w:r>
          </w:p>
        </w:tc>
        <w:tc>
          <w:tcPr>
            <w:tcW w:w="1296" w:type="dxa"/>
            <w:vAlign w:val="bottom"/>
          </w:tcPr>
          <w:p w14:paraId="5D7C1790" w14:textId="77777777" w:rsidR="00F458A0" w:rsidRPr="00C27F00" w:rsidRDefault="00F458A0" w:rsidP="00454FB0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ลดลง </w:t>
            </w:r>
            <w:r w:rsidRPr="00C27F00">
              <w:rPr>
                <w:rFonts w:ascii="Angsana New" w:eastAsia="MS Mincho" w:hAnsi="Angsana New" w:hint="cs"/>
                <w:sz w:val="32"/>
                <w:szCs w:val="32"/>
              </w:rPr>
              <w:t>20%</w:t>
            </w:r>
          </w:p>
        </w:tc>
      </w:tr>
      <w:tr w:rsidR="00F458A0" w:rsidRPr="00C27F00" w14:paraId="2F751C62" w14:textId="77777777" w:rsidTr="00DF4492">
        <w:tc>
          <w:tcPr>
            <w:tcW w:w="3960" w:type="dxa"/>
            <w:vAlign w:val="bottom"/>
          </w:tcPr>
          <w:p w14:paraId="43EC39D1" w14:textId="77777777" w:rsidR="00F458A0" w:rsidRPr="00C27F00" w:rsidRDefault="00F458A0" w:rsidP="00454FB0">
            <w:pPr>
              <w:ind w:left="6" w:right="-50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C27F00">
              <w:rPr>
                <w:rFonts w:ascii="Angsana New" w:eastAsia="MS Mincho" w:hAnsi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96" w:type="dxa"/>
            <w:vAlign w:val="bottom"/>
          </w:tcPr>
          <w:p w14:paraId="5872DEAA" w14:textId="15835477" w:rsidR="00F458A0" w:rsidRPr="00C27F00" w:rsidRDefault="00427580" w:rsidP="00454FB0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(6,888)</w:t>
            </w:r>
          </w:p>
        </w:tc>
        <w:tc>
          <w:tcPr>
            <w:tcW w:w="1296" w:type="dxa"/>
            <w:vAlign w:val="bottom"/>
          </w:tcPr>
          <w:p w14:paraId="49D5147F" w14:textId="01CDDB84" w:rsidR="00F458A0" w:rsidRPr="00C27F00" w:rsidRDefault="004D4EE2" w:rsidP="00454FB0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7,657</w:t>
            </w:r>
          </w:p>
        </w:tc>
        <w:tc>
          <w:tcPr>
            <w:tcW w:w="1296" w:type="dxa"/>
            <w:vAlign w:val="bottom"/>
          </w:tcPr>
          <w:p w14:paraId="0E8025D4" w14:textId="77777777" w:rsidR="00F458A0" w:rsidRPr="00C27F00" w:rsidRDefault="00F458A0" w:rsidP="00454FB0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(6,075)</w:t>
            </w:r>
          </w:p>
        </w:tc>
        <w:tc>
          <w:tcPr>
            <w:tcW w:w="1296" w:type="dxa"/>
            <w:vAlign w:val="bottom"/>
          </w:tcPr>
          <w:p w14:paraId="6537F9C0" w14:textId="77777777" w:rsidR="00F458A0" w:rsidRPr="00C27F00" w:rsidRDefault="00F458A0" w:rsidP="00454FB0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6,738</w:t>
            </w:r>
          </w:p>
        </w:tc>
      </w:tr>
    </w:tbl>
    <w:p w14:paraId="31EA5D5A" w14:textId="77777777" w:rsidR="00DF4492" w:rsidRPr="00C27F00" w:rsidRDefault="00956A2D" w:rsidP="00454FB0">
      <w:pPr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27F00">
        <w:rPr>
          <w:rFonts w:ascii="Angsana New" w:hAnsi="Angsana New"/>
          <w:b/>
          <w:bCs/>
          <w:sz w:val="32"/>
          <w:szCs w:val="32"/>
        </w:rPr>
        <w:t>2</w:t>
      </w:r>
      <w:r w:rsidR="00E359BF" w:rsidRPr="00C27F00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DF4492" w:rsidRPr="00C27F00">
        <w:rPr>
          <w:rFonts w:ascii="Angsana New" w:hAnsi="Angsana New"/>
          <w:b/>
          <w:bCs/>
          <w:sz w:val="32"/>
          <w:szCs w:val="32"/>
        </w:rPr>
        <w:t>.</w:t>
      </w:r>
      <w:r w:rsidR="00DF4492" w:rsidRPr="00C27F00">
        <w:rPr>
          <w:rFonts w:ascii="Angsana New" w:hAnsi="Angsana New"/>
          <w:b/>
          <w:bCs/>
          <w:sz w:val="32"/>
          <w:szCs w:val="32"/>
        </w:rPr>
        <w:tab/>
      </w:r>
      <w:r w:rsidR="00DF4492" w:rsidRPr="00C27F00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070C1712" w14:textId="6E2EA2FE" w:rsidR="00DF4492" w:rsidRPr="00C27F00" w:rsidRDefault="00DF4492" w:rsidP="00454FB0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pacing w:val="-4"/>
          <w:sz w:val="32"/>
          <w:szCs w:val="32"/>
          <w:cs/>
        </w:rPr>
        <w:tab/>
      </w:r>
      <w:r w:rsidR="00E359BF" w:rsidRPr="00C27F00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="00E359BF" w:rsidRPr="00C27F00">
        <w:rPr>
          <w:rFonts w:ascii="Angsana New" w:hAnsi="Angsana New" w:hint="cs"/>
          <w:spacing w:val="-4"/>
          <w:sz w:val="32"/>
          <w:szCs w:val="32"/>
        </w:rPr>
        <w:t xml:space="preserve">23 </w:t>
      </w:r>
      <w:r w:rsidR="00E359BF" w:rsidRPr="00C27F00"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 w:rsidR="00E359BF" w:rsidRPr="00C27F00">
        <w:rPr>
          <w:rFonts w:ascii="Angsana New" w:hAnsi="Angsana New" w:hint="cs"/>
          <w:spacing w:val="-4"/>
          <w:sz w:val="32"/>
          <w:szCs w:val="32"/>
        </w:rPr>
        <w:t xml:space="preserve">2568 </w:t>
      </w:r>
      <w:r w:rsidR="00E359BF" w:rsidRPr="00C27F00">
        <w:rPr>
          <w:rFonts w:ascii="Angsana New" w:hAnsi="Angsana New" w:hint="cs"/>
          <w:spacing w:val="-4"/>
          <w:sz w:val="32"/>
          <w:szCs w:val="32"/>
          <w:cs/>
        </w:rPr>
        <w:t>ที่ประชุมสามัญผู้ถือหุ้นประจำปีของบริษัทฯได้มีมติอนุมัติการเปลี่ยนแปลง</w:t>
      </w:r>
      <w:r w:rsidR="00541282" w:rsidRPr="00C27F00">
        <w:rPr>
          <w:rFonts w:ascii="Angsana New" w:hAnsi="Angsana New"/>
          <w:spacing w:val="-4"/>
          <w:sz w:val="32"/>
          <w:szCs w:val="32"/>
        </w:rPr>
        <w:t xml:space="preserve">         </w:t>
      </w:r>
      <w:r w:rsidR="00E359BF" w:rsidRPr="00C27F00">
        <w:rPr>
          <w:rFonts w:ascii="Angsana New" w:hAnsi="Angsana New" w:hint="cs"/>
          <w:spacing w:val="-4"/>
          <w:sz w:val="32"/>
          <w:szCs w:val="32"/>
          <w:cs/>
        </w:rPr>
        <w:t xml:space="preserve">ทุนจดทะเบียนของบริษัทฯจาก </w:t>
      </w:r>
      <w:r w:rsidR="00E359BF" w:rsidRPr="00C27F00">
        <w:rPr>
          <w:rFonts w:ascii="Angsana New" w:hAnsi="Angsana New" w:hint="cs"/>
          <w:spacing w:val="-4"/>
          <w:sz w:val="32"/>
          <w:szCs w:val="32"/>
        </w:rPr>
        <w:t>1,102,904,144</w:t>
      </w:r>
      <w:r w:rsidR="00E359BF" w:rsidRPr="00C27F00">
        <w:rPr>
          <w:rFonts w:ascii="Angsana New" w:hAnsi="Angsana New" w:hint="cs"/>
          <w:spacing w:val="-4"/>
          <w:sz w:val="32"/>
          <w:szCs w:val="32"/>
          <w:cs/>
        </w:rPr>
        <w:t xml:space="preserve"> บาท (หุ้นสามัญ </w:t>
      </w:r>
      <w:r w:rsidR="00E359BF" w:rsidRPr="00C27F00">
        <w:rPr>
          <w:rFonts w:ascii="Angsana New" w:hAnsi="Angsana New" w:hint="cs"/>
          <w:spacing w:val="-4"/>
          <w:sz w:val="32"/>
          <w:szCs w:val="32"/>
        </w:rPr>
        <w:t>1,102,904,144</w:t>
      </w:r>
      <w:r w:rsidR="00E359BF" w:rsidRPr="00C27F00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</w:t>
      </w:r>
      <w:r w:rsidR="00E359BF" w:rsidRPr="00C27F00">
        <w:rPr>
          <w:rFonts w:ascii="Angsana New" w:hAnsi="Angsana New" w:hint="cs"/>
          <w:spacing w:val="-4"/>
          <w:sz w:val="32"/>
          <w:szCs w:val="32"/>
        </w:rPr>
        <w:t>1</w:t>
      </w:r>
      <w:r w:rsidR="00E359BF" w:rsidRPr="00C27F00">
        <w:rPr>
          <w:rFonts w:ascii="Angsana New" w:hAnsi="Angsana New" w:hint="cs"/>
          <w:spacing w:val="-4"/>
          <w:sz w:val="32"/>
          <w:szCs w:val="32"/>
          <w:cs/>
        </w:rPr>
        <w:t xml:space="preserve"> บาท) เป็น </w:t>
      </w:r>
      <w:r w:rsidR="00E359BF" w:rsidRPr="00C27F00">
        <w:rPr>
          <w:rFonts w:ascii="Angsana New" w:hAnsi="Angsana New" w:hint="cs"/>
          <w:spacing w:val="-4"/>
          <w:sz w:val="32"/>
          <w:szCs w:val="32"/>
        </w:rPr>
        <w:t>1,027,904,144</w:t>
      </w:r>
      <w:r w:rsidR="00E359BF" w:rsidRPr="00C27F00">
        <w:rPr>
          <w:rFonts w:ascii="Angsana New" w:hAnsi="Angsana New" w:hint="cs"/>
          <w:spacing w:val="-4"/>
          <w:sz w:val="32"/>
          <w:szCs w:val="32"/>
          <w:cs/>
        </w:rPr>
        <w:t xml:space="preserve">  บาท (หุ้นสามัญ </w:t>
      </w:r>
      <w:r w:rsidR="00E359BF" w:rsidRPr="00C27F00">
        <w:rPr>
          <w:rFonts w:ascii="Angsana New" w:hAnsi="Angsana New" w:hint="cs"/>
          <w:spacing w:val="-4"/>
          <w:sz w:val="32"/>
          <w:szCs w:val="32"/>
        </w:rPr>
        <w:t>1,027,904,144</w:t>
      </w:r>
      <w:r w:rsidR="00E359BF" w:rsidRPr="00C27F00">
        <w:rPr>
          <w:rFonts w:ascii="Angsana New" w:hAnsi="Angsana New" w:hint="cs"/>
          <w:spacing w:val="-4"/>
          <w:sz w:val="32"/>
          <w:szCs w:val="32"/>
          <w:cs/>
        </w:rPr>
        <w:t xml:space="preserve">  หุ้น มูลค่าหุ้นละ </w:t>
      </w:r>
      <w:r w:rsidR="00E359BF" w:rsidRPr="00C27F00">
        <w:rPr>
          <w:rFonts w:ascii="Angsana New" w:hAnsi="Angsana New" w:hint="cs"/>
          <w:spacing w:val="-4"/>
          <w:sz w:val="32"/>
          <w:szCs w:val="32"/>
        </w:rPr>
        <w:t>1</w:t>
      </w:r>
      <w:r w:rsidR="00E359BF" w:rsidRPr="00C27F00">
        <w:rPr>
          <w:rFonts w:ascii="Angsana New" w:hAnsi="Angsana New" w:hint="cs"/>
          <w:spacing w:val="-4"/>
          <w:sz w:val="32"/>
          <w:szCs w:val="32"/>
          <w:cs/>
        </w:rPr>
        <w:t xml:space="preserve"> บาท) โดยยกเลิกหุ้นสามัญจดทะเบียนที่ยังไม่ได้ออกจำหน่ายจำนวน </w:t>
      </w:r>
      <w:r w:rsidR="00E359BF" w:rsidRPr="00C27F00">
        <w:rPr>
          <w:rFonts w:ascii="Angsana New" w:hAnsi="Angsana New" w:hint="cs"/>
          <w:spacing w:val="-4"/>
          <w:sz w:val="32"/>
          <w:szCs w:val="32"/>
        </w:rPr>
        <w:t>75,000,000</w:t>
      </w:r>
      <w:r w:rsidR="00E359BF" w:rsidRPr="00C27F00">
        <w:rPr>
          <w:rFonts w:ascii="Angsana New" w:hAnsi="Angsana New" w:hint="cs"/>
          <w:spacing w:val="-4"/>
          <w:sz w:val="32"/>
          <w:szCs w:val="32"/>
          <w:cs/>
        </w:rPr>
        <w:t xml:space="preserve"> หุ้น และมีมติอนุมัติให้เพิ่มทุนจดทะเบียนจาก </w:t>
      </w:r>
      <w:r w:rsidR="00E359BF" w:rsidRPr="00C27F00">
        <w:rPr>
          <w:rFonts w:ascii="Angsana New" w:hAnsi="Angsana New" w:hint="cs"/>
          <w:spacing w:val="-4"/>
          <w:sz w:val="32"/>
          <w:szCs w:val="32"/>
        </w:rPr>
        <w:t>1,027,904,144</w:t>
      </w:r>
      <w:r w:rsidR="00E359BF" w:rsidRPr="00C27F00">
        <w:rPr>
          <w:rFonts w:ascii="Angsana New" w:hAnsi="Angsana New" w:hint="cs"/>
          <w:spacing w:val="-4"/>
          <w:sz w:val="32"/>
          <w:szCs w:val="32"/>
          <w:cs/>
        </w:rPr>
        <w:t xml:space="preserve"> บาท </w:t>
      </w:r>
      <w:r w:rsidR="00541282" w:rsidRPr="00C27F00">
        <w:rPr>
          <w:rFonts w:ascii="Angsana New" w:hAnsi="Angsana New"/>
          <w:spacing w:val="-4"/>
          <w:sz w:val="32"/>
          <w:szCs w:val="32"/>
        </w:rPr>
        <w:t xml:space="preserve">   </w:t>
      </w:r>
      <w:r w:rsidR="00E359BF" w:rsidRPr="00C27F00">
        <w:rPr>
          <w:rFonts w:ascii="Angsana New" w:hAnsi="Angsana New" w:hint="cs"/>
          <w:spacing w:val="-4"/>
          <w:sz w:val="32"/>
          <w:szCs w:val="32"/>
          <w:cs/>
        </w:rPr>
        <w:t xml:space="preserve">(หุ้นสามัญ </w:t>
      </w:r>
      <w:r w:rsidR="00E359BF" w:rsidRPr="00C27F00">
        <w:rPr>
          <w:rFonts w:ascii="Angsana New" w:hAnsi="Angsana New" w:hint="cs"/>
          <w:spacing w:val="-4"/>
          <w:sz w:val="32"/>
          <w:szCs w:val="32"/>
        </w:rPr>
        <w:t>1,027,904,144</w:t>
      </w:r>
      <w:r w:rsidR="00E359BF" w:rsidRPr="00C27F00">
        <w:rPr>
          <w:rFonts w:ascii="Angsana New" w:hAnsi="Angsana New" w:hint="cs"/>
          <w:spacing w:val="-4"/>
          <w:sz w:val="32"/>
          <w:szCs w:val="32"/>
          <w:cs/>
        </w:rPr>
        <w:t xml:space="preserve">  หุ้น มูลค่าหุ้นละ </w:t>
      </w:r>
      <w:r w:rsidR="00E359BF" w:rsidRPr="00C27F00">
        <w:rPr>
          <w:rFonts w:ascii="Angsana New" w:hAnsi="Angsana New" w:hint="cs"/>
          <w:spacing w:val="-4"/>
          <w:sz w:val="32"/>
          <w:szCs w:val="32"/>
        </w:rPr>
        <w:t>1</w:t>
      </w:r>
      <w:r w:rsidR="00E359BF" w:rsidRPr="00C27F00">
        <w:rPr>
          <w:rFonts w:ascii="Angsana New" w:hAnsi="Angsana New" w:hint="cs"/>
          <w:spacing w:val="-4"/>
          <w:sz w:val="32"/>
          <w:szCs w:val="32"/>
          <w:cs/>
        </w:rPr>
        <w:t xml:space="preserve"> บาท) เป็น </w:t>
      </w:r>
      <w:r w:rsidR="00E359BF" w:rsidRPr="00C27F00">
        <w:rPr>
          <w:rFonts w:ascii="Angsana New" w:hAnsi="Angsana New" w:hint="cs"/>
          <w:spacing w:val="-4"/>
          <w:sz w:val="32"/>
          <w:szCs w:val="32"/>
        </w:rPr>
        <w:t>1,102,904,144</w:t>
      </w:r>
      <w:r w:rsidR="00E359BF" w:rsidRPr="00C27F00">
        <w:rPr>
          <w:rFonts w:ascii="Angsana New" w:hAnsi="Angsana New" w:hint="cs"/>
          <w:spacing w:val="-4"/>
          <w:sz w:val="32"/>
          <w:szCs w:val="32"/>
          <w:cs/>
        </w:rPr>
        <w:t xml:space="preserve"> บาท (หุ้นสามัญ </w:t>
      </w:r>
      <w:r w:rsidR="00E359BF" w:rsidRPr="00C27F00">
        <w:rPr>
          <w:rFonts w:ascii="Angsana New" w:hAnsi="Angsana New" w:hint="cs"/>
          <w:spacing w:val="-4"/>
          <w:sz w:val="32"/>
          <w:szCs w:val="32"/>
        </w:rPr>
        <w:t>1,102,904,144</w:t>
      </w:r>
      <w:r w:rsidR="00E359BF" w:rsidRPr="00C27F00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</w:t>
      </w:r>
      <w:r w:rsidR="00E359BF" w:rsidRPr="00C27F00">
        <w:rPr>
          <w:rFonts w:ascii="Angsana New" w:hAnsi="Angsana New" w:hint="cs"/>
          <w:spacing w:val="-4"/>
          <w:sz w:val="32"/>
          <w:szCs w:val="32"/>
        </w:rPr>
        <w:t xml:space="preserve"> 1</w:t>
      </w:r>
      <w:r w:rsidR="00E359BF" w:rsidRPr="00C27F00">
        <w:rPr>
          <w:rFonts w:ascii="Angsana New" w:hAnsi="Angsana New" w:hint="cs"/>
          <w:spacing w:val="-4"/>
          <w:sz w:val="32"/>
          <w:szCs w:val="32"/>
          <w:cs/>
        </w:rPr>
        <w:t xml:space="preserve"> บาท) โดยออกจำหน่ายหุ้นสามัญใหม่ซึ่งเป็นแบบมอบอำนาจทั่วไป (</w:t>
      </w:r>
      <w:r w:rsidR="00E359BF" w:rsidRPr="00C27F00">
        <w:rPr>
          <w:rFonts w:ascii="Angsana New" w:hAnsi="Angsana New" w:hint="cs"/>
          <w:spacing w:val="-4"/>
          <w:sz w:val="32"/>
          <w:szCs w:val="32"/>
        </w:rPr>
        <w:t xml:space="preserve">General Mandate) </w:t>
      </w:r>
      <w:r w:rsidR="00E359BF" w:rsidRPr="00C27F00">
        <w:rPr>
          <w:rFonts w:ascii="Angsana New" w:hAnsi="Angsana New" w:hint="cs"/>
          <w:spacing w:val="-4"/>
          <w:sz w:val="32"/>
          <w:szCs w:val="32"/>
          <w:cs/>
        </w:rPr>
        <w:t xml:space="preserve">เพื่อเสนอขายให้แก่บุคคลในวงจำกัดจำนวน </w:t>
      </w:r>
      <w:r w:rsidR="00E359BF" w:rsidRPr="00C27F00">
        <w:rPr>
          <w:rFonts w:ascii="Angsana New" w:hAnsi="Angsana New" w:hint="cs"/>
          <w:spacing w:val="-4"/>
          <w:sz w:val="32"/>
          <w:szCs w:val="32"/>
        </w:rPr>
        <w:t>75,000,000</w:t>
      </w:r>
      <w:r w:rsidR="00E359BF" w:rsidRPr="00C27F00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 </w:t>
      </w:r>
      <w:r w:rsidR="00E359BF" w:rsidRPr="00C27F00">
        <w:rPr>
          <w:rFonts w:ascii="Angsana New" w:hAnsi="Angsana New" w:hint="cs"/>
          <w:spacing w:val="-4"/>
          <w:sz w:val="32"/>
          <w:szCs w:val="32"/>
        </w:rPr>
        <w:t>1</w:t>
      </w:r>
      <w:r w:rsidR="00E359BF" w:rsidRPr="00C27F00">
        <w:rPr>
          <w:rFonts w:ascii="Angsana New" w:hAnsi="Angsana New" w:hint="cs"/>
          <w:spacing w:val="-4"/>
          <w:sz w:val="32"/>
          <w:szCs w:val="32"/>
          <w:cs/>
        </w:rPr>
        <w:t xml:space="preserve"> บาท บริษัทฯได้</w:t>
      </w:r>
      <w:r w:rsidR="00E359BF" w:rsidRPr="00C27F00">
        <w:rPr>
          <w:rFonts w:ascii="Angsana New" w:hAnsi="Angsana New" w:hint="cs"/>
          <w:sz w:val="32"/>
          <w:szCs w:val="32"/>
          <w:cs/>
        </w:rPr>
        <w:t>จดทะเบียนเปลี่ยนแปลงทุนจดทะเบียนดังกล่าวกับกระทรวงพาณิชย์เมื่อวันที่</w:t>
      </w:r>
      <w:r w:rsidR="00E359BF" w:rsidRPr="00C27F00">
        <w:rPr>
          <w:rFonts w:ascii="Angsana New" w:hAnsi="Angsana New" w:hint="cs"/>
          <w:sz w:val="32"/>
          <w:szCs w:val="32"/>
        </w:rPr>
        <w:t xml:space="preserve"> 8 </w:t>
      </w:r>
      <w:r w:rsidR="00E359BF" w:rsidRPr="00C27F00">
        <w:rPr>
          <w:rFonts w:ascii="Angsana New" w:hAnsi="Angsana New" w:hint="cs"/>
          <w:sz w:val="32"/>
          <w:szCs w:val="32"/>
          <w:cs/>
        </w:rPr>
        <w:t xml:space="preserve">และ </w:t>
      </w:r>
      <w:r w:rsidR="00E359BF" w:rsidRPr="00C27F00">
        <w:rPr>
          <w:rFonts w:ascii="Angsana New" w:hAnsi="Angsana New" w:hint="cs"/>
          <w:sz w:val="32"/>
          <w:szCs w:val="32"/>
        </w:rPr>
        <w:t xml:space="preserve">13 </w:t>
      </w:r>
      <w:r w:rsidR="00E359BF" w:rsidRPr="00C27F00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E359BF" w:rsidRPr="00C27F00">
        <w:rPr>
          <w:rFonts w:ascii="Angsana New" w:hAnsi="Angsana New" w:hint="cs"/>
          <w:sz w:val="32"/>
          <w:szCs w:val="32"/>
        </w:rPr>
        <w:t>2568</w:t>
      </w:r>
    </w:p>
    <w:p w14:paraId="0A034861" w14:textId="77777777" w:rsidR="00250243" w:rsidRPr="00C27F00" w:rsidRDefault="00250243" w:rsidP="00454FB0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3CF5AAE" w14:textId="77777777" w:rsidR="00250243" w:rsidRPr="00C27F00" w:rsidRDefault="00250243" w:rsidP="00454FB0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A39A175" w14:textId="77777777" w:rsidR="00250243" w:rsidRPr="00C27F00" w:rsidRDefault="00250243" w:rsidP="00454FB0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5DDCB0D" w14:textId="77777777" w:rsidR="00DF4492" w:rsidRPr="00C27F00" w:rsidRDefault="00956A2D" w:rsidP="00454FB0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359BF" w:rsidRPr="00C27F00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DF4492" w:rsidRPr="00C27F00">
        <w:rPr>
          <w:rFonts w:ascii="Angsana New" w:hAnsi="Angsana New" w:hint="cs"/>
          <w:b/>
          <w:bCs/>
          <w:sz w:val="32"/>
          <w:szCs w:val="32"/>
        </w:rPr>
        <w:t>.</w:t>
      </w:r>
      <w:r w:rsidR="00DF4492" w:rsidRPr="00C27F00">
        <w:rPr>
          <w:rFonts w:ascii="Angsana New" w:hAnsi="Angsana New" w:hint="cs"/>
          <w:b/>
          <w:bCs/>
          <w:sz w:val="32"/>
          <w:szCs w:val="32"/>
        </w:rPr>
        <w:tab/>
      </w:r>
      <w:r w:rsidR="00DF4492" w:rsidRPr="00C27F00">
        <w:rPr>
          <w:rFonts w:ascii="Angsana New" w:hAnsi="Angsana New" w:hint="cs"/>
          <w:b/>
          <w:bCs/>
          <w:sz w:val="32"/>
          <w:szCs w:val="32"/>
          <w:cs/>
        </w:rPr>
        <w:t>ส่วนเกินทุนจากการตีราคาสินทรัพย์</w:t>
      </w:r>
    </w:p>
    <w:p w14:paraId="58C3B6CB" w14:textId="0E2FE2C3" w:rsidR="00DF4492" w:rsidRPr="00C27F00" w:rsidRDefault="00DF4492" w:rsidP="00454FB0">
      <w:pPr>
        <w:tabs>
          <w:tab w:val="left" w:pos="900"/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>ส่วนเกินทุนจากการตีราคาสินทรัพย์ คือส่วนเกินทุนจากการตีราคาที่ดินและอาคาร ส่วนเกินทุนจากการ</w:t>
      </w:r>
      <w:r w:rsidR="007133EB" w:rsidRPr="00C27F00">
        <w:rPr>
          <w:rFonts w:ascii="Angsana New" w:hAnsi="Angsana New"/>
          <w:sz w:val="32"/>
          <w:szCs w:val="32"/>
        </w:rPr>
        <w:t xml:space="preserve">      </w:t>
      </w:r>
      <w:r w:rsidRPr="00C27F00">
        <w:rPr>
          <w:rFonts w:ascii="Angsana New" w:hAnsi="Angsana New" w:hint="cs"/>
          <w:sz w:val="32"/>
          <w:szCs w:val="32"/>
          <w:cs/>
        </w:rPr>
        <w:t>ตีราคาอาคารจะทยอยตัดจำหน่ายโดยใช้วิธีเส้นตรงตามอายุการใ</w:t>
      </w:r>
      <w:r w:rsidR="00E9633E" w:rsidRPr="00C27F00">
        <w:rPr>
          <w:rFonts w:ascii="Angsana New" w:hAnsi="Angsana New" w:hint="cs"/>
          <w:sz w:val="32"/>
          <w:szCs w:val="32"/>
          <w:cs/>
        </w:rPr>
        <w:t>ช้</w:t>
      </w:r>
      <w:r w:rsidRPr="00C27F00">
        <w:rPr>
          <w:rFonts w:ascii="Angsana New" w:hAnsi="Angsana New" w:hint="cs"/>
          <w:sz w:val="32"/>
          <w:szCs w:val="32"/>
          <w:cs/>
        </w:rPr>
        <w:t>ประโยชน์ที่เหลืออยู่ของอาคารนั้น และบันทึกโอนไปยังกำไรสะสมโดยตรง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DF4492" w:rsidRPr="00C27F00" w14:paraId="0DB83A6A" w14:textId="77777777" w:rsidTr="00733D7A">
        <w:tc>
          <w:tcPr>
            <w:tcW w:w="6480" w:type="dxa"/>
          </w:tcPr>
          <w:p w14:paraId="67487A5C" w14:textId="77777777" w:rsidR="00DF4492" w:rsidRPr="00C27F00" w:rsidRDefault="00DF4492" w:rsidP="00454FB0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628B1BD9" w14:textId="77777777" w:rsidR="00DF4492" w:rsidRPr="00C27F00" w:rsidRDefault="00DF4492" w:rsidP="00454FB0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27F0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C27F0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F4492" w:rsidRPr="00C27F00" w14:paraId="63E5C281" w14:textId="77777777" w:rsidTr="00733D7A">
        <w:tc>
          <w:tcPr>
            <w:tcW w:w="6480" w:type="dxa"/>
          </w:tcPr>
          <w:p w14:paraId="6FA59B2B" w14:textId="77777777" w:rsidR="00DF4492" w:rsidRPr="00C27F00" w:rsidRDefault="00DF4492" w:rsidP="00454FB0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F3EB655" w14:textId="77777777" w:rsidR="00DF4492" w:rsidRPr="00C27F00" w:rsidRDefault="00DF4492" w:rsidP="00454FB0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C27F00">
              <w:rPr>
                <w:rFonts w:ascii="Angsana New" w:hAnsi="Angsana New" w:hint="cs"/>
                <w:sz w:val="32"/>
                <w:szCs w:val="32"/>
              </w:rPr>
              <w:t xml:space="preserve">                                         </w:t>
            </w: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4492" w:rsidRPr="00C27F00" w14:paraId="112DBB31" w14:textId="77777777" w:rsidTr="00733D7A">
        <w:tc>
          <w:tcPr>
            <w:tcW w:w="6480" w:type="dxa"/>
          </w:tcPr>
          <w:p w14:paraId="0063B0B9" w14:textId="77777777" w:rsidR="00DF4492" w:rsidRPr="00C27F00" w:rsidRDefault="00DF4492" w:rsidP="00454FB0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B7F653A" w14:textId="77777777" w:rsidR="00DF4492" w:rsidRPr="00C27F00" w:rsidRDefault="0004062D" w:rsidP="00454FB0">
            <w:pPr>
              <w:spacing w:line="420" w:lineRule="exact"/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315B2881" w14:textId="77777777" w:rsidR="00DF4492" w:rsidRPr="00C27F00" w:rsidRDefault="0004062D" w:rsidP="00454FB0">
            <w:pPr>
              <w:spacing w:line="420" w:lineRule="exact"/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F458A0" w:rsidRPr="00C27F00" w14:paraId="18F0CCE6" w14:textId="77777777" w:rsidTr="00DF4492">
        <w:tc>
          <w:tcPr>
            <w:tcW w:w="6480" w:type="dxa"/>
          </w:tcPr>
          <w:p w14:paraId="22730555" w14:textId="77777777" w:rsidR="00F458A0" w:rsidRPr="00C27F00" w:rsidRDefault="00F458A0" w:rsidP="00454FB0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50" w:type="dxa"/>
          </w:tcPr>
          <w:p w14:paraId="31A04464" w14:textId="09ADA8A2" w:rsidR="00F458A0" w:rsidRPr="00C27F00" w:rsidRDefault="00B82326" w:rsidP="00454FB0">
            <w:pPr>
              <w:tabs>
                <w:tab w:val="decimal" w:pos="106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580,338</w:t>
            </w:r>
          </w:p>
        </w:tc>
        <w:tc>
          <w:tcPr>
            <w:tcW w:w="1350" w:type="dxa"/>
          </w:tcPr>
          <w:p w14:paraId="6C6C7C7E" w14:textId="77777777" w:rsidR="00F458A0" w:rsidRPr="00C27F00" w:rsidRDefault="00F458A0" w:rsidP="00454FB0">
            <w:pPr>
              <w:tabs>
                <w:tab w:val="decimal" w:pos="106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582,816</w:t>
            </w:r>
          </w:p>
        </w:tc>
      </w:tr>
      <w:tr w:rsidR="00E359BF" w:rsidRPr="00C27F00" w14:paraId="6C48E87D" w14:textId="77777777" w:rsidTr="00DF4492">
        <w:tc>
          <w:tcPr>
            <w:tcW w:w="6480" w:type="dxa"/>
          </w:tcPr>
          <w:p w14:paraId="68F14AA0" w14:textId="77777777" w:rsidR="00E359BF" w:rsidRPr="00C27F00" w:rsidRDefault="00E359BF" w:rsidP="00454FB0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ตีราคาเพิ่ม</w:t>
            </w:r>
          </w:p>
        </w:tc>
        <w:tc>
          <w:tcPr>
            <w:tcW w:w="1350" w:type="dxa"/>
          </w:tcPr>
          <w:p w14:paraId="0BC8C960" w14:textId="6EA8B7C9" w:rsidR="00E359BF" w:rsidRPr="00C27F00" w:rsidRDefault="00A12CA0" w:rsidP="00454FB0">
            <w:pPr>
              <w:tabs>
                <w:tab w:val="decimal" w:pos="1062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37,612</w:t>
            </w:r>
          </w:p>
        </w:tc>
        <w:tc>
          <w:tcPr>
            <w:tcW w:w="1350" w:type="dxa"/>
          </w:tcPr>
          <w:p w14:paraId="30E214E8" w14:textId="77777777" w:rsidR="00E359BF" w:rsidRPr="00C27F00" w:rsidRDefault="00E359BF" w:rsidP="00454FB0">
            <w:pPr>
              <w:tabs>
                <w:tab w:val="decimal" w:pos="106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F458A0" w:rsidRPr="00C27F00" w14:paraId="37DD4F43" w14:textId="77777777" w:rsidTr="00DF4492">
        <w:tc>
          <w:tcPr>
            <w:tcW w:w="6480" w:type="dxa"/>
          </w:tcPr>
          <w:p w14:paraId="440BE5F1" w14:textId="77777777" w:rsidR="00F458A0" w:rsidRPr="00C27F00" w:rsidRDefault="00F458A0" w:rsidP="00454FB0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C27F0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ตัดจำหน่ายระหว่างปี</w:t>
            </w:r>
          </w:p>
        </w:tc>
        <w:tc>
          <w:tcPr>
            <w:tcW w:w="1350" w:type="dxa"/>
          </w:tcPr>
          <w:p w14:paraId="178122FF" w14:textId="4B53C3F5" w:rsidR="00F458A0" w:rsidRPr="00C27F00" w:rsidRDefault="00646800" w:rsidP="00454FB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(2,</w:t>
            </w:r>
            <w:r w:rsidR="009853FE" w:rsidRPr="00C27F00">
              <w:rPr>
                <w:rFonts w:ascii="Angsana New" w:hAnsi="Angsana New"/>
                <w:sz w:val="32"/>
                <w:szCs w:val="32"/>
              </w:rPr>
              <w:t>48</w:t>
            </w:r>
            <w:r w:rsidR="00510689" w:rsidRPr="00C27F00">
              <w:rPr>
                <w:rFonts w:ascii="Angsana New" w:hAnsi="Angsana New"/>
                <w:sz w:val="32"/>
                <w:szCs w:val="32"/>
              </w:rPr>
              <w:t>6</w:t>
            </w:r>
            <w:r w:rsidRPr="00C27F0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50285F50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(2,478)</w:t>
            </w:r>
          </w:p>
        </w:tc>
      </w:tr>
      <w:tr w:rsidR="00F458A0" w:rsidRPr="00C27F00" w14:paraId="765F2EE3" w14:textId="77777777" w:rsidTr="00DF4492">
        <w:tc>
          <w:tcPr>
            <w:tcW w:w="6480" w:type="dxa"/>
          </w:tcPr>
          <w:p w14:paraId="403696F4" w14:textId="77777777" w:rsidR="00F458A0" w:rsidRPr="00C27F00" w:rsidRDefault="00F458A0" w:rsidP="00454FB0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50" w:type="dxa"/>
          </w:tcPr>
          <w:p w14:paraId="0949F1C6" w14:textId="523DB14D" w:rsidR="00F458A0" w:rsidRPr="00C27F00" w:rsidRDefault="00D22615" w:rsidP="00454FB0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615,464</w:t>
            </w:r>
          </w:p>
        </w:tc>
        <w:tc>
          <w:tcPr>
            <w:tcW w:w="1350" w:type="dxa"/>
          </w:tcPr>
          <w:p w14:paraId="74CCF851" w14:textId="77777777" w:rsidR="00F458A0" w:rsidRPr="00C27F00" w:rsidRDefault="00F458A0" w:rsidP="00454FB0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580,338</w:t>
            </w:r>
          </w:p>
        </w:tc>
      </w:tr>
    </w:tbl>
    <w:p w14:paraId="3C96B739" w14:textId="77777777" w:rsidR="00DF4492" w:rsidRPr="00C27F00" w:rsidRDefault="00DF4492" w:rsidP="00454FB0">
      <w:pPr>
        <w:tabs>
          <w:tab w:val="left" w:pos="2160"/>
          <w:tab w:val="center" w:pos="6840"/>
          <w:tab w:val="center" w:pos="8280"/>
        </w:tabs>
        <w:spacing w:before="24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22"/>
          <w:szCs w:val="22"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เงินปันผลได้</w:t>
      </w:r>
    </w:p>
    <w:p w14:paraId="7CFFC9D0" w14:textId="77777777" w:rsidR="00DF4492" w:rsidRPr="00C27F00" w:rsidRDefault="00956A2D" w:rsidP="00454FB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27F00">
        <w:rPr>
          <w:rFonts w:ascii="Angsana New" w:hAnsi="Angsana New"/>
          <w:b/>
          <w:bCs/>
          <w:sz w:val="32"/>
          <w:szCs w:val="32"/>
        </w:rPr>
        <w:t>2</w:t>
      </w:r>
      <w:r w:rsidR="00E359BF" w:rsidRPr="00C27F00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DF4492" w:rsidRPr="00C27F00">
        <w:rPr>
          <w:rFonts w:ascii="Angsana New" w:hAnsi="Angsana New" w:hint="cs"/>
          <w:b/>
          <w:bCs/>
          <w:sz w:val="32"/>
          <w:szCs w:val="32"/>
        </w:rPr>
        <w:t>.</w:t>
      </w:r>
      <w:r w:rsidR="00DF4492" w:rsidRPr="00C27F00">
        <w:rPr>
          <w:rFonts w:ascii="Angsana New" w:hAnsi="Angsana New" w:hint="cs"/>
          <w:b/>
          <w:bCs/>
          <w:sz w:val="32"/>
          <w:szCs w:val="32"/>
        </w:rPr>
        <w:tab/>
      </w:r>
      <w:r w:rsidR="00DF4492" w:rsidRPr="00C27F00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14:paraId="7BEE3508" w14:textId="77777777" w:rsidR="00DF4492" w:rsidRPr="00C27F00" w:rsidRDefault="00DF4492" w:rsidP="00454FB0">
      <w:pPr>
        <w:spacing w:before="120" w:after="120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 xml:space="preserve">ภายใต้บทบัญญัติของมาตรา </w:t>
      </w:r>
      <w:r w:rsidRPr="00C27F00">
        <w:rPr>
          <w:rFonts w:ascii="Angsana New" w:hAnsi="Angsana New" w:hint="cs"/>
          <w:sz w:val="32"/>
          <w:szCs w:val="32"/>
        </w:rPr>
        <w:t xml:space="preserve">116 </w:t>
      </w:r>
      <w:r w:rsidRPr="00C27F00">
        <w:rPr>
          <w:rFonts w:ascii="Angsana New" w:hAnsi="Angsana New" w:hint="cs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C27F00">
        <w:rPr>
          <w:rFonts w:ascii="Angsana New" w:hAnsi="Angsana New" w:hint="cs"/>
          <w:sz w:val="32"/>
          <w:szCs w:val="32"/>
        </w:rPr>
        <w:t>2535</w:t>
      </w:r>
      <w:r w:rsidRPr="00C27F00">
        <w:rPr>
          <w:rFonts w:ascii="Angsana New" w:hAnsi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C27F00">
        <w:rPr>
          <w:rFonts w:ascii="Angsana New" w:hAnsi="Angsana New" w:hint="cs"/>
          <w:sz w:val="32"/>
          <w:szCs w:val="32"/>
        </w:rPr>
        <w:t>5</w:t>
      </w:r>
      <w:r w:rsidRPr="00C27F00">
        <w:rPr>
          <w:rFonts w:ascii="Angsana New" w:hAnsi="Angsana New" w:hint="cs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C27F00">
        <w:rPr>
          <w:rFonts w:ascii="Angsana New" w:hAnsi="Angsana New" w:hint="cs"/>
          <w:sz w:val="32"/>
          <w:szCs w:val="32"/>
        </w:rPr>
        <w:t xml:space="preserve">10 </w:t>
      </w:r>
      <w:r w:rsidRPr="00C27F00">
        <w:rPr>
          <w:rFonts w:ascii="Angsana New" w:hAnsi="Angsana New" w:hint="cs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</w:p>
    <w:p w14:paraId="757A0AEE" w14:textId="77777777" w:rsidR="00DF4492" w:rsidRPr="00C27F00" w:rsidRDefault="00956A2D" w:rsidP="00454FB0">
      <w:pPr>
        <w:tabs>
          <w:tab w:val="left" w:pos="900"/>
          <w:tab w:val="left" w:pos="1440"/>
          <w:tab w:val="left" w:pos="1800"/>
          <w:tab w:val="decimal" w:pos="7740"/>
        </w:tabs>
        <w:spacing w:before="120" w:after="120"/>
        <w:ind w:left="562" w:hanging="562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C27F00">
        <w:rPr>
          <w:rFonts w:ascii="Angsana New" w:hAnsi="Angsana New"/>
          <w:b/>
          <w:bCs/>
          <w:sz w:val="32"/>
          <w:szCs w:val="32"/>
        </w:rPr>
        <w:t>2</w:t>
      </w:r>
      <w:r w:rsidR="00E359BF" w:rsidRPr="00C27F00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DF4492" w:rsidRPr="00C27F00">
        <w:rPr>
          <w:rFonts w:ascii="Angsana New" w:hAnsi="Angsana New" w:hint="cs"/>
          <w:b/>
          <w:bCs/>
          <w:sz w:val="32"/>
          <w:szCs w:val="32"/>
        </w:rPr>
        <w:t>.</w:t>
      </w:r>
      <w:r w:rsidR="00DF4492" w:rsidRPr="00C27F00">
        <w:rPr>
          <w:rFonts w:ascii="Angsana New" w:hAnsi="Angsana New" w:hint="cs"/>
          <w:b/>
          <w:bCs/>
          <w:sz w:val="32"/>
          <w:szCs w:val="32"/>
        </w:rPr>
        <w:tab/>
      </w:r>
      <w:r w:rsidR="00DF4492" w:rsidRPr="00C27F00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66023881" w14:textId="77777777" w:rsidR="00DF4492" w:rsidRPr="00C27F00" w:rsidRDefault="00DF4492" w:rsidP="00454FB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  <w:r w:rsidRPr="00C27F00">
        <w:rPr>
          <w:rFonts w:ascii="Angsana New" w:hAnsi="Angsana New" w:hint="cs"/>
          <w:sz w:val="28"/>
          <w:szCs w:val="28"/>
        </w:rPr>
        <w:t xml:space="preserve">     </w:t>
      </w:r>
    </w:p>
    <w:p w14:paraId="7E3EAA5D" w14:textId="77777777" w:rsidR="00DF4492" w:rsidRPr="00C27F00" w:rsidRDefault="00DF4492" w:rsidP="00454FB0">
      <w:pPr>
        <w:tabs>
          <w:tab w:val="left" w:pos="900"/>
        </w:tabs>
        <w:spacing w:before="120" w:line="380" w:lineRule="exact"/>
        <w:ind w:left="547" w:hanging="547"/>
        <w:jc w:val="right"/>
        <w:rPr>
          <w:rFonts w:ascii="Angsana New" w:hAnsi="Angsana New"/>
          <w:sz w:val="28"/>
          <w:szCs w:val="28"/>
        </w:rPr>
      </w:pPr>
      <w:r w:rsidRPr="00C27F00">
        <w:rPr>
          <w:rFonts w:ascii="Angsana New" w:hAnsi="Angsana New" w:hint="cs"/>
          <w:sz w:val="28"/>
          <w:szCs w:val="28"/>
        </w:rPr>
        <w:tab/>
      </w:r>
      <w:r w:rsidRPr="00C27F00">
        <w:rPr>
          <w:rFonts w:ascii="Angsana New" w:hAnsi="Angsana New" w:hint="cs"/>
          <w:sz w:val="28"/>
          <w:szCs w:val="28"/>
        </w:rPr>
        <w:tab/>
      </w:r>
      <w:r w:rsidRPr="00C27F00">
        <w:rPr>
          <w:rFonts w:ascii="Angsana New" w:hAnsi="Angsana New" w:hint="cs"/>
          <w:sz w:val="28"/>
          <w:szCs w:val="28"/>
        </w:rPr>
        <w:tab/>
      </w:r>
      <w:r w:rsidRPr="00C27F00">
        <w:rPr>
          <w:rFonts w:ascii="Angsana New" w:hAnsi="Angsana New" w:hint="cs"/>
          <w:sz w:val="28"/>
          <w:szCs w:val="28"/>
        </w:rPr>
        <w:tab/>
      </w:r>
      <w:r w:rsidRPr="00C27F00">
        <w:rPr>
          <w:rFonts w:ascii="Angsana New" w:hAnsi="Angsana New" w:hint="cs"/>
        </w:rPr>
        <w:tab/>
      </w:r>
      <w:r w:rsidRPr="00C27F00">
        <w:rPr>
          <w:rFonts w:ascii="Angsana New" w:hAnsi="Angsana New" w:hint="cs"/>
        </w:rPr>
        <w:tab/>
      </w:r>
      <w:r w:rsidRPr="00C27F00">
        <w:rPr>
          <w:rFonts w:ascii="Angsana New" w:hAnsi="Angsana New" w:hint="cs"/>
        </w:rPr>
        <w:tab/>
      </w:r>
      <w:r w:rsidRPr="00C27F00">
        <w:rPr>
          <w:rFonts w:ascii="Angsana New" w:hAnsi="Angsana New" w:hint="cs"/>
        </w:rPr>
        <w:tab/>
      </w:r>
      <w:r w:rsidRPr="00C27F00">
        <w:rPr>
          <w:rFonts w:ascii="Angsana New" w:hAnsi="Angsana New" w:hint="cs"/>
        </w:rPr>
        <w:tab/>
      </w:r>
      <w:r w:rsidRPr="00C27F00">
        <w:rPr>
          <w:rFonts w:ascii="Angsana New" w:hAnsi="Angsana New" w:hint="cs"/>
        </w:rPr>
        <w:tab/>
      </w:r>
      <w:r w:rsidRPr="00C27F00">
        <w:rPr>
          <w:rFonts w:ascii="Angsana New" w:hAnsi="Angsana New" w:hint="cs"/>
          <w:sz w:val="28"/>
          <w:szCs w:val="28"/>
        </w:rPr>
        <w:tab/>
        <w:t xml:space="preserve">     (</w:t>
      </w:r>
      <w:r w:rsidRPr="00C27F00">
        <w:rPr>
          <w:rFonts w:ascii="Angsana New" w:hAnsi="Angsana New" w:hint="cs"/>
          <w:sz w:val="28"/>
          <w:szCs w:val="28"/>
          <w:cs/>
        </w:rPr>
        <w:t>หน่วย: พันบาท)</w:t>
      </w:r>
    </w:p>
    <w:tbl>
      <w:tblPr>
        <w:tblW w:w="90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296"/>
        <w:gridCol w:w="1296"/>
        <w:gridCol w:w="1296"/>
        <w:gridCol w:w="1296"/>
      </w:tblGrid>
      <w:tr w:rsidR="00DF4492" w:rsidRPr="00C27F00" w14:paraId="19AFFB14" w14:textId="77777777" w:rsidTr="00733D7A">
        <w:tc>
          <w:tcPr>
            <w:tcW w:w="3870" w:type="dxa"/>
            <w:vAlign w:val="bottom"/>
          </w:tcPr>
          <w:p w14:paraId="451ABB81" w14:textId="77777777" w:rsidR="00DF4492" w:rsidRPr="00C27F00" w:rsidRDefault="00DF4492" w:rsidP="00454FB0">
            <w:pPr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2D98184F" w14:textId="77777777" w:rsidR="00DF4492" w:rsidRPr="00C27F00" w:rsidRDefault="00DF4492" w:rsidP="00454FB0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3EE95D60" w14:textId="77777777" w:rsidR="00DF4492" w:rsidRPr="00C27F00" w:rsidRDefault="00DF4492" w:rsidP="00454FB0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4492" w:rsidRPr="00C27F00" w14:paraId="3938B12F" w14:textId="77777777" w:rsidTr="00733D7A">
        <w:trPr>
          <w:trHeight w:val="293"/>
        </w:trPr>
        <w:tc>
          <w:tcPr>
            <w:tcW w:w="3870" w:type="dxa"/>
            <w:vAlign w:val="bottom"/>
          </w:tcPr>
          <w:p w14:paraId="0F3FE185" w14:textId="77777777" w:rsidR="00DF4492" w:rsidRPr="00C27F00" w:rsidRDefault="00DF4492" w:rsidP="00454FB0">
            <w:pPr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0BB6816" w14:textId="77777777" w:rsidR="00DF4492" w:rsidRPr="00C27F00" w:rsidRDefault="0004062D" w:rsidP="00454FB0">
            <w:pPr>
              <w:spacing w:line="380" w:lineRule="exact"/>
              <w:ind w:left="-41" w:right="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96" w:type="dxa"/>
          </w:tcPr>
          <w:p w14:paraId="5094D361" w14:textId="77777777" w:rsidR="00DF4492" w:rsidRPr="00C27F00" w:rsidRDefault="0004062D" w:rsidP="00454FB0">
            <w:pPr>
              <w:spacing w:line="380" w:lineRule="exact"/>
              <w:ind w:left="-41" w:right="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2567</w:t>
            </w:r>
          </w:p>
        </w:tc>
        <w:tc>
          <w:tcPr>
            <w:tcW w:w="1296" w:type="dxa"/>
          </w:tcPr>
          <w:p w14:paraId="787E23B3" w14:textId="77777777" w:rsidR="00DF4492" w:rsidRPr="00C27F00" w:rsidRDefault="0004062D" w:rsidP="00454FB0">
            <w:pPr>
              <w:spacing w:line="380" w:lineRule="exact"/>
              <w:ind w:left="-41" w:right="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96" w:type="dxa"/>
          </w:tcPr>
          <w:p w14:paraId="1A2C86B6" w14:textId="77777777" w:rsidR="00DF4492" w:rsidRPr="00C27F00" w:rsidRDefault="0004062D" w:rsidP="00454FB0">
            <w:pPr>
              <w:spacing w:line="380" w:lineRule="exact"/>
              <w:ind w:left="-41" w:right="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2567</w:t>
            </w:r>
          </w:p>
        </w:tc>
      </w:tr>
      <w:tr w:rsidR="00991EE2" w:rsidRPr="00C27F00" w14:paraId="06DEFA03" w14:textId="77777777" w:rsidTr="00DF4492">
        <w:trPr>
          <w:trHeight w:val="171"/>
        </w:trPr>
        <w:tc>
          <w:tcPr>
            <w:tcW w:w="3870" w:type="dxa"/>
          </w:tcPr>
          <w:p w14:paraId="4EF23356" w14:textId="77777777" w:rsidR="00991EE2" w:rsidRPr="00C27F00" w:rsidRDefault="00991EE2" w:rsidP="00454FB0">
            <w:pPr>
              <w:spacing w:line="380" w:lineRule="exact"/>
              <w:ind w:left="162" w:right="7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ค่าจ้างผู้รับเหมาช่วง</w:t>
            </w:r>
          </w:p>
        </w:tc>
        <w:tc>
          <w:tcPr>
            <w:tcW w:w="1296" w:type="dxa"/>
            <w:vAlign w:val="bottom"/>
          </w:tcPr>
          <w:p w14:paraId="3CA84D39" w14:textId="07073F7E" w:rsidR="00991EE2" w:rsidRPr="00C27F00" w:rsidRDefault="00991EE2" w:rsidP="00454FB0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3,993,299</w:t>
            </w:r>
          </w:p>
        </w:tc>
        <w:tc>
          <w:tcPr>
            <w:tcW w:w="1296" w:type="dxa"/>
            <w:vAlign w:val="bottom"/>
          </w:tcPr>
          <w:p w14:paraId="1FA75B86" w14:textId="77777777" w:rsidR="00991EE2" w:rsidRPr="00C27F00" w:rsidRDefault="00991EE2" w:rsidP="00454FB0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2,739,411</w:t>
            </w:r>
          </w:p>
        </w:tc>
        <w:tc>
          <w:tcPr>
            <w:tcW w:w="1296" w:type="dxa"/>
            <w:vAlign w:val="bottom"/>
          </w:tcPr>
          <w:p w14:paraId="726EF905" w14:textId="5C43D371" w:rsidR="00991EE2" w:rsidRPr="00C27F00" w:rsidRDefault="00991EE2" w:rsidP="00454FB0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3,889,518</w:t>
            </w:r>
          </w:p>
        </w:tc>
        <w:tc>
          <w:tcPr>
            <w:tcW w:w="1296" w:type="dxa"/>
            <w:vAlign w:val="bottom"/>
          </w:tcPr>
          <w:p w14:paraId="265430C0" w14:textId="77777777" w:rsidR="00991EE2" w:rsidRPr="00C27F00" w:rsidRDefault="00991EE2" w:rsidP="00454FB0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2,750,367</w:t>
            </w:r>
          </w:p>
        </w:tc>
      </w:tr>
      <w:tr w:rsidR="00991EE2" w:rsidRPr="00C27F00" w14:paraId="0A63F175" w14:textId="77777777" w:rsidTr="00DF4492">
        <w:tc>
          <w:tcPr>
            <w:tcW w:w="3870" w:type="dxa"/>
          </w:tcPr>
          <w:p w14:paraId="332A0AC6" w14:textId="77777777" w:rsidR="00991EE2" w:rsidRPr="00C27F00" w:rsidRDefault="00991EE2" w:rsidP="00454FB0">
            <w:pPr>
              <w:spacing w:line="380" w:lineRule="exact"/>
              <w:ind w:left="162" w:right="7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ค่าวัสดุก่อสร้าง</w:t>
            </w:r>
          </w:p>
        </w:tc>
        <w:tc>
          <w:tcPr>
            <w:tcW w:w="1296" w:type="dxa"/>
            <w:vAlign w:val="bottom"/>
          </w:tcPr>
          <w:p w14:paraId="6EEC24EB" w14:textId="3C1B6A63" w:rsidR="00991EE2" w:rsidRPr="00C27F00" w:rsidRDefault="00991EE2" w:rsidP="00454FB0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1,075,500</w:t>
            </w:r>
          </w:p>
        </w:tc>
        <w:tc>
          <w:tcPr>
            <w:tcW w:w="1296" w:type="dxa"/>
            <w:vAlign w:val="bottom"/>
          </w:tcPr>
          <w:p w14:paraId="74514726" w14:textId="77777777" w:rsidR="00991EE2" w:rsidRPr="00C27F00" w:rsidRDefault="00991EE2" w:rsidP="00454FB0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971,716</w:t>
            </w:r>
          </w:p>
        </w:tc>
        <w:tc>
          <w:tcPr>
            <w:tcW w:w="1296" w:type="dxa"/>
            <w:vAlign w:val="bottom"/>
          </w:tcPr>
          <w:p w14:paraId="6D237FB4" w14:textId="2C74E70C" w:rsidR="00991EE2" w:rsidRPr="00C27F00" w:rsidRDefault="00991EE2" w:rsidP="00454FB0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966,510</w:t>
            </w:r>
          </w:p>
        </w:tc>
        <w:tc>
          <w:tcPr>
            <w:tcW w:w="1296" w:type="dxa"/>
            <w:vAlign w:val="bottom"/>
          </w:tcPr>
          <w:p w14:paraId="05E702D2" w14:textId="77777777" w:rsidR="00991EE2" w:rsidRPr="00C27F00" w:rsidRDefault="00991EE2" w:rsidP="00454FB0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967,518</w:t>
            </w:r>
          </w:p>
        </w:tc>
      </w:tr>
      <w:tr w:rsidR="00991EE2" w:rsidRPr="00C27F00" w14:paraId="69BCD07B" w14:textId="77777777" w:rsidTr="00DF4492">
        <w:tc>
          <w:tcPr>
            <w:tcW w:w="3870" w:type="dxa"/>
          </w:tcPr>
          <w:p w14:paraId="3732CDB3" w14:textId="77777777" w:rsidR="00991EE2" w:rsidRPr="00C27F00" w:rsidRDefault="00991EE2" w:rsidP="00454FB0">
            <w:pPr>
              <w:spacing w:line="380" w:lineRule="exact"/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96" w:type="dxa"/>
            <w:vAlign w:val="bottom"/>
          </w:tcPr>
          <w:p w14:paraId="330A2EB6" w14:textId="02CD38DA" w:rsidR="00991EE2" w:rsidRPr="00C27F00" w:rsidRDefault="00991EE2" w:rsidP="00454FB0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1,376,234</w:t>
            </w:r>
          </w:p>
        </w:tc>
        <w:tc>
          <w:tcPr>
            <w:tcW w:w="1296" w:type="dxa"/>
            <w:vAlign w:val="bottom"/>
          </w:tcPr>
          <w:p w14:paraId="28AEB810" w14:textId="77777777" w:rsidR="00991EE2" w:rsidRPr="00C27F00" w:rsidRDefault="00991EE2" w:rsidP="00454FB0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1,095,225</w:t>
            </w:r>
          </w:p>
        </w:tc>
        <w:tc>
          <w:tcPr>
            <w:tcW w:w="1296" w:type="dxa"/>
            <w:vAlign w:val="bottom"/>
          </w:tcPr>
          <w:p w14:paraId="51D7FD47" w14:textId="1C981E44" w:rsidR="00991EE2" w:rsidRPr="00C27F00" w:rsidRDefault="00991EE2" w:rsidP="00454FB0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1,217,209</w:t>
            </w:r>
          </w:p>
        </w:tc>
        <w:tc>
          <w:tcPr>
            <w:tcW w:w="1296" w:type="dxa"/>
            <w:vAlign w:val="bottom"/>
          </w:tcPr>
          <w:p w14:paraId="661C60DC" w14:textId="77777777" w:rsidR="00991EE2" w:rsidRPr="00C27F00" w:rsidRDefault="00991EE2" w:rsidP="00454FB0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1,086,503</w:t>
            </w:r>
          </w:p>
        </w:tc>
      </w:tr>
      <w:tr w:rsidR="00991EE2" w:rsidRPr="00C27F00" w14:paraId="2D39939E" w14:textId="77777777" w:rsidTr="00DF4492">
        <w:tc>
          <w:tcPr>
            <w:tcW w:w="3870" w:type="dxa"/>
          </w:tcPr>
          <w:p w14:paraId="0B96E27E" w14:textId="77777777" w:rsidR="00991EE2" w:rsidRPr="00C27F00" w:rsidRDefault="00991EE2" w:rsidP="00454FB0">
            <w:pPr>
              <w:spacing w:line="380" w:lineRule="exact"/>
              <w:ind w:left="162" w:right="7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ค่าเสื่อมราคาและตัดจำหน่าย</w:t>
            </w:r>
          </w:p>
        </w:tc>
        <w:tc>
          <w:tcPr>
            <w:tcW w:w="1296" w:type="dxa"/>
            <w:vAlign w:val="bottom"/>
          </w:tcPr>
          <w:p w14:paraId="367BAD27" w14:textId="0D19F953" w:rsidR="00991EE2" w:rsidRPr="00C27F00" w:rsidRDefault="000105FF" w:rsidP="00454FB0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10</w:t>
            </w:r>
            <w:r w:rsidR="0012722D" w:rsidRPr="00C27F00">
              <w:rPr>
                <w:rFonts w:ascii="Angsana New" w:hAnsi="Angsana New"/>
                <w:sz w:val="28"/>
                <w:szCs w:val="28"/>
              </w:rPr>
              <w:t>3</w:t>
            </w:r>
            <w:r w:rsidRPr="00C27F00">
              <w:rPr>
                <w:rFonts w:ascii="Angsana New" w:hAnsi="Angsana New"/>
                <w:sz w:val="28"/>
                <w:szCs w:val="28"/>
              </w:rPr>
              <w:t>,0</w:t>
            </w:r>
            <w:r w:rsidR="0012722D" w:rsidRPr="00C27F00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296" w:type="dxa"/>
            <w:vAlign w:val="bottom"/>
          </w:tcPr>
          <w:p w14:paraId="41AE7F8B" w14:textId="77777777" w:rsidR="00991EE2" w:rsidRPr="00C27F00" w:rsidRDefault="00991EE2" w:rsidP="00454FB0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110,010</w:t>
            </w:r>
          </w:p>
        </w:tc>
        <w:tc>
          <w:tcPr>
            <w:tcW w:w="1296" w:type="dxa"/>
            <w:vAlign w:val="bottom"/>
          </w:tcPr>
          <w:p w14:paraId="5E5FD12F" w14:textId="6034BAE5" w:rsidR="00991EE2" w:rsidRPr="00C27F00" w:rsidRDefault="00991EE2" w:rsidP="00454FB0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64,473</w:t>
            </w:r>
          </w:p>
        </w:tc>
        <w:tc>
          <w:tcPr>
            <w:tcW w:w="1296" w:type="dxa"/>
            <w:vAlign w:val="bottom"/>
          </w:tcPr>
          <w:p w14:paraId="1CE8E22D" w14:textId="77777777" w:rsidR="00991EE2" w:rsidRPr="00C27F00" w:rsidRDefault="00991EE2" w:rsidP="00454FB0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72,420</w:t>
            </w:r>
          </w:p>
        </w:tc>
      </w:tr>
    </w:tbl>
    <w:p w14:paraId="21215DDF" w14:textId="77777777" w:rsidR="00250243" w:rsidRPr="00C27F00" w:rsidRDefault="00250243" w:rsidP="00454FB0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14E0E1E1" w14:textId="77777777" w:rsidR="00DF4492" w:rsidRPr="00C27F00" w:rsidRDefault="00956A2D" w:rsidP="00454FB0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359BF" w:rsidRPr="00C27F00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DF4492" w:rsidRPr="00C27F00">
        <w:rPr>
          <w:rFonts w:ascii="Angsana New" w:hAnsi="Angsana New" w:hint="cs"/>
          <w:b/>
          <w:bCs/>
          <w:sz w:val="32"/>
          <w:szCs w:val="32"/>
        </w:rPr>
        <w:t>.</w:t>
      </w:r>
      <w:r w:rsidR="00DF4492" w:rsidRPr="00C27F00">
        <w:rPr>
          <w:rFonts w:ascii="Angsana New" w:hAnsi="Angsana New" w:hint="cs"/>
          <w:b/>
          <w:bCs/>
          <w:sz w:val="32"/>
          <w:szCs w:val="32"/>
        </w:rPr>
        <w:tab/>
      </w:r>
      <w:r w:rsidR="00DF4492" w:rsidRPr="00C27F00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1246212D" w14:textId="77777777" w:rsidR="00DF4492" w:rsidRPr="00C27F00" w:rsidRDefault="00DF4492" w:rsidP="00454FB0">
      <w:pPr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C27F00">
        <w:rPr>
          <w:rFonts w:ascii="Angsana New" w:hAnsi="Angsana New" w:hint="cs"/>
          <w:b/>
          <w:bCs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>ภาษีเงินได้สำหรับปีสิ้นสุดวันที่</w:t>
      </w:r>
      <w:r w:rsidRPr="00C27F00">
        <w:rPr>
          <w:rFonts w:ascii="Angsana New" w:hAnsi="Angsana New" w:hint="cs"/>
          <w:sz w:val="32"/>
          <w:szCs w:val="32"/>
        </w:rPr>
        <w:t xml:space="preserve"> 31 </w:t>
      </w:r>
      <w:r w:rsidRPr="00C27F0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4062D" w:rsidRPr="00C27F00">
        <w:rPr>
          <w:rFonts w:ascii="Angsana New" w:hAnsi="Angsana New" w:hint="cs"/>
          <w:sz w:val="32"/>
          <w:szCs w:val="32"/>
        </w:rPr>
        <w:t>2568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 xml:space="preserve">และ </w:t>
      </w:r>
      <w:r w:rsidR="0004062D" w:rsidRPr="00C27F00">
        <w:rPr>
          <w:rFonts w:ascii="Angsana New" w:hAnsi="Angsana New" w:hint="cs"/>
          <w:sz w:val="32"/>
          <w:szCs w:val="32"/>
        </w:rPr>
        <w:t>2567</w:t>
      </w:r>
      <w:r w:rsidRPr="00C27F00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7"/>
      </w:tblGrid>
      <w:tr w:rsidR="00DF4492" w:rsidRPr="00C27F00" w14:paraId="10C8D957" w14:textId="77777777" w:rsidTr="00733D7A">
        <w:tc>
          <w:tcPr>
            <w:tcW w:w="9182" w:type="dxa"/>
            <w:gridSpan w:val="5"/>
            <w:vAlign w:val="bottom"/>
          </w:tcPr>
          <w:p w14:paraId="277363D0" w14:textId="77777777" w:rsidR="00DF4492" w:rsidRPr="00C27F00" w:rsidRDefault="00DF4492" w:rsidP="00454FB0">
            <w:pPr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F4492" w:rsidRPr="00C27F00" w14:paraId="7C4E1718" w14:textId="77777777" w:rsidTr="00733D7A">
        <w:tc>
          <w:tcPr>
            <w:tcW w:w="3960" w:type="dxa"/>
            <w:vAlign w:val="bottom"/>
          </w:tcPr>
          <w:p w14:paraId="0446899E" w14:textId="77777777" w:rsidR="00DF4492" w:rsidRPr="00C27F00" w:rsidRDefault="00DF4492" w:rsidP="00454FB0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11A2FEB" w14:textId="77777777" w:rsidR="00DF4492" w:rsidRPr="00C27F00" w:rsidRDefault="00DF4492" w:rsidP="00454FB0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  <w:vAlign w:val="bottom"/>
          </w:tcPr>
          <w:p w14:paraId="04AD02B9" w14:textId="77777777" w:rsidR="00DF4492" w:rsidRPr="00C27F00" w:rsidRDefault="00DF4492" w:rsidP="00454FB0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4492" w:rsidRPr="00C27F00" w14:paraId="68338DF2" w14:textId="77777777" w:rsidTr="00733D7A">
        <w:tc>
          <w:tcPr>
            <w:tcW w:w="3960" w:type="dxa"/>
            <w:vAlign w:val="bottom"/>
          </w:tcPr>
          <w:p w14:paraId="5AD8F425" w14:textId="77777777" w:rsidR="00DF4492" w:rsidRPr="00C27F00" w:rsidRDefault="00DF4492" w:rsidP="00454FB0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501B162B" w14:textId="77777777" w:rsidR="00DF4492" w:rsidRPr="00C27F00" w:rsidRDefault="0004062D" w:rsidP="00454FB0">
            <w:pPr>
              <w:spacing w:line="380" w:lineRule="exact"/>
              <w:ind w:left="-41" w:right="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5" w:type="dxa"/>
          </w:tcPr>
          <w:p w14:paraId="3A2E4A96" w14:textId="77777777" w:rsidR="00DF4492" w:rsidRPr="00C27F00" w:rsidRDefault="0004062D" w:rsidP="00454FB0">
            <w:pPr>
              <w:spacing w:line="380" w:lineRule="exact"/>
              <w:ind w:left="-41" w:right="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</w:tcPr>
          <w:p w14:paraId="1CF0239A" w14:textId="77777777" w:rsidR="00DF4492" w:rsidRPr="00C27F00" w:rsidRDefault="0004062D" w:rsidP="00454FB0">
            <w:pPr>
              <w:spacing w:line="380" w:lineRule="exact"/>
              <w:ind w:left="-41" w:right="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7" w:type="dxa"/>
          </w:tcPr>
          <w:p w14:paraId="43928CE2" w14:textId="77777777" w:rsidR="00DF4492" w:rsidRPr="00C27F00" w:rsidRDefault="0004062D" w:rsidP="00454FB0">
            <w:pPr>
              <w:spacing w:line="380" w:lineRule="exact"/>
              <w:ind w:left="-41" w:right="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2567</w:t>
            </w:r>
          </w:p>
        </w:tc>
      </w:tr>
      <w:tr w:rsidR="00DF4492" w:rsidRPr="00C27F00" w14:paraId="32C93E93" w14:textId="77777777" w:rsidTr="000E3C23">
        <w:trPr>
          <w:trHeight w:val="77"/>
        </w:trPr>
        <w:tc>
          <w:tcPr>
            <w:tcW w:w="3960" w:type="dxa"/>
            <w:vAlign w:val="bottom"/>
          </w:tcPr>
          <w:p w14:paraId="1CD96092" w14:textId="77777777" w:rsidR="00DF4492" w:rsidRPr="00C27F00" w:rsidRDefault="00DF4492" w:rsidP="00454FB0">
            <w:pPr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305" w:type="dxa"/>
            <w:vAlign w:val="bottom"/>
          </w:tcPr>
          <w:p w14:paraId="5A5A8AD8" w14:textId="77777777" w:rsidR="00DF4492" w:rsidRPr="00C27F00" w:rsidRDefault="00DF4492" w:rsidP="00454FB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E8D5716" w14:textId="77777777" w:rsidR="00DF4492" w:rsidRPr="00C27F00" w:rsidRDefault="00DF4492" w:rsidP="00454FB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F52BFEE" w14:textId="77777777" w:rsidR="00DF4492" w:rsidRPr="00C27F00" w:rsidRDefault="00DF4492" w:rsidP="00454FB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5499FE9A" w14:textId="77777777" w:rsidR="00DF4492" w:rsidRPr="00C27F00" w:rsidRDefault="00DF4492" w:rsidP="00454FB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58A0" w:rsidRPr="00C27F00" w14:paraId="6DF1CD64" w14:textId="77777777" w:rsidTr="00DF4492">
        <w:tc>
          <w:tcPr>
            <w:tcW w:w="3960" w:type="dxa"/>
            <w:vAlign w:val="bottom"/>
          </w:tcPr>
          <w:p w14:paraId="6D726511" w14:textId="77777777" w:rsidR="00F458A0" w:rsidRPr="00C27F00" w:rsidRDefault="00F458A0" w:rsidP="00454FB0">
            <w:pPr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05" w:type="dxa"/>
            <w:vAlign w:val="bottom"/>
          </w:tcPr>
          <w:p w14:paraId="589C2AF2" w14:textId="21864090" w:rsidR="00F458A0" w:rsidRPr="00C27F00" w:rsidRDefault="0046290A" w:rsidP="00454FB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8,329</w:t>
            </w:r>
          </w:p>
        </w:tc>
        <w:tc>
          <w:tcPr>
            <w:tcW w:w="1305" w:type="dxa"/>
            <w:vAlign w:val="bottom"/>
          </w:tcPr>
          <w:p w14:paraId="7A2863CC" w14:textId="77777777" w:rsidR="00F458A0" w:rsidRPr="00C27F00" w:rsidRDefault="00F458A0" w:rsidP="00454FB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258</w:t>
            </w:r>
          </w:p>
        </w:tc>
        <w:tc>
          <w:tcPr>
            <w:tcW w:w="1305" w:type="dxa"/>
            <w:vAlign w:val="bottom"/>
          </w:tcPr>
          <w:p w14:paraId="7A8979CC" w14:textId="6054C578" w:rsidR="00F458A0" w:rsidRPr="00C27F00" w:rsidRDefault="0040180F" w:rsidP="00454FB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8,1</w:t>
            </w:r>
            <w:r w:rsidR="004D390C" w:rsidRPr="00C27F00">
              <w:rPr>
                <w:rFonts w:ascii="Angsana New" w:hAnsi="Angsana New"/>
                <w:sz w:val="28"/>
                <w:szCs w:val="28"/>
              </w:rPr>
              <w:t>9</w:t>
            </w:r>
            <w:r w:rsidRPr="00C27F0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7" w:type="dxa"/>
            <w:vAlign w:val="bottom"/>
          </w:tcPr>
          <w:p w14:paraId="07128E82" w14:textId="77777777" w:rsidR="00F458A0" w:rsidRPr="00C27F00" w:rsidRDefault="00F458A0" w:rsidP="00454FB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458A0" w:rsidRPr="00C27F00" w14:paraId="57B4D02E" w14:textId="77777777" w:rsidTr="00DF4492">
        <w:tc>
          <w:tcPr>
            <w:tcW w:w="3960" w:type="dxa"/>
            <w:vAlign w:val="bottom"/>
          </w:tcPr>
          <w:p w14:paraId="1F8D6838" w14:textId="77777777" w:rsidR="00F458A0" w:rsidRPr="00C27F00" w:rsidRDefault="00F458A0" w:rsidP="00454FB0">
            <w:pPr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0EE3DDCD" w14:textId="77777777" w:rsidR="00F458A0" w:rsidRPr="00C27F00" w:rsidRDefault="00F458A0" w:rsidP="00454FB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6C0B074" w14:textId="77777777" w:rsidR="00F458A0" w:rsidRPr="00C27F00" w:rsidRDefault="00F458A0" w:rsidP="00454FB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93E27B6" w14:textId="77777777" w:rsidR="00F458A0" w:rsidRPr="00C27F00" w:rsidRDefault="00F458A0" w:rsidP="00454FB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2086353B" w14:textId="77777777" w:rsidR="00F458A0" w:rsidRPr="00C27F00" w:rsidRDefault="00F458A0" w:rsidP="00454FB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58A0" w:rsidRPr="00C27F00" w14:paraId="141A74B2" w14:textId="77777777" w:rsidTr="00DF4492">
        <w:trPr>
          <w:trHeight w:val="89"/>
        </w:trPr>
        <w:tc>
          <w:tcPr>
            <w:tcW w:w="3960" w:type="dxa"/>
            <w:vAlign w:val="bottom"/>
          </w:tcPr>
          <w:p w14:paraId="4EA353F2" w14:textId="77777777" w:rsidR="00F458A0" w:rsidRPr="00C27F00" w:rsidRDefault="00F458A0" w:rsidP="00454FB0">
            <w:pPr>
              <w:spacing w:line="38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6AD83F95" w14:textId="72D45FA8" w:rsidR="00F458A0" w:rsidRPr="00C27F00" w:rsidRDefault="00A37AA0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(2</w:t>
            </w:r>
            <w:r w:rsidR="00FC54B0" w:rsidRPr="00C27F00">
              <w:rPr>
                <w:rFonts w:ascii="Angsana New" w:hAnsi="Angsana New"/>
                <w:sz w:val="28"/>
                <w:szCs w:val="28"/>
              </w:rPr>
              <w:t>0</w:t>
            </w:r>
            <w:r w:rsidR="00F4650F" w:rsidRPr="00C27F00">
              <w:rPr>
                <w:rFonts w:ascii="Angsana New" w:hAnsi="Angsana New"/>
                <w:sz w:val="28"/>
                <w:szCs w:val="28"/>
              </w:rPr>
              <w:t>,918</w:t>
            </w:r>
            <w:r w:rsidR="00EB26AC" w:rsidRPr="00C27F0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050C1AB6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(16,740)</w:t>
            </w:r>
          </w:p>
        </w:tc>
        <w:tc>
          <w:tcPr>
            <w:tcW w:w="1305" w:type="dxa"/>
            <w:vAlign w:val="bottom"/>
          </w:tcPr>
          <w:p w14:paraId="3C697B07" w14:textId="5E5B3308" w:rsidR="00F458A0" w:rsidRPr="00C27F00" w:rsidRDefault="0083608D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(16,424)</w:t>
            </w:r>
          </w:p>
        </w:tc>
        <w:tc>
          <w:tcPr>
            <w:tcW w:w="1307" w:type="dxa"/>
            <w:vAlign w:val="bottom"/>
          </w:tcPr>
          <w:p w14:paraId="35A19D40" w14:textId="77777777" w:rsidR="00F458A0" w:rsidRPr="00C27F00" w:rsidRDefault="00F458A0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(14,753)</w:t>
            </w:r>
          </w:p>
        </w:tc>
      </w:tr>
      <w:tr w:rsidR="00F458A0" w:rsidRPr="00C27F00" w14:paraId="49B8995F" w14:textId="77777777" w:rsidTr="00DF4492">
        <w:tc>
          <w:tcPr>
            <w:tcW w:w="3960" w:type="dxa"/>
            <w:vAlign w:val="bottom"/>
          </w:tcPr>
          <w:p w14:paraId="55FB9F56" w14:textId="77777777" w:rsidR="00F458A0" w:rsidRPr="00C27F00" w:rsidRDefault="00F458A0" w:rsidP="00454FB0">
            <w:pPr>
              <w:spacing w:line="380" w:lineRule="exact"/>
              <w:ind w:left="162" w:right="-43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311C9BCE" w14:textId="433D4DFC" w:rsidR="00F458A0" w:rsidRPr="00C27F00" w:rsidRDefault="00A8650C" w:rsidP="00454FB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(12,</w:t>
            </w:r>
            <w:r w:rsidR="00CE4373" w:rsidRPr="00C27F00">
              <w:rPr>
                <w:rFonts w:ascii="Angsana New" w:hAnsi="Angsana New"/>
                <w:sz w:val="28"/>
                <w:szCs w:val="28"/>
              </w:rPr>
              <w:t>5</w:t>
            </w:r>
            <w:r w:rsidR="002E543E" w:rsidRPr="00C27F00">
              <w:rPr>
                <w:rFonts w:ascii="Angsana New" w:hAnsi="Angsana New"/>
                <w:sz w:val="28"/>
                <w:szCs w:val="28"/>
              </w:rPr>
              <w:t>89</w:t>
            </w:r>
            <w:r w:rsidRPr="00C27F0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31920774" w14:textId="77777777" w:rsidR="00F458A0" w:rsidRPr="00C27F00" w:rsidRDefault="00F458A0" w:rsidP="00454FB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(16,482)</w:t>
            </w:r>
          </w:p>
        </w:tc>
        <w:tc>
          <w:tcPr>
            <w:tcW w:w="1305" w:type="dxa"/>
            <w:vAlign w:val="bottom"/>
          </w:tcPr>
          <w:p w14:paraId="4A34A9E8" w14:textId="564FB238" w:rsidR="00F458A0" w:rsidRPr="00C27F00" w:rsidRDefault="001B6EC5" w:rsidP="00454FB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(8,2</w:t>
            </w:r>
            <w:r w:rsidR="006C3EBB" w:rsidRPr="00C27F00">
              <w:rPr>
                <w:rFonts w:ascii="Angsana New" w:hAnsi="Angsana New"/>
                <w:sz w:val="28"/>
                <w:szCs w:val="28"/>
              </w:rPr>
              <w:t>2</w:t>
            </w:r>
            <w:r w:rsidRPr="00C27F00">
              <w:rPr>
                <w:rFonts w:ascii="Angsana New" w:hAnsi="Angsana New"/>
                <w:sz w:val="28"/>
                <w:szCs w:val="28"/>
              </w:rPr>
              <w:t>7)</w:t>
            </w:r>
          </w:p>
        </w:tc>
        <w:tc>
          <w:tcPr>
            <w:tcW w:w="1307" w:type="dxa"/>
            <w:vAlign w:val="bottom"/>
          </w:tcPr>
          <w:p w14:paraId="61670F08" w14:textId="77777777" w:rsidR="00F458A0" w:rsidRPr="00C27F00" w:rsidRDefault="00F458A0" w:rsidP="00454FB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(14,753)</w:t>
            </w:r>
          </w:p>
        </w:tc>
      </w:tr>
    </w:tbl>
    <w:p w14:paraId="49E0A7D4" w14:textId="77777777" w:rsidR="00DF4492" w:rsidRPr="00C27F00" w:rsidRDefault="00DF4492" w:rsidP="00454FB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 w:rsidRPr="00C27F00">
        <w:rPr>
          <w:rFonts w:ascii="Angsana New" w:hAnsi="Angsana New" w:hint="cs"/>
          <w:sz w:val="32"/>
          <w:szCs w:val="32"/>
        </w:rPr>
        <w:t xml:space="preserve"> 31 </w:t>
      </w:r>
      <w:r w:rsidRPr="00C27F0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4062D" w:rsidRPr="00C27F00">
        <w:rPr>
          <w:rFonts w:ascii="Angsana New" w:hAnsi="Angsana New" w:hint="cs"/>
          <w:sz w:val="32"/>
          <w:szCs w:val="32"/>
        </w:rPr>
        <w:t>2568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 xml:space="preserve">และ </w:t>
      </w:r>
      <w:r w:rsidR="0004062D" w:rsidRPr="00C27F00">
        <w:rPr>
          <w:rFonts w:ascii="Angsana New" w:hAnsi="Angsana New" w:hint="cs"/>
          <w:sz w:val="32"/>
          <w:szCs w:val="32"/>
        </w:rPr>
        <w:t>2567</w:t>
      </w:r>
      <w:r w:rsidRPr="00C27F00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305"/>
        <w:gridCol w:w="1305"/>
        <w:gridCol w:w="1305"/>
        <w:gridCol w:w="1305"/>
      </w:tblGrid>
      <w:tr w:rsidR="00DF4492" w:rsidRPr="00C27F00" w14:paraId="10F517AE" w14:textId="77777777" w:rsidTr="00733D7A">
        <w:tc>
          <w:tcPr>
            <w:tcW w:w="9180" w:type="dxa"/>
            <w:gridSpan w:val="5"/>
            <w:vAlign w:val="bottom"/>
          </w:tcPr>
          <w:p w14:paraId="4A935372" w14:textId="77777777" w:rsidR="00DF4492" w:rsidRPr="00C27F00" w:rsidRDefault="00DF4492" w:rsidP="00454FB0">
            <w:pPr>
              <w:tabs>
                <w:tab w:val="left" w:pos="360"/>
                <w:tab w:val="left" w:pos="720"/>
                <w:tab w:val="left" w:pos="2160"/>
              </w:tabs>
              <w:spacing w:line="360" w:lineRule="exact"/>
              <w:ind w:left="1440" w:right="-15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F4492" w:rsidRPr="00C27F00" w14:paraId="12EF9CC7" w14:textId="77777777" w:rsidTr="00733D7A">
        <w:tc>
          <w:tcPr>
            <w:tcW w:w="3960" w:type="dxa"/>
            <w:vAlign w:val="bottom"/>
          </w:tcPr>
          <w:p w14:paraId="259A2AD4" w14:textId="77777777" w:rsidR="00DF4492" w:rsidRPr="00C27F00" w:rsidRDefault="00DF4492" w:rsidP="00454FB0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669DED5" w14:textId="77777777" w:rsidR="00DF4492" w:rsidRPr="00C27F00" w:rsidRDefault="00DF4492" w:rsidP="00454FB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69666B9" w14:textId="77777777" w:rsidR="00DF4492" w:rsidRPr="00C27F00" w:rsidRDefault="00DF4492" w:rsidP="00454FB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4492" w:rsidRPr="00C27F00" w14:paraId="79FA035F" w14:textId="77777777" w:rsidTr="00733D7A">
        <w:tc>
          <w:tcPr>
            <w:tcW w:w="3960" w:type="dxa"/>
            <w:vAlign w:val="bottom"/>
          </w:tcPr>
          <w:p w14:paraId="0D5E4268" w14:textId="77777777" w:rsidR="00DF4492" w:rsidRPr="00C27F00" w:rsidRDefault="00DF4492" w:rsidP="00454FB0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4264786" w14:textId="77777777" w:rsidR="00DF4492" w:rsidRPr="00C27F00" w:rsidRDefault="0004062D" w:rsidP="00454FB0">
            <w:pPr>
              <w:spacing w:line="360" w:lineRule="exact"/>
              <w:ind w:left="-41" w:right="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5" w:type="dxa"/>
          </w:tcPr>
          <w:p w14:paraId="7B92E546" w14:textId="77777777" w:rsidR="00DF4492" w:rsidRPr="00C27F00" w:rsidRDefault="0004062D" w:rsidP="00454FB0">
            <w:pPr>
              <w:spacing w:line="360" w:lineRule="exact"/>
              <w:ind w:left="-41" w:right="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</w:tcPr>
          <w:p w14:paraId="4D72A989" w14:textId="77777777" w:rsidR="00DF4492" w:rsidRPr="00C27F00" w:rsidRDefault="0004062D" w:rsidP="00454FB0">
            <w:pPr>
              <w:spacing w:line="360" w:lineRule="exact"/>
              <w:ind w:left="-41" w:right="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5" w:type="dxa"/>
          </w:tcPr>
          <w:p w14:paraId="42DED765" w14:textId="77777777" w:rsidR="00DF4492" w:rsidRPr="00C27F00" w:rsidRDefault="0004062D" w:rsidP="00454FB0">
            <w:pPr>
              <w:spacing w:line="360" w:lineRule="exact"/>
              <w:ind w:left="-41" w:right="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2567</w:t>
            </w:r>
          </w:p>
        </w:tc>
      </w:tr>
      <w:tr w:rsidR="00DF4492" w:rsidRPr="00C27F00" w14:paraId="13D8C25A" w14:textId="77777777" w:rsidTr="00733D7A">
        <w:tc>
          <w:tcPr>
            <w:tcW w:w="3960" w:type="dxa"/>
            <w:vAlign w:val="bottom"/>
          </w:tcPr>
          <w:p w14:paraId="076050DF" w14:textId="77777777" w:rsidR="00DF4492" w:rsidRPr="00C27F00" w:rsidRDefault="00DF4492" w:rsidP="00454FB0">
            <w:pPr>
              <w:spacing w:line="36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ภาษีเงินได้รอการตัดบัญชีที่เกี่ยวข้องกับ                </w:t>
            </w:r>
          </w:p>
        </w:tc>
        <w:tc>
          <w:tcPr>
            <w:tcW w:w="1305" w:type="dxa"/>
            <w:vAlign w:val="bottom"/>
          </w:tcPr>
          <w:p w14:paraId="150B2A25" w14:textId="77777777" w:rsidR="00DF4492" w:rsidRPr="00C27F00" w:rsidRDefault="00DF4492" w:rsidP="00454FB0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85C8A95" w14:textId="77777777" w:rsidR="00DF4492" w:rsidRPr="00C27F00" w:rsidRDefault="00DF4492" w:rsidP="00454FB0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13D585C" w14:textId="77777777" w:rsidR="00DF4492" w:rsidRPr="00C27F00" w:rsidRDefault="00DF4492" w:rsidP="00454FB0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973A047" w14:textId="77777777" w:rsidR="00DF4492" w:rsidRPr="00C27F00" w:rsidRDefault="00DF4492" w:rsidP="00454FB0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1C47" w:rsidRPr="00C27F00" w14:paraId="441DFF3D" w14:textId="77777777" w:rsidTr="00733D7A">
        <w:tc>
          <w:tcPr>
            <w:tcW w:w="3960" w:type="dxa"/>
            <w:vAlign w:val="bottom"/>
          </w:tcPr>
          <w:p w14:paraId="48FBED62" w14:textId="67B0B496" w:rsidR="00941C47" w:rsidRPr="00C27F00" w:rsidRDefault="00941C47" w:rsidP="00454FB0">
            <w:pPr>
              <w:spacing w:line="360" w:lineRule="exact"/>
              <w:ind w:left="3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C27F00">
              <w:rPr>
                <w:rFonts w:ascii="Angsana New" w:hAnsi="Angsana New"/>
                <w:sz w:val="28"/>
                <w:szCs w:val="28"/>
                <w:cs/>
              </w:rPr>
              <w:t>จากการวัดมูลค่าใหม่ของผลประโยชน์พนักงานที่กำหนดไว้</w:t>
            </w:r>
          </w:p>
        </w:tc>
        <w:tc>
          <w:tcPr>
            <w:tcW w:w="1305" w:type="dxa"/>
            <w:vAlign w:val="bottom"/>
          </w:tcPr>
          <w:p w14:paraId="03CEB327" w14:textId="444BCA48" w:rsidR="00941C47" w:rsidRPr="00C27F00" w:rsidRDefault="00941C47" w:rsidP="00454FB0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</w:t>
            </w:r>
            <w:r w:rsidR="00ED6352" w:rsidRPr="00C27F00">
              <w:rPr>
                <w:rFonts w:ascii="Angsana New" w:hAnsi="Angsana New"/>
                <w:sz w:val="28"/>
                <w:szCs w:val="28"/>
              </w:rPr>
              <w:t>1</w:t>
            </w:r>
            <w:r w:rsidR="004C5D43" w:rsidRPr="00C27F00">
              <w:rPr>
                <w:rFonts w:ascii="Angsana New" w:hAnsi="Angsana New"/>
                <w:sz w:val="28"/>
                <w:szCs w:val="28"/>
              </w:rPr>
              <w:t>,17</w:t>
            </w:r>
            <w:r w:rsidR="00D04A7E" w:rsidRPr="00C27F00">
              <w:rPr>
                <w:rFonts w:ascii="Angsana New" w:hAnsi="Angsana New"/>
                <w:sz w:val="28"/>
                <w:szCs w:val="28"/>
              </w:rPr>
              <w:t>3</w:t>
            </w:r>
            <w:r w:rsidRPr="00C27F0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2BBB9DE2" w14:textId="77777777" w:rsidR="00941C47" w:rsidRPr="00C27F00" w:rsidRDefault="00941C47" w:rsidP="00454FB0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(2,113)</w:t>
            </w:r>
          </w:p>
        </w:tc>
        <w:tc>
          <w:tcPr>
            <w:tcW w:w="1305" w:type="dxa"/>
            <w:vAlign w:val="bottom"/>
          </w:tcPr>
          <w:p w14:paraId="57A4C237" w14:textId="3D5A0423" w:rsidR="00941C47" w:rsidRPr="00C27F00" w:rsidRDefault="00941C47" w:rsidP="00454FB0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(2,075)</w:t>
            </w:r>
          </w:p>
        </w:tc>
        <w:tc>
          <w:tcPr>
            <w:tcW w:w="1305" w:type="dxa"/>
            <w:vAlign w:val="bottom"/>
          </w:tcPr>
          <w:p w14:paraId="66BB8D06" w14:textId="77777777" w:rsidR="00941C47" w:rsidRPr="00C27F00" w:rsidRDefault="00941C47" w:rsidP="00454FB0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(2,002)</w:t>
            </w:r>
          </w:p>
        </w:tc>
      </w:tr>
      <w:tr w:rsidR="00941C47" w:rsidRPr="00C27F00" w14:paraId="5E95A5A3" w14:textId="77777777" w:rsidTr="00733D7A">
        <w:tc>
          <w:tcPr>
            <w:tcW w:w="3960" w:type="dxa"/>
            <w:vAlign w:val="bottom"/>
          </w:tcPr>
          <w:p w14:paraId="4148D07A" w14:textId="562BA8F2" w:rsidR="00941C47" w:rsidRPr="00C27F00" w:rsidDel="00D9606F" w:rsidRDefault="00941C47" w:rsidP="00454FB0">
            <w:pPr>
              <w:spacing w:line="360" w:lineRule="exact"/>
              <w:ind w:left="3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305" w:type="dxa"/>
            <w:vAlign w:val="bottom"/>
          </w:tcPr>
          <w:p w14:paraId="21729CBB" w14:textId="3C343039" w:rsidR="00941C47" w:rsidRPr="00C27F00" w:rsidRDefault="004C5D43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7,522</w:t>
            </w:r>
          </w:p>
        </w:tc>
        <w:tc>
          <w:tcPr>
            <w:tcW w:w="1305" w:type="dxa"/>
            <w:vAlign w:val="bottom"/>
          </w:tcPr>
          <w:p w14:paraId="44F3858E" w14:textId="20687102" w:rsidR="00941C47" w:rsidRPr="00C27F00" w:rsidRDefault="00941C47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D576756" w14:textId="09960DCA" w:rsidR="00941C47" w:rsidRPr="00C27F00" w:rsidRDefault="00680A14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7,</w:t>
            </w:r>
            <w:r w:rsidR="00ED6352" w:rsidRPr="00C27F00">
              <w:rPr>
                <w:rFonts w:ascii="Angsana New" w:hAnsi="Angsana New"/>
                <w:sz w:val="28"/>
                <w:szCs w:val="28"/>
              </w:rPr>
              <w:t>522</w:t>
            </w:r>
          </w:p>
        </w:tc>
        <w:tc>
          <w:tcPr>
            <w:tcW w:w="1305" w:type="dxa"/>
            <w:vAlign w:val="bottom"/>
          </w:tcPr>
          <w:p w14:paraId="2D242469" w14:textId="70134213" w:rsidR="00941C47" w:rsidRPr="00C27F00" w:rsidRDefault="00941C47" w:rsidP="00454F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1C47" w:rsidRPr="00C27F00" w14:paraId="7067B68D" w14:textId="77777777" w:rsidTr="00733D7A">
        <w:tc>
          <w:tcPr>
            <w:tcW w:w="3960" w:type="dxa"/>
            <w:vAlign w:val="bottom"/>
          </w:tcPr>
          <w:p w14:paraId="4DD59BC1" w14:textId="77777777" w:rsidR="00941C47" w:rsidRPr="00C27F00" w:rsidRDefault="00941C47" w:rsidP="00454FB0">
            <w:pPr>
              <w:spacing w:line="360" w:lineRule="exact"/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16C517BA" w14:textId="3D48C8B3" w:rsidR="00941C47" w:rsidRPr="00C27F00" w:rsidRDefault="007176F7" w:rsidP="00454FB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6,34</w:t>
            </w:r>
            <w:r w:rsidR="00D04A7E" w:rsidRPr="00C27F0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05" w:type="dxa"/>
            <w:vAlign w:val="bottom"/>
          </w:tcPr>
          <w:p w14:paraId="222C0188" w14:textId="77777777" w:rsidR="00941C47" w:rsidRPr="00C27F00" w:rsidRDefault="00941C47" w:rsidP="00454FB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(2,113)</w:t>
            </w:r>
          </w:p>
        </w:tc>
        <w:tc>
          <w:tcPr>
            <w:tcW w:w="1305" w:type="dxa"/>
            <w:vAlign w:val="bottom"/>
          </w:tcPr>
          <w:p w14:paraId="0D437269" w14:textId="2B6FD89F" w:rsidR="00941C47" w:rsidRPr="00C27F00" w:rsidRDefault="0062603B" w:rsidP="00454FB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C27F00">
              <w:rPr>
                <w:rFonts w:ascii="Angsana New" w:hAnsi="Angsana New"/>
                <w:sz w:val="28"/>
                <w:szCs w:val="28"/>
              </w:rPr>
              <w:t>,447</w:t>
            </w:r>
          </w:p>
        </w:tc>
        <w:tc>
          <w:tcPr>
            <w:tcW w:w="1305" w:type="dxa"/>
            <w:vAlign w:val="bottom"/>
          </w:tcPr>
          <w:p w14:paraId="6F88DBDE" w14:textId="77777777" w:rsidR="00941C47" w:rsidRPr="00C27F00" w:rsidRDefault="00941C47" w:rsidP="00454FB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(2,002)</w:t>
            </w:r>
          </w:p>
        </w:tc>
      </w:tr>
    </w:tbl>
    <w:p w14:paraId="55D3366F" w14:textId="77777777" w:rsidR="00DF4492" w:rsidRPr="00C27F00" w:rsidRDefault="00DF4492" w:rsidP="00454FB0">
      <w:pPr>
        <w:spacing w:before="120" w:after="120" w:line="34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/>
          <w:sz w:val="32"/>
          <w:szCs w:val="32"/>
          <w:cs/>
        </w:rPr>
        <w:br w:type="page"/>
      </w:r>
      <w:r w:rsidRPr="00C27F00">
        <w:rPr>
          <w:rFonts w:ascii="Angsana New" w:hAnsi="Angsana New" w:hint="cs"/>
          <w:sz w:val="32"/>
          <w:szCs w:val="32"/>
          <w:cs/>
        </w:rPr>
        <w:lastRenderedPageBreak/>
        <w:t>รายการ</w:t>
      </w:r>
      <w:r w:rsidRPr="00C27F00">
        <w:rPr>
          <w:rFonts w:ascii="Angsana New" w:hAnsi="Angsana New" w:hint="cs"/>
          <w:sz w:val="32"/>
          <w:szCs w:val="32"/>
          <w:cs/>
          <w:lang w:val="th-TH"/>
        </w:rPr>
        <w:t>กระทบยอดระหว่างกำไรทางบัญชีกับภาษีเงินได้มีดังนี้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28"/>
        <w:gridCol w:w="1165"/>
        <w:gridCol w:w="1166"/>
        <w:gridCol w:w="1165"/>
        <w:gridCol w:w="1166"/>
      </w:tblGrid>
      <w:tr w:rsidR="00DF4492" w:rsidRPr="00C27F00" w14:paraId="70D90F72" w14:textId="77777777" w:rsidTr="00733D7A">
        <w:tc>
          <w:tcPr>
            <w:tcW w:w="9090" w:type="dxa"/>
            <w:gridSpan w:val="5"/>
          </w:tcPr>
          <w:p w14:paraId="22DC19DE" w14:textId="77777777" w:rsidR="00DF4492" w:rsidRPr="00C27F00" w:rsidRDefault="00DF4492" w:rsidP="00454FB0">
            <w:pPr>
              <w:spacing w:line="340" w:lineRule="exact"/>
              <w:ind w:left="1440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F4492" w:rsidRPr="00C27F00" w14:paraId="05906428" w14:textId="77777777" w:rsidTr="00733D7A">
        <w:tc>
          <w:tcPr>
            <w:tcW w:w="4428" w:type="dxa"/>
          </w:tcPr>
          <w:p w14:paraId="52327249" w14:textId="77777777" w:rsidR="00DF4492" w:rsidRPr="00C27F00" w:rsidRDefault="00DF4492" w:rsidP="00454FB0">
            <w:pPr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2331" w:type="dxa"/>
            <w:gridSpan w:val="2"/>
          </w:tcPr>
          <w:p w14:paraId="74574DAE" w14:textId="77777777" w:rsidR="00DF4492" w:rsidRPr="00C27F00" w:rsidRDefault="00DF4492" w:rsidP="00454FB0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31" w:type="dxa"/>
            <w:gridSpan w:val="2"/>
          </w:tcPr>
          <w:p w14:paraId="544C1361" w14:textId="77777777" w:rsidR="00DF4492" w:rsidRPr="00C27F00" w:rsidRDefault="00DF4492" w:rsidP="00454FB0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4492" w:rsidRPr="00C27F00" w14:paraId="2FB3B9F3" w14:textId="77777777" w:rsidTr="00733D7A">
        <w:tc>
          <w:tcPr>
            <w:tcW w:w="4428" w:type="dxa"/>
          </w:tcPr>
          <w:p w14:paraId="0F5F05EF" w14:textId="77777777" w:rsidR="00DF4492" w:rsidRPr="00C27F00" w:rsidRDefault="00DF4492" w:rsidP="00454FB0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65" w:type="dxa"/>
          </w:tcPr>
          <w:p w14:paraId="4B736C87" w14:textId="77777777" w:rsidR="00DF4492" w:rsidRPr="00C27F00" w:rsidRDefault="0004062D" w:rsidP="00454FB0">
            <w:pPr>
              <w:spacing w:line="340" w:lineRule="exact"/>
              <w:ind w:left="-41" w:right="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66" w:type="dxa"/>
          </w:tcPr>
          <w:p w14:paraId="2617548E" w14:textId="77777777" w:rsidR="00DF4492" w:rsidRPr="00C27F00" w:rsidRDefault="0004062D" w:rsidP="00454FB0">
            <w:pPr>
              <w:spacing w:line="340" w:lineRule="exact"/>
              <w:ind w:left="-41" w:right="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2567</w:t>
            </w:r>
          </w:p>
        </w:tc>
        <w:tc>
          <w:tcPr>
            <w:tcW w:w="1165" w:type="dxa"/>
          </w:tcPr>
          <w:p w14:paraId="6813996F" w14:textId="77777777" w:rsidR="00DF4492" w:rsidRPr="00C27F00" w:rsidRDefault="0004062D" w:rsidP="00454FB0">
            <w:pPr>
              <w:spacing w:line="340" w:lineRule="exact"/>
              <w:ind w:left="-41" w:right="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66" w:type="dxa"/>
          </w:tcPr>
          <w:p w14:paraId="52F22CF6" w14:textId="77777777" w:rsidR="00DF4492" w:rsidRPr="00C27F00" w:rsidRDefault="0004062D" w:rsidP="00454FB0">
            <w:pPr>
              <w:spacing w:line="340" w:lineRule="exact"/>
              <w:ind w:left="-41" w:right="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2567</w:t>
            </w:r>
          </w:p>
        </w:tc>
      </w:tr>
      <w:tr w:rsidR="00AB6F94" w:rsidRPr="00C27F00" w14:paraId="4E5C111B" w14:textId="77777777" w:rsidTr="00733D7A">
        <w:tc>
          <w:tcPr>
            <w:tcW w:w="4428" w:type="dxa"/>
            <w:vAlign w:val="bottom"/>
          </w:tcPr>
          <w:p w14:paraId="1CF17E4A" w14:textId="77777777" w:rsidR="00AB6F94" w:rsidRPr="00C27F00" w:rsidRDefault="00AB6F94" w:rsidP="00454FB0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65" w:type="dxa"/>
            <w:vAlign w:val="bottom"/>
          </w:tcPr>
          <w:p w14:paraId="77869CA5" w14:textId="2B423A87" w:rsidR="00AB6F94" w:rsidRPr="00C27F00" w:rsidRDefault="00B36584" w:rsidP="00454FB0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43,656</w:t>
            </w:r>
          </w:p>
        </w:tc>
        <w:tc>
          <w:tcPr>
            <w:tcW w:w="1166" w:type="dxa"/>
            <w:vAlign w:val="bottom"/>
          </w:tcPr>
          <w:p w14:paraId="023455E3" w14:textId="77777777" w:rsidR="00AB6F94" w:rsidRPr="00C27F00" w:rsidRDefault="00AB6F94" w:rsidP="00454FB0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20,491</w:t>
            </w:r>
          </w:p>
        </w:tc>
        <w:tc>
          <w:tcPr>
            <w:tcW w:w="1165" w:type="dxa"/>
            <w:vAlign w:val="bottom"/>
          </w:tcPr>
          <w:p w14:paraId="2CCFA754" w14:textId="7E36C3A0" w:rsidR="00AB6F94" w:rsidRPr="00C27F00" w:rsidRDefault="009768CB" w:rsidP="00454FB0">
            <w:pPr>
              <w:pBdr>
                <w:bottom w:val="double" w:sz="4" w:space="1" w:color="000000"/>
              </w:pBd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162,726</w:t>
            </w:r>
          </w:p>
        </w:tc>
        <w:tc>
          <w:tcPr>
            <w:tcW w:w="1166" w:type="dxa"/>
            <w:vAlign w:val="bottom"/>
          </w:tcPr>
          <w:p w14:paraId="35530E65" w14:textId="77777777" w:rsidR="00AB6F94" w:rsidRPr="00C27F00" w:rsidRDefault="00AB6F94" w:rsidP="00454FB0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103,404</w:t>
            </w:r>
          </w:p>
        </w:tc>
      </w:tr>
      <w:tr w:rsidR="00AB6F94" w:rsidRPr="00C27F00" w14:paraId="7FFD14AA" w14:textId="77777777" w:rsidTr="00733D7A">
        <w:trPr>
          <w:trHeight w:val="153"/>
        </w:trPr>
        <w:tc>
          <w:tcPr>
            <w:tcW w:w="4428" w:type="dxa"/>
            <w:vAlign w:val="bottom"/>
          </w:tcPr>
          <w:p w14:paraId="3D091F89" w14:textId="77777777" w:rsidR="00AB6F94" w:rsidRPr="00C27F00" w:rsidRDefault="00AB6F94" w:rsidP="00454FB0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20BA5BC" w14:textId="77777777" w:rsidR="00AB6F94" w:rsidRPr="00C27F00" w:rsidRDefault="00AB6F94" w:rsidP="00454FB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3E1E468" w14:textId="77777777" w:rsidR="00AB6F94" w:rsidRPr="00C27F00" w:rsidRDefault="00AB6F94" w:rsidP="00454FB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C042BB7" w14:textId="77777777" w:rsidR="00AB6F94" w:rsidRPr="00C27F00" w:rsidRDefault="00AB6F94" w:rsidP="00454FB0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70E05B0" w14:textId="77777777" w:rsidR="00AB6F94" w:rsidRPr="00C27F00" w:rsidRDefault="00AB6F94" w:rsidP="00454FB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6F94" w:rsidRPr="00C27F00" w14:paraId="52323C75" w14:textId="77777777" w:rsidTr="00733D7A">
        <w:tc>
          <w:tcPr>
            <w:tcW w:w="4428" w:type="dxa"/>
            <w:vAlign w:val="bottom"/>
          </w:tcPr>
          <w:p w14:paraId="2B0EB4E5" w14:textId="77777777" w:rsidR="00AB6F94" w:rsidRPr="00C27F00" w:rsidRDefault="00AB6F94" w:rsidP="00454FB0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65" w:type="dxa"/>
            <w:vAlign w:val="bottom"/>
          </w:tcPr>
          <w:p w14:paraId="6E3E87D6" w14:textId="77777777" w:rsidR="00AB6F94" w:rsidRPr="00C27F00" w:rsidRDefault="00AB6F94" w:rsidP="00454F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>20%,</w:t>
            </w:r>
            <w:r w:rsidRPr="00C27F0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>25%</w:t>
            </w:r>
          </w:p>
        </w:tc>
        <w:tc>
          <w:tcPr>
            <w:tcW w:w="1166" w:type="dxa"/>
            <w:vAlign w:val="bottom"/>
          </w:tcPr>
          <w:p w14:paraId="6FEE03FE" w14:textId="77777777" w:rsidR="00AB6F94" w:rsidRPr="00C27F00" w:rsidRDefault="00AB6F94" w:rsidP="00454F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>20%,</w:t>
            </w:r>
            <w:r w:rsidRPr="00C27F0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>25%</w:t>
            </w:r>
          </w:p>
        </w:tc>
        <w:tc>
          <w:tcPr>
            <w:tcW w:w="1165" w:type="dxa"/>
            <w:vAlign w:val="bottom"/>
          </w:tcPr>
          <w:p w14:paraId="191C0CCE" w14:textId="77777777" w:rsidR="00AB6F94" w:rsidRPr="00C27F00" w:rsidRDefault="00AB6F94" w:rsidP="00454F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166" w:type="dxa"/>
            <w:vAlign w:val="bottom"/>
          </w:tcPr>
          <w:p w14:paraId="6423F31B" w14:textId="77777777" w:rsidR="00AB6F94" w:rsidRPr="00C27F00" w:rsidRDefault="00AB6F94" w:rsidP="00454F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>20%</w:t>
            </w:r>
          </w:p>
        </w:tc>
      </w:tr>
      <w:tr w:rsidR="00AB6F94" w:rsidRPr="00C27F00" w14:paraId="635E64C9" w14:textId="77777777" w:rsidTr="00733D7A">
        <w:tc>
          <w:tcPr>
            <w:tcW w:w="4428" w:type="dxa"/>
            <w:vAlign w:val="bottom"/>
          </w:tcPr>
          <w:p w14:paraId="6C4632B0" w14:textId="77777777" w:rsidR="00AB6F94" w:rsidRPr="00C27F00" w:rsidRDefault="00AB6F94" w:rsidP="00454FB0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65" w:type="dxa"/>
            <w:vAlign w:val="bottom"/>
          </w:tcPr>
          <w:p w14:paraId="5C137023" w14:textId="6823FE56" w:rsidR="00AB6F94" w:rsidRPr="00C27F00" w:rsidRDefault="00B9189E" w:rsidP="00454FB0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8,731</w:t>
            </w:r>
          </w:p>
        </w:tc>
        <w:tc>
          <w:tcPr>
            <w:tcW w:w="1166" w:type="dxa"/>
            <w:vAlign w:val="bottom"/>
          </w:tcPr>
          <w:p w14:paraId="70C1E5A0" w14:textId="77777777" w:rsidR="00AB6F94" w:rsidRPr="00C27F00" w:rsidRDefault="00AB6F94" w:rsidP="00454FB0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4,081</w:t>
            </w:r>
          </w:p>
        </w:tc>
        <w:tc>
          <w:tcPr>
            <w:tcW w:w="1165" w:type="dxa"/>
            <w:vAlign w:val="bottom"/>
          </w:tcPr>
          <w:p w14:paraId="59930F14" w14:textId="0F0472F7" w:rsidR="00AB6F94" w:rsidRPr="00C27F00" w:rsidRDefault="00165D83" w:rsidP="00454FB0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32,545</w:t>
            </w:r>
          </w:p>
        </w:tc>
        <w:tc>
          <w:tcPr>
            <w:tcW w:w="1166" w:type="dxa"/>
            <w:vAlign w:val="bottom"/>
          </w:tcPr>
          <w:p w14:paraId="79B65817" w14:textId="77777777" w:rsidR="00AB6F94" w:rsidRPr="00C27F00" w:rsidRDefault="00AB6F94" w:rsidP="00454FB0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20,681</w:t>
            </w:r>
          </w:p>
        </w:tc>
      </w:tr>
      <w:tr w:rsidR="00171F19" w:rsidRPr="00C27F00" w14:paraId="1423BF5D" w14:textId="77777777" w:rsidTr="00825220">
        <w:tc>
          <w:tcPr>
            <w:tcW w:w="4428" w:type="dxa"/>
            <w:vAlign w:val="bottom"/>
          </w:tcPr>
          <w:p w14:paraId="6086F63C" w14:textId="38AB8177" w:rsidR="00171F19" w:rsidRPr="00C27F00" w:rsidRDefault="00171F19" w:rsidP="00454FB0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ผลแตกต่างชั่วคราวที่</w:t>
            </w:r>
            <w:r w:rsidR="002D099F" w:rsidRPr="00C27F00">
              <w:rPr>
                <w:rFonts w:ascii="Angsana New" w:hAnsi="Angsana New" w:hint="cs"/>
                <w:sz w:val="28"/>
                <w:szCs w:val="28"/>
                <w:cs/>
              </w:rPr>
              <w:t>ไม่รับรู้</w:t>
            </w:r>
            <w:r w:rsidR="002D099F" w:rsidRPr="00C27F00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</w:t>
            </w:r>
            <w:r w:rsidR="008E519F">
              <w:rPr>
                <w:rFonts w:ascii="Angsana New" w:hAnsi="Angsana New"/>
                <w:sz w:val="28"/>
                <w:szCs w:val="28"/>
              </w:rPr>
              <w:t xml:space="preserve">                          </w:t>
            </w:r>
            <w:r w:rsidR="002D099F" w:rsidRPr="00C27F00">
              <w:rPr>
                <w:rFonts w:ascii="Angsana New" w:hAnsi="Angsana New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165" w:type="dxa"/>
            <w:vAlign w:val="bottom"/>
          </w:tcPr>
          <w:p w14:paraId="34A14C44" w14:textId="2477308F" w:rsidR="00171F19" w:rsidRPr="00C27F00" w:rsidRDefault="00CC466B" w:rsidP="00454FB0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24,329</w:t>
            </w:r>
          </w:p>
        </w:tc>
        <w:tc>
          <w:tcPr>
            <w:tcW w:w="1166" w:type="dxa"/>
            <w:vAlign w:val="bottom"/>
          </w:tcPr>
          <w:p w14:paraId="2AF798D5" w14:textId="4DCF4E1D" w:rsidR="00171F19" w:rsidRPr="00C27F00" w:rsidRDefault="00AF4B1F" w:rsidP="00454FB0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77AEEBD5" w14:textId="728464EF" w:rsidR="00171F19" w:rsidRPr="00C27F00" w:rsidRDefault="00C7457C" w:rsidP="00454FB0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5,566</w:t>
            </w:r>
          </w:p>
        </w:tc>
        <w:tc>
          <w:tcPr>
            <w:tcW w:w="1166" w:type="dxa"/>
            <w:vAlign w:val="bottom"/>
          </w:tcPr>
          <w:p w14:paraId="0C9A3D06" w14:textId="24F4902B" w:rsidR="00171F19" w:rsidRPr="00C27F00" w:rsidRDefault="00AF4B1F" w:rsidP="00454FB0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39AC" w:rsidRPr="00C27F00" w14:paraId="79BC44BB" w14:textId="77777777" w:rsidTr="00825220">
        <w:tc>
          <w:tcPr>
            <w:tcW w:w="4428" w:type="dxa"/>
            <w:vAlign w:val="bottom"/>
          </w:tcPr>
          <w:p w14:paraId="3483895E" w14:textId="77CE1710" w:rsidR="000A39AC" w:rsidRPr="00C27F00" w:rsidRDefault="00D97D05" w:rsidP="00454FB0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ผลแตกต่างชั่วคราวที่ใช้หักภาษีและขาดทุนทางภาษี</w:t>
            </w:r>
            <w:r w:rsidR="006748EC" w:rsidRPr="00C27F00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C27F00">
              <w:rPr>
                <w:rFonts w:ascii="Angsana New" w:hAnsi="Angsana New"/>
                <w:sz w:val="28"/>
                <w:szCs w:val="28"/>
                <w:cs/>
              </w:rPr>
              <w:t>ที่ยังไม่ได้รับรู้ในงวดก่อนซึ่งนำมาใช้ลดค่าใช้จ่าย</w:t>
            </w:r>
            <w:r w:rsidR="006748EC" w:rsidRPr="00C27F00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C27F00">
              <w:rPr>
                <w:rFonts w:ascii="Angsana New" w:hAnsi="Angsana New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165" w:type="dxa"/>
            <w:vAlign w:val="bottom"/>
          </w:tcPr>
          <w:p w14:paraId="3539ABD9" w14:textId="2905F692" w:rsidR="000A39AC" w:rsidRPr="00C27F00" w:rsidRDefault="00667071" w:rsidP="00454FB0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(43,695)</w:t>
            </w:r>
          </w:p>
        </w:tc>
        <w:tc>
          <w:tcPr>
            <w:tcW w:w="1166" w:type="dxa"/>
            <w:vAlign w:val="bottom"/>
          </w:tcPr>
          <w:p w14:paraId="00826F5D" w14:textId="238017C0" w:rsidR="000A39AC" w:rsidRPr="00C27F00" w:rsidRDefault="000A39AC" w:rsidP="00454FB0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</w:t>
            </w:r>
            <w:r w:rsidR="00E41BC3" w:rsidRPr="00C27F00">
              <w:rPr>
                <w:rFonts w:ascii="Angsana New" w:hAnsi="Angsana New"/>
                <w:sz w:val="28"/>
                <w:szCs w:val="28"/>
              </w:rPr>
              <w:t>17,094</w:t>
            </w:r>
            <w:r w:rsidRPr="00C27F0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65" w:type="dxa"/>
            <w:vAlign w:val="bottom"/>
          </w:tcPr>
          <w:p w14:paraId="26F6F9DC" w14:textId="15B55EBA" w:rsidR="000A39AC" w:rsidRPr="00C27F00" w:rsidRDefault="00667071" w:rsidP="00454FB0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(43,695)</w:t>
            </w:r>
          </w:p>
        </w:tc>
        <w:tc>
          <w:tcPr>
            <w:tcW w:w="1166" w:type="dxa"/>
            <w:vAlign w:val="bottom"/>
          </w:tcPr>
          <w:p w14:paraId="6BDC33CE" w14:textId="56A8E8D1" w:rsidR="000A39AC" w:rsidRPr="00C27F00" w:rsidRDefault="000A39AC" w:rsidP="00454FB0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</w:t>
            </w:r>
            <w:r w:rsidR="000C0696" w:rsidRPr="00C27F00">
              <w:rPr>
                <w:rFonts w:ascii="Angsana New" w:hAnsi="Angsana New"/>
                <w:sz w:val="28"/>
                <w:szCs w:val="28"/>
              </w:rPr>
              <w:t>30,755</w:t>
            </w:r>
            <w:r w:rsidRPr="00C27F0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0336B" w:rsidRPr="00C27F00" w14:paraId="3ECF298E" w14:textId="77777777" w:rsidTr="00733D7A">
        <w:tc>
          <w:tcPr>
            <w:tcW w:w="4428" w:type="dxa"/>
            <w:vAlign w:val="bottom"/>
          </w:tcPr>
          <w:p w14:paraId="052F450C" w14:textId="77777777" w:rsidR="00A0336B" w:rsidRPr="00C27F00" w:rsidRDefault="00A0336B" w:rsidP="00454FB0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ผลกระทบทางภาษีสำหรับ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>:</w:t>
            </w:r>
          </w:p>
        </w:tc>
        <w:tc>
          <w:tcPr>
            <w:tcW w:w="1165" w:type="dxa"/>
            <w:vAlign w:val="bottom"/>
          </w:tcPr>
          <w:p w14:paraId="0178A31F" w14:textId="77777777" w:rsidR="00A0336B" w:rsidRPr="00C27F00" w:rsidRDefault="00A0336B" w:rsidP="00454FB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C1693DD" w14:textId="77777777" w:rsidR="00A0336B" w:rsidRPr="00C27F00" w:rsidRDefault="00A0336B" w:rsidP="00454FB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59333038" w14:textId="77777777" w:rsidR="00A0336B" w:rsidRPr="00C27F00" w:rsidRDefault="00A0336B" w:rsidP="00454FB0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BCDBCC2" w14:textId="77777777" w:rsidR="00A0336B" w:rsidRPr="00C27F00" w:rsidRDefault="00A0336B" w:rsidP="00454FB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336B" w:rsidRPr="00C27F00" w14:paraId="42EE79CE" w14:textId="77777777" w:rsidTr="00733D7A">
        <w:tc>
          <w:tcPr>
            <w:tcW w:w="4428" w:type="dxa"/>
            <w:vAlign w:val="bottom"/>
          </w:tcPr>
          <w:p w14:paraId="2C7A0694" w14:textId="77777777" w:rsidR="00A0336B" w:rsidRPr="00C27F00" w:rsidRDefault="00A0336B" w:rsidP="00454FB0">
            <w:pPr>
              <w:spacing w:line="340" w:lineRule="exact"/>
              <w:ind w:left="34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65" w:type="dxa"/>
            <w:vAlign w:val="bottom"/>
          </w:tcPr>
          <w:p w14:paraId="605B1502" w14:textId="63CD42E7" w:rsidR="00A0336B" w:rsidRPr="00C27F00" w:rsidRDefault="002B54DD" w:rsidP="00454FB0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80"/>
              </w:tabs>
              <w:spacing w:line="340" w:lineRule="exact"/>
              <w:ind w:left="48" w:right="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970</w:t>
            </w:r>
          </w:p>
        </w:tc>
        <w:tc>
          <w:tcPr>
            <w:tcW w:w="1166" w:type="dxa"/>
            <w:vAlign w:val="bottom"/>
          </w:tcPr>
          <w:p w14:paraId="2141E53D" w14:textId="77777777" w:rsidR="00A0336B" w:rsidRPr="00C27F00" w:rsidRDefault="00A0336B" w:rsidP="00454FB0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80"/>
              </w:tabs>
              <w:spacing w:line="340" w:lineRule="exact"/>
              <w:ind w:left="48" w:right="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1,376</w:t>
            </w:r>
          </w:p>
        </w:tc>
        <w:tc>
          <w:tcPr>
            <w:tcW w:w="1165" w:type="dxa"/>
            <w:vAlign w:val="bottom"/>
          </w:tcPr>
          <w:p w14:paraId="78042422" w14:textId="25380667" w:rsidR="00A0336B" w:rsidRPr="00C27F00" w:rsidRDefault="00A0336B" w:rsidP="00454FB0">
            <w:pPr>
              <w:pBdr>
                <w:top w:val="single" w:sz="4" w:space="1" w:color="000000"/>
                <w:left w:val="single" w:sz="4" w:space="4" w:color="000000"/>
                <w:right w:val="single" w:sz="4" w:space="4" w:color="000000"/>
              </w:pBdr>
              <w:tabs>
                <w:tab w:val="decimal" w:pos="780"/>
              </w:tabs>
              <w:spacing w:line="340" w:lineRule="exact"/>
              <w:ind w:left="48" w:right="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276</w:t>
            </w:r>
          </w:p>
        </w:tc>
        <w:tc>
          <w:tcPr>
            <w:tcW w:w="1166" w:type="dxa"/>
            <w:vAlign w:val="bottom"/>
          </w:tcPr>
          <w:p w14:paraId="51EB176C" w14:textId="12F9ADDA" w:rsidR="00A0336B" w:rsidRPr="00C27F00" w:rsidRDefault="00A0336B" w:rsidP="00454FB0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80"/>
              </w:tabs>
              <w:spacing w:line="340" w:lineRule="exact"/>
              <w:ind w:left="48" w:right="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173</w:t>
            </w:r>
          </w:p>
        </w:tc>
      </w:tr>
      <w:tr w:rsidR="00A0336B" w:rsidRPr="00C27F00" w14:paraId="75CDCAC3" w14:textId="77777777" w:rsidTr="00733D7A">
        <w:tc>
          <w:tcPr>
            <w:tcW w:w="4428" w:type="dxa"/>
            <w:vAlign w:val="bottom"/>
          </w:tcPr>
          <w:p w14:paraId="51C39912" w14:textId="77777777" w:rsidR="00A0336B" w:rsidRPr="00C27F00" w:rsidRDefault="00A0336B" w:rsidP="00454FB0">
            <w:pPr>
              <w:spacing w:line="340" w:lineRule="exact"/>
              <w:ind w:left="342" w:right="-90" w:hanging="18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ค่าใช้จ่ายที่มีสิทธิหักได้เพิ่ม</w:t>
            </w:r>
            <w:r w:rsidRPr="00C27F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65" w:type="dxa"/>
            <w:vAlign w:val="bottom"/>
          </w:tcPr>
          <w:p w14:paraId="57D41B15" w14:textId="315958E1" w:rsidR="00A0336B" w:rsidRPr="00C27F00" w:rsidRDefault="00A0336B" w:rsidP="00454FB0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80"/>
              </w:tabs>
              <w:spacing w:line="340" w:lineRule="exact"/>
              <w:ind w:left="48" w:right="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</w:t>
            </w:r>
            <w:r w:rsidR="00536151" w:rsidRPr="00C27F00">
              <w:rPr>
                <w:rFonts w:ascii="Angsana New" w:hAnsi="Angsana New"/>
                <w:sz w:val="28"/>
                <w:szCs w:val="28"/>
              </w:rPr>
              <w:t>2,9</w:t>
            </w:r>
            <w:r w:rsidR="006338EB" w:rsidRPr="00C27F00">
              <w:rPr>
                <w:rFonts w:ascii="Angsana New" w:hAnsi="Angsana New"/>
                <w:sz w:val="28"/>
                <w:szCs w:val="28"/>
              </w:rPr>
              <w:t>24</w:t>
            </w:r>
            <w:r w:rsidRPr="00C27F0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66" w:type="dxa"/>
            <w:vAlign w:val="bottom"/>
          </w:tcPr>
          <w:p w14:paraId="7F1FE2C5" w14:textId="77777777" w:rsidR="00A0336B" w:rsidRPr="00C27F00" w:rsidRDefault="00A0336B" w:rsidP="00454FB0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80"/>
              </w:tabs>
              <w:spacing w:line="340" w:lineRule="exact"/>
              <w:ind w:left="48" w:right="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(4,845)</w:t>
            </w:r>
          </w:p>
        </w:tc>
        <w:tc>
          <w:tcPr>
            <w:tcW w:w="1165" w:type="dxa"/>
            <w:vAlign w:val="bottom"/>
          </w:tcPr>
          <w:p w14:paraId="054BA039" w14:textId="37294B35" w:rsidR="00A0336B" w:rsidRPr="00C27F00" w:rsidRDefault="00A0336B" w:rsidP="00454FB0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80"/>
              </w:tabs>
              <w:spacing w:line="340" w:lineRule="exact"/>
              <w:ind w:left="48" w:right="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(2,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919</w:t>
            </w:r>
            <w:r w:rsidRPr="00C27F0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66" w:type="dxa"/>
            <w:vAlign w:val="bottom"/>
          </w:tcPr>
          <w:p w14:paraId="414E598A" w14:textId="77777777" w:rsidR="00A0336B" w:rsidRPr="00C27F00" w:rsidRDefault="00A0336B" w:rsidP="00454FB0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80"/>
              </w:tabs>
              <w:spacing w:line="340" w:lineRule="exact"/>
              <w:ind w:left="48" w:right="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(4,852)</w:t>
            </w:r>
          </w:p>
        </w:tc>
      </w:tr>
      <w:tr w:rsidR="00A0336B" w:rsidRPr="00C27F00" w14:paraId="5F0FAE99" w14:textId="77777777" w:rsidTr="00733D7A">
        <w:tc>
          <w:tcPr>
            <w:tcW w:w="4428" w:type="dxa"/>
            <w:vAlign w:val="bottom"/>
          </w:tcPr>
          <w:p w14:paraId="72E88D8D" w14:textId="77777777" w:rsidR="00A0336B" w:rsidRPr="00C27F00" w:rsidRDefault="00A0336B" w:rsidP="00454FB0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65" w:type="dxa"/>
            <w:vAlign w:val="bottom"/>
          </w:tcPr>
          <w:p w14:paraId="5E8B5E05" w14:textId="13F4E8BD" w:rsidR="00A0336B" w:rsidRPr="00C27F00" w:rsidRDefault="00A0336B" w:rsidP="00454FB0">
            <w:pPr>
              <w:pBdr>
                <w:bottom w:val="single" w:sz="2" w:space="1" w:color="auto"/>
              </w:pBd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</w:t>
            </w:r>
            <w:r w:rsidR="00DC06CF" w:rsidRPr="00C27F00">
              <w:rPr>
                <w:rFonts w:ascii="Angsana New" w:hAnsi="Angsana New"/>
                <w:sz w:val="28"/>
                <w:szCs w:val="28"/>
              </w:rPr>
              <w:t>1,9</w:t>
            </w:r>
            <w:r w:rsidR="003631B8" w:rsidRPr="00C27F00">
              <w:rPr>
                <w:rFonts w:ascii="Angsana New" w:hAnsi="Angsana New"/>
                <w:sz w:val="28"/>
                <w:szCs w:val="28"/>
              </w:rPr>
              <w:t>54</w:t>
            </w:r>
            <w:r w:rsidRPr="00C27F0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66" w:type="dxa"/>
            <w:vAlign w:val="bottom"/>
          </w:tcPr>
          <w:p w14:paraId="23A2D324" w14:textId="77777777" w:rsidR="00A0336B" w:rsidRPr="00C27F00" w:rsidRDefault="00A0336B" w:rsidP="00454FB0">
            <w:pPr>
              <w:pBdr>
                <w:bottom w:val="single" w:sz="2" w:space="1" w:color="auto"/>
              </w:pBd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(3,469)</w:t>
            </w:r>
          </w:p>
        </w:tc>
        <w:tc>
          <w:tcPr>
            <w:tcW w:w="1165" w:type="dxa"/>
            <w:vAlign w:val="bottom"/>
          </w:tcPr>
          <w:p w14:paraId="388AC014" w14:textId="4457121D" w:rsidR="00A0336B" w:rsidRPr="00C27F00" w:rsidRDefault="00A0336B" w:rsidP="00454FB0">
            <w:pPr>
              <w:pBdr>
                <w:bottom w:val="single" w:sz="2" w:space="1" w:color="000000"/>
              </w:pBd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(2,64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C27F0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66" w:type="dxa"/>
            <w:vAlign w:val="bottom"/>
          </w:tcPr>
          <w:p w14:paraId="3DF79B5A" w14:textId="77777777" w:rsidR="00A0336B" w:rsidRPr="00C27F00" w:rsidRDefault="00A0336B" w:rsidP="00454FB0">
            <w:pPr>
              <w:pBdr>
                <w:bottom w:val="single" w:sz="2" w:space="1" w:color="auto"/>
              </w:pBd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(4,679)</w:t>
            </w:r>
          </w:p>
        </w:tc>
      </w:tr>
      <w:tr w:rsidR="00A0336B" w:rsidRPr="00C27F00" w14:paraId="0A6DF5CC" w14:textId="77777777" w:rsidTr="00733D7A">
        <w:tc>
          <w:tcPr>
            <w:tcW w:w="4428" w:type="dxa"/>
            <w:vAlign w:val="bottom"/>
          </w:tcPr>
          <w:p w14:paraId="77AA1ACA" w14:textId="77777777" w:rsidR="00A0336B" w:rsidRPr="00C27F00" w:rsidRDefault="00A0336B" w:rsidP="00454FB0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165" w:type="dxa"/>
            <w:vAlign w:val="bottom"/>
          </w:tcPr>
          <w:p w14:paraId="53D2B736" w14:textId="129C5D35" w:rsidR="00A0336B" w:rsidRPr="00C27F00" w:rsidRDefault="00A0336B" w:rsidP="00454FB0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(12,5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89</w:t>
            </w:r>
            <w:r w:rsidRPr="00C27F0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66" w:type="dxa"/>
            <w:vAlign w:val="bottom"/>
          </w:tcPr>
          <w:p w14:paraId="55CB67F6" w14:textId="77777777" w:rsidR="00A0336B" w:rsidRPr="00C27F00" w:rsidRDefault="00A0336B" w:rsidP="00454FB0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(16,482)</w:t>
            </w:r>
          </w:p>
        </w:tc>
        <w:tc>
          <w:tcPr>
            <w:tcW w:w="1165" w:type="dxa"/>
            <w:vAlign w:val="bottom"/>
          </w:tcPr>
          <w:p w14:paraId="77601DEF" w14:textId="031B97D1" w:rsidR="00A0336B" w:rsidRPr="00C27F00" w:rsidRDefault="00A0336B" w:rsidP="00454FB0">
            <w:pPr>
              <w:pBdr>
                <w:bottom w:val="double" w:sz="4" w:space="1" w:color="000000"/>
              </w:pBd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(8,227)</w:t>
            </w:r>
          </w:p>
        </w:tc>
        <w:tc>
          <w:tcPr>
            <w:tcW w:w="1166" w:type="dxa"/>
            <w:vAlign w:val="bottom"/>
          </w:tcPr>
          <w:p w14:paraId="3D69444C" w14:textId="77777777" w:rsidR="00A0336B" w:rsidRPr="00C27F00" w:rsidRDefault="00A0336B" w:rsidP="00454FB0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(14,753)</w:t>
            </w:r>
          </w:p>
        </w:tc>
      </w:tr>
    </w:tbl>
    <w:p w14:paraId="377B52F3" w14:textId="77777777" w:rsidR="00DF4492" w:rsidRPr="00C27F00" w:rsidRDefault="00DF4492" w:rsidP="00454FB0">
      <w:pPr>
        <w:spacing w:before="120" w:line="340" w:lineRule="exact"/>
        <w:ind w:left="562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DF4492" w:rsidRPr="00C27F00" w14:paraId="108C7DFD" w14:textId="77777777" w:rsidTr="006D221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A04D4" w14:textId="77777777" w:rsidR="00DF4492" w:rsidRPr="00C27F00" w:rsidRDefault="00DF4492" w:rsidP="00454FB0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7F69C" w14:textId="77777777" w:rsidR="00DF4492" w:rsidRPr="00C27F00" w:rsidRDefault="00DF4492" w:rsidP="00454FB0">
            <w:pPr>
              <w:spacing w:line="34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F4492" w:rsidRPr="00C27F00" w14:paraId="4884A674" w14:textId="77777777" w:rsidTr="006D221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A190A" w14:textId="77777777" w:rsidR="00DF4492" w:rsidRPr="00C27F00" w:rsidRDefault="00DF4492" w:rsidP="00454FB0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7C2F956E" w14:textId="77777777" w:rsidR="00DF4492" w:rsidRPr="00C27F00" w:rsidRDefault="00DF4492" w:rsidP="00454FB0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งบฐานะการเงิน</w:t>
            </w:r>
          </w:p>
        </w:tc>
      </w:tr>
      <w:tr w:rsidR="00DF4492" w:rsidRPr="00C27F00" w14:paraId="134925F3" w14:textId="77777777" w:rsidTr="006D221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295F8" w14:textId="77777777" w:rsidR="00DF4492" w:rsidRPr="00C27F00" w:rsidRDefault="00DF4492" w:rsidP="00454FB0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2C701F2A" w14:textId="77777777" w:rsidR="00DF4492" w:rsidRPr="00C27F00" w:rsidRDefault="00DF4492" w:rsidP="00454FB0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64686074" w14:textId="77777777" w:rsidR="00DF4492" w:rsidRPr="00C27F00" w:rsidRDefault="00DF4492" w:rsidP="00454FB0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4492" w:rsidRPr="00C27F00" w14:paraId="7A7A28B4" w14:textId="77777777" w:rsidTr="006D221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18CA7" w14:textId="77777777" w:rsidR="00DF4492" w:rsidRPr="00C27F00" w:rsidRDefault="00DF4492" w:rsidP="00454FB0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05BDD769" w14:textId="77777777" w:rsidR="00DF4492" w:rsidRPr="00C27F00" w:rsidRDefault="0004062D" w:rsidP="00454FB0">
            <w:pPr>
              <w:spacing w:line="340" w:lineRule="exact"/>
              <w:ind w:left="-41" w:right="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5EFD8A9E" w14:textId="77777777" w:rsidR="00DF4492" w:rsidRPr="00C27F00" w:rsidRDefault="0004062D" w:rsidP="00454FB0">
            <w:pPr>
              <w:spacing w:line="340" w:lineRule="exact"/>
              <w:ind w:left="-41" w:right="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2567</w:t>
            </w:r>
          </w:p>
        </w:tc>
        <w:tc>
          <w:tcPr>
            <w:tcW w:w="1215" w:type="dxa"/>
          </w:tcPr>
          <w:p w14:paraId="3FBBC76F" w14:textId="77777777" w:rsidR="00DF4492" w:rsidRPr="00C27F00" w:rsidRDefault="0004062D" w:rsidP="00454FB0">
            <w:pPr>
              <w:spacing w:line="340" w:lineRule="exact"/>
              <w:ind w:left="-41" w:right="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15" w:type="dxa"/>
          </w:tcPr>
          <w:p w14:paraId="21DEC6B7" w14:textId="77777777" w:rsidR="00DF4492" w:rsidRPr="00C27F00" w:rsidRDefault="0004062D" w:rsidP="00454FB0">
            <w:pPr>
              <w:spacing w:line="340" w:lineRule="exact"/>
              <w:ind w:left="-41" w:right="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2567</w:t>
            </w:r>
          </w:p>
        </w:tc>
      </w:tr>
      <w:tr w:rsidR="00DF4492" w:rsidRPr="00C27F00" w14:paraId="73EF43AE" w14:textId="77777777" w:rsidTr="006D221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87382" w14:textId="77777777" w:rsidR="00DF4492" w:rsidRPr="00C27F00" w:rsidRDefault="00DF4492" w:rsidP="00454FB0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14:paraId="16F40E48" w14:textId="77777777" w:rsidR="00DF4492" w:rsidRPr="00C27F00" w:rsidRDefault="00DF4492" w:rsidP="00454FB0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2BD4A1A5" w14:textId="77777777" w:rsidR="00DF4492" w:rsidRPr="00C27F00" w:rsidRDefault="00DF4492" w:rsidP="00454FB0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74A0758" w14:textId="77777777" w:rsidR="00DF4492" w:rsidRPr="00C27F00" w:rsidRDefault="00DF4492" w:rsidP="00454FB0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E086AA0" w14:textId="77777777" w:rsidR="00DF4492" w:rsidRPr="00C27F00" w:rsidRDefault="00DF4492" w:rsidP="00454FB0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E179AA" w:rsidRPr="00C27F00" w14:paraId="2ED8A66B" w14:textId="77777777" w:rsidTr="006D221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455F5" w14:textId="77777777" w:rsidR="00E179AA" w:rsidRPr="00C27F00" w:rsidRDefault="00E179AA" w:rsidP="00454FB0">
            <w:pPr>
              <w:spacing w:line="340" w:lineRule="exact"/>
              <w:ind w:left="-1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ประมาณการค่าใช้จ่ายสำหรับโครงการ</w:t>
            </w:r>
          </w:p>
        </w:tc>
        <w:tc>
          <w:tcPr>
            <w:tcW w:w="1215" w:type="dxa"/>
            <w:vAlign w:val="bottom"/>
          </w:tcPr>
          <w:p w14:paraId="6A6279A2" w14:textId="66A9A548" w:rsidR="00E179AA" w:rsidRPr="00C27F00" w:rsidRDefault="00B13CB2" w:rsidP="00454FB0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42,638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5EE12FB0" w14:textId="77777777" w:rsidR="00E179AA" w:rsidRPr="00C27F00" w:rsidRDefault="00E179AA" w:rsidP="00454FB0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29,108</w:t>
            </w:r>
          </w:p>
        </w:tc>
        <w:tc>
          <w:tcPr>
            <w:tcW w:w="1215" w:type="dxa"/>
            <w:vAlign w:val="bottom"/>
          </w:tcPr>
          <w:p w14:paraId="7FEF6C18" w14:textId="1EE65218" w:rsidR="00E179AA" w:rsidRPr="00C27F00" w:rsidRDefault="00E179AA" w:rsidP="00454FB0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40,502</w:t>
            </w:r>
          </w:p>
        </w:tc>
        <w:tc>
          <w:tcPr>
            <w:tcW w:w="1215" w:type="dxa"/>
            <w:vAlign w:val="bottom"/>
          </w:tcPr>
          <w:p w14:paraId="1F12C9E9" w14:textId="77777777" w:rsidR="00E179AA" w:rsidRPr="00C27F00" w:rsidRDefault="00E179AA" w:rsidP="00454FB0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29,108</w:t>
            </w:r>
          </w:p>
        </w:tc>
      </w:tr>
      <w:tr w:rsidR="00E179AA" w:rsidRPr="00C27F00" w14:paraId="5E330CF0" w14:textId="77777777" w:rsidTr="006D221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5283E" w14:textId="77777777" w:rsidR="00E179AA" w:rsidRPr="00C27F00" w:rsidRDefault="00E179AA" w:rsidP="005F1346">
            <w:pPr>
              <w:spacing w:line="340" w:lineRule="exact"/>
              <w:ind w:left="147" w:right="-43" w:hanging="147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  <w:r w:rsidRPr="00C27F00">
              <w:rPr>
                <w:rFonts w:ascii="Angsana New" w:hAnsi="Angsana New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215" w:type="dxa"/>
            <w:vAlign w:val="bottom"/>
          </w:tcPr>
          <w:p w14:paraId="5195B667" w14:textId="7B07E314" w:rsidR="00E179AA" w:rsidRPr="00C27F00" w:rsidRDefault="00E179AA" w:rsidP="00454FB0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50,638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77836C20" w14:textId="77777777" w:rsidR="00E179AA" w:rsidRPr="00C27F00" w:rsidRDefault="00E179AA" w:rsidP="00454FB0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45,550</w:t>
            </w:r>
          </w:p>
        </w:tc>
        <w:tc>
          <w:tcPr>
            <w:tcW w:w="1215" w:type="dxa"/>
            <w:vAlign w:val="bottom"/>
          </w:tcPr>
          <w:p w14:paraId="07D7F83F" w14:textId="3A91F6B9" w:rsidR="00E179AA" w:rsidRPr="00C27F00" w:rsidRDefault="00E179AA" w:rsidP="00454FB0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47,</w:t>
            </w:r>
            <w:r w:rsidR="00CA4DDD" w:rsidRPr="00C27F00">
              <w:rPr>
                <w:rFonts w:ascii="Angsana New" w:hAnsi="Angsana New"/>
                <w:sz w:val="28"/>
                <w:szCs w:val="28"/>
              </w:rPr>
              <w:t>062</w:t>
            </w:r>
          </w:p>
        </w:tc>
        <w:tc>
          <w:tcPr>
            <w:tcW w:w="1215" w:type="dxa"/>
            <w:vAlign w:val="bottom"/>
          </w:tcPr>
          <w:p w14:paraId="035B3CAB" w14:textId="77777777" w:rsidR="00E179AA" w:rsidRPr="00C27F00" w:rsidRDefault="00E179AA" w:rsidP="00454FB0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43,176</w:t>
            </w:r>
          </w:p>
        </w:tc>
      </w:tr>
      <w:tr w:rsidR="00E179AA" w:rsidRPr="00C27F00" w14:paraId="07CB87BB" w14:textId="77777777" w:rsidTr="006D221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44274" w14:textId="77777777" w:rsidR="00E179AA" w:rsidRPr="00C27F00" w:rsidRDefault="00E179AA" w:rsidP="00454FB0">
            <w:pPr>
              <w:spacing w:line="340" w:lineRule="exact"/>
              <w:ind w:left="-18" w:right="-43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15" w:type="dxa"/>
            <w:vAlign w:val="bottom"/>
          </w:tcPr>
          <w:p w14:paraId="57F6523A" w14:textId="69813164" w:rsidR="00E179AA" w:rsidRPr="00C27F00" w:rsidRDefault="00A839E6" w:rsidP="00454FB0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4,197</w:t>
            </w: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1FBD5F1A" w14:textId="77777777" w:rsidR="00E179AA" w:rsidRPr="00C27F00" w:rsidRDefault="00E179AA" w:rsidP="00454FB0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4,264</w:t>
            </w:r>
          </w:p>
        </w:tc>
        <w:tc>
          <w:tcPr>
            <w:tcW w:w="1215" w:type="dxa"/>
            <w:vAlign w:val="bottom"/>
          </w:tcPr>
          <w:p w14:paraId="3EF62EBA" w14:textId="59B34ACA" w:rsidR="00E179AA" w:rsidRPr="00C27F00" w:rsidRDefault="00E179AA" w:rsidP="00454FB0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4,197</w:t>
            </w:r>
          </w:p>
        </w:tc>
        <w:tc>
          <w:tcPr>
            <w:tcW w:w="1215" w:type="dxa"/>
            <w:vAlign w:val="bottom"/>
          </w:tcPr>
          <w:p w14:paraId="056B7DF3" w14:textId="77777777" w:rsidR="00E179AA" w:rsidRPr="00C27F00" w:rsidRDefault="00E179AA" w:rsidP="00454FB0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4,264</w:t>
            </w:r>
          </w:p>
        </w:tc>
      </w:tr>
      <w:tr w:rsidR="00E179AA" w:rsidRPr="00C27F00" w14:paraId="5A82C31A" w14:textId="77777777" w:rsidTr="006D221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2CA1B" w14:textId="77777777" w:rsidR="00E179AA" w:rsidRPr="00C27F00" w:rsidRDefault="00E179AA" w:rsidP="00454FB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1FB037FD" w14:textId="169F6D2E" w:rsidR="00E179AA" w:rsidRPr="00C27F00" w:rsidRDefault="00E179AA" w:rsidP="00454FB0">
            <w:pPr>
              <w:pBdr>
                <w:bottom w:val="single" w:sz="4" w:space="1" w:color="000000"/>
              </w:pBd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97,473</w:t>
            </w: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4660B801" w14:textId="77777777" w:rsidR="00E179AA" w:rsidRPr="00C27F00" w:rsidRDefault="00E179AA" w:rsidP="00454FB0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78,922</w:t>
            </w:r>
          </w:p>
        </w:tc>
        <w:tc>
          <w:tcPr>
            <w:tcW w:w="1215" w:type="dxa"/>
            <w:vAlign w:val="bottom"/>
          </w:tcPr>
          <w:p w14:paraId="077FE911" w14:textId="4E48FC80" w:rsidR="00E179AA" w:rsidRPr="00C27F00" w:rsidRDefault="00E179AA" w:rsidP="00454FB0">
            <w:pPr>
              <w:pBdr>
                <w:bottom w:val="single" w:sz="4" w:space="1" w:color="000000"/>
              </w:pBd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91,761</w:t>
            </w:r>
          </w:p>
        </w:tc>
        <w:tc>
          <w:tcPr>
            <w:tcW w:w="1215" w:type="dxa"/>
            <w:vAlign w:val="bottom"/>
          </w:tcPr>
          <w:p w14:paraId="511CD777" w14:textId="77777777" w:rsidR="00E179AA" w:rsidRPr="00C27F00" w:rsidRDefault="00E179AA" w:rsidP="00454FB0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76,548</w:t>
            </w:r>
          </w:p>
        </w:tc>
      </w:tr>
      <w:tr w:rsidR="00E179AA" w:rsidRPr="00C27F00" w14:paraId="639D5561" w14:textId="77777777" w:rsidTr="006D221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3923C" w14:textId="77777777" w:rsidR="00E179AA" w:rsidRPr="00C27F00" w:rsidRDefault="00E179AA" w:rsidP="00454FB0">
            <w:pPr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5" w:type="dxa"/>
            <w:tcBorders>
              <w:left w:val="nil"/>
              <w:bottom w:val="nil"/>
            </w:tcBorders>
            <w:vAlign w:val="bottom"/>
          </w:tcPr>
          <w:p w14:paraId="038E072E" w14:textId="77777777" w:rsidR="00E179AA" w:rsidRPr="00C27F00" w:rsidRDefault="00E179AA" w:rsidP="00454FB0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7AB61B17" w14:textId="77777777" w:rsidR="00E179AA" w:rsidRPr="00C27F00" w:rsidRDefault="00E179AA" w:rsidP="00454FB0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73A4814" w14:textId="77777777" w:rsidR="00E179AA" w:rsidRPr="00C27F00" w:rsidRDefault="00E179AA" w:rsidP="00454FB0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1EBF185" w14:textId="77777777" w:rsidR="00E179AA" w:rsidRPr="00C27F00" w:rsidRDefault="00E179AA" w:rsidP="00454FB0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79AA" w:rsidRPr="00C27F00" w14:paraId="4A67199D" w14:textId="77777777" w:rsidTr="006D221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150D1" w14:textId="77777777" w:rsidR="00E179AA" w:rsidRPr="00C27F00" w:rsidRDefault="00E179AA" w:rsidP="00454FB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ค่าเสื่อมราคาสะสม 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 อาคารและอุปกรณ์</w:t>
            </w:r>
          </w:p>
        </w:tc>
        <w:tc>
          <w:tcPr>
            <w:tcW w:w="1215" w:type="dxa"/>
            <w:vAlign w:val="bottom"/>
          </w:tcPr>
          <w:p w14:paraId="4FE62EF4" w14:textId="7D2C462A" w:rsidR="00E179AA" w:rsidRPr="00C27F00" w:rsidRDefault="00E179AA" w:rsidP="00454FB0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(8,963)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4CA415FD" w14:textId="77777777" w:rsidR="00E179AA" w:rsidRPr="00C27F00" w:rsidRDefault="00E179AA" w:rsidP="00454FB0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(12,241)</w:t>
            </w:r>
          </w:p>
        </w:tc>
        <w:tc>
          <w:tcPr>
            <w:tcW w:w="1215" w:type="dxa"/>
            <w:vAlign w:val="bottom"/>
          </w:tcPr>
          <w:p w14:paraId="4DEC7276" w14:textId="610BA186" w:rsidR="00E179AA" w:rsidRPr="00C27F00" w:rsidRDefault="00E179AA" w:rsidP="00454FB0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(8,963)</w:t>
            </w:r>
          </w:p>
        </w:tc>
        <w:tc>
          <w:tcPr>
            <w:tcW w:w="1215" w:type="dxa"/>
            <w:vAlign w:val="bottom"/>
          </w:tcPr>
          <w:p w14:paraId="02EFF3C2" w14:textId="77777777" w:rsidR="00E179AA" w:rsidRPr="00C27F00" w:rsidRDefault="00E179AA" w:rsidP="00454FB0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(12,241)</w:t>
            </w:r>
          </w:p>
        </w:tc>
      </w:tr>
      <w:tr w:rsidR="00E179AA" w:rsidRPr="00C27F00" w14:paraId="0C0EFCBD" w14:textId="77777777" w:rsidTr="006D221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E8875" w14:textId="77777777" w:rsidR="00E179AA" w:rsidRPr="00C27F00" w:rsidRDefault="00E179AA" w:rsidP="00454FB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1215" w:type="dxa"/>
            <w:vAlign w:val="bottom"/>
          </w:tcPr>
          <w:p w14:paraId="0FD5DAFB" w14:textId="268CABE6" w:rsidR="00E179AA" w:rsidRPr="00C27F00" w:rsidRDefault="00E179AA" w:rsidP="00454FB0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(123,226)</w:t>
            </w: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1A3E8702" w14:textId="77777777" w:rsidR="00E179AA" w:rsidRPr="00C27F00" w:rsidRDefault="00E179AA" w:rsidP="00454FB0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(116,716)</w:t>
            </w:r>
          </w:p>
        </w:tc>
        <w:tc>
          <w:tcPr>
            <w:tcW w:w="1215" w:type="dxa"/>
            <w:vAlign w:val="bottom"/>
          </w:tcPr>
          <w:p w14:paraId="6BCE1790" w14:textId="16408885" w:rsidR="00E179AA" w:rsidRPr="00C27F00" w:rsidRDefault="00E179AA" w:rsidP="00454FB0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(123,226)</w:t>
            </w:r>
          </w:p>
        </w:tc>
        <w:tc>
          <w:tcPr>
            <w:tcW w:w="1215" w:type="dxa"/>
            <w:vAlign w:val="bottom"/>
          </w:tcPr>
          <w:p w14:paraId="5C6AE639" w14:textId="77777777" w:rsidR="00E179AA" w:rsidRPr="00C27F00" w:rsidRDefault="00E179AA" w:rsidP="00454FB0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(116,716)</w:t>
            </w:r>
          </w:p>
        </w:tc>
      </w:tr>
      <w:tr w:rsidR="00E179AA" w:rsidRPr="00C27F00" w14:paraId="741F6CCB" w14:textId="77777777" w:rsidTr="006D221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2A4F2" w14:textId="77777777" w:rsidR="00E179AA" w:rsidRPr="00C27F00" w:rsidRDefault="00E179AA" w:rsidP="00454FB0">
            <w:pPr>
              <w:spacing w:line="340" w:lineRule="exact"/>
              <w:ind w:right="-102"/>
              <w:jc w:val="both"/>
              <w:rPr>
                <w:rFonts w:ascii="Angsana New" w:hAnsi="Angsana New"/>
                <w:spacing w:val="-14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pacing w:val="-14"/>
                <w:sz w:val="28"/>
                <w:szCs w:val="28"/>
                <w:cs/>
              </w:rPr>
              <w:t>ส่วนเกินจากการวัดมูลค่ายุติธรรมอสังหาริมทรัพย์เพื่อการลงทุน</w:t>
            </w:r>
          </w:p>
        </w:tc>
        <w:tc>
          <w:tcPr>
            <w:tcW w:w="1215" w:type="dxa"/>
            <w:vAlign w:val="bottom"/>
          </w:tcPr>
          <w:p w14:paraId="1E7E99EE" w14:textId="7DAB6D18" w:rsidR="00E179AA" w:rsidRPr="00C27F00" w:rsidRDefault="00E179AA" w:rsidP="00454FB0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(29,947)</w:t>
            </w: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79E3F3E8" w14:textId="77777777" w:rsidR="00E179AA" w:rsidRPr="00C27F00" w:rsidRDefault="00E179AA" w:rsidP="00454FB0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(29,110)</w:t>
            </w:r>
          </w:p>
        </w:tc>
        <w:tc>
          <w:tcPr>
            <w:tcW w:w="1215" w:type="dxa"/>
            <w:vAlign w:val="bottom"/>
          </w:tcPr>
          <w:p w14:paraId="3911112E" w14:textId="44C20CF0" w:rsidR="00E179AA" w:rsidRPr="00C27F00" w:rsidRDefault="00E179AA" w:rsidP="00454FB0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(29,947)</w:t>
            </w:r>
          </w:p>
        </w:tc>
        <w:tc>
          <w:tcPr>
            <w:tcW w:w="1215" w:type="dxa"/>
            <w:vAlign w:val="bottom"/>
          </w:tcPr>
          <w:p w14:paraId="5ECCDBF7" w14:textId="77777777" w:rsidR="00E179AA" w:rsidRPr="00C27F00" w:rsidRDefault="00E179AA" w:rsidP="00454FB0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(29,110)</w:t>
            </w:r>
          </w:p>
        </w:tc>
      </w:tr>
      <w:tr w:rsidR="00E179AA" w:rsidRPr="00C27F00" w14:paraId="4620AA8A" w14:textId="77777777" w:rsidTr="006D221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D8E52" w14:textId="77777777" w:rsidR="00E179AA" w:rsidRPr="00C27F00" w:rsidRDefault="00E179AA" w:rsidP="00454FB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15" w:type="dxa"/>
            <w:vAlign w:val="bottom"/>
          </w:tcPr>
          <w:p w14:paraId="5B69D341" w14:textId="34852A0E" w:rsidR="00E179AA" w:rsidRPr="00C27F00" w:rsidRDefault="00E179AA" w:rsidP="00454FB0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(728)</w:t>
            </w: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05DA3B02" w14:textId="77777777" w:rsidR="00E179AA" w:rsidRPr="00C27F00" w:rsidRDefault="00E179AA" w:rsidP="00454FB0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(815)</w:t>
            </w:r>
          </w:p>
        </w:tc>
        <w:tc>
          <w:tcPr>
            <w:tcW w:w="1215" w:type="dxa"/>
            <w:vAlign w:val="bottom"/>
          </w:tcPr>
          <w:p w14:paraId="20167FC4" w14:textId="63773CFC" w:rsidR="00E179AA" w:rsidRPr="00C27F00" w:rsidRDefault="00E179AA" w:rsidP="00454FB0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(705)</w:t>
            </w:r>
          </w:p>
        </w:tc>
        <w:tc>
          <w:tcPr>
            <w:tcW w:w="1215" w:type="dxa"/>
            <w:vAlign w:val="bottom"/>
          </w:tcPr>
          <w:p w14:paraId="1A3032FC" w14:textId="77777777" w:rsidR="00E179AA" w:rsidRPr="00C27F00" w:rsidRDefault="00E179AA" w:rsidP="00454FB0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(538)</w:t>
            </w:r>
          </w:p>
        </w:tc>
      </w:tr>
      <w:tr w:rsidR="00E179AA" w:rsidRPr="00C27F00" w14:paraId="75875F7C" w14:textId="77777777" w:rsidTr="006D221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B446D" w14:textId="77777777" w:rsidR="00E179AA" w:rsidRPr="00C27F00" w:rsidRDefault="00E179AA" w:rsidP="00454FB0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72BCF0B2" w14:textId="73AB2A22" w:rsidR="00E179AA" w:rsidRPr="00C27F00" w:rsidRDefault="00E179AA" w:rsidP="00454FB0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(162,864)</w:t>
            </w:r>
          </w:p>
        </w:tc>
        <w:tc>
          <w:tcPr>
            <w:tcW w:w="1215" w:type="dxa"/>
            <w:vAlign w:val="bottom"/>
          </w:tcPr>
          <w:p w14:paraId="556ADA78" w14:textId="77777777" w:rsidR="00E179AA" w:rsidRPr="00C27F00" w:rsidRDefault="00E179AA" w:rsidP="00454FB0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(158,882)</w:t>
            </w:r>
          </w:p>
        </w:tc>
        <w:tc>
          <w:tcPr>
            <w:tcW w:w="1215" w:type="dxa"/>
            <w:vAlign w:val="bottom"/>
          </w:tcPr>
          <w:p w14:paraId="7F4C0688" w14:textId="706B7BAA" w:rsidR="00E179AA" w:rsidRPr="00C27F00" w:rsidRDefault="00E179AA" w:rsidP="00454FB0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(162,841)</w:t>
            </w:r>
          </w:p>
        </w:tc>
        <w:tc>
          <w:tcPr>
            <w:tcW w:w="1215" w:type="dxa"/>
            <w:vAlign w:val="bottom"/>
          </w:tcPr>
          <w:p w14:paraId="22A3808D" w14:textId="77777777" w:rsidR="00E179AA" w:rsidRPr="00C27F00" w:rsidRDefault="00E179AA" w:rsidP="00454FB0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(158,605)</w:t>
            </w:r>
          </w:p>
        </w:tc>
      </w:tr>
      <w:tr w:rsidR="00AB6F94" w:rsidRPr="00C27F00" w14:paraId="08C882B6" w14:textId="77777777" w:rsidTr="006D221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71613" w14:textId="77777777" w:rsidR="00AB6F94" w:rsidRPr="00C27F00" w:rsidRDefault="00AB6F94" w:rsidP="00454FB0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หนี้สินภาษีเงินได้รอการตัดบัญชีสุทธิ</w:t>
            </w:r>
          </w:p>
        </w:tc>
        <w:tc>
          <w:tcPr>
            <w:tcW w:w="1215" w:type="dxa"/>
            <w:vAlign w:val="bottom"/>
          </w:tcPr>
          <w:p w14:paraId="3EC6C4D3" w14:textId="487D5014" w:rsidR="00AB6F94" w:rsidRPr="00C27F00" w:rsidRDefault="009F1A77" w:rsidP="00454FB0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(65,391)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6A799809" w14:textId="77777777" w:rsidR="00AB6F94" w:rsidRPr="00C27F00" w:rsidRDefault="00AB6F94" w:rsidP="00454FB0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(79,960)</w:t>
            </w:r>
          </w:p>
        </w:tc>
        <w:tc>
          <w:tcPr>
            <w:tcW w:w="1215" w:type="dxa"/>
            <w:vAlign w:val="bottom"/>
          </w:tcPr>
          <w:p w14:paraId="55CA72C0" w14:textId="5FD52FE2" w:rsidR="00AB6F94" w:rsidRPr="00C27F00" w:rsidRDefault="0039685B" w:rsidP="00454FB0">
            <w:pPr>
              <w:pBdr>
                <w:bottom w:val="double" w:sz="4" w:space="1" w:color="000000"/>
              </w:pBd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(71,080)</w:t>
            </w:r>
          </w:p>
        </w:tc>
        <w:tc>
          <w:tcPr>
            <w:tcW w:w="1215" w:type="dxa"/>
            <w:vAlign w:val="bottom"/>
          </w:tcPr>
          <w:p w14:paraId="52A115A7" w14:textId="77777777" w:rsidR="00AB6F94" w:rsidRPr="00C27F00" w:rsidRDefault="00AB6F94" w:rsidP="00454FB0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(82,057)</w:t>
            </w:r>
          </w:p>
        </w:tc>
      </w:tr>
    </w:tbl>
    <w:p w14:paraId="129E3513" w14:textId="77777777" w:rsidR="00CC466B" w:rsidRDefault="00CC466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F4B27D5" w14:textId="437C4CE1" w:rsidR="00DF4492" w:rsidRPr="00C27F00" w:rsidRDefault="00DF4492" w:rsidP="00454FB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Pr="00C27F00">
        <w:rPr>
          <w:rFonts w:ascii="Angsana New" w:hAnsi="Angsana New" w:hint="cs"/>
          <w:sz w:val="32"/>
          <w:szCs w:val="32"/>
        </w:rPr>
        <w:t xml:space="preserve">31 </w:t>
      </w:r>
      <w:r w:rsidRPr="00C27F0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4062D" w:rsidRPr="00C27F00">
        <w:rPr>
          <w:rFonts w:ascii="Angsana New" w:hAnsi="Angsana New" w:hint="cs"/>
          <w:sz w:val="32"/>
          <w:szCs w:val="32"/>
        </w:rPr>
        <w:t>2568</w:t>
      </w:r>
      <w:r w:rsidRPr="00C27F00">
        <w:rPr>
          <w:rFonts w:ascii="Angsana New" w:hAnsi="Angsana New" w:hint="cs"/>
          <w:sz w:val="32"/>
          <w:szCs w:val="32"/>
          <w:cs/>
        </w:rPr>
        <w:t xml:space="preserve"> กลุ่มบ</w:t>
      </w:r>
      <w:r w:rsidRPr="00C27F00">
        <w:rPr>
          <w:rFonts w:ascii="Angsana New" w:eastAsia="MS Mincho" w:hAnsi="Angsana New" w:hint="cs"/>
          <w:sz w:val="32"/>
          <w:szCs w:val="32"/>
          <w:cs/>
        </w:rPr>
        <w:t>ริษัทมีรายการผลแตกต่างชั่วคราวที่ใช้หักภาษีและขาดทุนทางภาษีที่ยังไม่ได้ใช้จำนวน</w:t>
      </w:r>
      <w:r w:rsidRPr="00C27F00">
        <w:rPr>
          <w:rFonts w:ascii="Angsana New" w:eastAsia="MS Mincho" w:hAnsi="Angsana New" w:hint="cs"/>
          <w:sz w:val="32"/>
          <w:szCs w:val="32"/>
        </w:rPr>
        <w:t xml:space="preserve"> </w:t>
      </w:r>
      <w:r w:rsidR="002B2BEC" w:rsidRPr="00C27F00">
        <w:rPr>
          <w:rFonts w:ascii="Angsana New" w:eastAsia="MS Mincho" w:hAnsi="Angsana New"/>
          <w:sz w:val="32"/>
          <w:szCs w:val="32"/>
        </w:rPr>
        <w:t>136</w:t>
      </w:r>
      <w:r w:rsidRPr="00C27F00">
        <w:rPr>
          <w:rFonts w:ascii="Angsana New" w:eastAsia="MS Mincho" w:hAnsi="Angsana New" w:hint="cs"/>
          <w:sz w:val="32"/>
          <w:szCs w:val="32"/>
          <w:cs/>
        </w:rPr>
        <w:t xml:space="preserve"> ล้านบาท</w:t>
      </w:r>
      <w:r w:rsidRPr="00C27F00">
        <w:rPr>
          <w:rFonts w:ascii="Angsana New" w:eastAsia="MS Mincho" w:hAnsi="Angsana New" w:hint="cs"/>
          <w:sz w:val="32"/>
          <w:szCs w:val="32"/>
        </w:rPr>
        <w:t xml:space="preserve"> (</w:t>
      </w:r>
      <w:r w:rsidR="0004062D" w:rsidRPr="00C27F00">
        <w:rPr>
          <w:rFonts w:ascii="Angsana New" w:eastAsia="MS Mincho" w:hAnsi="Angsana New" w:hint="cs"/>
          <w:sz w:val="32"/>
          <w:szCs w:val="32"/>
        </w:rPr>
        <w:t>2567</w:t>
      </w:r>
      <w:r w:rsidRPr="00C27F00">
        <w:rPr>
          <w:rFonts w:ascii="Angsana New" w:eastAsia="MS Mincho" w:hAnsi="Angsana New" w:hint="cs"/>
          <w:sz w:val="32"/>
          <w:szCs w:val="32"/>
        </w:rPr>
        <w:t xml:space="preserve">: </w:t>
      </w:r>
      <w:r w:rsidR="00AB6F94" w:rsidRPr="00C27F00">
        <w:rPr>
          <w:rFonts w:ascii="Angsana New" w:eastAsia="MS Mincho" w:hAnsi="Angsana New"/>
          <w:sz w:val="32"/>
          <w:szCs w:val="32"/>
        </w:rPr>
        <w:t>346</w:t>
      </w:r>
      <w:r w:rsidRPr="00C27F00">
        <w:rPr>
          <w:rFonts w:ascii="Angsana New" w:eastAsia="MS Mincho" w:hAnsi="Angsana New" w:hint="cs"/>
          <w:sz w:val="32"/>
          <w:szCs w:val="32"/>
        </w:rPr>
        <w:t xml:space="preserve"> </w:t>
      </w:r>
      <w:r w:rsidRPr="00C27F00">
        <w:rPr>
          <w:rFonts w:ascii="Angsana New" w:eastAsia="MS Mincho" w:hAnsi="Angsana New" w:hint="cs"/>
          <w:sz w:val="32"/>
          <w:szCs w:val="32"/>
          <w:cs/>
        </w:rPr>
        <w:t>ล้านบาท</w:t>
      </w:r>
      <w:r w:rsidRPr="00C27F00">
        <w:rPr>
          <w:rFonts w:ascii="Angsana New" w:eastAsia="MS Mincho" w:hAnsi="Angsana New" w:hint="cs"/>
          <w:sz w:val="32"/>
          <w:szCs w:val="32"/>
        </w:rPr>
        <w:t>) (</w:t>
      </w:r>
      <w:r w:rsidRPr="00C27F00">
        <w:rPr>
          <w:rFonts w:ascii="Angsana New" w:eastAsia="MS Mincho" w:hAnsi="Angsana New" w:hint="cs"/>
          <w:sz w:val="32"/>
          <w:szCs w:val="32"/>
          <w:cs/>
        </w:rPr>
        <w:t>เฉพาะของบริษัทฯ</w:t>
      </w:r>
      <w:r w:rsidRPr="00C27F00">
        <w:rPr>
          <w:rFonts w:ascii="Angsana New" w:eastAsia="MS Mincho" w:hAnsi="Angsana New" w:hint="cs"/>
          <w:sz w:val="32"/>
          <w:szCs w:val="32"/>
        </w:rPr>
        <w:t xml:space="preserve">: </w:t>
      </w:r>
      <w:r w:rsidR="005D47BB" w:rsidRPr="00C27F00">
        <w:rPr>
          <w:rFonts w:ascii="Angsana New" w:eastAsia="MS Mincho" w:hAnsi="Angsana New"/>
          <w:sz w:val="32"/>
          <w:szCs w:val="32"/>
        </w:rPr>
        <w:t>1,5</w:t>
      </w:r>
      <w:r w:rsidR="00F46B57" w:rsidRPr="00C27F00">
        <w:rPr>
          <w:rFonts w:ascii="Angsana New" w:eastAsia="MS Mincho" w:hAnsi="Angsana New"/>
          <w:sz w:val="32"/>
          <w:szCs w:val="32"/>
        </w:rPr>
        <w:t>44</w:t>
      </w:r>
      <w:r w:rsidRPr="00C27F00">
        <w:rPr>
          <w:rFonts w:ascii="Angsana New" w:eastAsia="MS Mincho" w:hAnsi="Angsana New"/>
          <w:sz w:val="32"/>
          <w:szCs w:val="32"/>
        </w:rPr>
        <w:t xml:space="preserve"> </w:t>
      </w:r>
      <w:r w:rsidRPr="00C27F00">
        <w:rPr>
          <w:rFonts w:ascii="Angsana New" w:eastAsia="MS Mincho" w:hAnsi="Angsana New" w:hint="cs"/>
          <w:sz w:val="32"/>
          <w:szCs w:val="32"/>
          <w:cs/>
        </w:rPr>
        <w:t xml:space="preserve">ล้านบาท </w:t>
      </w:r>
      <w:r w:rsidRPr="00C27F00">
        <w:rPr>
          <w:rFonts w:ascii="Angsana New" w:eastAsia="MS Mincho" w:hAnsi="Angsana New" w:hint="cs"/>
          <w:sz w:val="32"/>
          <w:szCs w:val="32"/>
        </w:rPr>
        <w:t>(</w:t>
      </w:r>
      <w:r w:rsidR="0004062D" w:rsidRPr="00C27F00">
        <w:rPr>
          <w:rFonts w:ascii="Angsana New" w:eastAsia="MS Mincho" w:hAnsi="Angsana New" w:hint="cs"/>
          <w:sz w:val="32"/>
          <w:szCs w:val="32"/>
        </w:rPr>
        <w:t>2567</w:t>
      </w:r>
      <w:r w:rsidRPr="00C27F00">
        <w:rPr>
          <w:rFonts w:ascii="Angsana New" w:eastAsia="MS Mincho" w:hAnsi="Angsana New" w:hint="cs"/>
          <w:sz w:val="32"/>
          <w:szCs w:val="32"/>
        </w:rPr>
        <w:t xml:space="preserve">: </w:t>
      </w:r>
      <w:r w:rsidR="00AB6F94" w:rsidRPr="00C27F00">
        <w:rPr>
          <w:rFonts w:ascii="Angsana New" w:eastAsia="MS Mincho" w:hAnsi="Angsana New"/>
          <w:sz w:val="32"/>
          <w:szCs w:val="32"/>
        </w:rPr>
        <w:t>1,756</w:t>
      </w:r>
      <w:r w:rsidRPr="00C27F00">
        <w:rPr>
          <w:rFonts w:ascii="Angsana New" w:eastAsia="MS Mincho" w:hAnsi="Angsana New" w:hint="cs"/>
          <w:sz w:val="32"/>
          <w:szCs w:val="32"/>
        </w:rPr>
        <w:t xml:space="preserve"> </w:t>
      </w:r>
      <w:r w:rsidRPr="00C27F00">
        <w:rPr>
          <w:rFonts w:ascii="Angsana New" w:eastAsia="MS Mincho" w:hAnsi="Angsana New" w:hint="cs"/>
          <w:sz w:val="32"/>
          <w:szCs w:val="32"/>
          <w:cs/>
        </w:rPr>
        <w:t>ล้านบาท)</w:t>
      </w:r>
      <w:r w:rsidRPr="00C27F00">
        <w:rPr>
          <w:rFonts w:ascii="Angsana New" w:eastAsia="MS Mincho" w:hAnsi="Angsana New" w:hint="cs"/>
          <w:sz w:val="32"/>
          <w:szCs w:val="32"/>
        </w:rPr>
        <w:t xml:space="preserve">) </w:t>
      </w:r>
      <w:r w:rsidRPr="00C27F00">
        <w:rPr>
          <w:rFonts w:ascii="Angsana New" w:eastAsia="MS Mincho" w:hAnsi="Angsana New" w:hint="cs"/>
          <w:spacing w:val="-10"/>
          <w:sz w:val="32"/>
          <w:szCs w:val="32"/>
          <w:cs/>
        </w:rPr>
        <w:t xml:space="preserve">ที่กลุ่มบริษัทไม่ได้บันทึกสินทรัพย์ภาษีเงินได้รอการตัดบัญชี </w:t>
      </w:r>
      <w:r w:rsidRPr="00C27F00">
        <w:rPr>
          <w:rFonts w:ascii="Angsana New" w:hAnsi="Angsana New" w:hint="cs"/>
          <w:spacing w:val="-10"/>
          <w:sz w:val="32"/>
          <w:szCs w:val="32"/>
          <w:cs/>
        </w:rPr>
        <w:t xml:space="preserve"> เนื่องจากฝ่ายบริหารพิจารณา</w:t>
      </w:r>
      <w:r w:rsidRPr="00C27F00">
        <w:rPr>
          <w:rFonts w:ascii="Angsana New" w:hAnsi="Angsana New" w:hint="cs"/>
          <w:sz w:val="32"/>
          <w:szCs w:val="32"/>
          <w:cs/>
        </w:rPr>
        <w:t>แล้ว</w:t>
      </w:r>
      <w:r w:rsidRPr="00C27F00">
        <w:rPr>
          <w:rFonts w:ascii="Angsana New" w:hAnsi="Angsana New" w:hint="cs"/>
          <w:sz w:val="32"/>
          <w:szCs w:val="32"/>
        </w:rPr>
        <w:t xml:space="preserve">              </w:t>
      </w:r>
      <w:r w:rsidRPr="00C27F00">
        <w:rPr>
          <w:rFonts w:ascii="Angsana New" w:hAnsi="Angsana New" w:hint="cs"/>
          <w:sz w:val="32"/>
          <w:szCs w:val="32"/>
          <w:cs/>
        </w:rPr>
        <w:t>เห็นว่ากลุ่มบริษัทอาจไม่มีกำไรทางภาษีในอนาคตเพียงพอที่จะนำผลแตกต่างชั่วคราวที่ใช้หักภาษีและขาดทุนทางภาษีที่ยังไม่ได้ใช้ข้างต้นมาใช้ประโยชน์ได้</w:t>
      </w:r>
    </w:p>
    <w:p w14:paraId="5143D432" w14:textId="79824C24" w:rsidR="00DF4492" w:rsidRPr="00C27F00" w:rsidRDefault="00DF4492" w:rsidP="00454FB0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รายละเอียดวันสิ้นสุดระยะเวลาการใ</w:t>
      </w:r>
      <w:r w:rsidR="00E9633E" w:rsidRPr="00C27F00">
        <w:rPr>
          <w:rFonts w:ascii="Angsana New" w:hAnsi="Angsana New" w:hint="cs"/>
          <w:sz w:val="32"/>
          <w:szCs w:val="32"/>
          <w:cs/>
        </w:rPr>
        <w:t>ช้</w:t>
      </w:r>
      <w:r w:rsidR="00D56B8E" w:rsidRPr="00C27F00">
        <w:rPr>
          <w:rFonts w:ascii="Angsana New" w:hAnsi="Angsana New" w:hint="cs"/>
          <w:sz w:val="32"/>
          <w:szCs w:val="32"/>
          <w:cs/>
        </w:rPr>
        <w:t>ป</w:t>
      </w:r>
      <w:r w:rsidRPr="00C27F00">
        <w:rPr>
          <w:rFonts w:ascii="Angsana New" w:hAnsi="Angsana New" w:hint="cs"/>
          <w:sz w:val="32"/>
          <w:szCs w:val="32"/>
          <w:cs/>
        </w:rPr>
        <w:t>ระโยชน์ของรายการ</w:t>
      </w:r>
      <w:r w:rsidRPr="00C27F00">
        <w:rPr>
          <w:rFonts w:ascii="Angsana New" w:eastAsia="MS Mincho" w:hAnsi="Angsana New" w:hint="cs"/>
          <w:sz w:val="32"/>
          <w:szCs w:val="32"/>
          <w:cs/>
        </w:rPr>
        <w:t xml:space="preserve">ขาดทุนทางภาษีที่ยังไม่ได้ใช้ซึ่งกลุ่มบริษัทไม่ได้บันทึกสินทรัพย์ภาษีเงินได้รอการตัดบัญชี </w:t>
      </w:r>
      <w:r w:rsidRPr="00C27F00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98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72"/>
        <w:gridCol w:w="1102"/>
        <w:gridCol w:w="1103"/>
        <w:gridCol w:w="1102"/>
        <w:gridCol w:w="1103"/>
        <w:gridCol w:w="6"/>
      </w:tblGrid>
      <w:tr w:rsidR="00DF4492" w:rsidRPr="00C27F00" w14:paraId="036ECDBD" w14:textId="77777777" w:rsidTr="00733D7A">
        <w:tc>
          <w:tcPr>
            <w:tcW w:w="8988" w:type="dxa"/>
            <w:gridSpan w:val="6"/>
            <w:vAlign w:val="bottom"/>
          </w:tcPr>
          <w:p w14:paraId="32305662" w14:textId="77777777" w:rsidR="00DF4492" w:rsidRPr="00C27F00" w:rsidRDefault="00DF4492" w:rsidP="00454FB0">
            <w:pPr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27F0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C27F0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C27F0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F4492" w:rsidRPr="00C27F00" w14:paraId="6B6A43F3" w14:textId="77777777" w:rsidTr="00733D7A">
        <w:trPr>
          <w:gridAfter w:val="1"/>
          <w:wAfter w:w="6" w:type="dxa"/>
        </w:trPr>
        <w:tc>
          <w:tcPr>
            <w:tcW w:w="4572" w:type="dxa"/>
            <w:vAlign w:val="bottom"/>
          </w:tcPr>
          <w:p w14:paraId="4CD780DC" w14:textId="77777777" w:rsidR="00DF4492" w:rsidRPr="00C27F00" w:rsidRDefault="00DF4492" w:rsidP="00454FB0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205" w:type="dxa"/>
            <w:gridSpan w:val="2"/>
            <w:vAlign w:val="bottom"/>
          </w:tcPr>
          <w:p w14:paraId="0277506B" w14:textId="77777777" w:rsidR="00DF4492" w:rsidRPr="00C27F00" w:rsidRDefault="00DF4492" w:rsidP="00454FB0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vAlign w:val="bottom"/>
          </w:tcPr>
          <w:p w14:paraId="3654B9D7" w14:textId="77777777" w:rsidR="00DF4492" w:rsidRPr="00C27F00" w:rsidRDefault="00DF4492" w:rsidP="00454FB0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4492" w:rsidRPr="00C27F00" w14:paraId="5497BA6C" w14:textId="77777777" w:rsidTr="00733D7A">
        <w:trPr>
          <w:gridAfter w:val="1"/>
          <w:wAfter w:w="6" w:type="dxa"/>
        </w:trPr>
        <w:tc>
          <w:tcPr>
            <w:tcW w:w="4572" w:type="dxa"/>
            <w:vAlign w:val="bottom"/>
          </w:tcPr>
          <w:p w14:paraId="66BD9FC3" w14:textId="77777777" w:rsidR="00DF4492" w:rsidRPr="00C27F00" w:rsidRDefault="00DF4492" w:rsidP="00454FB0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02" w:type="dxa"/>
          </w:tcPr>
          <w:p w14:paraId="13A6D7A1" w14:textId="77777777" w:rsidR="00DF4492" w:rsidRPr="00C27F00" w:rsidRDefault="0004062D" w:rsidP="00454FB0">
            <w:pPr>
              <w:spacing w:line="380" w:lineRule="exact"/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103" w:type="dxa"/>
          </w:tcPr>
          <w:p w14:paraId="02AB0286" w14:textId="77777777" w:rsidR="00DF4492" w:rsidRPr="00C27F00" w:rsidRDefault="0004062D" w:rsidP="00454FB0">
            <w:pPr>
              <w:spacing w:line="380" w:lineRule="exact"/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27F00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2567</w:t>
            </w:r>
          </w:p>
        </w:tc>
        <w:tc>
          <w:tcPr>
            <w:tcW w:w="1102" w:type="dxa"/>
          </w:tcPr>
          <w:p w14:paraId="758C89A5" w14:textId="77777777" w:rsidR="00DF4492" w:rsidRPr="00C27F00" w:rsidRDefault="0004062D" w:rsidP="00454FB0">
            <w:pPr>
              <w:spacing w:line="380" w:lineRule="exact"/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103" w:type="dxa"/>
          </w:tcPr>
          <w:p w14:paraId="2B897D46" w14:textId="77777777" w:rsidR="00DF4492" w:rsidRPr="00C27F00" w:rsidRDefault="0004062D" w:rsidP="00454FB0">
            <w:pPr>
              <w:spacing w:line="380" w:lineRule="exact"/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27F00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2567</w:t>
            </w:r>
          </w:p>
        </w:tc>
      </w:tr>
      <w:tr w:rsidR="007D49E0" w:rsidRPr="00C27F00" w14:paraId="76F026B7" w14:textId="77777777" w:rsidTr="00733D7A">
        <w:trPr>
          <w:gridAfter w:val="1"/>
          <w:wAfter w:w="6" w:type="dxa"/>
        </w:trPr>
        <w:tc>
          <w:tcPr>
            <w:tcW w:w="4572" w:type="dxa"/>
            <w:vAlign w:val="bottom"/>
          </w:tcPr>
          <w:p w14:paraId="5BD7B2D3" w14:textId="77777777" w:rsidR="007D49E0" w:rsidRPr="00C27F00" w:rsidRDefault="007D49E0" w:rsidP="00454FB0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C27F00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102" w:type="dxa"/>
            <w:vAlign w:val="bottom"/>
          </w:tcPr>
          <w:p w14:paraId="7CF43093" w14:textId="58C556B9" w:rsidR="007D49E0" w:rsidRPr="00C27F00" w:rsidRDefault="00D6530D" w:rsidP="00454FB0">
            <w:pP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103" w:type="dxa"/>
            <w:vAlign w:val="bottom"/>
          </w:tcPr>
          <w:p w14:paraId="3EF87522" w14:textId="77777777" w:rsidR="007D49E0" w:rsidRPr="00C27F00" w:rsidRDefault="007D49E0" w:rsidP="00454FB0">
            <w:pP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02" w:type="dxa"/>
            <w:vAlign w:val="bottom"/>
          </w:tcPr>
          <w:p w14:paraId="5CB26B66" w14:textId="672FC776" w:rsidR="007D49E0" w:rsidRPr="00C27F00" w:rsidRDefault="007D49E0" w:rsidP="00454FB0">
            <w:pP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03" w:type="dxa"/>
            <w:vAlign w:val="bottom"/>
          </w:tcPr>
          <w:p w14:paraId="43CEFDEC" w14:textId="77777777" w:rsidR="007D49E0" w:rsidRPr="00C27F00" w:rsidRDefault="007D49E0" w:rsidP="00454FB0">
            <w:pP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D49E0" w:rsidRPr="00C27F00" w14:paraId="5254ED5C" w14:textId="77777777" w:rsidTr="00733D7A">
        <w:trPr>
          <w:gridAfter w:val="1"/>
          <w:wAfter w:w="6" w:type="dxa"/>
        </w:trPr>
        <w:tc>
          <w:tcPr>
            <w:tcW w:w="4572" w:type="dxa"/>
            <w:vAlign w:val="bottom"/>
          </w:tcPr>
          <w:p w14:paraId="760A2E77" w14:textId="77777777" w:rsidR="007D49E0" w:rsidRPr="00C27F00" w:rsidRDefault="007D49E0" w:rsidP="00454FB0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C27F00">
              <w:rPr>
                <w:rFonts w:ascii="Angsana New" w:hAnsi="Angsana New" w:hint="cs"/>
                <w:sz w:val="32"/>
                <w:szCs w:val="32"/>
              </w:rPr>
              <w:t>2570</w:t>
            </w:r>
          </w:p>
        </w:tc>
        <w:tc>
          <w:tcPr>
            <w:tcW w:w="1102" w:type="dxa"/>
            <w:vAlign w:val="bottom"/>
          </w:tcPr>
          <w:p w14:paraId="7FA59253" w14:textId="14C77BF3" w:rsidR="007D49E0" w:rsidRPr="00C27F00" w:rsidRDefault="002C7939" w:rsidP="00454FB0">
            <w:pP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103" w:type="dxa"/>
            <w:vAlign w:val="bottom"/>
          </w:tcPr>
          <w:p w14:paraId="0DEB672D" w14:textId="77777777" w:rsidR="007D49E0" w:rsidRPr="00C27F00" w:rsidRDefault="007D49E0" w:rsidP="00454FB0">
            <w:pP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171</w:t>
            </w:r>
          </w:p>
        </w:tc>
        <w:tc>
          <w:tcPr>
            <w:tcW w:w="1102" w:type="dxa"/>
            <w:vAlign w:val="bottom"/>
          </w:tcPr>
          <w:p w14:paraId="1AE1E7EA" w14:textId="2D4AB095" w:rsidR="007D49E0" w:rsidRPr="00C27F00" w:rsidRDefault="005A62C7" w:rsidP="00454FB0">
            <w:pP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03" w:type="dxa"/>
            <w:vAlign w:val="bottom"/>
          </w:tcPr>
          <w:p w14:paraId="678AC92F" w14:textId="77777777" w:rsidR="007D49E0" w:rsidRPr="00C27F00" w:rsidRDefault="007D49E0" w:rsidP="00454FB0">
            <w:pP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166</w:t>
            </w:r>
          </w:p>
        </w:tc>
      </w:tr>
      <w:tr w:rsidR="00AB2342" w:rsidRPr="00C27F00" w14:paraId="4F71BD7B" w14:textId="77777777" w:rsidTr="00733D7A">
        <w:tc>
          <w:tcPr>
            <w:tcW w:w="4572" w:type="dxa"/>
            <w:vAlign w:val="bottom"/>
          </w:tcPr>
          <w:p w14:paraId="3EB28A79" w14:textId="51A4DDB0" w:rsidR="00AB2342" w:rsidRPr="00C27F00" w:rsidRDefault="00AB2342" w:rsidP="00454FB0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C27F00">
              <w:rPr>
                <w:rFonts w:ascii="Angsana New" w:hAnsi="Angsana New" w:hint="cs"/>
                <w:sz w:val="32"/>
                <w:szCs w:val="32"/>
              </w:rPr>
              <w:t>257</w:t>
            </w:r>
            <w:r w:rsidRPr="00C27F0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02" w:type="dxa"/>
            <w:vAlign w:val="bottom"/>
          </w:tcPr>
          <w:p w14:paraId="62770CC9" w14:textId="175E4F10" w:rsidR="00AB2342" w:rsidRPr="00C27F00" w:rsidRDefault="0040105B" w:rsidP="00454FB0">
            <w:pP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36</w:t>
            </w:r>
          </w:p>
        </w:tc>
        <w:tc>
          <w:tcPr>
            <w:tcW w:w="1103" w:type="dxa"/>
            <w:vAlign w:val="bottom"/>
          </w:tcPr>
          <w:p w14:paraId="0C326A24" w14:textId="6FD66864" w:rsidR="00AB2342" w:rsidRPr="00C27F00" w:rsidRDefault="00AB2342" w:rsidP="00454FB0">
            <w:pP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98</w:t>
            </w:r>
          </w:p>
        </w:tc>
        <w:tc>
          <w:tcPr>
            <w:tcW w:w="1102" w:type="dxa"/>
            <w:vAlign w:val="bottom"/>
          </w:tcPr>
          <w:p w14:paraId="051EA8DE" w14:textId="274C6064" w:rsidR="00AB2342" w:rsidRPr="00C27F00" w:rsidRDefault="00C13489" w:rsidP="00454FB0">
            <w:pP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03" w:type="dxa"/>
            <w:gridSpan w:val="2"/>
            <w:vAlign w:val="bottom"/>
          </w:tcPr>
          <w:p w14:paraId="0441128F" w14:textId="71EE36C2" w:rsidR="00AB2342" w:rsidRPr="00C27F00" w:rsidRDefault="00C13489" w:rsidP="00454FB0">
            <w:pP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62</w:t>
            </w:r>
          </w:p>
        </w:tc>
      </w:tr>
      <w:tr w:rsidR="007D49E0" w:rsidRPr="00C27F00" w14:paraId="50788734" w14:textId="77777777" w:rsidTr="00733D7A">
        <w:trPr>
          <w:gridAfter w:val="1"/>
          <w:wAfter w:w="6" w:type="dxa"/>
        </w:trPr>
        <w:tc>
          <w:tcPr>
            <w:tcW w:w="4572" w:type="dxa"/>
            <w:vAlign w:val="bottom"/>
          </w:tcPr>
          <w:p w14:paraId="1F22C1BC" w14:textId="628B91B5" w:rsidR="007D49E0" w:rsidRPr="00C27F00" w:rsidRDefault="007D49E0" w:rsidP="00454FB0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AB6F94" w:rsidRPr="00C27F00">
              <w:rPr>
                <w:rFonts w:ascii="Angsana New" w:hAnsi="Angsana New" w:hint="cs"/>
                <w:sz w:val="32"/>
                <w:szCs w:val="32"/>
              </w:rPr>
              <w:t>25</w:t>
            </w:r>
            <w:r w:rsidR="002D178C" w:rsidRPr="00C27F00"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102" w:type="dxa"/>
            <w:vAlign w:val="bottom"/>
          </w:tcPr>
          <w:p w14:paraId="136EFE93" w14:textId="3FCAF80C" w:rsidR="007D49E0" w:rsidRPr="00C27F00" w:rsidRDefault="00E66231" w:rsidP="00454FB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="009C776A" w:rsidRPr="00C27F00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103" w:type="dxa"/>
            <w:vAlign w:val="bottom"/>
          </w:tcPr>
          <w:p w14:paraId="24290680" w14:textId="1D152C45" w:rsidR="007D49E0" w:rsidRPr="00C27F00" w:rsidRDefault="00FA172F" w:rsidP="00454FB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02" w:type="dxa"/>
            <w:vAlign w:val="bottom"/>
          </w:tcPr>
          <w:p w14:paraId="54EB1FB6" w14:textId="27B75F1D" w:rsidR="007D49E0" w:rsidRPr="00C27F00" w:rsidRDefault="005A62C7" w:rsidP="00454FB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03" w:type="dxa"/>
            <w:vAlign w:val="bottom"/>
          </w:tcPr>
          <w:p w14:paraId="5B2C6055" w14:textId="44058D6C" w:rsidR="007D49E0" w:rsidRPr="00C27F00" w:rsidRDefault="00C13489" w:rsidP="00454FB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7D49E0" w:rsidRPr="00C27F00" w14:paraId="7B794257" w14:textId="77777777" w:rsidTr="00733D7A">
        <w:trPr>
          <w:gridAfter w:val="1"/>
          <w:wAfter w:w="6" w:type="dxa"/>
        </w:trPr>
        <w:tc>
          <w:tcPr>
            <w:tcW w:w="4572" w:type="dxa"/>
            <w:vAlign w:val="bottom"/>
          </w:tcPr>
          <w:p w14:paraId="3AE7A611" w14:textId="77777777" w:rsidR="007D49E0" w:rsidRPr="00C27F00" w:rsidRDefault="007D49E0" w:rsidP="00454FB0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27F0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รวม</w:t>
            </w:r>
          </w:p>
        </w:tc>
        <w:tc>
          <w:tcPr>
            <w:tcW w:w="1102" w:type="dxa"/>
            <w:vAlign w:val="bottom"/>
          </w:tcPr>
          <w:p w14:paraId="63DA9B49" w14:textId="0B9915ED" w:rsidR="007D49E0" w:rsidRPr="00C27F00" w:rsidRDefault="00407841" w:rsidP="00454FB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101</w:t>
            </w:r>
          </w:p>
        </w:tc>
        <w:tc>
          <w:tcPr>
            <w:tcW w:w="1103" w:type="dxa"/>
            <w:vAlign w:val="bottom"/>
          </w:tcPr>
          <w:p w14:paraId="548439CD" w14:textId="77777777" w:rsidR="007D49E0" w:rsidRPr="00C27F00" w:rsidRDefault="007D49E0" w:rsidP="00454FB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271</w:t>
            </w:r>
          </w:p>
        </w:tc>
        <w:tc>
          <w:tcPr>
            <w:tcW w:w="1102" w:type="dxa"/>
            <w:vAlign w:val="bottom"/>
          </w:tcPr>
          <w:p w14:paraId="6FAA5818" w14:textId="1018EFE2" w:rsidR="007D49E0" w:rsidRPr="00C27F00" w:rsidRDefault="005A62C7" w:rsidP="00454FB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03" w:type="dxa"/>
            <w:vAlign w:val="bottom"/>
          </w:tcPr>
          <w:p w14:paraId="75027CC3" w14:textId="77777777" w:rsidR="007D49E0" w:rsidRPr="00C27F00" w:rsidRDefault="007D49E0" w:rsidP="00454FB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228</w:t>
            </w:r>
          </w:p>
        </w:tc>
      </w:tr>
    </w:tbl>
    <w:p w14:paraId="75F30D65" w14:textId="77777777" w:rsidR="00DF4492" w:rsidRPr="00C27F00" w:rsidRDefault="00956A2D" w:rsidP="00454FB0">
      <w:pPr>
        <w:tabs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/>
          <w:b/>
          <w:bCs/>
          <w:sz w:val="32"/>
          <w:szCs w:val="32"/>
        </w:rPr>
        <w:t>2</w:t>
      </w:r>
      <w:r w:rsidR="00E359BF" w:rsidRPr="00C27F00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DF4492" w:rsidRPr="00C27F00">
        <w:rPr>
          <w:rFonts w:ascii="Angsana New" w:hAnsi="Angsana New" w:hint="cs"/>
          <w:b/>
          <w:bCs/>
          <w:sz w:val="32"/>
          <w:szCs w:val="32"/>
        </w:rPr>
        <w:t>.</w:t>
      </w:r>
      <w:r w:rsidR="00DF4492" w:rsidRPr="00C27F00">
        <w:rPr>
          <w:rFonts w:ascii="Angsana New" w:hAnsi="Angsana New" w:hint="cs"/>
          <w:b/>
          <w:bCs/>
          <w:sz w:val="32"/>
          <w:szCs w:val="32"/>
        </w:rPr>
        <w:tab/>
      </w:r>
      <w:r w:rsidR="00DF4492" w:rsidRPr="00C27F00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0855DD65" w14:textId="77777777" w:rsidR="00DF4492" w:rsidRPr="00C27F00" w:rsidRDefault="00DF4492" w:rsidP="00454F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</w:t>
      </w:r>
      <w:r w:rsidRPr="00C27F00">
        <w:rPr>
          <w:rFonts w:ascii="Angsana New" w:hAnsi="Angsana New" w:hint="cs"/>
          <w:sz w:val="32"/>
          <w:szCs w:val="32"/>
        </w:rPr>
        <w:t xml:space="preserve"> (</w:t>
      </w:r>
      <w:r w:rsidRPr="00C27F00">
        <w:rPr>
          <w:rFonts w:ascii="Angsana New" w:hAnsi="Angsana New" w:hint="cs"/>
          <w:sz w:val="32"/>
          <w:szCs w:val="32"/>
          <w:cs/>
        </w:rPr>
        <w:t>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</w:p>
    <w:p w14:paraId="611B2F5A" w14:textId="77777777" w:rsidR="00236868" w:rsidRPr="00C27F00" w:rsidRDefault="00236868" w:rsidP="00454FB0">
      <w:pPr>
        <w:overflowPunct/>
        <w:autoSpaceDE/>
        <w:autoSpaceDN/>
        <w:adjustRightInd/>
        <w:spacing w:before="120" w:after="120" w:line="40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27F00">
        <w:rPr>
          <w:rFonts w:ascii="Angsana New" w:hAnsi="Angsana New"/>
          <w:b/>
          <w:bCs/>
          <w:sz w:val="32"/>
          <w:szCs w:val="32"/>
        </w:rPr>
        <w:t>29</w:t>
      </w:r>
      <w:r w:rsidRPr="00C27F00">
        <w:rPr>
          <w:rFonts w:ascii="Angsana New" w:hAnsi="Angsana New" w:hint="cs"/>
          <w:b/>
          <w:bCs/>
          <w:sz w:val="32"/>
          <w:szCs w:val="32"/>
        </w:rPr>
        <w:t>.</w:t>
      </w:r>
      <w:r w:rsidRPr="00C27F00">
        <w:rPr>
          <w:rFonts w:ascii="Angsana New" w:hAnsi="Angsana New" w:hint="cs"/>
          <w:b/>
          <w:bCs/>
          <w:sz w:val="32"/>
          <w:szCs w:val="32"/>
        </w:rPr>
        <w:tab/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6AF46A5B" w14:textId="3AE71E94" w:rsidR="00236868" w:rsidRPr="00C27F00" w:rsidRDefault="00236868" w:rsidP="00454FB0">
      <w:pPr>
        <w:tabs>
          <w:tab w:val="left" w:pos="1560"/>
        </w:tabs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C27F00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C27F00">
        <w:rPr>
          <w:rFonts w:ascii="Angsana New" w:hAnsi="Angsana New" w:hint="cs"/>
          <w:spacing w:val="-4"/>
          <w:sz w:val="32"/>
          <w:szCs w:val="32"/>
        </w:rPr>
        <w:t xml:space="preserve">23 </w:t>
      </w:r>
      <w:r w:rsidRPr="00C27F00"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 w:rsidRPr="00C27F00">
        <w:rPr>
          <w:rFonts w:ascii="Angsana New" w:hAnsi="Angsana New" w:hint="cs"/>
          <w:spacing w:val="-4"/>
          <w:sz w:val="32"/>
          <w:szCs w:val="32"/>
        </w:rPr>
        <w:t xml:space="preserve">2568 </w:t>
      </w:r>
      <w:r w:rsidRPr="00C27F00">
        <w:rPr>
          <w:rFonts w:ascii="Angsana New" w:hAnsi="Angsana New" w:hint="cs"/>
          <w:spacing w:val="-4"/>
          <w:sz w:val="32"/>
          <w:szCs w:val="32"/>
          <w:cs/>
        </w:rPr>
        <w:t>ที่ประชุมสามัญผู้ถือหุ้นประจำปีของบริษัทฯได้มีมติ</w:t>
      </w:r>
      <w:r w:rsidRPr="00C27F00">
        <w:rPr>
          <w:rFonts w:ascii="Angsana New" w:hAnsi="Angsana New" w:hint="cs"/>
          <w:sz w:val="32"/>
          <w:szCs w:val="32"/>
          <w:cs/>
        </w:rPr>
        <w:t>อนุมัติ</w:t>
      </w:r>
      <w:r w:rsidR="00CA4DDD" w:rsidRPr="00C27F00">
        <w:rPr>
          <w:rFonts w:ascii="Angsana New" w:hAnsi="Angsana New" w:hint="cs"/>
          <w:sz w:val="32"/>
          <w:szCs w:val="32"/>
          <w:cs/>
        </w:rPr>
        <w:t>การ</w:t>
      </w:r>
      <w:r w:rsidRPr="00C27F00">
        <w:rPr>
          <w:rFonts w:ascii="Angsana New" w:hAnsi="Angsana New" w:hint="cs"/>
          <w:sz w:val="32"/>
          <w:szCs w:val="32"/>
          <w:cs/>
        </w:rPr>
        <w:t xml:space="preserve">จ่ายเงินปันผลจากกำไรสะสมที่ยังไม่ได้จัดสรรให้แก่ผู้ถือหุ้นในอัตราหุ้นละ </w:t>
      </w:r>
      <w:r w:rsidRPr="00C27F00">
        <w:rPr>
          <w:rFonts w:ascii="Angsana New" w:hAnsi="Angsana New" w:hint="cs"/>
          <w:sz w:val="32"/>
          <w:szCs w:val="32"/>
        </w:rPr>
        <w:t>0.04</w:t>
      </w:r>
      <w:r w:rsidRPr="00C27F00">
        <w:rPr>
          <w:rFonts w:ascii="Angsana New" w:hAnsi="Angsana New" w:hint="cs"/>
          <w:sz w:val="32"/>
          <w:szCs w:val="32"/>
          <w:cs/>
        </w:rPr>
        <w:t xml:space="preserve"> บาท รวมเป็นเงินปันผลจ่ายทั้งสิ้นประมาณ </w:t>
      </w:r>
      <w:r w:rsidRPr="00C27F00">
        <w:rPr>
          <w:rFonts w:ascii="Angsana New" w:hAnsi="Angsana New" w:hint="cs"/>
          <w:sz w:val="32"/>
          <w:szCs w:val="32"/>
        </w:rPr>
        <w:t>41.12</w:t>
      </w:r>
      <w:r w:rsidRPr="00C27F0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C27F00">
        <w:rPr>
          <w:rFonts w:ascii="Angsana New" w:hAnsi="Angsana New" w:hint="cs"/>
          <w:spacing w:val="-6"/>
          <w:sz w:val="32"/>
          <w:szCs w:val="32"/>
        </w:rPr>
        <w:t xml:space="preserve"> </w:t>
      </w:r>
    </w:p>
    <w:p w14:paraId="3DA11D05" w14:textId="77777777" w:rsidR="00DF4492" w:rsidRPr="00C27F00" w:rsidRDefault="00236868" w:rsidP="00454FB0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27F00">
        <w:rPr>
          <w:rFonts w:ascii="Angsana New" w:hAnsi="Angsana New"/>
          <w:b/>
          <w:bCs/>
          <w:sz w:val="32"/>
          <w:szCs w:val="32"/>
        </w:rPr>
        <w:t>30</w:t>
      </w:r>
      <w:r w:rsidR="00DF4492" w:rsidRPr="00C27F00">
        <w:rPr>
          <w:rFonts w:ascii="Angsana New" w:hAnsi="Angsana New" w:hint="cs"/>
          <w:b/>
          <w:bCs/>
          <w:sz w:val="32"/>
          <w:szCs w:val="32"/>
        </w:rPr>
        <w:t>.</w:t>
      </w:r>
      <w:r w:rsidR="00DF4492" w:rsidRPr="00C27F00">
        <w:rPr>
          <w:rFonts w:ascii="Angsana New" w:hAnsi="Angsana New" w:hint="cs"/>
          <w:b/>
          <w:bCs/>
          <w:sz w:val="32"/>
          <w:szCs w:val="32"/>
        </w:rPr>
        <w:tab/>
      </w:r>
      <w:r w:rsidR="00DF4492" w:rsidRPr="00C27F00">
        <w:rPr>
          <w:rFonts w:ascii="Angsana New" w:hAnsi="Angsana New" w:hint="cs"/>
          <w:b/>
          <w:bCs/>
          <w:sz w:val="32"/>
          <w:szCs w:val="32"/>
          <w:cs/>
        </w:rPr>
        <w:t>ข้อมูลส่วนงานดำเนินงาน</w:t>
      </w:r>
    </w:p>
    <w:p w14:paraId="68E31B4F" w14:textId="77777777" w:rsidR="00DF4492" w:rsidRPr="00C27F00" w:rsidRDefault="00DF4492" w:rsidP="00454FB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โดยผู้มีอำนาจตัดสินใจสูงสุดด้านการดำเนินงานของบริษัทฯ คือ กรรมการผู้จัดการ </w:t>
      </w:r>
    </w:p>
    <w:p w14:paraId="2F0278A1" w14:textId="77777777" w:rsidR="00311299" w:rsidRPr="00C27F00" w:rsidRDefault="00311299" w:rsidP="00454F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35BBF64E" w14:textId="77777777" w:rsidR="00311299" w:rsidRPr="00C27F00" w:rsidRDefault="00311299" w:rsidP="00454F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6B9BA560" w14:textId="77777777" w:rsidR="00DF4492" w:rsidRPr="00C27F00" w:rsidRDefault="00DF4492" w:rsidP="00454F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lastRenderedPageBreak/>
        <w:t>เพื่อวัตถุประสงค์ในการบริหารงาน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 xml:space="preserve">กลุ่มบริษัทจัดโครงสร้างองค์กรเป็นหน่วยธุรกิจตามประเภทของรายได้ กลุ่มบริษัทมีส่วนงานที่รายงานทั้งสิ้น </w:t>
      </w:r>
      <w:r w:rsidRPr="00C27F00">
        <w:rPr>
          <w:rFonts w:ascii="Angsana New" w:hAnsi="Angsana New" w:hint="cs"/>
          <w:sz w:val="32"/>
          <w:szCs w:val="32"/>
        </w:rPr>
        <w:t>2</w:t>
      </w:r>
      <w:r w:rsidRPr="00C27F00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4D24417F" w14:textId="77777777" w:rsidR="00DF4492" w:rsidRPr="00C27F00" w:rsidRDefault="00DF4492" w:rsidP="00454FB0">
      <w:pPr>
        <w:numPr>
          <w:ilvl w:val="0"/>
          <w:numId w:val="27"/>
        </w:numPr>
        <w:tabs>
          <w:tab w:val="left" w:pos="1080"/>
        </w:tabs>
        <w:overflowPunct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ส่วนงานหลักเป็นส่วนงานการรับเหมาก่อสร้าง โดยดำเนินธุรกิจในประเทศไทยและประเทศกัมพูชา อย่างไรก็ตาม การดำเนินธุรกิจในประเทศกัมพูชาในปัจจุบันมีจำนวนไม่เป็นสาระสำคัญ</w:t>
      </w:r>
    </w:p>
    <w:p w14:paraId="02F17517" w14:textId="77777777" w:rsidR="00DF4492" w:rsidRPr="00C27F00" w:rsidRDefault="00DF4492" w:rsidP="00454FB0">
      <w:pPr>
        <w:numPr>
          <w:ilvl w:val="0"/>
          <w:numId w:val="27"/>
        </w:numPr>
        <w:tabs>
          <w:tab w:val="left" w:pos="108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ส่วนงานการขายและให้บริการจัดหาทางออกทางด้านพลังงานแสงอาทิตย์ พลังงานลม และพลังงานทดแทนอื่น โดยดำเนินธุรกิจในประเทศไทย ซึ่งปัจจุบันมีจำนวนไม่เป็นสาระสำคัญ</w:t>
      </w:r>
    </w:p>
    <w:p w14:paraId="04259F91" w14:textId="77777777" w:rsidR="00DF4492" w:rsidRPr="00C27F00" w:rsidRDefault="00DF4492" w:rsidP="00454F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27F00">
        <w:rPr>
          <w:rFonts w:ascii="Angsana New" w:hAnsi="Angsana New" w:hint="cs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32673799" w14:textId="77777777" w:rsidR="00DF4492" w:rsidRPr="00C27F00" w:rsidRDefault="00DF4492" w:rsidP="00454F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CCCC2B6" w14:textId="77777777" w:rsidR="00DF4492" w:rsidRPr="00C27F00" w:rsidRDefault="00DF4492" w:rsidP="00454FB0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16569E6B" w14:textId="026F49E9" w:rsidR="00DF4492" w:rsidRPr="00C27F00" w:rsidRDefault="00DF4492" w:rsidP="00454F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04062D" w:rsidRPr="00C27F00">
        <w:rPr>
          <w:rFonts w:ascii="Angsana New" w:hAnsi="Angsana New" w:hint="cs"/>
          <w:sz w:val="32"/>
          <w:szCs w:val="32"/>
        </w:rPr>
        <w:t>2568</w:t>
      </w:r>
      <w:r w:rsidRPr="00C27F00">
        <w:rPr>
          <w:rFonts w:ascii="Angsana New" w:hAnsi="Angsana New" w:hint="cs"/>
          <w:sz w:val="32"/>
          <w:szCs w:val="32"/>
          <w:cs/>
        </w:rPr>
        <w:t xml:space="preserve"> บริษัทฯมีรายได้จากลูกค้ารายใหญ่จำนวน</w:t>
      </w:r>
      <w:r w:rsidRPr="00C27F00">
        <w:rPr>
          <w:rFonts w:ascii="Angsana New" w:hAnsi="Angsana New" w:hint="cs"/>
          <w:sz w:val="32"/>
          <w:szCs w:val="32"/>
        </w:rPr>
        <w:t xml:space="preserve"> 3 </w:t>
      </w:r>
      <w:r w:rsidRPr="00C27F00">
        <w:rPr>
          <w:rFonts w:ascii="Angsana New" w:hAnsi="Angsana New" w:hint="cs"/>
          <w:sz w:val="32"/>
          <w:szCs w:val="32"/>
          <w:cs/>
        </w:rPr>
        <w:t>ราย เป็นจำนวนเงินประมาณ</w:t>
      </w:r>
      <w:r w:rsidR="000D1168" w:rsidRPr="00C27F00">
        <w:rPr>
          <w:rFonts w:ascii="Angsana New" w:hAnsi="Angsana New"/>
          <w:sz w:val="32"/>
          <w:szCs w:val="32"/>
        </w:rPr>
        <w:t xml:space="preserve"> 4,076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ล้านบาท ซึ่งเป็นรายได้จากการรับเหมาก่อสร้างทั่วไป (</w:t>
      </w:r>
      <w:r w:rsidR="0004062D" w:rsidRPr="00C27F00">
        <w:rPr>
          <w:rFonts w:ascii="Angsana New" w:hAnsi="Angsana New" w:hint="cs"/>
          <w:sz w:val="32"/>
          <w:szCs w:val="32"/>
        </w:rPr>
        <w:t>2567</w:t>
      </w:r>
      <w:r w:rsidRPr="00C27F00">
        <w:rPr>
          <w:rFonts w:ascii="Angsana New" w:hAnsi="Angsana New" w:hint="cs"/>
          <w:sz w:val="32"/>
          <w:szCs w:val="32"/>
        </w:rPr>
        <w:t xml:space="preserve">: </w:t>
      </w:r>
      <w:r w:rsidRPr="00C27F0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C27F00">
        <w:rPr>
          <w:rFonts w:ascii="Angsana New" w:hAnsi="Angsana New" w:hint="cs"/>
          <w:sz w:val="32"/>
          <w:szCs w:val="32"/>
        </w:rPr>
        <w:t xml:space="preserve">3 </w:t>
      </w:r>
      <w:r w:rsidRPr="00C27F00">
        <w:rPr>
          <w:rFonts w:ascii="Angsana New" w:hAnsi="Angsana New" w:hint="cs"/>
          <w:sz w:val="32"/>
          <w:szCs w:val="32"/>
          <w:cs/>
        </w:rPr>
        <w:t xml:space="preserve">ราย เป็นจำนวนเงินประมาณ </w:t>
      </w:r>
      <w:r w:rsidR="00AB6F94" w:rsidRPr="00C27F00">
        <w:rPr>
          <w:rFonts w:ascii="Angsana New" w:hAnsi="Angsana New"/>
          <w:sz w:val="32"/>
          <w:szCs w:val="32"/>
        </w:rPr>
        <w:t>2,817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4082605" w14:textId="77777777" w:rsidR="00DF4492" w:rsidRPr="00C27F00" w:rsidRDefault="00F26186" w:rsidP="00454FB0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236868" w:rsidRPr="00C27F00">
        <w:rPr>
          <w:rFonts w:ascii="Angsana New" w:hAnsi="Angsana New"/>
          <w:b/>
          <w:bCs/>
          <w:sz w:val="32"/>
          <w:szCs w:val="32"/>
        </w:rPr>
        <w:t>1</w:t>
      </w:r>
      <w:r w:rsidR="00DF4492" w:rsidRPr="00C27F00">
        <w:rPr>
          <w:rFonts w:ascii="Angsana New" w:hAnsi="Angsana New" w:hint="cs"/>
          <w:b/>
          <w:bCs/>
          <w:sz w:val="32"/>
          <w:szCs w:val="32"/>
        </w:rPr>
        <w:t>.</w:t>
      </w:r>
      <w:r w:rsidR="00DF4492" w:rsidRPr="00C27F00">
        <w:rPr>
          <w:rFonts w:ascii="Angsana New" w:hAnsi="Angsana New" w:hint="cs"/>
          <w:b/>
          <w:bCs/>
          <w:sz w:val="32"/>
          <w:szCs w:val="32"/>
        </w:rPr>
        <w:tab/>
      </w:r>
      <w:r w:rsidR="00DF4492" w:rsidRPr="00C27F00">
        <w:rPr>
          <w:rFonts w:ascii="Angsana New" w:hAnsi="Angsana New" w:hint="cs"/>
          <w:b/>
          <w:bCs/>
          <w:sz w:val="32"/>
          <w:szCs w:val="32"/>
          <w:cs/>
        </w:rPr>
        <w:t>กองทุนสำรองเลี้ยงชีพ</w:t>
      </w:r>
    </w:p>
    <w:p w14:paraId="17A75BAB" w14:textId="44A707F7" w:rsidR="00DF4492" w:rsidRPr="00C27F00" w:rsidRDefault="00DF4492" w:rsidP="00454FB0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 xml:space="preserve">บริษัทฯ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C27F00">
        <w:rPr>
          <w:rFonts w:ascii="Angsana New" w:hAnsi="Angsana New" w:hint="cs"/>
          <w:sz w:val="32"/>
          <w:szCs w:val="32"/>
        </w:rPr>
        <w:t xml:space="preserve">2530 </w:t>
      </w:r>
      <w:r w:rsidRPr="00C27F00">
        <w:rPr>
          <w:rFonts w:ascii="Angsana New" w:hAnsi="Angsana New" w:hint="cs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Pr="00C27F00">
        <w:rPr>
          <w:rFonts w:ascii="Angsana New" w:hAnsi="Angsana New" w:hint="cs"/>
          <w:sz w:val="32"/>
          <w:szCs w:val="32"/>
        </w:rPr>
        <w:t xml:space="preserve">5 - 15 </w:t>
      </w:r>
      <w:r w:rsidRPr="00C27F00">
        <w:rPr>
          <w:rFonts w:ascii="Angsana New" w:hAnsi="Angsana New" w:hint="cs"/>
          <w:sz w:val="32"/>
          <w:szCs w:val="32"/>
          <w:cs/>
        </w:rPr>
        <w:t>ของเงินเดือนขึ้นอยู่กับอายุการทำงานของพนักงาน กองทุนสำรองเลี้ยงชีพนี้บริหารโดยบริษัท หลักทรัพย์จัดการกองทุนไทยพาณิชย์ จำกัด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F022E8" w:rsidRPr="00C27F00">
        <w:rPr>
          <w:rFonts w:ascii="Angsana New" w:hAnsi="Angsana New" w:hint="cs"/>
          <w:sz w:val="32"/>
          <w:szCs w:val="32"/>
          <w:cs/>
        </w:rPr>
        <w:t>กลุ่ม</w:t>
      </w:r>
      <w:r w:rsidRPr="00C27F00">
        <w:rPr>
          <w:rFonts w:ascii="Angsana New" w:hAnsi="Angsana New" w:hint="cs"/>
          <w:sz w:val="32"/>
          <w:szCs w:val="32"/>
          <w:cs/>
        </w:rPr>
        <w:t>บริษัท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04062D" w:rsidRPr="00C27F00">
        <w:rPr>
          <w:rFonts w:ascii="Angsana New" w:hAnsi="Angsana New" w:hint="cs"/>
          <w:sz w:val="32"/>
          <w:szCs w:val="32"/>
        </w:rPr>
        <w:t>2568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="008038D8" w:rsidRPr="00C27F00">
        <w:rPr>
          <w:rFonts w:ascii="Angsana New" w:hAnsi="Angsana New" w:hint="cs"/>
          <w:sz w:val="32"/>
          <w:szCs w:val="32"/>
          <w:cs/>
        </w:rPr>
        <w:t>กลุ่ม</w:t>
      </w:r>
      <w:r w:rsidRPr="00C27F00">
        <w:rPr>
          <w:rFonts w:ascii="Angsana New" w:hAnsi="Angsana New" w:hint="cs"/>
          <w:sz w:val="32"/>
          <w:szCs w:val="32"/>
          <w:cs/>
        </w:rPr>
        <w:t>บริษัทรับรู้เงินสมทบดังกล่าวเป็นค่าใช้จ่ายจำนวน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="00653359" w:rsidRPr="00C27F00">
        <w:rPr>
          <w:rFonts w:ascii="Angsana New" w:hAnsi="Angsana New"/>
          <w:sz w:val="32"/>
          <w:szCs w:val="32"/>
        </w:rPr>
        <w:t>28</w:t>
      </w:r>
      <w:r w:rsidR="00021349" w:rsidRPr="00C27F00">
        <w:rPr>
          <w:rFonts w:ascii="Angsana New" w:hAnsi="Angsana New"/>
          <w:sz w:val="32"/>
          <w:szCs w:val="32"/>
        </w:rPr>
        <w:t xml:space="preserve">                      </w:t>
      </w:r>
      <w:r w:rsidRPr="00C27F00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04062D" w:rsidRPr="00C27F00">
        <w:rPr>
          <w:rFonts w:ascii="Angsana New" w:hAnsi="Angsana New" w:hint="cs"/>
          <w:sz w:val="32"/>
          <w:szCs w:val="32"/>
        </w:rPr>
        <w:t>2567</w:t>
      </w:r>
      <w:r w:rsidRPr="00C27F00">
        <w:rPr>
          <w:rFonts w:ascii="Angsana New" w:hAnsi="Angsana New" w:hint="cs"/>
          <w:sz w:val="32"/>
          <w:szCs w:val="32"/>
        </w:rPr>
        <w:t xml:space="preserve">: </w:t>
      </w:r>
      <w:r w:rsidRPr="00C27F00">
        <w:rPr>
          <w:rFonts w:ascii="Angsana New" w:hAnsi="Angsana New"/>
          <w:sz w:val="32"/>
          <w:szCs w:val="32"/>
        </w:rPr>
        <w:t>2</w:t>
      </w:r>
      <w:r w:rsidR="00AB6F94" w:rsidRPr="00C27F00">
        <w:rPr>
          <w:rFonts w:ascii="Angsana New" w:hAnsi="Angsana New"/>
          <w:sz w:val="32"/>
          <w:szCs w:val="32"/>
        </w:rPr>
        <w:t>4</w:t>
      </w:r>
      <w:r w:rsidRPr="00C27F0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C27F00">
        <w:rPr>
          <w:rFonts w:ascii="Angsana New" w:hAnsi="Angsana New" w:hint="cs"/>
          <w:sz w:val="32"/>
          <w:szCs w:val="32"/>
        </w:rPr>
        <w:t>)</w:t>
      </w:r>
      <w:r w:rsidR="00F022E8" w:rsidRPr="00C27F00">
        <w:rPr>
          <w:rFonts w:ascii="Angsana New" w:hAnsi="Angsana New"/>
          <w:sz w:val="32"/>
          <w:szCs w:val="32"/>
        </w:rPr>
        <w:t xml:space="preserve"> (</w:t>
      </w:r>
      <w:r w:rsidR="00F022E8" w:rsidRPr="00C27F00">
        <w:rPr>
          <w:rFonts w:ascii="Angsana New" w:hAnsi="Angsana New" w:hint="cs"/>
          <w:sz w:val="32"/>
          <w:szCs w:val="32"/>
          <w:cs/>
        </w:rPr>
        <w:t>เฉพาะ</w:t>
      </w:r>
      <w:r w:rsidR="00181EB5" w:rsidRPr="00C27F00">
        <w:rPr>
          <w:rFonts w:ascii="Angsana New" w:hAnsi="Angsana New" w:hint="cs"/>
          <w:sz w:val="32"/>
          <w:szCs w:val="32"/>
          <w:cs/>
        </w:rPr>
        <w:t>ของ</w:t>
      </w:r>
      <w:r w:rsidR="00F022E8" w:rsidRPr="00C27F00">
        <w:rPr>
          <w:rFonts w:ascii="Angsana New" w:hAnsi="Angsana New" w:hint="cs"/>
          <w:sz w:val="32"/>
          <w:szCs w:val="32"/>
          <w:cs/>
        </w:rPr>
        <w:t>บริษัทฯ</w:t>
      </w:r>
      <w:r w:rsidR="00F022E8" w:rsidRPr="00C27F00">
        <w:rPr>
          <w:rFonts w:ascii="Angsana New" w:hAnsi="Angsana New"/>
          <w:sz w:val="32"/>
          <w:szCs w:val="32"/>
        </w:rPr>
        <w:t xml:space="preserve">: </w:t>
      </w:r>
      <w:r w:rsidR="00F62208" w:rsidRPr="00C27F00">
        <w:rPr>
          <w:rFonts w:ascii="Angsana New" w:hAnsi="Angsana New"/>
          <w:sz w:val="32"/>
          <w:szCs w:val="32"/>
        </w:rPr>
        <w:t>26</w:t>
      </w:r>
      <w:r w:rsidR="00F022E8" w:rsidRPr="00C27F00">
        <w:rPr>
          <w:rFonts w:ascii="Angsana New" w:hAnsi="Angsana New"/>
          <w:sz w:val="32"/>
          <w:szCs w:val="32"/>
        </w:rPr>
        <w:t xml:space="preserve"> </w:t>
      </w:r>
      <w:r w:rsidR="00F022E8" w:rsidRPr="00C27F00">
        <w:rPr>
          <w:rFonts w:ascii="Angsana New" w:hAnsi="Angsana New" w:hint="cs"/>
          <w:sz w:val="32"/>
          <w:szCs w:val="32"/>
          <w:cs/>
        </w:rPr>
        <w:t>ล้านบาท (</w:t>
      </w:r>
      <w:r w:rsidR="0004062D" w:rsidRPr="00C27F00">
        <w:rPr>
          <w:rFonts w:ascii="Angsana New" w:hAnsi="Angsana New"/>
          <w:sz w:val="32"/>
          <w:szCs w:val="32"/>
        </w:rPr>
        <w:t>2567</w:t>
      </w:r>
      <w:r w:rsidR="00F022E8" w:rsidRPr="00C27F00">
        <w:rPr>
          <w:rFonts w:ascii="Angsana New" w:hAnsi="Angsana New"/>
          <w:sz w:val="32"/>
          <w:szCs w:val="32"/>
        </w:rPr>
        <w:t>: 2</w:t>
      </w:r>
      <w:r w:rsidR="00AB6F94" w:rsidRPr="00C27F00">
        <w:rPr>
          <w:rFonts w:ascii="Angsana New" w:hAnsi="Angsana New"/>
          <w:sz w:val="32"/>
          <w:szCs w:val="32"/>
        </w:rPr>
        <w:t>3</w:t>
      </w:r>
      <w:r w:rsidR="00F022E8" w:rsidRPr="00C27F00">
        <w:rPr>
          <w:rFonts w:ascii="Angsana New" w:hAnsi="Angsana New"/>
          <w:sz w:val="32"/>
          <w:szCs w:val="32"/>
        </w:rPr>
        <w:t xml:space="preserve"> </w:t>
      </w:r>
      <w:r w:rsidR="00F022E8" w:rsidRPr="00C27F00">
        <w:rPr>
          <w:rFonts w:ascii="Angsana New" w:hAnsi="Angsana New" w:hint="cs"/>
          <w:sz w:val="32"/>
          <w:szCs w:val="32"/>
          <w:cs/>
        </w:rPr>
        <w:t>ล้านบาท))</w:t>
      </w:r>
    </w:p>
    <w:p w14:paraId="6FAC55A1" w14:textId="77777777" w:rsidR="00371205" w:rsidRPr="00C27F00" w:rsidRDefault="00371205" w:rsidP="00454FB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/>
          <w:b/>
          <w:bCs/>
          <w:sz w:val="32"/>
          <w:szCs w:val="32"/>
        </w:rPr>
        <w:br w:type="page"/>
      </w:r>
    </w:p>
    <w:p w14:paraId="0A747E66" w14:textId="620B89A4" w:rsidR="00DF4492" w:rsidRPr="00C27F00" w:rsidRDefault="00956A2D" w:rsidP="00454FB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36868" w:rsidRPr="00C27F00">
        <w:rPr>
          <w:rFonts w:ascii="Angsana New" w:hAnsi="Angsana New"/>
          <w:b/>
          <w:bCs/>
          <w:sz w:val="32"/>
          <w:szCs w:val="32"/>
        </w:rPr>
        <w:t>2</w:t>
      </w:r>
      <w:r w:rsidR="00DF4492" w:rsidRPr="00C27F00">
        <w:rPr>
          <w:rFonts w:ascii="Angsana New" w:hAnsi="Angsana New" w:hint="cs"/>
          <w:b/>
          <w:bCs/>
          <w:sz w:val="32"/>
          <w:szCs w:val="32"/>
        </w:rPr>
        <w:t>.</w:t>
      </w:r>
      <w:r w:rsidR="00DF4492" w:rsidRPr="00C27F00">
        <w:rPr>
          <w:rFonts w:ascii="Angsana New" w:hAnsi="Angsana New" w:hint="cs"/>
          <w:b/>
          <w:bCs/>
          <w:sz w:val="32"/>
          <w:szCs w:val="32"/>
        </w:rPr>
        <w:tab/>
      </w:r>
      <w:r w:rsidR="00DF4492" w:rsidRPr="00C27F00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221C946" w14:textId="77777777" w:rsidR="00DF4492" w:rsidRPr="00C27F00" w:rsidRDefault="00956A2D" w:rsidP="00454FB0">
      <w:pPr>
        <w:tabs>
          <w:tab w:val="left" w:pos="15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/>
          <w:b/>
          <w:bCs/>
          <w:sz w:val="32"/>
          <w:szCs w:val="32"/>
        </w:rPr>
        <w:t>3</w:t>
      </w:r>
      <w:r w:rsidR="00236868" w:rsidRPr="00C27F00">
        <w:rPr>
          <w:rFonts w:ascii="Angsana New" w:hAnsi="Angsana New"/>
          <w:b/>
          <w:bCs/>
          <w:sz w:val="32"/>
          <w:szCs w:val="32"/>
        </w:rPr>
        <w:t>2</w:t>
      </w:r>
      <w:r w:rsidR="00DF4492" w:rsidRPr="00C27F00">
        <w:rPr>
          <w:rFonts w:ascii="Angsana New" w:hAnsi="Angsana New" w:hint="cs"/>
          <w:b/>
          <w:bCs/>
          <w:sz w:val="32"/>
          <w:szCs w:val="32"/>
        </w:rPr>
        <w:t>.1</w:t>
      </w:r>
      <w:r w:rsidR="00DF4492" w:rsidRPr="00C27F00">
        <w:rPr>
          <w:rFonts w:ascii="Angsana New" w:hAnsi="Angsana New" w:hint="cs"/>
          <w:b/>
          <w:bCs/>
          <w:sz w:val="32"/>
          <w:szCs w:val="32"/>
        </w:rPr>
        <w:tab/>
      </w:r>
      <w:r w:rsidR="00DF4492" w:rsidRPr="00C27F00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ภาระผูกพันเกี่ยวกับสัญญาบริการและภาระผูกพันอื่น</w:t>
      </w:r>
    </w:p>
    <w:p w14:paraId="55336170" w14:textId="6EF7A139" w:rsidR="00DF4492" w:rsidRPr="00C27F00" w:rsidRDefault="00DF4492" w:rsidP="00454FB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27F00">
        <w:rPr>
          <w:rFonts w:ascii="Angsana New" w:hAnsi="Angsana New" w:hint="cs"/>
          <w:sz w:val="32"/>
          <w:szCs w:val="32"/>
        </w:rPr>
        <w:t xml:space="preserve">31 </w:t>
      </w:r>
      <w:r w:rsidRPr="00C27F0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4062D" w:rsidRPr="00C27F00">
        <w:rPr>
          <w:rFonts w:ascii="Angsana New" w:hAnsi="Angsana New" w:hint="cs"/>
          <w:sz w:val="32"/>
          <w:szCs w:val="32"/>
        </w:rPr>
        <w:t>2568</w:t>
      </w:r>
      <w:r w:rsidRPr="00C27F00">
        <w:rPr>
          <w:rFonts w:ascii="Angsana New" w:hAnsi="Angsana New" w:hint="cs"/>
          <w:sz w:val="32"/>
          <w:szCs w:val="32"/>
          <w:cs/>
        </w:rPr>
        <w:t xml:space="preserve"> </w:t>
      </w:r>
      <w:r w:rsidRPr="00C27F00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Pr="00C27F00">
        <w:rPr>
          <w:rFonts w:ascii="Angsana New" w:hAnsi="Angsana New" w:hint="cs"/>
          <w:sz w:val="32"/>
          <w:szCs w:val="32"/>
          <w:cs/>
        </w:rPr>
        <w:t xml:space="preserve">บริษัทมีภาระผูกพันตามสัญญาว่าจ้างผู้รับเหมาช่วงที่จะต้องจ่ายในอนาคตเป็นจำนวนเงินประมาณ </w:t>
      </w:r>
      <w:r w:rsidR="0032418A" w:rsidRPr="00C27F00">
        <w:rPr>
          <w:rFonts w:ascii="Angsana New" w:hAnsi="Angsana New"/>
          <w:sz w:val="32"/>
          <w:szCs w:val="32"/>
        </w:rPr>
        <w:t>5,500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ล้านบาท (</w:t>
      </w:r>
      <w:r w:rsidR="0004062D" w:rsidRPr="00C27F00">
        <w:rPr>
          <w:rFonts w:ascii="Angsana New" w:hAnsi="Angsana New" w:hint="cs"/>
          <w:sz w:val="32"/>
          <w:szCs w:val="32"/>
        </w:rPr>
        <w:t>2567</w:t>
      </w:r>
      <w:r w:rsidRPr="00C27F00">
        <w:rPr>
          <w:rFonts w:ascii="Angsana New" w:hAnsi="Angsana New" w:hint="cs"/>
          <w:sz w:val="32"/>
          <w:szCs w:val="32"/>
        </w:rPr>
        <w:t xml:space="preserve">: </w:t>
      </w:r>
      <w:r w:rsidR="00AB6F94" w:rsidRPr="00C27F00">
        <w:rPr>
          <w:rFonts w:ascii="Angsana New" w:hAnsi="Angsana New"/>
          <w:sz w:val="32"/>
          <w:szCs w:val="32"/>
        </w:rPr>
        <w:t>4,076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ล้านบาท</w:t>
      </w:r>
      <w:r w:rsidRPr="00C27F00">
        <w:rPr>
          <w:rFonts w:ascii="Angsana New" w:hAnsi="Angsana New" w:hint="cs"/>
          <w:sz w:val="32"/>
          <w:szCs w:val="32"/>
        </w:rPr>
        <w:t xml:space="preserve">) </w:t>
      </w:r>
      <w:r w:rsidRPr="00C27F00">
        <w:rPr>
          <w:rFonts w:ascii="Angsana New" w:hAnsi="Angsana New" w:hint="cs"/>
          <w:sz w:val="32"/>
          <w:szCs w:val="32"/>
          <w:cs/>
        </w:rPr>
        <w:t>(เฉพาะของบริษัทฯ</w:t>
      </w:r>
      <w:r w:rsidRPr="00C27F00">
        <w:rPr>
          <w:rFonts w:ascii="Angsana New" w:hAnsi="Angsana New" w:hint="cs"/>
          <w:sz w:val="32"/>
          <w:szCs w:val="32"/>
        </w:rPr>
        <w:t>:</w:t>
      </w:r>
      <w:r w:rsidR="00CC4FBE" w:rsidRPr="00C27F00">
        <w:rPr>
          <w:rFonts w:ascii="Angsana New" w:hAnsi="Angsana New"/>
          <w:sz w:val="32"/>
          <w:szCs w:val="32"/>
        </w:rPr>
        <w:t xml:space="preserve"> </w:t>
      </w:r>
      <w:r w:rsidR="00D654FD" w:rsidRPr="00C27F00">
        <w:rPr>
          <w:rFonts w:ascii="Angsana New" w:hAnsi="Angsana New"/>
          <w:sz w:val="32"/>
          <w:szCs w:val="32"/>
        </w:rPr>
        <w:t>5,397</w:t>
      </w:r>
      <w:r w:rsidR="00AB6F94" w:rsidRPr="00C27F00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C27F00">
        <w:rPr>
          <w:rFonts w:ascii="Angsana New" w:hAnsi="Angsana New" w:hint="cs"/>
          <w:sz w:val="32"/>
          <w:szCs w:val="32"/>
        </w:rPr>
        <w:t>ล้านบาท</w:t>
      </w:r>
      <w:proofErr w:type="spellEnd"/>
      <w:r w:rsidRPr="00C27F00">
        <w:rPr>
          <w:rFonts w:ascii="Angsana New" w:hAnsi="Angsana New" w:hint="cs"/>
          <w:sz w:val="32"/>
          <w:szCs w:val="32"/>
          <w:cs/>
        </w:rPr>
        <w:t xml:space="preserve"> </w:t>
      </w:r>
      <w:r w:rsidRPr="00C27F00">
        <w:rPr>
          <w:rFonts w:ascii="Angsana New" w:hAnsi="Angsana New" w:hint="cs"/>
          <w:sz w:val="32"/>
          <w:szCs w:val="32"/>
        </w:rPr>
        <w:t>(</w:t>
      </w:r>
      <w:r w:rsidR="0004062D" w:rsidRPr="00C27F00">
        <w:rPr>
          <w:rFonts w:ascii="Angsana New" w:hAnsi="Angsana New" w:hint="cs"/>
          <w:sz w:val="32"/>
          <w:szCs w:val="32"/>
        </w:rPr>
        <w:t>2567</w:t>
      </w:r>
      <w:r w:rsidRPr="00C27F00">
        <w:rPr>
          <w:rFonts w:ascii="Angsana New" w:hAnsi="Angsana New" w:hint="cs"/>
          <w:sz w:val="32"/>
          <w:szCs w:val="32"/>
        </w:rPr>
        <w:t xml:space="preserve">: </w:t>
      </w:r>
      <w:r w:rsidR="00AB6F94" w:rsidRPr="00C27F00">
        <w:rPr>
          <w:rFonts w:ascii="Angsana New" w:hAnsi="Angsana New"/>
          <w:sz w:val="32"/>
          <w:szCs w:val="32"/>
        </w:rPr>
        <w:t>4,003</w:t>
      </w:r>
      <w:r w:rsidRPr="00C27F00">
        <w:rPr>
          <w:rFonts w:ascii="Angsana New" w:hAnsi="Angsana New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ล้านบาท</w:t>
      </w:r>
      <w:r w:rsidRPr="00C27F00">
        <w:rPr>
          <w:rFonts w:ascii="Angsana New" w:hAnsi="Angsana New" w:hint="cs"/>
          <w:sz w:val="32"/>
          <w:szCs w:val="32"/>
        </w:rPr>
        <w:t>))</w:t>
      </w:r>
    </w:p>
    <w:p w14:paraId="2F2DEBD1" w14:textId="77777777" w:rsidR="00DF4492" w:rsidRPr="00C27F00" w:rsidRDefault="00956A2D" w:rsidP="00454FB0">
      <w:pPr>
        <w:tabs>
          <w:tab w:val="left" w:pos="15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/>
          <w:b/>
          <w:bCs/>
          <w:sz w:val="32"/>
          <w:szCs w:val="32"/>
        </w:rPr>
        <w:t>3</w:t>
      </w:r>
      <w:r w:rsidR="00236868" w:rsidRPr="00C27F00">
        <w:rPr>
          <w:rFonts w:ascii="Angsana New" w:hAnsi="Angsana New"/>
          <w:b/>
          <w:bCs/>
          <w:sz w:val="32"/>
          <w:szCs w:val="32"/>
        </w:rPr>
        <w:t>2</w:t>
      </w:r>
      <w:r w:rsidR="00DF4492" w:rsidRPr="00C27F00">
        <w:rPr>
          <w:rFonts w:ascii="Angsana New" w:hAnsi="Angsana New" w:hint="cs"/>
          <w:b/>
          <w:bCs/>
          <w:sz w:val="32"/>
          <w:szCs w:val="32"/>
        </w:rPr>
        <w:t>.2</w:t>
      </w:r>
      <w:r w:rsidR="00DF4492" w:rsidRPr="00C27F00">
        <w:rPr>
          <w:rFonts w:ascii="Angsana New" w:hAnsi="Angsana New" w:hint="cs"/>
          <w:b/>
          <w:bCs/>
          <w:sz w:val="32"/>
          <w:szCs w:val="32"/>
        </w:rPr>
        <w:tab/>
      </w:r>
      <w:r w:rsidR="00DF4492" w:rsidRPr="00C27F00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0FBC7A82" w14:textId="07AA76D5" w:rsidR="00DF4492" w:rsidRPr="00C27F00" w:rsidRDefault="00DF4492" w:rsidP="00454FB0">
      <w:pPr>
        <w:tabs>
          <w:tab w:val="left" w:pos="156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ก)</w:t>
      </w:r>
      <w:r w:rsidRPr="00C27F00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C27F00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Pr="00C27F00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Pr="00C27F00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04062D" w:rsidRPr="00C27F00">
        <w:rPr>
          <w:rFonts w:ascii="Angsana New" w:hAnsi="Angsana New" w:hint="cs"/>
          <w:spacing w:val="-6"/>
          <w:sz w:val="32"/>
          <w:szCs w:val="32"/>
        </w:rPr>
        <w:t>2568</w:t>
      </w:r>
      <w:r w:rsidRPr="00C27F0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05836" w:rsidRPr="00C27F00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Pr="00C27F00">
        <w:rPr>
          <w:rFonts w:ascii="Angsana New" w:hAnsi="Angsana New" w:hint="cs"/>
          <w:spacing w:val="-6"/>
          <w:sz w:val="32"/>
          <w:szCs w:val="32"/>
          <w:cs/>
        </w:rPr>
        <w:t xml:space="preserve">บริษัทได้ออกหนังสือค้ำประกันซึ่งส่วนใหญ่เกี่ยวกับการประกันการทำงานตามสัญญาก่อสร้าง และการประกันการชำระคืนเงินรับล่วงหน้าเป็นจำนวนเงินประมาณ </w:t>
      </w:r>
      <w:r w:rsidR="00586F7E" w:rsidRPr="00C27F00">
        <w:rPr>
          <w:rFonts w:ascii="Angsana New" w:hAnsi="Angsana New"/>
          <w:spacing w:val="-6"/>
          <w:sz w:val="32"/>
          <w:szCs w:val="32"/>
        </w:rPr>
        <w:t>250</w:t>
      </w:r>
      <w:r w:rsidRPr="00C27F00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</w:t>
      </w:r>
      <w:r w:rsidRPr="00C27F00">
        <w:rPr>
          <w:rFonts w:ascii="Angsana New" w:hAnsi="Angsana New" w:hint="cs"/>
          <w:sz w:val="32"/>
          <w:szCs w:val="32"/>
          <w:cs/>
        </w:rPr>
        <w:t xml:space="preserve"> </w:t>
      </w:r>
      <w:r w:rsidRPr="00C27F00">
        <w:rPr>
          <w:rFonts w:ascii="Angsana New" w:hAnsi="Angsana New" w:hint="cs"/>
          <w:sz w:val="32"/>
          <w:szCs w:val="32"/>
        </w:rPr>
        <w:t>(</w:t>
      </w:r>
      <w:r w:rsidR="0004062D" w:rsidRPr="00C27F00">
        <w:rPr>
          <w:rFonts w:ascii="Angsana New" w:hAnsi="Angsana New" w:hint="cs"/>
          <w:sz w:val="32"/>
          <w:szCs w:val="32"/>
        </w:rPr>
        <w:t>2567</w:t>
      </w:r>
      <w:r w:rsidRPr="00C27F00">
        <w:rPr>
          <w:rFonts w:ascii="Angsana New" w:hAnsi="Angsana New" w:hint="cs"/>
          <w:sz w:val="32"/>
          <w:szCs w:val="32"/>
        </w:rPr>
        <w:t xml:space="preserve">: </w:t>
      </w:r>
      <w:r w:rsidRPr="00C27F00">
        <w:rPr>
          <w:rFonts w:ascii="Angsana New" w:hAnsi="Angsana New"/>
          <w:spacing w:val="-6"/>
          <w:sz w:val="32"/>
          <w:szCs w:val="32"/>
        </w:rPr>
        <w:t>4</w:t>
      </w:r>
      <w:r w:rsidR="00AB6F94" w:rsidRPr="00C27F00">
        <w:rPr>
          <w:rFonts w:ascii="Angsana New" w:hAnsi="Angsana New"/>
          <w:spacing w:val="-6"/>
          <w:sz w:val="32"/>
          <w:szCs w:val="32"/>
        </w:rPr>
        <w:t>9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ล้านบาท</w:t>
      </w:r>
      <w:r w:rsidRPr="00C27F00">
        <w:rPr>
          <w:rFonts w:ascii="Angsana New" w:hAnsi="Angsana New" w:hint="cs"/>
          <w:sz w:val="32"/>
          <w:szCs w:val="32"/>
        </w:rPr>
        <w:t>)</w:t>
      </w:r>
      <w:r w:rsidR="006F353A" w:rsidRPr="00C27F00">
        <w:rPr>
          <w:rFonts w:ascii="Angsana New" w:hAnsi="Angsana New" w:hint="cs"/>
          <w:sz w:val="32"/>
          <w:szCs w:val="32"/>
          <w:cs/>
        </w:rPr>
        <w:t xml:space="preserve"> (เฉพาะของบริษัทฯ</w:t>
      </w:r>
      <w:r w:rsidR="006F353A" w:rsidRPr="00C27F00">
        <w:rPr>
          <w:rFonts w:ascii="Angsana New" w:hAnsi="Angsana New" w:hint="cs"/>
          <w:sz w:val="32"/>
          <w:szCs w:val="32"/>
        </w:rPr>
        <w:t>:</w:t>
      </w:r>
      <w:r w:rsidR="006F353A" w:rsidRPr="00C27F00">
        <w:rPr>
          <w:rFonts w:ascii="Angsana New" w:hAnsi="Angsana New"/>
          <w:sz w:val="32"/>
          <w:szCs w:val="32"/>
        </w:rPr>
        <w:t xml:space="preserve"> </w:t>
      </w:r>
      <w:r w:rsidR="006F353A" w:rsidRPr="00C27F00">
        <w:rPr>
          <w:rFonts w:ascii="Angsana New" w:hAnsi="Angsana New" w:hint="cs"/>
          <w:sz w:val="32"/>
          <w:szCs w:val="32"/>
          <w:cs/>
        </w:rPr>
        <w:t>ไม่มี</w:t>
      </w:r>
      <w:r w:rsidR="006F353A" w:rsidRPr="00C27F00">
        <w:rPr>
          <w:rFonts w:ascii="Angsana New" w:hAnsi="Angsana New"/>
          <w:sz w:val="32"/>
          <w:szCs w:val="32"/>
        </w:rPr>
        <w:t>)</w:t>
      </w:r>
    </w:p>
    <w:p w14:paraId="4CB48EF0" w14:textId="06E4D00D" w:rsidR="00DF4492" w:rsidRPr="00C27F00" w:rsidRDefault="00DF4492" w:rsidP="00454FB0">
      <w:pPr>
        <w:tabs>
          <w:tab w:val="left" w:pos="1560"/>
        </w:tabs>
        <w:spacing w:before="120" w:after="120"/>
        <w:ind w:left="1094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ข)</w:t>
      </w:r>
      <w:r w:rsidRPr="00C27F00">
        <w:rPr>
          <w:rFonts w:ascii="Angsana New" w:hAnsi="Angsana New" w:hint="cs"/>
          <w:sz w:val="32"/>
          <w:szCs w:val="32"/>
          <w:cs/>
        </w:rPr>
        <w:tab/>
      </w:r>
      <w:r w:rsidRPr="00C27F00">
        <w:rPr>
          <w:rFonts w:ascii="Angsana New" w:hAnsi="Angsana New" w:hint="cs"/>
          <w:spacing w:val="-2"/>
          <w:sz w:val="32"/>
          <w:szCs w:val="32"/>
          <w:cs/>
        </w:rPr>
        <w:t>ณ วันที่</w:t>
      </w:r>
      <w:r w:rsidRPr="00C27F00">
        <w:rPr>
          <w:rFonts w:ascii="Angsana New" w:hAnsi="Angsana New" w:hint="cs"/>
          <w:spacing w:val="-2"/>
          <w:sz w:val="32"/>
          <w:szCs w:val="32"/>
        </w:rPr>
        <w:t xml:space="preserve"> 31 </w:t>
      </w:r>
      <w:r w:rsidRPr="00C27F00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04062D" w:rsidRPr="00C27F00">
        <w:rPr>
          <w:rFonts w:ascii="Angsana New" w:hAnsi="Angsana New" w:hint="cs"/>
          <w:spacing w:val="-2"/>
          <w:sz w:val="32"/>
          <w:szCs w:val="32"/>
        </w:rPr>
        <w:t>2568</w:t>
      </w:r>
      <w:r w:rsidRPr="00C27F00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C27F00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04062D" w:rsidRPr="00C27F00">
        <w:rPr>
          <w:rFonts w:ascii="Angsana New" w:hAnsi="Angsana New" w:hint="cs"/>
          <w:spacing w:val="-2"/>
          <w:sz w:val="32"/>
          <w:szCs w:val="32"/>
        </w:rPr>
        <w:t>2567</w:t>
      </w:r>
      <w:r w:rsidRPr="00C27F00">
        <w:rPr>
          <w:rFonts w:ascii="Angsana New" w:hAnsi="Angsana New" w:hint="cs"/>
          <w:spacing w:val="-2"/>
          <w:sz w:val="32"/>
          <w:szCs w:val="32"/>
          <w:cs/>
        </w:rPr>
        <w:t xml:space="preserve"> มีหนังสือค้ำประกันที่ออกโดยธนาคารในนามของกลุ่มบริษัท ซึ่งเกี่ยวเนื่องกับภาระผูกพันทางปฏิบัติตามปกติธุรกิจของกลุ่มบริษัท</w:t>
      </w:r>
      <w:r w:rsidRPr="00C27F00">
        <w:rPr>
          <w:rFonts w:ascii="Angsana New" w:hAnsi="Angsana New" w:hint="cs"/>
          <w:sz w:val="32"/>
          <w:szCs w:val="32"/>
          <w:cs/>
        </w:rPr>
        <w:t xml:space="preserve"> </w:t>
      </w:r>
      <w:r w:rsidRPr="00C27F00">
        <w:rPr>
          <w:rFonts w:ascii="Angsana New" w:hAnsi="Angsana New" w:hint="cs"/>
          <w:spacing w:val="-2"/>
          <w:sz w:val="32"/>
          <w:szCs w:val="32"/>
          <w:cs/>
        </w:rPr>
        <w:t>โดยมีรายละเอียดดังนี้</w:t>
      </w:r>
      <w:r w:rsidRPr="00C27F00">
        <w:rPr>
          <w:rFonts w:ascii="Angsana New" w:hAnsi="Angsana New" w:hint="cs"/>
          <w:spacing w:val="-2"/>
          <w:sz w:val="32"/>
          <w:szCs w:val="32"/>
        </w:rPr>
        <w:t xml:space="preserve"> </w:t>
      </w:r>
    </w:p>
    <w:tbl>
      <w:tblPr>
        <w:tblW w:w="846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170"/>
        <w:gridCol w:w="1170"/>
        <w:gridCol w:w="1170"/>
      </w:tblGrid>
      <w:tr w:rsidR="00DF4492" w:rsidRPr="00C27F00" w14:paraId="513FE5A4" w14:textId="77777777" w:rsidTr="00733D7A">
        <w:tc>
          <w:tcPr>
            <w:tcW w:w="3780" w:type="dxa"/>
            <w:vAlign w:val="bottom"/>
          </w:tcPr>
          <w:p w14:paraId="45DC727E" w14:textId="77777777" w:rsidR="00DF4492" w:rsidRPr="00C27F00" w:rsidRDefault="00DF4492" w:rsidP="00454FB0">
            <w:pPr>
              <w:tabs>
                <w:tab w:val="left" w:pos="2070"/>
                <w:tab w:val="decimal" w:pos="7740"/>
                <w:tab w:val="decimal" w:pos="8820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16" w:name="_Hlk1052688"/>
            <w:r w:rsidRPr="00C27F00">
              <w:rPr>
                <w:rFonts w:ascii="Angsana New" w:hAnsi="Angsana New" w:hint="cs"/>
              </w:rPr>
              <w:br w:type="page"/>
            </w:r>
          </w:p>
        </w:tc>
        <w:tc>
          <w:tcPr>
            <w:tcW w:w="4680" w:type="dxa"/>
            <w:gridSpan w:val="4"/>
          </w:tcPr>
          <w:p w14:paraId="3521156E" w14:textId="77777777" w:rsidR="00DF4492" w:rsidRPr="00C27F00" w:rsidRDefault="00DF4492" w:rsidP="00454FB0">
            <w:pPr>
              <w:tabs>
                <w:tab w:val="decimal" w:pos="7740"/>
                <w:tab w:val="decimal" w:pos="8820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27F0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C27F0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C27F0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F4492" w:rsidRPr="00C27F00" w14:paraId="3C189F90" w14:textId="77777777" w:rsidTr="00733D7A">
        <w:tc>
          <w:tcPr>
            <w:tcW w:w="3780" w:type="dxa"/>
            <w:vAlign w:val="bottom"/>
          </w:tcPr>
          <w:p w14:paraId="1B59A5C3" w14:textId="77777777" w:rsidR="00DF4492" w:rsidRPr="00C27F00" w:rsidRDefault="00DF4492" w:rsidP="00454FB0">
            <w:pPr>
              <w:tabs>
                <w:tab w:val="left" w:pos="2070"/>
                <w:tab w:val="decimal" w:pos="7740"/>
                <w:tab w:val="decimal" w:pos="8820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938F3DE" w14:textId="77777777" w:rsidR="00DF4492" w:rsidRPr="00C27F00" w:rsidRDefault="00DF4492" w:rsidP="00454FB0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78F0772B" w14:textId="77777777" w:rsidR="00DF4492" w:rsidRPr="00C27F00" w:rsidRDefault="00DF4492" w:rsidP="00454FB0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spacing w:line="420" w:lineRule="exact"/>
              <w:ind w:left="-106" w:right="-102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 xml:space="preserve">     งบการเงินเฉพาะกิจการ</w:t>
            </w:r>
          </w:p>
        </w:tc>
      </w:tr>
      <w:tr w:rsidR="00DF4492" w:rsidRPr="00C27F00" w14:paraId="7BBA0352" w14:textId="77777777" w:rsidTr="00733D7A">
        <w:tc>
          <w:tcPr>
            <w:tcW w:w="3780" w:type="dxa"/>
            <w:vAlign w:val="bottom"/>
          </w:tcPr>
          <w:p w14:paraId="17AE235E" w14:textId="77777777" w:rsidR="00DF4492" w:rsidRPr="00C27F00" w:rsidRDefault="00DF4492" w:rsidP="00454FB0">
            <w:pPr>
              <w:tabs>
                <w:tab w:val="left" w:pos="2070"/>
                <w:tab w:val="decimal" w:pos="7740"/>
                <w:tab w:val="decimal" w:pos="8820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0E8F8EA4" w14:textId="77777777" w:rsidR="00DF4492" w:rsidRPr="00C27F00" w:rsidRDefault="0004062D" w:rsidP="00454FB0">
            <w:pPr>
              <w:tabs>
                <w:tab w:val="left" w:pos="2070"/>
                <w:tab w:val="decimal" w:pos="7740"/>
                <w:tab w:val="decimal" w:pos="882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345FD39D" w14:textId="77777777" w:rsidR="00DF4492" w:rsidRPr="00C27F00" w:rsidRDefault="0004062D" w:rsidP="00454FB0">
            <w:pPr>
              <w:tabs>
                <w:tab w:val="left" w:pos="2070"/>
                <w:tab w:val="decimal" w:pos="7740"/>
                <w:tab w:val="decimal" w:pos="882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170" w:type="dxa"/>
            <w:vAlign w:val="bottom"/>
          </w:tcPr>
          <w:p w14:paraId="5B46040D" w14:textId="77777777" w:rsidR="00DF4492" w:rsidRPr="00C27F00" w:rsidRDefault="0004062D" w:rsidP="00454FB0">
            <w:pPr>
              <w:tabs>
                <w:tab w:val="left" w:pos="2070"/>
                <w:tab w:val="decimal" w:pos="7740"/>
                <w:tab w:val="decimal" w:pos="882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281654A5" w14:textId="77777777" w:rsidR="00DF4492" w:rsidRPr="00C27F00" w:rsidRDefault="0004062D" w:rsidP="00454FB0">
            <w:pPr>
              <w:tabs>
                <w:tab w:val="left" w:pos="2070"/>
                <w:tab w:val="decimal" w:pos="7740"/>
                <w:tab w:val="decimal" w:pos="882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AB6F94" w:rsidRPr="00C27F00" w14:paraId="74B9C820" w14:textId="77777777" w:rsidTr="00DF4492">
        <w:tc>
          <w:tcPr>
            <w:tcW w:w="3780" w:type="dxa"/>
            <w:vAlign w:val="bottom"/>
          </w:tcPr>
          <w:p w14:paraId="2A1E68A3" w14:textId="77777777" w:rsidR="00AB6F94" w:rsidRPr="00C27F00" w:rsidRDefault="00AB6F94" w:rsidP="00454FB0">
            <w:pPr>
              <w:tabs>
                <w:tab w:val="left" w:pos="2070"/>
                <w:tab w:val="decimal" w:pos="7740"/>
                <w:tab w:val="decimal" w:pos="8820"/>
              </w:tabs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การประมูลงานก่อสร้างและการยื่นซองประกวดราคา</w:t>
            </w:r>
          </w:p>
        </w:tc>
        <w:tc>
          <w:tcPr>
            <w:tcW w:w="1170" w:type="dxa"/>
            <w:vAlign w:val="bottom"/>
          </w:tcPr>
          <w:p w14:paraId="6BA0F4D4" w14:textId="6685FD55" w:rsidR="00AB6F94" w:rsidRPr="00C27F00" w:rsidRDefault="00272ABE" w:rsidP="00454FB0">
            <w:pPr>
              <w:tabs>
                <w:tab w:val="decimal" w:pos="88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3</w:t>
            </w:r>
            <w:r w:rsidR="003B0BBB" w:rsidRPr="00C27F0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70" w:type="dxa"/>
            <w:vAlign w:val="bottom"/>
          </w:tcPr>
          <w:p w14:paraId="18DD4B06" w14:textId="77777777" w:rsidR="00AB6F94" w:rsidRPr="00C27F00" w:rsidRDefault="00AB6F94" w:rsidP="00454FB0">
            <w:pPr>
              <w:tabs>
                <w:tab w:val="decimal" w:pos="88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C93EF21" w14:textId="6F2D1692" w:rsidR="00AB6F94" w:rsidRPr="00C27F00" w:rsidRDefault="00272ABE" w:rsidP="00454FB0">
            <w:pPr>
              <w:tabs>
                <w:tab w:val="decimal" w:pos="88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3</w:t>
            </w:r>
            <w:r w:rsidR="003B0BBB" w:rsidRPr="00C27F0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70" w:type="dxa"/>
            <w:vAlign w:val="bottom"/>
          </w:tcPr>
          <w:p w14:paraId="5249CFE8" w14:textId="77777777" w:rsidR="00AB6F94" w:rsidRPr="00C27F00" w:rsidRDefault="00AB6F94" w:rsidP="00454FB0">
            <w:pPr>
              <w:tabs>
                <w:tab w:val="decimal" w:pos="88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B6F94" w:rsidRPr="00C27F00" w14:paraId="4084407A" w14:textId="77777777" w:rsidTr="00DF4492">
        <w:tc>
          <w:tcPr>
            <w:tcW w:w="3780" w:type="dxa"/>
            <w:vAlign w:val="bottom"/>
          </w:tcPr>
          <w:p w14:paraId="163F7375" w14:textId="77777777" w:rsidR="00AB6F94" w:rsidRPr="00C27F00" w:rsidRDefault="00AB6F94" w:rsidP="00454FB0">
            <w:pPr>
              <w:tabs>
                <w:tab w:val="left" w:pos="2070"/>
                <w:tab w:val="decimal" w:pos="7740"/>
                <w:tab w:val="decimal" w:pos="882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ประกันการชำระคืนเงินรับล่วงหน้า</w:t>
            </w:r>
          </w:p>
        </w:tc>
        <w:tc>
          <w:tcPr>
            <w:tcW w:w="1170" w:type="dxa"/>
          </w:tcPr>
          <w:p w14:paraId="1B3CFE7D" w14:textId="134E42E3" w:rsidR="00AB6F94" w:rsidRPr="00C27F00" w:rsidRDefault="004628A7" w:rsidP="00454FB0">
            <w:pPr>
              <w:tabs>
                <w:tab w:val="decimal" w:pos="88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1,728</w:t>
            </w:r>
          </w:p>
        </w:tc>
        <w:tc>
          <w:tcPr>
            <w:tcW w:w="1170" w:type="dxa"/>
          </w:tcPr>
          <w:p w14:paraId="0DFBB09E" w14:textId="77777777" w:rsidR="00AB6F94" w:rsidRPr="00C27F00" w:rsidRDefault="00AB6F94" w:rsidP="00454FB0">
            <w:pPr>
              <w:tabs>
                <w:tab w:val="decimal" w:pos="88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1,632</w:t>
            </w:r>
          </w:p>
        </w:tc>
        <w:tc>
          <w:tcPr>
            <w:tcW w:w="1170" w:type="dxa"/>
          </w:tcPr>
          <w:p w14:paraId="0BB36183" w14:textId="787EA410" w:rsidR="00AB6F94" w:rsidRPr="00C27F00" w:rsidRDefault="004D3551" w:rsidP="00454FB0">
            <w:pPr>
              <w:tabs>
                <w:tab w:val="decimal" w:pos="88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1,699</w:t>
            </w:r>
          </w:p>
        </w:tc>
        <w:tc>
          <w:tcPr>
            <w:tcW w:w="1170" w:type="dxa"/>
          </w:tcPr>
          <w:p w14:paraId="7BB09655" w14:textId="77777777" w:rsidR="00AB6F94" w:rsidRPr="00C27F00" w:rsidRDefault="00AB6F94" w:rsidP="00454FB0">
            <w:pPr>
              <w:tabs>
                <w:tab w:val="decimal" w:pos="88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1,575</w:t>
            </w:r>
          </w:p>
        </w:tc>
      </w:tr>
      <w:tr w:rsidR="00AB6F94" w:rsidRPr="00C27F00" w14:paraId="3CE32B53" w14:textId="77777777" w:rsidTr="00DF4492">
        <w:tc>
          <w:tcPr>
            <w:tcW w:w="3780" w:type="dxa"/>
            <w:vAlign w:val="bottom"/>
          </w:tcPr>
          <w:p w14:paraId="2CAA5D11" w14:textId="77777777" w:rsidR="00AB6F94" w:rsidRPr="00C27F00" w:rsidRDefault="00AB6F94" w:rsidP="00454FB0">
            <w:pPr>
              <w:tabs>
                <w:tab w:val="left" w:pos="2070"/>
                <w:tab w:val="decimal" w:pos="7740"/>
                <w:tab w:val="decimal" w:pos="882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ประกันการปฏิบัติตามสัญญา</w:t>
            </w:r>
          </w:p>
        </w:tc>
        <w:tc>
          <w:tcPr>
            <w:tcW w:w="1170" w:type="dxa"/>
          </w:tcPr>
          <w:p w14:paraId="1EC1195D" w14:textId="27B59D9D" w:rsidR="00AB6F94" w:rsidRPr="00C27F00" w:rsidRDefault="004C7661" w:rsidP="00454FB0">
            <w:pPr>
              <w:tabs>
                <w:tab w:val="decimal" w:pos="88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1,155</w:t>
            </w:r>
          </w:p>
        </w:tc>
        <w:tc>
          <w:tcPr>
            <w:tcW w:w="1170" w:type="dxa"/>
          </w:tcPr>
          <w:p w14:paraId="70F6C37F" w14:textId="77777777" w:rsidR="00AB6F94" w:rsidRPr="00C27F00" w:rsidRDefault="00AB6F94" w:rsidP="00454FB0">
            <w:pPr>
              <w:tabs>
                <w:tab w:val="decimal" w:pos="88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1,691</w:t>
            </w:r>
          </w:p>
        </w:tc>
        <w:tc>
          <w:tcPr>
            <w:tcW w:w="1170" w:type="dxa"/>
          </w:tcPr>
          <w:p w14:paraId="45B6E09D" w14:textId="6B1C8E10" w:rsidR="00AB6F94" w:rsidRPr="00C27F00" w:rsidRDefault="00DD7485" w:rsidP="00454FB0">
            <w:pPr>
              <w:tabs>
                <w:tab w:val="decimal" w:pos="88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1,101</w:t>
            </w:r>
          </w:p>
        </w:tc>
        <w:tc>
          <w:tcPr>
            <w:tcW w:w="1170" w:type="dxa"/>
          </w:tcPr>
          <w:p w14:paraId="13D3BC15" w14:textId="77777777" w:rsidR="00AB6F94" w:rsidRPr="00C27F00" w:rsidRDefault="00AB6F94" w:rsidP="00454FB0">
            <w:pPr>
              <w:tabs>
                <w:tab w:val="decimal" w:pos="88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1,644</w:t>
            </w:r>
          </w:p>
        </w:tc>
      </w:tr>
      <w:tr w:rsidR="00AB6F94" w:rsidRPr="00C27F00" w14:paraId="5EE8E4B3" w14:textId="77777777" w:rsidTr="00DF4492">
        <w:tc>
          <w:tcPr>
            <w:tcW w:w="3780" w:type="dxa"/>
            <w:vAlign w:val="bottom"/>
          </w:tcPr>
          <w:p w14:paraId="7201E3BE" w14:textId="77777777" w:rsidR="00AB6F94" w:rsidRPr="00C27F00" w:rsidRDefault="00AB6F94" w:rsidP="00454FB0">
            <w:pPr>
              <w:tabs>
                <w:tab w:val="left" w:pos="2070"/>
                <w:tab w:val="decimal" w:pos="7740"/>
                <w:tab w:val="decimal" w:pos="8820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ประกันการชำระคืนเงินประกันผลงาน</w:t>
            </w:r>
          </w:p>
        </w:tc>
        <w:tc>
          <w:tcPr>
            <w:tcW w:w="1170" w:type="dxa"/>
          </w:tcPr>
          <w:p w14:paraId="4D8AF2FF" w14:textId="1F33F096" w:rsidR="00AB6F94" w:rsidRPr="00C27F00" w:rsidRDefault="000F2485" w:rsidP="00454FB0">
            <w:pPr>
              <w:tabs>
                <w:tab w:val="decimal" w:pos="88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125</w:t>
            </w:r>
          </w:p>
        </w:tc>
        <w:tc>
          <w:tcPr>
            <w:tcW w:w="1170" w:type="dxa"/>
          </w:tcPr>
          <w:p w14:paraId="66990DF4" w14:textId="77777777" w:rsidR="00AB6F94" w:rsidRPr="00C27F00" w:rsidRDefault="00AB6F94" w:rsidP="00454FB0">
            <w:pPr>
              <w:tabs>
                <w:tab w:val="decimal" w:pos="88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179</w:t>
            </w:r>
          </w:p>
        </w:tc>
        <w:tc>
          <w:tcPr>
            <w:tcW w:w="1170" w:type="dxa"/>
          </w:tcPr>
          <w:p w14:paraId="18B94A5F" w14:textId="28DF5117" w:rsidR="00AB6F94" w:rsidRPr="00C27F00" w:rsidRDefault="000F2485" w:rsidP="00454FB0">
            <w:pPr>
              <w:tabs>
                <w:tab w:val="decimal" w:pos="88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111</w:t>
            </w:r>
          </w:p>
        </w:tc>
        <w:tc>
          <w:tcPr>
            <w:tcW w:w="1170" w:type="dxa"/>
          </w:tcPr>
          <w:p w14:paraId="1766D43D" w14:textId="77777777" w:rsidR="00AB6F94" w:rsidRPr="00C27F00" w:rsidRDefault="00AB6F94" w:rsidP="00454FB0">
            <w:pPr>
              <w:tabs>
                <w:tab w:val="decimal" w:pos="88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155</w:t>
            </w:r>
          </w:p>
        </w:tc>
      </w:tr>
      <w:tr w:rsidR="00AB6F94" w:rsidRPr="00C27F00" w14:paraId="3DC927BE" w14:textId="77777777" w:rsidTr="00DF4492">
        <w:tc>
          <w:tcPr>
            <w:tcW w:w="3780" w:type="dxa"/>
            <w:vAlign w:val="bottom"/>
          </w:tcPr>
          <w:p w14:paraId="279A9E3D" w14:textId="77777777" w:rsidR="00AB6F94" w:rsidRPr="00C27F00" w:rsidRDefault="00AB6F94" w:rsidP="00454FB0">
            <w:pPr>
              <w:tabs>
                <w:tab w:val="left" w:pos="2070"/>
                <w:tab w:val="decimal" w:pos="7740"/>
                <w:tab w:val="decimal" w:pos="8820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ประกันการจ่ายชำระเจ้าหนี้</w:t>
            </w:r>
          </w:p>
        </w:tc>
        <w:tc>
          <w:tcPr>
            <w:tcW w:w="1170" w:type="dxa"/>
          </w:tcPr>
          <w:p w14:paraId="71B5639F" w14:textId="6915E378" w:rsidR="00AB6F94" w:rsidRPr="00C27F00" w:rsidRDefault="00DB4EBD" w:rsidP="00454FB0">
            <w:pPr>
              <w:tabs>
                <w:tab w:val="decimal" w:pos="88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170" w:type="dxa"/>
          </w:tcPr>
          <w:p w14:paraId="56BBC651" w14:textId="77777777" w:rsidR="00AB6F94" w:rsidRPr="00C27F00" w:rsidRDefault="00AB6F94" w:rsidP="00454FB0">
            <w:pPr>
              <w:tabs>
                <w:tab w:val="decimal" w:pos="88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116</w:t>
            </w:r>
          </w:p>
        </w:tc>
        <w:tc>
          <w:tcPr>
            <w:tcW w:w="1170" w:type="dxa"/>
          </w:tcPr>
          <w:p w14:paraId="7CB3FF7E" w14:textId="567335A1" w:rsidR="00AB6F94" w:rsidRPr="00C27F00" w:rsidRDefault="00DB4EBD" w:rsidP="00454FB0">
            <w:pPr>
              <w:tabs>
                <w:tab w:val="decimal" w:pos="88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170" w:type="dxa"/>
          </w:tcPr>
          <w:p w14:paraId="205D7E76" w14:textId="77777777" w:rsidR="00AB6F94" w:rsidRPr="00C27F00" w:rsidRDefault="00AB6F94" w:rsidP="00454FB0">
            <w:pPr>
              <w:tabs>
                <w:tab w:val="decimal" w:pos="88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88</w:t>
            </w:r>
          </w:p>
        </w:tc>
      </w:tr>
      <w:tr w:rsidR="00AB6F94" w:rsidRPr="00C27F00" w14:paraId="62545779" w14:textId="77777777" w:rsidTr="00DF4492">
        <w:tc>
          <w:tcPr>
            <w:tcW w:w="3780" w:type="dxa"/>
            <w:vAlign w:val="bottom"/>
          </w:tcPr>
          <w:p w14:paraId="69068AAC" w14:textId="77777777" w:rsidR="00AB6F94" w:rsidRPr="00C27F00" w:rsidRDefault="00AB6F94" w:rsidP="00454FB0">
            <w:pPr>
              <w:tabs>
                <w:tab w:val="left" w:pos="2070"/>
                <w:tab w:val="decimal" w:pos="7740"/>
                <w:tab w:val="decimal" w:pos="8820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ประกันการรับคืนภาษี</w:t>
            </w:r>
          </w:p>
        </w:tc>
        <w:tc>
          <w:tcPr>
            <w:tcW w:w="1170" w:type="dxa"/>
          </w:tcPr>
          <w:p w14:paraId="3B02E2D8" w14:textId="05438084" w:rsidR="00AB6F94" w:rsidRPr="00C27F00" w:rsidRDefault="00594619" w:rsidP="00454F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567</w:t>
            </w:r>
          </w:p>
        </w:tc>
        <w:tc>
          <w:tcPr>
            <w:tcW w:w="1170" w:type="dxa"/>
          </w:tcPr>
          <w:p w14:paraId="78C543B2" w14:textId="77777777" w:rsidR="00AB6F94" w:rsidRPr="00C27F00" w:rsidRDefault="00AB6F94" w:rsidP="00454F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591</w:t>
            </w:r>
          </w:p>
        </w:tc>
        <w:tc>
          <w:tcPr>
            <w:tcW w:w="1170" w:type="dxa"/>
          </w:tcPr>
          <w:p w14:paraId="42C2EB97" w14:textId="4828516F" w:rsidR="00AB6F94" w:rsidRPr="00C27F00" w:rsidRDefault="00594619" w:rsidP="00454F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567</w:t>
            </w:r>
          </w:p>
        </w:tc>
        <w:tc>
          <w:tcPr>
            <w:tcW w:w="1170" w:type="dxa"/>
          </w:tcPr>
          <w:p w14:paraId="4AD4D74C" w14:textId="77777777" w:rsidR="00AB6F94" w:rsidRPr="00C27F00" w:rsidRDefault="00AB6F94" w:rsidP="00454F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591</w:t>
            </w:r>
          </w:p>
        </w:tc>
      </w:tr>
      <w:tr w:rsidR="00AB6F94" w:rsidRPr="00C27F00" w14:paraId="13E4C35D" w14:textId="77777777" w:rsidTr="00DF4492">
        <w:tc>
          <w:tcPr>
            <w:tcW w:w="3780" w:type="dxa"/>
            <w:vAlign w:val="bottom"/>
          </w:tcPr>
          <w:p w14:paraId="58ACA721" w14:textId="77777777" w:rsidR="00AB6F94" w:rsidRPr="00C27F00" w:rsidRDefault="00AB6F94" w:rsidP="00454FB0">
            <w:pPr>
              <w:tabs>
                <w:tab w:val="left" w:pos="2070"/>
                <w:tab w:val="decimal" w:pos="7740"/>
                <w:tab w:val="decimal" w:pos="8820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27F0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14:paraId="72948596" w14:textId="67DB3F75" w:rsidR="00AB6F94" w:rsidRPr="00C27F00" w:rsidRDefault="00AB79CC" w:rsidP="00454FB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3,</w:t>
            </w:r>
            <w:r w:rsidR="00F14562" w:rsidRPr="00C27F00">
              <w:rPr>
                <w:rFonts w:ascii="Angsana New" w:hAnsi="Angsana New"/>
                <w:sz w:val="32"/>
                <w:szCs w:val="32"/>
              </w:rPr>
              <w:t>712</w:t>
            </w:r>
          </w:p>
        </w:tc>
        <w:tc>
          <w:tcPr>
            <w:tcW w:w="1170" w:type="dxa"/>
          </w:tcPr>
          <w:p w14:paraId="46D5BB36" w14:textId="77777777" w:rsidR="00AB6F94" w:rsidRPr="00C27F00" w:rsidRDefault="00AB6F94" w:rsidP="00454FB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4,209</w:t>
            </w:r>
          </w:p>
        </w:tc>
        <w:tc>
          <w:tcPr>
            <w:tcW w:w="1170" w:type="dxa"/>
          </w:tcPr>
          <w:p w14:paraId="107BD9DE" w14:textId="5BD18F6C" w:rsidR="00AB6F94" w:rsidRPr="00C27F00" w:rsidRDefault="00ED3FF2" w:rsidP="00454FB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3,</w:t>
            </w:r>
            <w:r w:rsidR="0027445D" w:rsidRPr="00C27F00">
              <w:rPr>
                <w:rFonts w:ascii="Angsana New" w:hAnsi="Angsana New"/>
                <w:sz w:val="32"/>
                <w:szCs w:val="32"/>
              </w:rPr>
              <w:t>601</w:t>
            </w:r>
          </w:p>
        </w:tc>
        <w:tc>
          <w:tcPr>
            <w:tcW w:w="1170" w:type="dxa"/>
          </w:tcPr>
          <w:p w14:paraId="7A61C58E" w14:textId="77777777" w:rsidR="00AB6F94" w:rsidRPr="00C27F00" w:rsidRDefault="00AB6F94" w:rsidP="00454FB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F00">
              <w:rPr>
                <w:rFonts w:ascii="Angsana New" w:hAnsi="Angsana New"/>
                <w:sz w:val="32"/>
                <w:szCs w:val="32"/>
              </w:rPr>
              <w:t>4,053</w:t>
            </w:r>
          </w:p>
        </w:tc>
      </w:tr>
    </w:tbl>
    <w:bookmarkEnd w:id="16"/>
    <w:p w14:paraId="4A27741E" w14:textId="73FB9A3A" w:rsidR="00DF4492" w:rsidRPr="00C27F00" w:rsidRDefault="00DF4492" w:rsidP="00454FB0">
      <w:pPr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ค)</w:t>
      </w:r>
      <w:r w:rsidRPr="00C27F00">
        <w:rPr>
          <w:rFonts w:ascii="Angsana New" w:hAnsi="Angsana New" w:hint="cs"/>
          <w:sz w:val="32"/>
          <w:szCs w:val="32"/>
          <w:cs/>
        </w:rPr>
        <w:tab/>
      </w:r>
      <w:r w:rsidRPr="00C27F00">
        <w:rPr>
          <w:rFonts w:ascii="Angsana New" w:hAnsi="Angsana New" w:hint="cs"/>
          <w:spacing w:val="-8"/>
          <w:sz w:val="32"/>
          <w:szCs w:val="32"/>
          <w:cs/>
        </w:rPr>
        <w:t xml:space="preserve">ณ วันที่ </w:t>
      </w:r>
      <w:r w:rsidRPr="00C27F00">
        <w:rPr>
          <w:rFonts w:ascii="Angsana New" w:hAnsi="Angsana New" w:hint="cs"/>
          <w:spacing w:val="-8"/>
          <w:sz w:val="32"/>
          <w:szCs w:val="32"/>
        </w:rPr>
        <w:t xml:space="preserve">31 </w:t>
      </w:r>
      <w:r w:rsidRPr="00C27F00">
        <w:rPr>
          <w:rFonts w:ascii="Angsana New" w:hAnsi="Angsana New" w:hint="cs"/>
          <w:spacing w:val="-8"/>
          <w:sz w:val="32"/>
          <w:szCs w:val="32"/>
          <w:cs/>
        </w:rPr>
        <w:t xml:space="preserve">ธันวาคม </w:t>
      </w:r>
      <w:r w:rsidR="0004062D" w:rsidRPr="00C27F00">
        <w:rPr>
          <w:rFonts w:ascii="Angsana New" w:hAnsi="Angsana New" w:hint="cs"/>
          <w:spacing w:val="-8"/>
          <w:sz w:val="32"/>
          <w:szCs w:val="32"/>
        </w:rPr>
        <w:t>2568</w:t>
      </w:r>
      <w:r w:rsidRPr="00C27F00">
        <w:rPr>
          <w:rFonts w:ascii="Angsana New" w:hAnsi="Angsana New"/>
          <w:spacing w:val="-8"/>
          <w:sz w:val="32"/>
          <w:szCs w:val="32"/>
        </w:rPr>
        <w:t xml:space="preserve"> </w:t>
      </w:r>
      <w:r w:rsidRPr="00C27F00">
        <w:rPr>
          <w:rFonts w:ascii="Angsana New" w:hAnsi="Angsana New" w:hint="cs"/>
          <w:spacing w:val="-8"/>
          <w:sz w:val="32"/>
          <w:szCs w:val="32"/>
          <w:cs/>
        </w:rPr>
        <w:t>บริษัทฯได้ออกหนังสือค้ำประกันให้แก่สถาบันการเงินของบริษัทย่อยแห่งหนึ่ง</w:t>
      </w:r>
      <w:r w:rsidRPr="00C27F00">
        <w:rPr>
          <w:rFonts w:ascii="Angsana New" w:hAnsi="Angsana New" w:hint="cs"/>
          <w:sz w:val="32"/>
          <w:szCs w:val="32"/>
          <w:cs/>
        </w:rPr>
        <w:t xml:space="preserve"> </w:t>
      </w:r>
      <w:r w:rsidRPr="00C27F00">
        <w:rPr>
          <w:rFonts w:ascii="Angsana New" w:hAnsi="Angsana New" w:hint="cs"/>
          <w:spacing w:val="-2"/>
          <w:sz w:val="32"/>
          <w:szCs w:val="32"/>
          <w:cs/>
        </w:rPr>
        <w:t xml:space="preserve">เพื่อค้ำประกันวงเงินสินเชื่อเงินเบิกเกินบัญชี </w:t>
      </w:r>
      <w:r w:rsidRPr="00C27F00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 </w:t>
      </w:r>
      <w:r w:rsidRPr="00C27F00">
        <w:rPr>
          <w:rFonts w:ascii="Angsana New" w:hAnsi="Angsana New" w:hint="cs"/>
          <w:spacing w:val="-2"/>
          <w:sz w:val="32"/>
          <w:szCs w:val="32"/>
          <w:cs/>
        </w:rPr>
        <w:t>หนังสือค้ำประกัน ตั๋วสัญญาใช้เงิน ตรา</w:t>
      </w:r>
      <w:r w:rsidRPr="00C27F00">
        <w:rPr>
          <w:rFonts w:ascii="Angsana New" w:hAnsi="Angsana New" w:hint="cs"/>
          <w:spacing w:val="-8"/>
          <w:sz w:val="32"/>
          <w:szCs w:val="32"/>
          <w:cs/>
        </w:rPr>
        <w:t xml:space="preserve">สารเครดิต สินเชื่อเพื่อการนำเข้าและส่งออกที่สถาบันการเงินมีกับบริษัทย่อยเป็นจำนวนเงินรวม </w:t>
      </w:r>
      <w:r w:rsidR="00603C75" w:rsidRPr="00C27F00">
        <w:rPr>
          <w:rFonts w:ascii="Angsana New" w:hAnsi="Angsana New"/>
          <w:spacing w:val="-8"/>
          <w:sz w:val="32"/>
          <w:szCs w:val="32"/>
        </w:rPr>
        <w:t>823</w:t>
      </w:r>
      <w:r w:rsidRPr="00C27F00">
        <w:rPr>
          <w:rFonts w:ascii="Angsana New" w:hAnsi="Angsana New"/>
          <w:spacing w:val="-8"/>
          <w:sz w:val="32"/>
          <w:szCs w:val="32"/>
        </w:rPr>
        <w:t xml:space="preserve"> </w:t>
      </w:r>
      <w:r w:rsidRPr="00C27F00">
        <w:rPr>
          <w:rFonts w:ascii="Angsana New" w:hAnsi="Angsana New" w:hint="cs"/>
          <w:spacing w:val="-8"/>
          <w:sz w:val="32"/>
          <w:szCs w:val="32"/>
          <w:cs/>
        </w:rPr>
        <w:t xml:space="preserve">ล้านบาท </w:t>
      </w:r>
      <w:r w:rsidRPr="00C27F00">
        <w:rPr>
          <w:rFonts w:ascii="Angsana New" w:hAnsi="Angsana New" w:hint="cs"/>
          <w:sz w:val="32"/>
          <w:szCs w:val="32"/>
        </w:rPr>
        <w:t>(</w:t>
      </w:r>
      <w:r w:rsidR="0004062D" w:rsidRPr="00C27F00">
        <w:rPr>
          <w:rFonts w:ascii="Angsana New" w:hAnsi="Angsana New" w:hint="cs"/>
          <w:sz w:val="32"/>
          <w:szCs w:val="32"/>
        </w:rPr>
        <w:t>2567</w:t>
      </w:r>
      <w:r w:rsidRPr="00C27F00">
        <w:rPr>
          <w:rFonts w:ascii="Angsana New" w:hAnsi="Angsana New" w:hint="cs"/>
          <w:sz w:val="32"/>
          <w:szCs w:val="32"/>
        </w:rPr>
        <w:t xml:space="preserve">: </w:t>
      </w:r>
      <w:r w:rsidR="00AB6F94" w:rsidRPr="00C27F00">
        <w:rPr>
          <w:rFonts w:ascii="Angsana New" w:hAnsi="Angsana New"/>
          <w:spacing w:val="-8"/>
          <w:sz w:val="32"/>
          <w:szCs w:val="32"/>
        </w:rPr>
        <w:t>453</w:t>
      </w:r>
      <w:r w:rsidRPr="00C27F00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ล้านบาท)</w:t>
      </w:r>
    </w:p>
    <w:p w14:paraId="2C3A0EFE" w14:textId="77777777" w:rsidR="00371205" w:rsidRPr="00C27F00" w:rsidRDefault="00371205" w:rsidP="00454FB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/>
          <w:b/>
          <w:bCs/>
          <w:sz w:val="32"/>
          <w:szCs w:val="32"/>
        </w:rPr>
        <w:br w:type="page"/>
      </w:r>
    </w:p>
    <w:p w14:paraId="669E789D" w14:textId="4F5C8A7F" w:rsidR="00DF4492" w:rsidRPr="00C27F00" w:rsidRDefault="00956A2D" w:rsidP="00454FB0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36868" w:rsidRPr="00C27F00">
        <w:rPr>
          <w:rFonts w:ascii="Angsana New" w:hAnsi="Angsana New"/>
          <w:b/>
          <w:bCs/>
          <w:sz w:val="32"/>
          <w:szCs w:val="32"/>
        </w:rPr>
        <w:t>3</w:t>
      </w:r>
      <w:r w:rsidR="00DF4492" w:rsidRPr="00C27F00">
        <w:rPr>
          <w:rFonts w:ascii="Angsana New" w:hAnsi="Angsana New" w:hint="cs"/>
          <w:b/>
          <w:bCs/>
          <w:sz w:val="32"/>
          <w:szCs w:val="32"/>
        </w:rPr>
        <w:t>.</w:t>
      </w:r>
      <w:r w:rsidR="00DF4492" w:rsidRPr="00C27F00">
        <w:rPr>
          <w:rFonts w:ascii="Angsana New" w:hAnsi="Angsana New" w:hint="cs"/>
          <w:b/>
          <w:bCs/>
          <w:sz w:val="32"/>
          <w:szCs w:val="32"/>
        </w:rPr>
        <w:tab/>
      </w:r>
      <w:r w:rsidR="00DF4492" w:rsidRPr="00C27F00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68861771" w14:textId="2132800A" w:rsidR="00DF4492" w:rsidRPr="00C27F00" w:rsidRDefault="00DF4492" w:rsidP="00454FB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27F00">
        <w:rPr>
          <w:rFonts w:ascii="Angsana New" w:hAnsi="Angsana New" w:hint="cs"/>
          <w:sz w:val="32"/>
          <w:szCs w:val="32"/>
        </w:rPr>
        <w:t xml:space="preserve">31 </w:t>
      </w:r>
      <w:r w:rsidRPr="00C27F0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4062D" w:rsidRPr="00C27F00">
        <w:rPr>
          <w:rFonts w:ascii="Angsana New" w:hAnsi="Angsana New" w:hint="cs"/>
          <w:sz w:val="32"/>
          <w:szCs w:val="32"/>
        </w:rPr>
        <w:t>2568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 xml:space="preserve">และ </w:t>
      </w:r>
      <w:r w:rsidR="0004062D" w:rsidRPr="00C27F00">
        <w:rPr>
          <w:rFonts w:ascii="Angsana New" w:hAnsi="Angsana New" w:hint="cs"/>
          <w:sz w:val="32"/>
          <w:szCs w:val="32"/>
        </w:rPr>
        <w:t>2567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="004E2CC8" w:rsidRPr="00C27F00">
        <w:rPr>
          <w:rFonts w:ascii="Angsana New" w:hAnsi="Angsana New" w:hint="cs"/>
          <w:sz w:val="32"/>
          <w:szCs w:val="32"/>
          <w:cs/>
        </w:rPr>
        <w:t>กลุ่ม</w:t>
      </w:r>
      <w:r w:rsidR="008B540C">
        <w:rPr>
          <w:rFonts w:ascii="Angsana New" w:hAnsi="Angsana New" w:hint="cs"/>
          <w:sz w:val="32"/>
          <w:szCs w:val="32"/>
          <w:cs/>
        </w:rPr>
        <w:t>บริษัท</w:t>
      </w:r>
      <w:r w:rsidRPr="00C27F00">
        <w:rPr>
          <w:rFonts w:ascii="Angsana New" w:hAnsi="Angsana New" w:hint="cs"/>
          <w:sz w:val="32"/>
          <w:szCs w:val="32"/>
          <w:cs/>
        </w:rPr>
        <w:t>มีสินทรัพย์ที่วัดมูลค่าด้วยมูลค่ายุติธรรมแยกแสดงตามลำดับชั้นของมูลค่ายุติธรรมดังนี้</w:t>
      </w:r>
    </w:p>
    <w:tbl>
      <w:tblPr>
        <w:tblW w:w="94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540"/>
        <w:gridCol w:w="481"/>
        <w:gridCol w:w="1022"/>
        <w:gridCol w:w="1021"/>
        <w:gridCol w:w="1022"/>
        <w:gridCol w:w="1021"/>
        <w:gridCol w:w="1022"/>
      </w:tblGrid>
      <w:tr w:rsidR="00DF4492" w:rsidRPr="00C27F00" w14:paraId="1F1B1824" w14:textId="77777777" w:rsidTr="00733D7A">
        <w:tc>
          <w:tcPr>
            <w:tcW w:w="9477" w:type="dxa"/>
            <w:gridSpan w:val="8"/>
          </w:tcPr>
          <w:p w14:paraId="7B3E4647" w14:textId="3EF17BEE" w:rsidR="00DF4492" w:rsidRPr="00C27F00" w:rsidRDefault="00DF4492" w:rsidP="00454FB0">
            <w:pPr>
              <w:ind w:right="-36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bookmarkStart w:id="17" w:name="_Hlk64622196"/>
            <w:r w:rsidRPr="00C27F00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F4492" w:rsidRPr="00C27F00" w14:paraId="5DA8E819" w14:textId="77777777" w:rsidTr="00733D7A">
        <w:tc>
          <w:tcPr>
            <w:tcW w:w="3348" w:type="dxa"/>
            <w:vAlign w:val="bottom"/>
          </w:tcPr>
          <w:p w14:paraId="6D79EAC7" w14:textId="77777777" w:rsidR="00DF4492" w:rsidRPr="00C27F00" w:rsidRDefault="00DF4492" w:rsidP="00454FB0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6129" w:type="dxa"/>
            <w:gridSpan w:val="7"/>
          </w:tcPr>
          <w:p w14:paraId="7930BBFE" w14:textId="77777777" w:rsidR="00DF4492" w:rsidRPr="00C27F00" w:rsidRDefault="00DF4492" w:rsidP="00454FB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F4492" w:rsidRPr="00C27F00" w14:paraId="219CCC61" w14:textId="77777777" w:rsidTr="00733D7A">
        <w:trPr>
          <w:trHeight w:val="293"/>
        </w:trPr>
        <w:tc>
          <w:tcPr>
            <w:tcW w:w="3348" w:type="dxa"/>
            <w:vAlign w:val="bottom"/>
          </w:tcPr>
          <w:p w14:paraId="33DCE56B" w14:textId="77777777" w:rsidR="00DF4492" w:rsidRPr="00C27F00" w:rsidRDefault="00DF4492" w:rsidP="00454FB0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  <w:gridSpan w:val="4"/>
          </w:tcPr>
          <w:p w14:paraId="3C5A07A6" w14:textId="77777777" w:rsidR="00DF4492" w:rsidRPr="00C27F00" w:rsidRDefault="0004062D" w:rsidP="00454FB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27F00">
              <w:rPr>
                <w:rFonts w:ascii="Angsana New" w:eastAsia="MS Mincho" w:hAnsi="Angsana New" w:hint="cs"/>
                <w:sz w:val="28"/>
                <w:szCs w:val="28"/>
              </w:rPr>
              <w:t>2568</w:t>
            </w:r>
          </w:p>
        </w:tc>
        <w:tc>
          <w:tcPr>
            <w:tcW w:w="3065" w:type="dxa"/>
            <w:gridSpan w:val="3"/>
          </w:tcPr>
          <w:p w14:paraId="64E4339C" w14:textId="77777777" w:rsidR="00DF4492" w:rsidRPr="00C27F00" w:rsidRDefault="0004062D" w:rsidP="00454FB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27F00">
              <w:rPr>
                <w:rFonts w:ascii="Angsana New" w:eastAsia="MS Mincho" w:hAnsi="Angsana New" w:hint="cs"/>
                <w:sz w:val="28"/>
                <w:szCs w:val="28"/>
              </w:rPr>
              <w:t>2567</w:t>
            </w:r>
          </w:p>
        </w:tc>
      </w:tr>
      <w:tr w:rsidR="00DF4492" w:rsidRPr="00C27F00" w14:paraId="45102892" w14:textId="77777777" w:rsidTr="00733D7A">
        <w:trPr>
          <w:trHeight w:val="293"/>
        </w:trPr>
        <w:tc>
          <w:tcPr>
            <w:tcW w:w="3348" w:type="dxa"/>
            <w:vAlign w:val="bottom"/>
          </w:tcPr>
          <w:p w14:paraId="17595D83" w14:textId="77777777" w:rsidR="00DF4492" w:rsidRPr="00C27F00" w:rsidRDefault="00DF4492" w:rsidP="00454FB0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gridSpan w:val="2"/>
          </w:tcPr>
          <w:p w14:paraId="5A652DE0" w14:textId="77777777" w:rsidR="00DF4492" w:rsidRPr="00C27F00" w:rsidRDefault="00DF4492" w:rsidP="00454FB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C27F00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14:paraId="769DC88F" w14:textId="77777777" w:rsidR="00DF4492" w:rsidRPr="00C27F00" w:rsidRDefault="00DF4492" w:rsidP="00454FB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C27F00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021" w:type="dxa"/>
            <w:vAlign w:val="bottom"/>
          </w:tcPr>
          <w:p w14:paraId="1E23FC27" w14:textId="77777777" w:rsidR="00DF4492" w:rsidRPr="00C27F00" w:rsidRDefault="00DF4492" w:rsidP="00454FB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022" w:type="dxa"/>
          </w:tcPr>
          <w:p w14:paraId="658D34B7" w14:textId="77777777" w:rsidR="00DF4492" w:rsidRPr="00C27F00" w:rsidRDefault="00DF4492" w:rsidP="00454FB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C27F00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021" w:type="dxa"/>
          </w:tcPr>
          <w:p w14:paraId="752C346F" w14:textId="77777777" w:rsidR="00DF4492" w:rsidRPr="00C27F00" w:rsidRDefault="00DF4492" w:rsidP="00454FB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C27F00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022" w:type="dxa"/>
            <w:vAlign w:val="bottom"/>
          </w:tcPr>
          <w:p w14:paraId="3BE46C01" w14:textId="77777777" w:rsidR="00DF4492" w:rsidRPr="00C27F00" w:rsidRDefault="00DF4492" w:rsidP="00454FB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F4492" w:rsidRPr="00C27F00" w14:paraId="5B0D5218" w14:textId="77777777" w:rsidTr="00733D7A">
        <w:tc>
          <w:tcPr>
            <w:tcW w:w="3348" w:type="dxa"/>
            <w:vAlign w:val="bottom"/>
          </w:tcPr>
          <w:p w14:paraId="17F14A73" w14:textId="77777777" w:rsidR="00DF4492" w:rsidRPr="00C27F00" w:rsidRDefault="00DF4492" w:rsidP="00454FB0">
            <w:pPr>
              <w:pStyle w:val="BodyTextIndent3"/>
              <w:spacing w:after="0"/>
              <w:ind w:left="165" w:hanging="165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021" w:type="dxa"/>
            <w:gridSpan w:val="2"/>
            <w:vAlign w:val="bottom"/>
          </w:tcPr>
          <w:p w14:paraId="1EC1D65A" w14:textId="77777777" w:rsidR="00DF4492" w:rsidRPr="00C27F00" w:rsidRDefault="00DF4492" w:rsidP="00454FB0">
            <w:pPr>
              <w:pStyle w:val="BodyTextIndent3"/>
              <w:tabs>
                <w:tab w:val="decimal" w:pos="972"/>
              </w:tabs>
              <w:spacing w:after="0"/>
              <w:ind w:left="-18" w:right="-63" w:hanging="18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</w:p>
        </w:tc>
        <w:tc>
          <w:tcPr>
            <w:tcW w:w="1022" w:type="dxa"/>
          </w:tcPr>
          <w:p w14:paraId="0D48F37F" w14:textId="77777777" w:rsidR="00DF4492" w:rsidRPr="00C27F00" w:rsidRDefault="00DF4492" w:rsidP="00454FB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21" w:type="dxa"/>
            <w:vAlign w:val="bottom"/>
          </w:tcPr>
          <w:p w14:paraId="42B1F679" w14:textId="77777777" w:rsidR="00DF4492" w:rsidRPr="00C27F00" w:rsidRDefault="00DF4492" w:rsidP="00454FB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22" w:type="dxa"/>
          </w:tcPr>
          <w:p w14:paraId="404967A8" w14:textId="77777777" w:rsidR="00DF4492" w:rsidRPr="00C27F00" w:rsidRDefault="00DF4492" w:rsidP="00454FB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21" w:type="dxa"/>
            <w:vAlign w:val="bottom"/>
          </w:tcPr>
          <w:p w14:paraId="5B1A80DB" w14:textId="77777777" w:rsidR="00DF4492" w:rsidRPr="00C27F00" w:rsidRDefault="00DF4492" w:rsidP="00454FB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22" w:type="dxa"/>
            <w:vAlign w:val="bottom"/>
          </w:tcPr>
          <w:p w14:paraId="22CE2FD2" w14:textId="77777777" w:rsidR="00DF4492" w:rsidRPr="00C27F00" w:rsidRDefault="00DF4492" w:rsidP="00454FB0">
            <w:pPr>
              <w:pStyle w:val="BodyTextIndent3"/>
              <w:tabs>
                <w:tab w:val="decimal" w:pos="972"/>
              </w:tabs>
              <w:spacing w:after="0"/>
              <w:ind w:left="-18" w:right="-63" w:hanging="18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</w:p>
        </w:tc>
      </w:tr>
      <w:tr w:rsidR="00DF4492" w:rsidRPr="00C27F00" w14:paraId="7A183587" w14:textId="77777777" w:rsidTr="00733D7A">
        <w:tc>
          <w:tcPr>
            <w:tcW w:w="3888" w:type="dxa"/>
            <w:gridSpan w:val="2"/>
            <w:vAlign w:val="bottom"/>
          </w:tcPr>
          <w:p w14:paraId="29135583" w14:textId="77777777" w:rsidR="00DF4492" w:rsidRPr="00C27F00" w:rsidRDefault="00DF4492" w:rsidP="00454FB0">
            <w:pPr>
              <w:pStyle w:val="BodyTextIndent3"/>
              <w:spacing w:after="0"/>
              <w:ind w:left="165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481" w:type="dxa"/>
            <w:vAlign w:val="bottom"/>
          </w:tcPr>
          <w:p w14:paraId="65C4408E" w14:textId="77777777" w:rsidR="00DF4492" w:rsidRPr="00C27F00" w:rsidRDefault="00DF4492" w:rsidP="00454FB0">
            <w:pPr>
              <w:pStyle w:val="BodyTextIndent3"/>
              <w:tabs>
                <w:tab w:val="decimal" w:pos="810"/>
              </w:tabs>
              <w:spacing w:after="0"/>
              <w:ind w:left="-15" w:firstLine="15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34ED69BE" w14:textId="77777777" w:rsidR="00DF4492" w:rsidRPr="00C27F00" w:rsidRDefault="00DF4492" w:rsidP="00454FB0">
            <w:pPr>
              <w:pStyle w:val="BodyTextIndent3"/>
              <w:tabs>
                <w:tab w:val="decimal" w:pos="810"/>
                <w:tab w:val="right" w:pos="1422"/>
              </w:tabs>
              <w:spacing w:after="0"/>
              <w:ind w:left="-15" w:firstLine="15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21" w:type="dxa"/>
            <w:vAlign w:val="bottom"/>
          </w:tcPr>
          <w:p w14:paraId="12FE75EB" w14:textId="77777777" w:rsidR="00DF4492" w:rsidRPr="00C27F00" w:rsidRDefault="00DF4492" w:rsidP="00454FB0">
            <w:pPr>
              <w:pStyle w:val="BodyTextIndent3"/>
              <w:tabs>
                <w:tab w:val="decimal" w:pos="810"/>
                <w:tab w:val="right" w:pos="1422"/>
              </w:tabs>
              <w:spacing w:after="0"/>
              <w:ind w:left="-15" w:firstLine="15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22" w:type="dxa"/>
          </w:tcPr>
          <w:p w14:paraId="46FE6E52" w14:textId="77777777" w:rsidR="00DF4492" w:rsidRPr="00C27F00" w:rsidRDefault="00DF4492" w:rsidP="00454FB0">
            <w:pPr>
              <w:pStyle w:val="BodyTextIndent3"/>
              <w:tabs>
                <w:tab w:val="decimal" w:pos="810"/>
                <w:tab w:val="right" w:pos="1422"/>
              </w:tabs>
              <w:spacing w:after="0"/>
              <w:ind w:left="-15" w:firstLine="15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21" w:type="dxa"/>
            <w:vAlign w:val="bottom"/>
          </w:tcPr>
          <w:p w14:paraId="29DB113D" w14:textId="77777777" w:rsidR="00DF4492" w:rsidRPr="00C27F00" w:rsidRDefault="00DF4492" w:rsidP="00454FB0">
            <w:pPr>
              <w:pStyle w:val="BodyTextIndent3"/>
              <w:tabs>
                <w:tab w:val="decimal" w:pos="810"/>
                <w:tab w:val="right" w:pos="1422"/>
              </w:tabs>
              <w:spacing w:after="0"/>
              <w:ind w:left="-15" w:firstLine="15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22" w:type="dxa"/>
            <w:vAlign w:val="bottom"/>
          </w:tcPr>
          <w:p w14:paraId="543115A5" w14:textId="77777777" w:rsidR="00DF4492" w:rsidRPr="00C27F00" w:rsidRDefault="00DF4492" w:rsidP="00454FB0">
            <w:pPr>
              <w:pStyle w:val="BodyTextIndent3"/>
              <w:tabs>
                <w:tab w:val="decimal" w:pos="810"/>
              </w:tabs>
              <w:spacing w:after="0"/>
              <w:ind w:left="-15" w:firstLine="15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bookmarkEnd w:id="17"/>
      <w:tr w:rsidR="001A5629" w:rsidRPr="00C27F00" w14:paraId="28F5B030" w14:textId="77777777" w:rsidTr="00DF4492">
        <w:tc>
          <w:tcPr>
            <w:tcW w:w="3348" w:type="dxa"/>
            <w:vAlign w:val="bottom"/>
          </w:tcPr>
          <w:p w14:paraId="0DCA6D0A" w14:textId="77777777" w:rsidR="001A5629" w:rsidRPr="00C27F00" w:rsidRDefault="001A5629" w:rsidP="00454FB0">
            <w:pPr>
              <w:pStyle w:val="BodyTextIndent3"/>
              <w:spacing w:after="0"/>
              <w:ind w:left="345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เงินลงทุนในตราสารทุนที่ไม่ใช่                บริษัทจดทะเบียน</w:t>
            </w:r>
          </w:p>
        </w:tc>
        <w:tc>
          <w:tcPr>
            <w:tcW w:w="1021" w:type="dxa"/>
            <w:gridSpan w:val="2"/>
            <w:vAlign w:val="bottom"/>
          </w:tcPr>
          <w:p w14:paraId="29C5C8D0" w14:textId="690469F5" w:rsidR="001A5629" w:rsidRPr="00C27F00" w:rsidRDefault="001A5629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22" w:type="dxa"/>
            <w:vAlign w:val="bottom"/>
          </w:tcPr>
          <w:p w14:paraId="23B5A589" w14:textId="4F6666AA" w:rsidR="001A5629" w:rsidRPr="00C27F00" w:rsidRDefault="001A5629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kern w:val="28"/>
                <w:sz w:val="28"/>
                <w:szCs w:val="28"/>
              </w:rPr>
              <w:t>36,759</w:t>
            </w:r>
          </w:p>
        </w:tc>
        <w:tc>
          <w:tcPr>
            <w:tcW w:w="1021" w:type="dxa"/>
            <w:vAlign w:val="bottom"/>
          </w:tcPr>
          <w:p w14:paraId="0A9C47AC" w14:textId="267D5E4D" w:rsidR="001A5629" w:rsidRPr="00C27F00" w:rsidRDefault="001A5629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kern w:val="28"/>
                <w:sz w:val="28"/>
                <w:szCs w:val="28"/>
              </w:rPr>
              <w:t>36,759</w:t>
            </w:r>
          </w:p>
        </w:tc>
        <w:tc>
          <w:tcPr>
            <w:tcW w:w="1022" w:type="dxa"/>
            <w:vAlign w:val="bottom"/>
          </w:tcPr>
          <w:p w14:paraId="28764F3A" w14:textId="77777777" w:rsidR="001A5629" w:rsidRPr="00C27F00" w:rsidRDefault="001A5629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1" w:type="dxa"/>
            <w:vAlign w:val="bottom"/>
          </w:tcPr>
          <w:p w14:paraId="5DCA3152" w14:textId="77777777" w:rsidR="001A5629" w:rsidRPr="00C27F00" w:rsidRDefault="001A5629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40,095</w:t>
            </w:r>
          </w:p>
        </w:tc>
        <w:tc>
          <w:tcPr>
            <w:tcW w:w="1022" w:type="dxa"/>
            <w:vAlign w:val="bottom"/>
          </w:tcPr>
          <w:p w14:paraId="30D2FB0B" w14:textId="77777777" w:rsidR="001A5629" w:rsidRPr="00C27F00" w:rsidRDefault="001A5629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40,095</w:t>
            </w:r>
          </w:p>
        </w:tc>
      </w:tr>
      <w:tr w:rsidR="001A5629" w:rsidRPr="00C27F00" w14:paraId="33FF54AF" w14:textId="77777777" w:rsidTr="00DF4492">
        <w:tc>
          <w:tcPr>
            <w:tcW w:w="3348" w:type="dxa"/>
            <w:vAlign w:val="bottom"/>
          </w:tcPr>
          <w:p w14:paraId="7474D715" w14:textId="77777777" w:rsidR="001A5629" w:rsidRPr="00C27F00" w:rsidRDefault="001A5629" w:rsidP="00454FB0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21" w:type="dxa"/>
            <w:gridSpan w:val="2"/>
            <w:vAlign w:val="bottom"/>
          </w:tcPr>
          <w:p w14:paraId="416C42EE" w14:textId="450DB5FA" w:rsidR="001A5629" w:rsidRPr="00C27F00" w:rsidRDefault="001A5629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kern w:val="28"/>
                <w:sz w:val="28"/>
                <w:szCs w:val="28"/>
              </w:rPr>
              <w:t>824,08</w:t>
            </w:r>
            <w:r w:rsidR="00574617" w:rsidRPr="00C27F00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  <w:tc>
          <w:tcPr>
            <w:tcW w:w="1022" w:type="dxa"/>
            <w:vAlign w:val="bottom"/>
          </w:tcPr>
          <w:p w14:paraId="71507980" w14:textId="7960EFCF" w:rsidR="001A5629" w:rsidRPr="00C27F00" w:rsidRDefault="001A5629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21" w:type="dxa"/>
            <w:vAlign w:val="bottom"/>
          </w:tcPr>
          <w:p w14:paraId="375229EC" w14:textId="3A0B08BE" w:rsidR="001A5629" w:rsidRPr="00C27F00" w:rsidRDefault="001A5629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kern w:val="28"/>
                <w:sz w:val="28"/>
                <w:szCs w:val="28"/>
              </w:rPr>
              <w:t>824,08</w:t>
            </w:r>
            <w:r w:rsidR="00574617" w:rsidRPr="00C27F00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  <w:tc>
          <w:tcPr>
            <w:tcW w:w="1022" w:type="dxa"/>
            <w:vAlign w:val="bottom"/>
          </w:tcPr>
          <w:p w14:paraId="661F177A" w14:textId="77777777" w:rsidR="001A5629" w:rsidRPr="00C27F00" w:rsidRDefault="001A5629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787,888</w:t>
            </w:r>
          </w:p>
        </w:tc>
        <w:tc>
          <w:tcPr>
            <w:tcW w:w="1021" w:type="dxa"/>
            <w:vAlign w:val="bottom"/>
          </w:tcPr>
          <w:p w14:paraId="51D48DDE" w14:textId="77777777" w:rsidR="001A5629" w:rsidRPr="00C27F00" w:rsidRDefault="001A5629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vAlign w:val="bottom"/>
          </w:tcPr>
          <w:p w14:paraId="625362BA" w14:textId="77777777" w:rsidR="001A5629" w:rsidRPr="00C27F00" w:rsidRDefault="001A5629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787,888</w:t>
            </w:r>
          </w:p>
        </w:tc>
      </w:tr>
      <w:tr w:rsidR="001A5629" w:rsidRPr="00C27F00" w14:paraId="64AB1405" w14:textId="77777777" w:rsidTr="00DF4492">
        <w:tc>
          <w:tcPr>
            <w:tcW w:w="3348" w:type="dxa"/>
            <w:vAlign w:val="bottom"/>
          </w:tcPr>
          <w:p w14:paraId="6560929E" w14:textId="77777777" w:rsidR="001A5629" w:rsidRPr="00C27F00" w:rsidRDefault="001A5629" w:rsidP="00454FB0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อาคาร</w:t>
            </w:r>
            <w:r w:rsidRPr="00C27F00">
              <w:rPr>
                <w:rFonts w:ascii="Angsana New" w:hAnsi="Angsana New" w:hint="cs"/>
                <w:i/>
                <w:iCs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21" w:type="dxa"/>
            <w:gridSpan w:val="2"/>
            <w:vAlign w:val="bottom"/>
          </w:tcPr>
          <w:p w14:paraId="44E59775" w14:textId="545B4175" w:rsidR="001A5629" w:rsidRPr="00C27F00" w:rsidRDefault="003614E6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kern w:val="28"/>
                <w:sz w:val="28"/>
                <w:szCs w:val="28"/>
              </w:rPr>
              <w:t>262,</w:t>
            </w:r>
            <w:r w:rsidR="00D15293" w:rsidRPr="00C27F0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="00574617" w:rsidRPr="00C27F00">
              <w:rPr>
                <w:rFonts w:ascii="Angsana New" w:hAnsi="Angsana New"/>
                <w:kern w:val="28"/>
                <w:sz w:val="28"/>
                <w:szCs w:val="28"/>
              </w:rPr>
              <w:t>59</w:t>
            </w:r>
          </w:p>
        </w:tc>
        <w:tc>
          <w:tcPr>
            <w:tcW w:w="1022" w:type="dxa"/>
            <w:vAlign w:val="bottom"/>
          </w:tcPr>
          <w:p w14:paraId="36F03819" w14:textId="50862BC4" w:rsidR="001A5629" w:rsidRPr="00C27F00" w:rsidRDefault="001A5629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21" w:type="dxa"/>
            <w:vAlign w:val="bottom"/>
          </w:tcPr>
          <w:p w14:paraId="38A4F3B2" w14:textId="4BEAF693" w:rsidR="001A5629" w:rsidRPr="00C27F00" w:rsidRDefault="004E7AEF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kern w:val="28"/>
                <w:sz w:val="28"/>
                <w:szCs w:val="28"/>
              </w:rPr>
              <w:t>262,2</w:t>
            </w:r>
            <w:r w:rsidR="00175F97" w:rsidRPr="00C27F00">
              <w:rPr>
                <w:rFonts w:ascii="Angsana New" w:hAnsi="Angsana New"/>
                <w:kern w:val="28"/>
                <w:sz w:val="28"/>
                <w:szCs w:val="28"/>
              </w:rPr>
              <w:t>59</w:t>
            </w:r>
          </w:p>
        </w:tc>
        <w:tc>
          <w:tcPr>
            <w:tcW w:w="1022" w:type="dxa"/>
            <w:vAlign w:val="bottom"/>
          </w:tcPr>
          <w:p w14:paraId="2B25BA9F" w14:textId="77777777" w:rsidR="001A5629" w:rsidRPr="00C27F00" w:rsidRDefault="001A5629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272,31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021" w:type="dxa"/>
            <w:vAlign w:val="bottom"/>
          </w:tcPr>
          <w:p w14:paraId="61754020" w14:textId="77777777" w:rsidR="001A5629" w:rsidRPr="00C27F00" w:rsidRDefault="001A5629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vAlign w:val="bottom"/>
          </w:tcPr>
          <w:p w14:paraId="6A29E7B6" w14:textId="77777777" w:rsidR="001A5629" w:rsidRPr="00C27F00" w:rsidRDefault="001A5629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272,31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1A5629" w:rsidRPr="00C27F00" w14:paraId="2C297C43" w14:textId="77777777" w:rsidTr="00DF4492">
        <w:tc>
          <w:tcPr>
            <w:tcW w:w="3348" w:type="dxa"/>
            <w:vAlign w:val="bottom"/>
          </w:tcPr>
          <w:p w14:paraId="122BFB08" w14:textId="77777777" w:rsidR="001A5629" w:rsidRPr="00C27F00" w:rsidRDefault="001A5629" w:rsidP="00454FB0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C27F00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021" w:type="dxa"/>
            <w:gridSpan w:val="2"/>
            <w:vAlign w:val="bottom"/>
          </w:tcPr>
          <w:p w14:paraId="3C4A1502" w14:textId="6F24619B" w:rsidR="001A5629" w:rsidRPr="00C27F00" w:rsidRDefault="00231D6F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kern w:val="28"/>
                <w:sz w:val="28"/>
                <w:szCs w:val="28"/>
              </w:rPr>
              <w:t>333,301</w:t>
            </w:r>
          </w:p>
        </w:tc>
        <w:tc>
          <w:tcPr>
            <w:tcW w:w="1022" w:type="dxa"/>
            <w:vAlign w:val="bottom"/>
          </w:tcPr>
          <w:p w14:paraId="0114C2ED" w14:textId="3277BE8B" w:rsidR="001A5629" w:rsidRPr="00C27F00" w:rsidRDefault="001A5629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21" w:type="dxa"/>
            <w:vAlign w:val="bottom"/>
          </w:tcPr>
          <w:p w14:paraId="14869F5E" w14:textId="47D54D11" w:rsidR="001A5629" w:rsidRPr="00C27F00" w:rsidRDefault="001A5629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kern w:val="28"/>
                <w:sz w:val="28"/>
                <w:szCs w:val="28"/>
              </w:rPr>
              <w:t>33</w:t>
            </w:r>
            <w:r w:rsidR="00231D6F" w:rsidRPr="00C27F00">
              <w:rPr>
                <w:rFonts w:ascii="Angsana New" w:hAnsi="Angsana New"/>
                <w:kern w:val="28"/>
                <w:sz w:val="28"/>
                <w:szCs w:val="28"/>
              </w:rPr>
              <w:t>3,301</w:t>
            </w:r>
          </w:p>
        </w:tc>
        <w:tc>
          <w:tcPr>
            <w:tcW w:w="1022" w:type="dxa"/>
            <w:vAlign w:val="bottom"/>
          </w:tcPr>
          <w:p w14:paraId="0B9CA581" w14:textId="77777777" w:rsidR="001A5629" w:rsidRPr="00C27F00" w:rsidRDefault="001A5629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326,086</w:t>
            </w:r>
          </w:p>
        </w:tc>
        <w:tc>
          <w:tcPr>
            <w:tcW w:w="1021" w:type="dxa"/>
            <w:vAlign w:val="bottom"/>
          </w:tcPr>
          <w:p w14:paraId="1386085D" w14:textId="77777777" w:rsidR="001A5629" w:rsidRPr="00C27F00" w:rsidRDefault="001A5629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vAlign w:val="bottom"/>
          </w:tcPr>
          <w:p w14:paraId="17FBA65A" w14:textId="77777777" w:rsidR="001A5629" w:rsidRPr="00C27F00" w:rsidRDefault="001A5629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326,086</w:t>
            </w:r>
          </w:p>
        </w:tc>
      </w:tr>
      <w:tr w:rsidR="00AB6F94" w:rsidRPr="00C27F00" w14:paraId="275F8D36" w14:textId="77777777" w:rsidTr="00733D7A">
        <w:tc>
          <w:tcPr>
            <w:tcW w:w="9477" w:type="dxa"/>
            <w:gridSpan w:val="8"/>
          </w:tcPr>
          <w:p w14:paraId="4E90E2F4" w14:textId="77777777" w:rsidR="00AB6F94" w:rsidRPr="00C27F00" w:rsidRDefault="00AB6F94" w:rsidP="00454FB0">
            <w:pPr>
              <w:ind w:right="-36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 xml:space="preserve">     (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B6F94" w:rsidRPr="00C27F00" w14:paraId="390334AE" w14:textId="77777777" w:rsidTr="00733D7A">
        <w:tc>
          <w:tcPr>
            <w:tcW w:w="3348" w:type="dxa"/>
            <w:vAlign w:val="bottom"/>
          </w:tcPr>
          <w:p w14:paraId="17B91541" w14:textId="77777777" w:rsidR="00AB6F94" w:rsidRPr="00C27F00" w:rsidRDefault="00AB6F94" w:rsidP="00454FB0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6129" w:type="dxa"/>
            <w:gridSpan w:val="7"/>
          </w:tcPr>
          <w:p w14:paraId="327120C7" w14:textId="77777777" w:rsidR="00AB6F94" w:rsidRPr="00C27F00" w:rsidRDefault="00AB6F94" w:rsidP="00454FB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7F00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6F94" w:rsidRPr="00C27F00" w14:paraId="2A3FD1F6" w14:textId="77777777" w:rsidTr="00733D7A">
        <w:trPr>
          <w:trHeight w:val="293"/>
        </w:trPr>
        <w:tc>
          <w:tcPr>
            <w:tcW w:w="3348" w:type="dxa"/>
            <w:vAlign w:val="bottom"/>
          </w:tcPr>
          <w:p w14:paraId="4B08CE81" w14:textId="77777777" w:rsidR="00AB6F94" w:rsidRPr="00C27F00" w:rsidRDefault="00AB6F94" w:rsidP="00454FB0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  <w:gridSpan w:val="4"/>
          </w:tcPr>
          <w:p w14:paraId="2BE6F5CB" w14:textId="77777777" w:rsidR="00AB6F94" w:rsidRPr="00C27F00" w:rsidRDefault="00AB6F94" w:rsidP="00454FB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27F00">
              <w:rPr>
                <w:rFonts w:ascii="Angsana New" w:eastAsia="MS Mincho" w:hAnsi="Angsana New" w:hint="cs"/>
                <w:sz w:val="28"/>
                <w:szCs w:val="28"/>
              </w:rPr>
              <w:t>2568</w:t>
            </w:r>
          </w:p>
        </w:tc>
        <w:tc>
          <w:tcPr>
            <w:tcW w:w="3065" w:type="dxa"/>
            <w:gridSpan w:val="3"/>
          </w:tcPr>
          <w:p w14:paraId="567038CC" w14:textId="77777777" w:rsidR="00AB6F94" w:rsidRPr="00C27F00" w:rsidRDefault="00AB6F94" w:rsidP="00454FB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27F00">
              <w:rPr>
                <w:rFonts w:ascii="Angsana New" w:eastAsia="MS Mincho" w:hAnsi="Angsana New" w:hint="cs"/>
                <w:sz w:val="28"/>
                <w:szCs w:val="28"/>
              </w:rPr>
              <w:t>2567</w:t>
            </w:r>
          </w:p>
        </w:tc>
      </w:tr>
      <w:tr w:rsidR="00AB6F94" w:rsidRPr="00C27F00" w14:paraId="25D0E485" w14:textId="77777777" w:rsidTr="00733D7A">
        <w:trPr>
          <w:trHeight w:val="293"/>
        </w:trPr>
        <w:tc>
          <w:tcPr>
            <w:tcW w:w="3348" w:type="dxa"/>
            <w:vAlign w:val="bottom"/>
          </w:tcPr>
          <w:p w14:paraId="6D669AC3" w14:textId="77777777" w:rsidR="00AB6F94" w:rsidRPr="00C27F00" w:rsidRDefault="00AB6F94" w:rsidP="00454FB0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gridSpan w:val="2"/>
          </w:tcPr>
          <w:p w14:paraId="144C2739" w14:textId="77777777" w:rsidR="00AB6F94" w:rsidRPr="00C27F00" w:rsidRDefault="00AB6F94" w:rsidP="00454FB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C27F00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14:paraId="48897D43" w14:textId="77777777" w:rsidR="00AB6F94" w:rsidRPr="00C27F00" w:rsidRDefault="00AB6F94" w:rsidP="00454FB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C27F00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021" w:type="dxa"/>
            <w:vAlign w:val="bottom"/>
          </w:tcPr>
          <w:p w14:paraId="5D975F16" w14:textId="77777777" w:rsidR="00AB6F94" w:rsidRPr="00C27F00" w:rsidRDefault="00AB6F94" w:rsidP="00454FB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022" w:type="dxa"/>
          </w:tcPr>
          <w:p w14:paraId="1327B07A" w14:textId="77777777" w:rsidR="00AB6F94" w:rsidRPr="00C27F00" w:rsidRDefault="00AB6F94" w:rsidP="00454FB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C27F00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021" w:type="dxa"/>
          </w:tcPr>
          <w:p w14:paraId="74A9F7DB" w14:textId="77777777" w:rsidR="00AB6F94" w:rsidRPr="00C27F00" w:rsidRDefault="00AB6F94" w:rsidP="00454FB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C27F00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022" w:type="dxa"/>
            <w:vAlign w:val="bottom"/>
          </w:tcPr>
          <w:p w14:paraId="37968DF6" w14:textId="77777777" w:rsidR="00AB6F94" w:rsidRPr="00C27F00" w:rsidRDefault="00AB6F94" w:rsidP="00454FB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B6F94" w:rsidRPr="00C27F00" w14:paraId="15F2652B" w14:textId="77777777" w:rsidTr="00733D7A">
        <w:tc>
          <w:tcPr>
            <w:tcW w:w="3348" w:type="dxa"/>
            <w:vAlign w:val="bottom"/>
          </w:tcPr>
          <w:p w14:paraId="59DB8719" w14:textId="77777777" w:rsidR="00AB6F94" w:rsidRPr="00C27F00" w:rsidRDefault="00AB6F94" w:rsidP="00454FB0">
            <w:pPr>
              <w:pStyle w:val="BodyTextIndent3"/>
              <w:spacing w:after="0"/>
              <w:ind w:left="165" w:hanging="165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021" w:type="dxa"/>
            <w:gridSpan w:val="2"/>
            <w:vAlign w:val="bottom"/>
          </w:tcPr>
          <w:p w14:paraId="55DAC08B" w14:textId="77777777" w:rsidR="00AB6F94" w:rsidRPr="00C27F00" w:rsidRDefault="00AB6F94" w:rsidP="00454FB0">
            <w:pPr>
              <w:pStyle w:val="BodyTextIndent3"/>
              <w:tabs>
                <w:tab w:val="decimal" w:pos="972"/>
              </w:tabs>
              <w:spacing w:after="0"/>
              <w:ind w:left="-18" w:right="-63" w:hanging="18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</w:p>
        </w:tc>
        <w:tc>
          <w:tcPr>
            <w:tcW w:w="1022" w:type="dxa"/>
          </w:tcPr>
          <w:p w14:paraId="44197501" w14:textId="77777777" w:rsidR="00AB6F94" w:rsidRPr="00C27F00" w:rsidRDefault="00AB6F94" w:rsidP="00454FB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21" w:type="dxa"/>
            <w:vAlign w:val="bottom"/>
          </w:tcPr>
          <w:p w14:paraId="1FAA7F68" w14:textId="77777777" w:rsidR="00AB6F94" w:rsidRPr="00C27F00" w:rsidRDefault="00AB6F94" w:rsidP="00454FB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22" w:type="dxa"/>
          </w:tcPr>
          <w:p w14:paraId="6AE67CAA" w14:textId="77777777" w:rsidR="00AB6F94" w:rsidRPr="00C27F00" w:rsidRDefault="00AB6F94" w:rsidP="00454FB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21" w:type="dxa"/>
            <w:vAlign w:val="bottom"/>
          </w:tcPr>
          <w:p w14:paraId="27497554" w14:textId="77777777" w:rsidR="00AB6F94" w:rsidRPr="00C27F00" w:rsidRDefault="00AB6F94" w:rsidP="00454FB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22" w:type="dxa"/>
            <w:vAlign w:val="bottom"/>
          </w:tcPr>
          <w:p w14:paraId="4826DCD3" w14:textId="77777777" w:rsidR="00AB6F94" w:rsidRPr="00C27F00" w:rsidRDefault="00AB6F94" w:rsidP="00454FB0">
            <w:pPr>
              <w:pStyle w:val="BodyTextIndent3"/>
              <w:tabs>
                <w:tab w:val="decimal" w:pos="972"/>
              </w:tabs>
              <w:spacing w:after="0"/>
              <w:ind w:left="-18" w:right="-63" w:hanging="18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</w:p>
        </w:tc>
      </w:tr>
      <w:tr w:rsidR="00AB6F94" w:rsidRPr="00C27F00" w14:paraId="3B9EC5BD" w14:textId="77777777" w:rsidTr="00733D7A">
        <w:tc>
          <w:tcPr>
            <w:tcW w:w="3888" w:type="dxa"/>
            <w:gridSpan w:val="2"/>
            <w:vAlign w:val="bottom"/>
          </w:tcPr>
          <w:p w14:paraId="0F1FE649" w14:textId="77777777" w:rsidR="00AB6F94" w:rsidRPr="00C27F00" w:rsidRDefault="00AB6F94" w:rsidP="00454FB0">
            <w:pPr>
              <w:pStyle w:val="BodyTextIndent3"/>
              <w:spacing w:after="0"/>
              <w:ind w:left="165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481" w:type="dxa"/>
            <w:vAlign w:val="bottom"/>
          </w:tcPr>
          <w:p w14:paraId="55D232D2" w14:textId="77777777" w:rsidR="00AB6F94" w:rsidRPr="00C27F00" w:rsidRDefault="00AB6F94" w:rsidP="00454FB0">
            <w:pPr>
              <w:pStyle w:val="BodyTextIndent3"/>
              <w:tabs>
                <w:tab w:val="decimal" w:pos="810"/>
              </w:tabs>
              <w:spacing w:after="0"/>
              <w:ind w:left="-15" w:firstLine="15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7BF473E2" w14:textId="77777777" w:rsidR="00AB6F94" w:rsidRPr="00C27F00" w:rsidRDefault="00AB6F94" w:rsidP="00454FB0">
            <w:pPr>
              <w:pStyle w:val="BodyTextIndent3"/>
              <w:tabs>
                <w:tab w:val="decimal" w:pos="810"/>
                <w:tab w:val="right" w:pos="1422"/>
              </w:tabs>
              <w:spacing w:after="0"/>
              <w:ind w:left="-15" w:firstLine="15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21" w:type="dxa"/>
            <w:vAlign w:val="bottom"/>
          </w:tcPr>
          <w:p w14:paraId="6C0E9DE2" w14:textId="77777777" w:rsidR="00AB6F94" w:rsidRPr="00C27F00" w:rsidRDefault="00AB6F94" w:rsidP="00454FB0">
            <w:pPr>
              <w:pStyle w:val="BodyTextIndent3"/>
              <w:tabs>
                <w:tab w:val="decimal" w:pos="810"/>
                <w:tab w:val="right" w:pos="1422"/>
              </w:tabs>
              <w:spacing w:after="0"/>
              <w:ind w:left="-15" w:firstLine="15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22" w:type="dxa"/>
          </w:tcPr>
          <w:p w14:paraId="07CBDFD1" w14:textId="77777777" w:rsidR="00AB6F94" w:rsidRPr="00C27F00" w:rsidRDefault="00AB6F94" w:rsidP="00454FB0">
            <w:pPr>
              <w:pStyle w:val="BodyTextIndent3"/>
              <w:tabs>
                <w:tab w:val="decimal" w:pos="810"/>
                <w:tab w:val="right" w:pos="1422"/>
              </w:tabs>
              <w:spacing w:after="0"/>
              <w:ind w:left="-15" w:firstLine="15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21" w:type="dxa"/>
            <w:vAlign w:val="bottom"/>
          </w:tcPr>
          <w:p w14:paraId="3355FA04" w14:textId="77777777" w:rsidR="00AB6F94" w:rsidRPr="00C27F00" w:rsidRDefault="00AB6F94" w:rsidP="00454FB0">
            <w:pPr>
              <w:pStyle w:val="BodyTextIndent3"/>
              <w:tabs>
                <w:tab w:val="decimal" w:pos="810"/>
                <w:tab w:val="right" w:pos="1422"/>
              </w:tabs>
              <w:spacing w:after="0"/>
              <w:ind w:left="-15" w:firstLine="15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22" w:type="dxa"/>
            <w:vAlign w:val="bottom"/>
          </w:tcPr>
          <w:p w14:paraId="046541ED" w14:textId="77777777" w:rsidR="00AB6F94" w:rsidRPr="00C27F00" w:rsidRDefault="00AB6F94" w:rsidP="00454FB0">
            <w:pPr>
              <w:pStyle w:val="BodyTextIndent3"/>
              <w:tabs>
                <w:tab w:val="decimal" w:pos="810"/>
              </w:tabs>
              <w:spacing w:after="0"/>
              <w:ind w:left="-15" w:firstLine="15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AB6F94" w:rsidRPr="00C27F00" w14:paraId="4C8BD7FB" w14:textId="77777777" w:rsidTr="00DF4492">
        <w:tc>
          <w:tcPr>
            <w:tcW w:w="3348" w:type="dxa"/>
            <w:vAlign w:val="bottom"/>
          </w:tcPr>
          <w:p w14:paraId="5514B6AE" w14:textId="77777777" w:rsidR="00AB6F94" w:rsidRPr="00C27F00" w:rsidRDefault="00AB6F94" w:rsidP="00454FB0">
            <w:pPr>
              <w:pStyle w:val="BodyTextIndent3"/>
              <w:spacing w:after="0"/>
              <w:ind w:left="345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เงินลงทุนในตราสารทุนที่ไม่ใช่                บริษัทจดทะเบียน</w:t>
            </w:r>
          </w:p>
        </w:tc>
        <w:tc>
          <w:tcPr>
            <w:tcW w:w="1021" w:type="dxa"/>
            <w:gridSpan w:val="2"/>
            <w:vAlign w:val="bottom"/>
          </w:tcPr>
          <w:p w14:paraId="16B114F1" w14:textId="5370545A" w:rsidR="00AB6F94" w:rsidRPr="00C27F00" w:rsidRDefault="00BE7B34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27F0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22" w:type="dxa"/>
            <w:vAlign w:val="bottom"/>
          </w:tcPr>
          <w:p w14:paraId="227D3253" w14:textId="2EBC4F51" w:rsidR="00AB6F94" w:rsidRPr="00C27F00" w:rsidRDefault="00BE7B34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kern w:val="28"/>
                <w:sz w:val="28"/>
                <w:szCs w:val="28"/>
              </w:rPr>
              <w:t>36,759</w:t>
            </w:r>
          </w:p>
        </w:tc>
        <w:tc>
          <w:tcPr>
            <w:tcW w:w="1021" w:type="dxa"/>
            <w:vAlign w:val="bottom"/>
          </w:tcPr>
          <w:p w14:paraId="38006CA6" w14:textId="174E512C" w:rsidR="00AB6F94" w:rsidRPr="00C27F00" w:rsidRDefault="00BE7B34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27F00">
              <w:rPr>
                <w:rFonts w:ascii="Angsana New" w:hAnsi="Angsana New"/>
                <w:kern w:val="28"/>
                <w:sz w:val="28"/>
                <w:szCs w:val="28"/>
              </w:rPr>
              <w:t>36,759</w:t>
            </w:r>
          </w:p>
        </w:tc>
        <w:tc>
          <w:tcPr>
            <w:tcW w:w="1022" w:type="dxa"/>
            <w:vAlign w:val="bottom"/>
          </w:tcPr>
          <w:p w14:paraId="0354F5A0" w14:textId="77777777" w:rsidR="00AB6F94" w:rsidRPr="00C27F00" w:rsidRDefault="00AB6F94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27F0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21" w:type="dxa"/>
            <w:vAlign w:val="bottom"/>
          </w:tcPr>
          <w:p w14:paraId="6D5F9C04" w14:textId="77777777" w:rsidR="00AB6F94" w:rsidRPr="00C27F00" w:rsidRDefault="00AB6F94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kern w:val="28"/>
                <w:sz w:val="28"/>
                <w:szCs w:val="28"/>
              </w:rPr>
              <w:t>40,095</w:t>
            </w:r>
          </w:p>
        </w:tc>
        <w:tc>
          <w:tcPr>
            <w:tcW w:w="1022" w:type="dxa"/>
            <w:vAlign w:val="bottom"/>
          </w:tcPr>
          <w:p w14:paraId="07F13BB2" w14:textId="77777777" w:rsidR="00AB6F94" w:rsidRPr="00C27F00" w:rsidRDefault="00AB6F94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27F00">
              <w:rPr>
                <w:rFonts w:ascii="Angsana New" w:hAnsi="Angsana New"/>
                <w:kern w:val="28"/>
                <w:sz w:val="28"/>
                <w:szCs w:val="28"/>
              </w:rPr>
              <w:t>40,095</w:t>
            </w:r>
          </w:p>
        </w:tc>
      </w:tr>
      <w:tr w:rsidR="00AB6F94" w:rsidRPr="00C27F00" w14:paraId="2660A66A" w14:textId="77777777" w:rsidTr="00DF4492">
        <w:tc>
          <w:tcPr>
            <w:tcW w:w="3348" w:type="dxa"/>
            <w:vAlign w:val="bottom"/>
          </w:tcPr>
          <w:p w14:paraId="2BE99A7E" w14:textId="77777777" w:rsidR="00AB6F94" w:rsidRPr="00C27F00" w:rsidRDefault="00AB6F94" w:rsidP="00454FB0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21" w:type="dxa"/>
            <w:gridSpan w:val="2"/>
            <w:vAlign w:val="bottom"/>
          </w:tcPr>
          <w:p w14:paraId="3BD8933D" w14:textId="100253C6" w:rsidR="00AB6F94" w:rsidRPr="00C27F00" w:rsidRDefault="008D2409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27F00">
              <w:rPr>
                <w:rFonts w:ascii="Angsana New" w:hAnsi="Angsana New"/>
                <w:kern w:val="28"/>
                <w:sz w:val="28"/>
                <w:szCs w:val="28"/>
              </w:rPr>
              <w:t>824,08</w:t>
            </w:r>
            <w:r w:rsidR="00D73983" w:rsidRPr="00C27F00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  <w:tc>
          <w:tcPr>
            <w:tcW w:w="1022" w:type="dxa"/>
            <w:vAlign w:val="bottom"/>
          </w:tcPr>
          <w:p w14:paraId="7E955F3A" w14:textId="36F03D8B" w:rsidR="00AB6F94" w:rsidRPr="00C27F00" w:rsidRDefault="008D2409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27F0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21" w:type="dxa"/>
            <w:vAlign w:val="bottom"/>
          </w:tcPr>
          <w:p w14:paraId="43732CA1" w14:textId="44549BC3" w:rsidR="00AB6F94" w:rsidRPr="00C27F00" w:rsidRDefault="008D2409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27F00">
              <w:rPr>
                <w:rFonts w:ascii="Angsana New" w:hAnsi="Angsana New"/>
                <w:kern w:val="28"/>
                <w:sz w:val="28"/>
                <w:szCs w:val="28"/>
              </w:rPr>
              <w:t>824,08</w:t>
            </w:r>
            <w:r w:rsidR="00D73983" w:rsidRPr="00C27F00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  <w:tc>
          <w:tcPr>
            <w:tcW w:w="1022" w:type="dxa"/>
            <w:vAlign w:val="bottom"/>
          </w:tcPr>
          <w:p w14:paraId="3484005E" w14:textId="77777777" w:rsidR="00AB6F94" w:rsidRPr="00C27F00" w:rsidRDefault="00AB6F94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27F00">
              <w:rPr>
                <w:rFonts w:ascii="Angsana New" w:hAnsi="Angsana New"/>
                <w:kern w:val="28"/>
                <w:sz w:val="28"/>
                <w:szCs w:val="28"/>
              </w:rPr>
              <w:t>787,888</w:t>
            </w:r>
          </w:p>
        </w:tc>
        <w:tc>
          <w:tcPr>
            <w:tcW w:w="1021" w:type="dxa"/>
            <w:vAlign w:val="bottom"/>
          </w:tcPr>
          <w:p w14:paraId="470EF4DC" w14:textId="77777777" w:rsidR="00AB6F94" w:rsidRPr="00C27F00" w:rsidRDefault="00AB6F94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27F0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22" w:type="dxa"/>
            <w:vAlign w:val="bottom"/>
          </w:tcPr>
          <w:p w14:paraId="23D4662E" w14:textId="77777777" w:rsidR="00AB6F94" w:rsidRPr="00C27F00" w:rsidRDefault="00AB6F94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27F00">
              <w:rPr>
                <w:rFonts w:ascii="Angsana New" w:hAnsi="Angsana New"/>
                <w:kern w:val="28"/>
                <w:sz w:val="28"/>
                <w:szCs w:val="28"/>
              </w:rPr>
              <w:t>787,888</w:t>
            </w:r>
          </w:p>
        </w:tc>
      </w:tr>
      <w:tr w:rsidR="00167E67" w:rsidRPr="00C27F00" w14:paraId="7CD27A14" w14:textId="77777777" w:rsidTr="00DF4492">
        <w:tc>
          <w:tcPr>
            <w:tcW w:w="3348" w:type="dxa"/>
            <w:vAlign w:val="bottom"/>
          </w:tcPr>
          <w:p w14:paraId="64DCF0B8" w14:textId="77777777" w:rsidR="00167E67" w:rsidRPr="00C27F00" w:rsidRDefault="00167E67" w:rsidP="00454FB0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อาคาร</w:t>
            </w:r>
            <w:r w:rsidRPr="00C27F00">
              <w:rPr>
                <w:rFonts w:ascii="Angsana New" w:hAnsi="Angsana New" w:hint="cs"/>
                <w:i/>
                <w:iCs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21" w:type="dxa"/>
            <w:gridSpan w:val="2"/>
            <w:vAlign w:val="bottom"/>
          </w:tcPr>
          <w:p w14:paraId="0B0BB63D" w14:textId="0D2A6355" w:rsidR="00167E67" w:rsidRPr="00C27F00" w:rsidRDefault="00167E67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27F00">
              <w:rPr>
                <w:rFonts w:ascii="Angsana New" w:hAnsi="Angsana New"/>
                <w:kern w:val="28"/>
                <w:sz w:val="28"/>
                <w:szCs w:val="28"/>
              </w:rPr>
              <w:t>256,</w:t>
            </w:r>
            <w:r w:rsidR="00A274DB" w:rsidRPr="00C27F00">
              <w:rPr>
                <w:rFonts w:ascii="Angsana New" w:hAnsi="Angsana New"/>
                <w:kern w:val="28"/>
                <w:sz w:val="28"/>
                <w:szCs w:val="28"/>
              </w:rPr>
              <w:t>198</w:t>
            </w:r>
          </w:p>
        </w:tc>
        <w:tc>
          <w:tcPr>
            <w:tcW w:w="1022" w:type="dxa"/>
            <w:vAlign w:val="bottom"/>
          </w:tcPr>
          <w:p w14:paraId="5B5AEB25" w14:textId="785159A0" w:rsidR="00167E67" w:rsidRPr="00C27F00" w:rsidRDefault="00167E67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27F0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21" w:type="dxa"/>
            <w:vAlign w:val="bottom"/>
          </w:tcPr>
          <w:p w14:paraId="49FBD1FE" w14:textId="41F5B6DF" w:rsidR="00167E67" w:rsidRPr="00C27F00" w:rsidRDefault="00167E67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27F00">
              <w:rPr>
                <w:rFonts w:ascii="Angsana New" w:hAnsi="Angsana New"/>
                <w:kern w:val="28"/>
                <w:sz w:val="28"/>
                <w:szCs w:val="28"/>
              </w:rPr>
              <w:t>256,</w:t>
            </w:r>
            <w:r w:rsidR="00634321" w:rsidRPr="00C27F00">
              <w:rPr>
                <w:rFonts w:ascii="Angsana New" w:hAnsi="Angsana New"/>
                <w:kern w:val="28"/>
                <w:sz w:val="28"/>
                <w:szCs w:val="28"/>
              </w:rPr>
              <w:t>198</w:t>
            </w:r>
          </w:p>
        </w:tc>
        <w:tc>
          <w:tcPr>
            <w:tcW w:w="1022" w:type="dxa"/>
            <w:vAlign w:val="bottom"/>
          </w:tcPr>
          <w:p w14:paraId="5CB3D829" w14:textId="77777777" w:rsidR="00167E67" w:rsidRPr="00C27F00" w:rsidRDefault="00167E67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27F00">
              <w:rPr>
                <w:rFonts w:ascii="Angsana New" w:hAnsi="Angsana New"/>
                <w:kern w:val="28"/>
                <w:sz w:val="28"/>
                <w:szCs w:val="28"/>
              </w:rPr>
              <w:t>265,27</w:t>
            </w:r>
            <w:r w:rsidRPr="00C27F0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7</w:t>
            </w:r>
          </w:p>
        </w:tc>
        <w:tc>
          <w:tcPr>
            <w:tcW w:w="1021" w:type="dxa"/>
            <w:vAlign w:val="bottom"/>
          </w:tcPr>
          <w:p w14:paraId="7A788365" w14:textId="77777777" w:rsidR="00167E67" w:rsidRPr="00C27F00" w:rsidRDefault="00167E67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27F0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22" w:type="dxa"/>
            <w:vAlign w:val="bottom"/>
          </w:tcPr>
          <w:p w14:paraId="7C55A61C" w14:textId="77777777" w:rsidR="00167E67" w:rsidRPr="00C27F00" w:rsidRDefault="00167E67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27F00">
              <w:rPr>
                <w:rFonts w:ascii="Angsana New" w:hAnsi="Angsana New"/>
                <w:kern w:val="28"/>
                <w:sz w:val="28"/>
                <w:szCs w:val="28"/>
              </w:rPr>
              <w:t>265,27</w:t>
            </w:r>
            <w:r w:rsidRPr="00C27F0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7</w:t>
            </w:r>
          </w:p>
        </w:tc>
      </w:tr>
      <w:tr w:rsidR="00167E67" w:rsidRPr="00C27F00" w14:paraId="13CA66BC" w14:textId="77777777" w:rsidTr="00DF4492">
        <w:tc>
          <w:tcPr>
            <w:tcW w:w="3348" w:type="dxa"/>
            <w:vAlign w:val="bottom"/>
          </w:tcPr>
          <w:p w14:paraId="31A23F7D" w14:textId="77777777" w:rsidR="00167E67" w:rsidRPr="00C27F00" w:rsidRDefault="00167E67" w:rsidP="00454FB0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C27F00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021" w:type="dxa"/>
            <w:gridSpan w:val="2"/>
            <w:vAlign w:val="bottom"/>
          </w:tcPr>
          <w:p w14:paraId="386A5961" w14:textId="2AA26E0A" w:rsidR="00167E67" w:rsidRPr="00C27F00" w:rsidRDefault="00167E67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27F00">
              <w:rPr>
                <w:rFonts w:ascii="Angsana New" w:hAnsi="Angsana New"/>
                <w:kern w:val="28"/>
                <w:sz w:val="28"/>
                <w:szCs w:val="28"/>
              </w:rPr>
              <w:t>334,245</w:t>
            </w:r>
          </w:p>
        </w:tc>
        <w:tc>
          <w:tcPr>
            <w:tcW w:w="1022" w:type="dxa"/>
            <w:vAlign w:val="bottom"/>
          </w:tcPr>
          <w:p w14:paraId="62F3B634" w14:textId="1B4D8268" w:rsidR="00167E67" w:rsidRPr="00C27F00" w:rsidRDefault="00167E67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27F0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21" w:type="dxa"/>
            <w:vAlign w:val="bottom"/>
          </w:tcPr>
          <w:p w14:paraId="3AA1CC2C" w14:textId="3AF62EBF" w:rsidR="00167E67" w:rsidRPr="00C27F00" w:rsidRDefault="00167E67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27F00">
              <w:rPr>
                <w:rFonts w:ascii="Angsana New" w:hAnsi="Angsana New"/>
                <w:kern w:val="28"/>
                <w:sz w:val="28"/>
                <w:szCs w:val="28"/>
              </w:rPr>
              <w:t>334,245</w:t>
            </w:r>
          </w:p>
        </w:tc>
        <w:tc>
          <w:tcPr>
            <w:tcW w:w="1022" w:type="dxa"/>
            <w:vAlign w:val="bottom"/>
          </w:tcPr>
          <w:p w14:paraId="6C22814F" w14:textId="77777777" w:rsidR="00167E67" w:rsidRPr="00C27F00" w:rsidRDefault="00167E67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27F00">
              <w:rPr>
                <w:rFonts w:ascii="Angsana New" w:hAnsi="Angsana New"/>
                <w:kern w:val="28"/>
                <w:sz w:val="28"/>
                <w:szCs w:val="28"/>
              </w:rPr>
              <w:t>327,0</w:t>
            </w:r>
            <w:r w:rsidRPr="00C27F0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30</w:t>
            </w:r>
          </w:p>
        </w:tc>
        <w:tc>
          <w:tcPr>
            <w:tcW w:w="1021" w:type="dxa"/>
            <w:vAlign w:val="bottom"/>
          </w:tcPr>
          <w:p w14:paraId="02C79EED" w14:textId="77777777" w:rsidR="00167E67" w:rsidRPr="00C27F00" w:rsidRDefault="00167E67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27F0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22" w:type="dxa"/>
            <w:vAlign w:val="bottom"/>
          </w:tcPr>
          <w:p w14:paraId="3F289AE0" w14:textId="77777777" w:rsidR="00167E67" w:rsidRPr="00C27F00" w:rsidRDefault="00167E67" w:rsidP="00454FB0">
            <w:pPr>
              <w:pStyle w:val="BodyTextIndent3"/>
              <w:tabs>
                <w:tab w:val="decimal" w:pos="705"/>
              </w:tabs>
              <w:spacing w:after="0"/>
              <w:ind w:left="-14" w:firstLine="14"/>
              <w:jc w:val="both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27F00">
              <w:rPr>
                <w:rFonts w:ascii="Angsana New" w:hAnsi="Angsana New"/>
                <w:kern w:val="28"/>
                <w:sz w:val="28"/>
                <w:szCs w:val="28"/>
              </w:rPr>
              <w:t>327,0</w:t>
            </w:r>
            <w:r w:rsidRPr="00C27F0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30</w:t>
            </w:r>
          </w:p>
        </w:tc>
      </w:tr>
    </w:tbl>
    <w:p w14:paraId="56D3FF3B" w14:textId="77777777" w:rsidR="00DF4492" w:rsidRPr="00C27F00" w:rsidRDefault="00956A2D" w:rsidP="00454FB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/>
          <w:b/>
          <w:bCs/>
          <w:sz w:val="32"/>
          <w:szCs w:val="32"/>
        </w:rPr>
        <w:t>3</w:t>
      </w:r>
      <w:r w:rsidR="00236868" w:rsidRPr="00C27F00">
        <w:rPr>
          <w:rFonts w:ascii="Angsana New" w:hAnsi="Angsana New"/>
          <w:b/>
          <w:bCs/>
          <w:sz w:val="32"/>
          <w:szCs w:val="32"/>
        </w:rPr>
        <w:t>4</w:t>
      </w:r>
      <w:r w:rsidR="00DF4492" w:rsidRPr="00C27F00">
        <w:rPr>
          <w:rFonts w:ascii="Angsana New" w:hAnsi="Angsana New" w:hint="cs"/>
          <w:b/>
          <w:bCs/>
          <w:sz w:val="32"/>
          <w:szCs w:val="32"/>
        </w:rPr>
        <w:t>.</w:t>
      </w:r>
      <w:r w:rsidR="00DF4492" w:rsidRPr="00C27F00">
        <w:rPr>
          <w:rFonts w:ascii="Angsana New" w:hAnsi="Angsana New" w:hint="cs"/>
          <w:b/>
          <w:bCs/>
          <w:sz w:val="32"/>
          <w:szCs w:val="32"/>
        </w:rPr>
        <w:tab/>
      </w:r>
      <w:r w:rsidR="00DF4492" w:rsidRPr="00C27F00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DF35879" w14:textId="77777777" w:rsidR="00DF4492" w:rsidRPr="00C27F00" w:rsidRDefault="00956A2D" w:rsidP="00454FB0">
      <w:pPr>
        <w:pStyle w:val="Heading2"/>
        <w:spacing w:before="120" w:after="120"/>
        <w:ind w:left="547" w:hanging="540"/>
        <w:jc w:val="left"/>
        <w:rPr>
          <w:b/>
          <w:bCs/>
          <w:sz w:val="32"/>
          <w:szCs w:val="32"/>
        </w:rPr>
      </w:pPr>
      <w:r w:rsidRPr="00C27F00">
        <w:rPr>
          <w:b/>
          <w:bCs/>
          <w:sz w:val="32"/>
          <w:szCs w:val="32"/>
        </w:rPr>
        <w:t>3</w:t>
      </w:r>
      <w:r w:rsidR="00236868" w:rsidRPr="00C27F00">
        <w:rPr>
          <w:b/>
          <w:bCs/>
          <w:sz w:val="32"/>
          <w:szCs w:val="32"/>
        </w:rPr>
        <w:t>4</w:t>
      </w:r>
      <w:r w:rsidR="00DF4492" w:rsidRPr="00C27F00">
        <w:rPr>
          <w:rFonts w:hint="cs"/>
          <w:b/>
          <w:bCs/>
          <w:sz w:val="32"/>
          <w:szCs w:val="32"/>
        </w:rPr>
        <w:t>.1</w:t>
      </w:r>
      <w:r w:rsidR="00DF4492" w:rsidRPr="00C27F00">
        <w:rPr>
          <w:rFonts w:hint="cs"/>
          <w:b/>
          <w:bCs/>
          <w:sz w:val="32"/>
          <w:szCs w:val="32"/>
        </w:rPr>
        <w:tab/>
      </w:r>
      <w:bookmarkStart w:id="18" w:name="_Hlk57031532"/>
      <w:proofErr w:type="spellStart"/>
      <w:r w:rsidR="00DF4492" w:rsidRPr="00C27F00">
        <w:rPr>
          <w:rFonts w:hint="cs"/>
          <w:b/>
          <w:bCs/>
          <w:sz w:val="32"/>
          <w:szCs w:val="32"/>
        </w:rPr>
        <w:t>วัตถุประสงค์และนโยบายการบริหารความเสี่ยงทางการเงิน</w:t>
      </w:r>
      <w:proofErr w:type="spellEnd"/>
      <w:r w:rsidR="00DF4492" w:rsidRPr="00C27F00">
        <w:rPr>
          <w:rFonts w:hint="cs"/>
          <w:b/>
          <w:bCs/>
          <w:sz w:val="32"/>
          <w:szCs w:val="32"/>
        </w:rPr>
        <w:t xml:space="preserve"> </w:t>
      </w:r>
      <w:bookmarkEnd w:id="18"/>
    </w:p>
    <w:p w14:paraId="1B95CBDD" w14:textId="77777777" w:rsidR="00DF4492" w:rsidRPr="00C27F00" w:rsidRDefault="00DF4492" w:rsidP="00454FB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เงินให้กู้ยืม เงินลงทุน </w:t>
      </w:r>
      <w:r w:rsidR="00876CCE" w:rsidRPr="00C27F00">
        <w:rPr>
          <w:rFonts w:ascii="Angsana New" w:hAnsi="Angsana New" w:hint="cs"/>
          <w:sz w:val="32"/>
          <w:szCs w:val="32"/>
          <w:cs/>
        </w:rPr>
        <w:t xml:space="preserve">เจ้าหนี้การค้า </w:t>
      </w:r>
      <w:r w:rsidRPr="00C27F00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และเงินกู้ยืมระยะยาว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ดังนี้</w:t>
      </w:r>
    </w:p>
    <w:p w14:paraId="65A647DF" w14:textId="77777777" w:rsidR="005C6872" w:rsidRPr="00C27F00" w:rsidRDefault="005C6872" w:rsidP="00454FB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27F00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CBA8FB6" w14:textId="22991423" w:rsidR="00DF4492" w:rsidRPr="00C27F00" w:rsidRDefault="00DF4492" w:rsidP="00454FB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420" w:lineRule="exact"/>
        <w:ind w:left="547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 w:hint="cs"/>
          <w:b/>
          <w:bCs/>
          <w:sz w:val="32"/>
          <w:szCs w:val="32"/>
          <w:cs/>
        </w:rPr>
        <w:lastRenderedPageBreak/>
        <w:t>ความเสี่ยงด้านเครดิต</w:t>
      </w:r>
    </w:p>
    <w:p w14:paraId="7C281C52" w14:textId="128E1D8C" w:rsidR="00DF4492" w:rsidRPr="00C27F00" w:rsidRDefault="00DF4492" w:rsidP="00454FB0">
      <w:pPr>
        <w:tabs>
          <w:tab w:val="left" w:pos="144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</w:t>
      </w:r>
      <w:r w:rsidR="00B13CB2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Pr="00C27F00">
        <w:rPr>
          <w:rFonts w:ascii="Angsana New" w:hAnsi="Angsana New" w:hint="cs"/>
          <w:sz w:val="32"/>
          <w:szCs w:val="32"/>
          <w:cs/>
        </w:rPr>
        <w:t xml:space="preserve"> สินทรัพย์ที่เกิดจากสัญญาเงินให้กู้ยืม</w:t>
      </w:r>
      <w:r w:rsidR="00B13CB2">
        <w:rPr>
          <w:rFonts w:ascii="Angsana New" w:hAnsi="Angsana New" w:hint="cs"/>
          <w:sz w:val="32"/>
          <w:szCs w:val="32"/>
          <w:cs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เงินฝากกับธนาคารและสถาบันการเงิน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bookmarkStart w:id="19" w:name="_Hlk61512590"/>
    </w:p>
    <w:p w14:paraId="29D36283" w14:textId="77777777" w:rsidR="0059699D" w:rsidRPr="00C27F00" w:rsidRDefault="00DF4492" w:rsidP="00454FB0">
      <w:pPr>
        <w:tabs>
          <w:tab w:val="left" w:pos="1440"/>
        </w:tabs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27F00">
        <w:rPr>
          <w:rFonts w:ascii="Angsana New" w:hAnsi="Angsana New" w:hint="cs"/>
          <w:b/>
          <w:bCs/>
          <w:i/>
          <w:iCs/>
          <w:sz w:val="32"/>
          <w:szCs w:val="32"/>
          <w:cs/>
        </w:rPr>
        <w:t>ลูกหนี้การค้าและสินทรัพย์ที่เกิดจากสัญญา</w:t>
      </w:r>
      <w:r w:rsidRPr="00C27F00">
        <w:rPr>
          <w:rFonts w:ascii="Angsana New" w:hAnsi="Angsana New" w:hint="cs"/>
          <w:b/>
          <w:bCs/>
          <w:i/>
          <w:iCs/>
          <w:sz w:val="32"/>
          <w:szCs w:val="32"/>
        </w:rPr>
        <w:t xml:space="preserve"> </w:t>
      </w:r>
      <w:bookmarkEnd w:id="19"/>
    </w:p>
    <w:p w14:paraId="2D7704A5" w14:textId="7984A2BB" w:rsidR="0059699D" w:rsidRPr="00C27F00" w:rsidRDefault="0059699D" w:rsidP="00454FB0">
      <w:pPr>
        <w:tabs>
          <w:tab w:val="left" w:pos="144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กลุ่มบริษัทบริหารความเสี่ยงด้านการให้สินเชื่อที่เกี่ยวเนื่องกับลูกหนี้การค้า</w:t>
      </w:r>
      <w:r w:rsidR="004E2CC8" w:rsidRPr="00C27F00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Pr="00C27F00">
        <w:rPr>
          <w:rFonts w:ascii="Angsana New" w:hAnsi="Angsana New"/>
          <w:sz w:val="32"/>
          <w:szCs w:val="32"/>
          <w:cs/>
        </w:rPr>
        <w:t xml:space="preserve"> สินทรัพย์ที่เกิดจากสัญญาและเงินให้กู้ยืมแก่กิจการที่เกี่ยวข้องกัน โดยสัญญาก่อสร้างส่วนใหญ่ของกลุ่มบริษัทจะทำกับหน่วยงานภาครัฐและบริษัทเอกชนรายใหญ่ ซึ่งมีความน่าเชื่อถือและมีความเสี่ยงด้านการใช้สินเชื่ออยู่ในระดับต่ำ สำหรับลูกหนี้</w:t>
      </w:r>
      <w:r w:rsidR="003A32A3" w:rsidRPr="00C27F00">
        <w:rPr>
          <w:rFonts w:ascii="Angsana New" w:hAnsi="Angsana New" w:hint="cs"/>
          <w:sz w:val="32"/>
          <w:szCs w:val="32"/>
          <w:cs/>
        </w:rPr>
        <w:t>หมุนเวียน</w:t>
      </w:r>
      <w:r w:rsidRPr="00C27F00">
        <w:rPr>
          <w:rFonts w:ascii="Angsana New" w:hAnsi="Angsana New"/>
          <w:sz w:val="32"/>
          <w:szCs w:val="32"/>
          <w:cs/>
        </w:rPr>
        <w:t>อื่นและเงินให้กู้ยืมแก่กิจการที่เกี่ยวข้องกัน กลุ่มบริษัทพิจารณาว่าเป็นกิจการที่มีความเสี่ยงด้านเครดิตต่ำและมีความสามารถในการชำระหนี้ อีกทั้ง กลุ่มบริษัทได้มีการติดตามความเป็นไปได้ของการชำระเงินจากคู่สัญญาอย่างสม่ำเสมอ ดังนั้นกลุ่มบริษัทจึงไม่คาดว่าจะได้รับความเสียหายที่เป็นสาระสำคัญจากการให้สินเชื่อกับลูกหนี้เหล่านี้ นอกเหนือจากส่วนที่ได้ตั้งค่าเผื่อผลขาดทุนด้านเครดิตที่คาดว่าจะเกิดขึ้นไว้แล้ว</w:t>
      </w:r>
    </w:p>
    <w:p w14:paraId="49FA0B9A" w14:textId="77777777" w:rsidR="00DF4492" w:rsidRPr="00C27F00" w:rsidRDefault="00DF4492" w:rsidP="00454FB0">
      <w:pPr>
        <w:keepNext/>
        <w:tabs>
          <w:tab w:val="left" w:pos="1440"/>
        </w:tabs>
        <w:spacing w:before="120" w:after="120" w:line="420" w:lineRule="exact"/>
        <w:ind w:left="547"/>
        <w:jc w:val="thaiDistribute"/>
        <w:rPr>
          <w:rFonts w:ascii="Angsana New" w:hAnsi="Angsana New"/>
          <w:i/>
          <w:iCs/>
          <w:strike/>
          <w:sz w:val="32"/>
          <w:szCs w:val="32"/>
        </w:rPr>
      </w:pPr>
      <w:r w:rsidRPr="00C27F00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C27F00">
        <w:rPr>
          <w:rFonts w:ascii="Angsana New" w:hAnsi="Angsana New" w:hint="cs"/>
          <w:i/>
          <w:iCs/>
          <w:sz w:val="32"/>
          <w:szCs w:val="32"/>
        </w:rPr>
        <w:t xml:space="preserve"> </w:t>
      </w:r>
      <w:bookmarkStart w:id="20" w:name="_Hlk60739061"/>
    </w:p>
    <w:bookmarkEnd w:id="20"/>
    <w:p w14:paraId="189BEEBC" w14:textId="77777777" w:rsidR="00DF4492" w:rsidRPr="00C27F00" w:rsidRDefault="00DF4492" w:rsidP="00454FB0">
      <w:pPr>
        <w:tabs>
          <w:tab w:val="left" w:pos="144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เป็นประจำทุกปีและอาจมีการปรับปรุงในระหว่างปีขึ้นอยู่กับความเห็นชอบของคณะกรรมการ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31226955" w14:textId="77777777" w:rsidR="00DF4492" w:rsidRPr="00C27F00" w:rsidRDefault="00DF4492" w:rsidP="00454FB0">
      <w:pPr>
        <w:tabs>
          <w:tab w:val="left" w:pos="144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 xml:space="preserve">กลุ่มบริษัทมีความเสี่ยงด้านเครดิตของตราสารหนี้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102F9CDA" w14:textId="77777777" w:rsidR="00DF4492" w:rsidRPr="00C27F00" w:rsidRDefault="00DF4492" w:rsidP="00454FB0">
      <w:pPr>
        <w:tabs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ความเสี่ยงด้านตลาด</w:t>
      </w:r>
    </w:p>
    <w:p w14:paraId="0DA108CD" w14:textId="77777777" w:rsidR="00DF4492" w:rsidRPr="00C27F00" w:rsidRDefault="00DF4492" w:rsidP="00454FB0">
      <w:pPr>
        <w:tabs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 xml:space="preserve">กลุ่มบริษัทมีความเสี่ยงด้านตลาด </w:t>
      </w:r>
      <w:r w:rsidRPr="00C27F00">
        <w:rPr>
          <w:rFonts w:ascii="Angsana New" w:hAnsi="Angsana New" w:hint="cs"/>
          <w:sz w:val="32"/>
          <w:szCs w:val="32"/>
        </w:rPr>
        <w:t xml:space="preserve">2 </w:t>
      </w:r>
      <w:r w:rsidRPr="00C27F00">
        <w:rPr>
          <w:rFonts w:ascii="Angsana New" w:hAnsi="Angsana New" w:hint="cs"/>
          <w:sz w:val="32"/>
          <w:szCs w:val="32"/>
          <w:cs/>
        </w:rPr>
        <w:t>ประเภท ได้แก่ ความเสี่ยงจากอัตราแลกเปลี่ยน และความเสี่ยงจากอัตราดอกเบี้ย</w:t>
      </w:r>
    </w:p>
    <w:p w14:paraId="75DB5D63" w14:textId="77777777" w:rsidR="00DF4492" w:rsidRPr="00C27F00" w:rsidRDefault="00DF4492" w:rsidP="00454FB0">
      <w:pPr>
        <w:spacing w:before="120" w:after="120" w:line="420" w:lineRule="exact"/>
        <w:ind w:left="547" w:hanging="7"/>
        <w:jc w:val="thaiDistribute"/>
        <w:outlineLvl w:val="0"/>
        <w:rPr>
          <w:rFonts w:ascii="Angsana New" w:hAnsi="Angsana New"/>
          <w:b/>
          <w:bCs/>
          <w:i/>
          <w:iCs/>
          <w:sz w:val="32"/>
          <w:szCs w:val="32"/>
        </w:rPr>
      </w:pPr>
      <w:r w:rsidRPr="00C27F00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7B9A92A7" w14:textId="77777777" w:rsidR="00DF4492" w:rsidRPr="00C27F00" w:rsidRDefault="00DF4492" w:rsidP="00454FB0">
      <w:pPr>
        <w:tabs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กับการจ่ายค่าบริการเป็นสกุลเงินตราต่างประเทศ ซึ่งกลุ่มบริษัทมิได้ทำสัญญาป้องกันความเสี่ยงจากอัตราแลกเปลี่ยน อย่างไรก็ตาม กลุ่มบริษัทมียอดคงเหลือของสินทรัพย์และหนี้สินทางการเงินที่เป็นสกุลเงินตราต่างประเทศเป็นจำนวนที่ไม่เป็นสาระสำคัญ ดังนั้น ความเสี่ยงจากอัตราแลกเปลี่ยนของกลุ่มบริษัทจึงอยู่ในระดับต่ำ</w:t>
      </w:r>
    </w:p>
    <w:p w14:paraId="73F8FBE3" w14:textId="23841E68" w:rsidR="00DF4492" w:rsidRPr="00C27F00" w:rsidRDefault="00DF4492" w:rsidP="00454FB0">
      <w:pPr>
        <w:spacing w:before="120" w:after="120"/>
        <w:ind w:left="547" w:hanging="7"/>
        <w:jc w:val="thaiDistribute"/>
        <w:outlineLvl w:val="0"/>
        <w:rPr>
          <w:rFonts w:ascii="Angsana New" w:hAnsi="Angsana New"/>
          <w:b/>
          <w:bCs/>
          <w:i/>
          <w:iCs/>
          <w:sz w:val="32"/>
          <w:szCs w:val="32"/>
        </w:rPr>
      </w:pPr>
      <w:r w:rsidRPr="00C27F00">
        <w:rPr>
          <w:rFonts w:ascii="Angsana New" w:hAnsi="Angsana New" w:hint="cs"/>
          <w:b/>
          <w:bCs/>
          <w:i/>
          <w:iCs/>
          <w:sz w:val="32"/>
          <w:szCs w:val="32"/>
          <w:cs/>
        </w:rPr>
        <w:lastRenderedPageBreak/>
        <w:t>ความเสี่ยงจากอัตราดอกเบี้ย</w:t>
      </w:r>
    </w:p>
    <w:p w14:paraId="31E430F9" w14:textId="2EF6FF4A" w:rsidR="00DF4492" w:rsidRPr="00C27F00" w:rsidRDefault="00DF4492" w:rsidP="00454FB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ให้กู้ยืมและเงินกู้ยืมที่มีดอกเบี้ย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ความเสี่ยงจากอัตราดอกเบี้ยของกลุ่มบริษัทจึงอยู่ในระดับต่ำ</w:t>
      </w:r>
    </w:p>
    <w:p w14:paraId="1A377D87" w14:textId="77777777" w:rsidR="00DF4492" w:rsidRPr="00C27F00" w:rsidRDefault="00DF4492" w:rsidP="00454FB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C27F00">
        <w:rPr>
          <w:rFonts w:ascii="Angsana New" w:hAnsi="Angsana New" w:hint="cs"/>
          <w:sz w:val="32"/>
          <w:szCs w:val="32"/>
        </w:rPr>
        <w:t xml:space="preserve">  </w:t>
      </w: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76"/>
        <w:gridCol w:w="236"/>
        <w:gridCol w:w="748"/>
        <w:gridCol w:w="749"/>
        <w:gridCol w:w="749"/>
        <w:gridCol w:w="720"/>
        <w:gridCol w:w="720"/>
        <w:gridCol w:w="720"/>
        <w:gridCol w:w="810"/>
        <w:gridCol w:w="810"/>
        <w:gridCol w:w="1261"/>
      </w:tblGrid>
      <w:tr w:rsidR="00711D69" w:rsidRPr="00C27F00" w14:paraId="0A69414B" w14:textId="77777777" w:rsidTr="008F68D6">
        <w:trPr>
          <w:cantSplit/>
          <w:tblHeader/>
        </w:trPr>
        <w:tc>
          <w:tcPr>
            <w:tcW w:w="1676" w:type="dxa"/>
          </w:tcPr>
          <w:p w14:paraId="297BF888" w14:textId="77777777" w:rsidR="00711D69" w:rsidRPr="00C27F00" w:rsidRDefault="00711D69" w:rsidP="00454FB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bookmarkStart w:id="21" w:name="_Hlk190780761"/>
          </w:p>
        </w:tc>
        <w:tc>
          <w:tcPr>
            <w:tcW w:w="236" w:type="dxa"/>
          </w:tcPr>
          <w:p w14:paraId="13FA513A" w14:textId="77777777" w:rsidR="00711D69" w:rsidRPr="00C27F00" w:rsidRDefault="00711D69" w:rsidP="00454FB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87" w:type="dxa"/>
            <w:gridSpan w:val="9"/>
            <w:vAlign w:val="bottom"/>
          </w:tcPr>
          <w:p w14:paraId="050ACD0E" w14:textId="77777777" w:rsidR="00711D69" w:rsidRPr="00C27F00" w:rsidRDefault="00711D69" w:rsidP="00454FB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ab/>
              <w:t>(</w:t>
            </w:r>
            <w:r w:rsidRPr="00C27F00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C27F00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C27F00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</w:tr>
      <w:tr w:rsidR="005201AD" w:rsidRPr="00C27F00" w14:paraId="22463BDC" w14:textId="77777777" w:rsidTr="008F68D6">
        <w:trPr>
          <w:cantSplit/>
          <w:tblHeader/>
        </w:trPr>
        <w:tc>
          <w:tcPr>
            <w:tcW w:w="1912" w:type="dxa"/>
            <w:gridSpan w:val="2"/>
            <w:vAlign w:val="bottom"/>
          </w:tcPr>
          <w:p w14:paraId="02FA9E5C" w14:textId="77777777" w:rsidR="005201AD" w:rsidRPr="00C27F00" w:rsidRDefault="005201AD" w:rsidP="00454FB0">
            <w:pPr>
              <w:tabs>
                <w:tab w:val="left" w:pos="2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87" w:type="dxa"/>
            <w:gridSpan w:val="9"/>
          </w:tcPr>
          <w:p w14:paraId="6399E72B" w14:textId="77777777" w:rsidR="005201AD" w:rsidRPr="00C27F00" w:rsidRDefault="005201AD" w:rsidP="00454F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C27F0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27F0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04062D" w:rsidRPr="00C27F00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5201AD" w:rsidRPr="00C27F00" w14:paraId="734206EF" w14:textId="77777777" w:rsidTr="008F68D6">
        <w:trPr>
          <w:cantSplit/>
          <w:tblHeader/>
        </w:trPr>
        <w:tc>
          <w:tcPr>
            <w:tcW w:w="1912" w:type="dxa"/>
            <w:gridSpan w:val="2"/>
            <w:vAlign w:val="bottom"/>
          </w:tcPr>
          <w:p w14:paraId="7B732C3A" w14:textId="77777777" w:rsidR="005201AD" w:rsidRPr="00C27F00" w:rsidRDefault="005201AD" w:rsidP="00454FB0">
            <w:pPr>
              <w:tabs>
                <w:tab w:val="left" w:pos="2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7287" w:type="dxa"/>
            <w:gridSpan w:val="9"/>
          </w:tcPr>
          <w:p w14:paraId="0C74ADF3" w14:textId="77777777" w:rsidR="005201AD" w:rsidRPr="00C27F00" w:rsidRDefault="005201AD" w:rsidP="00454F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711D69" w:rsidRPr="00C27F00" w14:paraId="5F9E07D8" w14:textId="77777777" w:rsidTr="008F68D6">
        <w:trPr>
          <w:cantSplit/>
          <w:tblHeader/>
        </w:trPr>
        <w:tc>
          <w:tcPr>
            <w:tcW w:w="1912" w:type="dxa"/>
            <w:gridSpan w:val="2"/>
            <w:vAlign w:val="bottom"/>
          </w:tcPr>
          <w:p w14:paraId="4710FFDA" w14:textId="77777777" w:rsidR="00711D69" w:rsidRPr="00C27F00" w:rsidRDefault="00711D69" w:rsidP="00454FB0">
            <w:pPr>
              <w:tabs>
                <w:tab w:val="left" w:pos="2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46" w:type="dxa"/>
            <w:gridSpan w:val="3"/>
            <w:vAlign w:val="bottom"/>
          </w:tcPr>
          <w:p w14:paraId="72341FF0" w14:textId="77777777" w:rsidR="00711D69" w:rsidRPr="00C27F00" w:rsidRDefault="00711D69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54BA40E8" w14:textId="77777777" w:rsidR="00711D69" w:rsidRPr="00C27F00" w:rsidRDefault="00711D69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  <w:cs/>
              </w:rPr>
              <w:t>อัตราดอกเบี้ยปรับขึ้นลง</w:t>
            </w:r>
          </w:p>
        </w:tc>
        <w:tc>
          <w:tcPr>
            <w:tcW w:w="810" w:type="dxa"/>
          </w:tcPr>
          <w:p w14:paraId="0858F4E7" w14:textId="77777777" w:rsidR="00711D69" w:rsidRPr="00C27F00" w:rsidRDefault="00711D69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7B7F59E" w14:textId="77777777" w:rsidR="00711D69" w:rsidRPr="00C27F00" w:rsidRDefault="00711D69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  <w:vAlign w:val="bottom"/>
          </w:tcPr>
          <w:p w14:paraId="475694FA" w14:textId="77777777" w:rsidR="00711D69" w:rsidRPr="00C27F00" w:rsidRDefault="00711D69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11D69" w:rsidRPr="00C27F00" w14:paraId="3C4F846B" w14:textId="77777777" w:rsidTr="008F68D6">
        <w:trPr>
          <w:cantSplit/>
          <w:tblHeader/>
        </w:trPr>
        <w:tc>
          <w:tcPr>
            <w:tcW w:w="1912" w:type="dxa"/>
            <w:gridSpan w:val="2"/>
            <w:vAlign w:val="bottom"/>
          </w:tcPr>
          <w:p w14:paraId="4C9FDF2E" w14:textId="77777777" w:rsidR="00711D69" w:rsidRPr="00C27F00" w:rsidRDefault="00711D69" w:rsidP="00454FB0">
            <w:pPr>
              <w:tabs>
                <w:tab w:val="left" w:pos="2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46" w:type="dxa"/>
            <w:gridSpan w:val="3"/>
            <w:vAlign w:val="bottom"/>
          </w:tcPr>
          <w:p w14:paraId="2C41CF43" w14:textId="77777777" w:rsidR="00711D69" w:rsidRPr="00C27F00" w:rsidRDefault="00711D69" w:rsidP="00454F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2160" w:type="dxa"/>
            <w:gridSpan w:val="3"/>
            <w:vAlign w:val="bottom"/>
          </w:tcPr>
          <w:p w14:paraId="73B9183A" w14:textId="77777777" w:rsidR="00711D69" w:rsidRPr="00C27F00" w:rsidRDefault="00711D69" w:rsidP="00454FB0">
            <w:pPr>
              <w:pBdr>
                <w:bottom w:val="single" w:sz="4" w:space="0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ตามอัตราตลาด</w:t>
            </w:r>
          </w:p>
        </w:tc>
        <w:tc>
          <w:tcPr>
            <w:tcW w:w="810" w:type="dxa"/>
          </w:tcPr>
          <w:p w14:paraId="1EE34F93" w14:textId="77777777" w:rsidR="00711D69" w:rsidRPr="00C27F00" w:rsidRDefault="00711D69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1708077" w14:textId="77777777" w:rsidR="00711D69" w:rsidRPr="00C27F00" w:rsidRDefault="00711D69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  <w:vAlign w:val="bottom"/>
          </w:tcPr>
          <w:p w14:paraId="23FD0257" w14:textId="77777777" w:rsidR="00711D69" w:rsidRPr="00C27F00" w:rsidRDefault="00711D69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609B2" w:rsidRPr="00C27F00" w14:paraId="620552DC" w14:textId="77777777" w:rsidTr="008F68D6">
        <w:trPr>
          <w:cantSplit/>
          <w:tblHeader/>
        </w:trPr>
        <w:tc>
          <w:tcPr>
            <w:tcW w:w="1912" w:type="dxa"/>
            <w:gridSpan w:val="2"/>
            <w:vAlign w:val="bottom"/>
          </w:tcPr>
          <w:p w14:paraId="5197DB48" w14:textId="77777777" w:rsidR="006609B2" w:rsidRPr="00C27F00" w:rsidRDefault="006609B2" w:rsidP="00454FB0">
            <w:pPr>
              <w:tabs>
                <w:tab w:val="left" w:pos="2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8" w:type="dxa"/>
            <w:vAlign w:val="bottom"/>
          </w:tcPr>
          <w:p w14:paraId="49C42DE6" w14:textId="77777777" w:rsidR="006609B2" w:rsidRPr="00C27F00" w:rsidRDefault="006609B2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ภายใน</w:t>
            </w:r>
          </w:p>
        </w:tc>
        <w:tc>
          <w:tcPr>
            <w:tcW w:w="749" w:type="dxa"/>
            <w:vAlign w:val="bottom"/>
          </w:tcPr>
          <w:p w14:paraId="0621BB1B" w14:textId="77777777" w:rsidR="006609B2" w:rsidRPr="00C27F00" w:rsidRDefault="006609B2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749" w:type="dxa"/>
            <w:vAlign w:val="bottom"/>
          </w:tcPr>
          <w:p w14:paraId="5713B986" w14:textId="77777777" w:rsidR="006609B2" w:rsidRPr="00C27F00" w:rsidRDefault="006609B2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 xml:space="preserve">มากกว่า </w:t>
            </w:r>
          </w:p>
        </w:tc>
        <w:tc>
          <w:tcPr>
            <w:tcW w:w="720" w:type="dxa"/>
          </w:tcPr>
          <w:p w14:paraId="2AC124CB" w14:textId="77777777" w:rsidR="006609B2" w:rsidRPr="00C27F00" w:rsidRDefault="006609B2" w:rsidP="00454FB0">
            <w:pPr>
              <w:spacing w:line="280" w:lineRule="exact"/>
              <w:ind w:left="-14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ภายใน</w:t>
            </w:r>
          </w:p>
        </w:tc>
        <w:tc>
          <w:tcPr>
            <w:tcW w:w="720" w:type="dxa"/>
          </w:tcPr>
          <w:p w14:paraId="4EAD54CA" w14:textId="77777777" w:rsidR="006609B2" w:rsidRPr="00C27F00" w:rsidRDefault="006609B2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720" w:type="dxa"/>
          </w:tcPr>
          <w:p w14:paraId="6A9AA970" w14:textId="77777777" w:rsidR="006609B2" w:rsidRPr="00C27F00" w:rsidRDefault="006609B2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10" w:type="dxa"/>
          </w:tcPr>
          <w:p w14:paraId="4A6328A5" w14:textId="77777777" w:rsidR="006609B2" w:rsidRPr="00C27F00" w:rsidRDefault="006609B2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810" w:type="dxa"/>
            <w:vAlign w:val="bottom"/>
          </w:tcPr>
          <w:p w14:paraId="591B1E8D" w14:textId="77777777" w:rsidR="006609B2" w:rsidRPr="00C27F00" w:rsidRDefault="006609B2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1" w:type="dxa"/>
            <w:vAlign w:val="bottom"/>
          </w:tcPr>
          <w:p w14:paraId="006FF48C" w14:textId="77777777" w:rsidR="006609B2" w:rsidRPr="00C27F00" w:rsidRDefault="006609B2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</w:t>
            </w:r>
          </w:p>
        </w:tc>
      </w:tr>
      <w:tr w:rsidR="006609B2" w:rsidRPr="00C27F00" w14:paraId="12CD42FA" w14:textId="77777777" w:rsidTr="008F68D6">
        <w:trPr>
          <w:cantSplit/>
          <w:tblHeader/>
        </w:trPr>
        <w:tc>
          <w:tcPr>
            <w:tcW w:w="1912" w:type="dxa"/>
            <w:gridSpan w:val="2"/>
            <w:vAlign w:val="bottom"/>
          </w:tcPr>
          <w:p w14:paraId="01489E04" w14:textId="77777777" w:rsidR="006609B2" w:rsidRPr="00C27F00" w:rsidRDefault="006609B2" w:rsidP="00454FB0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748" w:type="dxa"/>
            <w:vAlign w:val="bottom"/>
          </w:tcPr>
          <w:p w14:paraId="59E2A118" w14:textId="77777777" w:rsidR="006609B2" w:rsidRPr="00C27F00" w:rsidRDefault="006609B2" w:rsidP="00454F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749" w:type="dxa"/>
            <w:vAlign w:val="bottom"/>
          </w:tcPr>
          <w:p w14:paraId="664B04E9" w14:textId="77777777" w:rsidR="006609B2" w:rsidRPr="00C27F00" w:rsidRDefault="006609B2" w:rsidP="00454F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 xml:space="preserve"> ถึง </w:t>
            </w:r>
            <w:r w:rsidRPr="00C27F00">
              <w:rPr>
                <w:rFonts w:ascii="Angsana New" w:hAnsi="Angsana New" w:hint="cs"/>
                <w:sz w:val="22"/>
                <w:szCs w:val="22"/>
              </w:rPr>
              <w:t>5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749" w:type="dxa"/>
            <w:vAlign w:val="bottom"/>
          </w:tcPr>
          <w:p w14:paraId="6708593A" w14:textId="77777777" w:rsidR="006609B2" w:rsidRPr="00C27F00" w:rsidRDefault="006609B2" w:rsidP="00454F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>5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4653E634" w14:textId="77777777" w:rsidR="006609B2" w:rsidRPr="00C27F00" w:rsidRDefault="006609B2" w:rsidP="00454F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1BB33475" w14:textId="77777777" w:rsidR="006609B2" w:rsidRPr="00C27F00" w:rsidRDefault="006609B2" w:rsidP="00454F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pacing w:val="-2"/>
                <w:sz w:val="22"/>
                <w:szCs w:val="22"/>
              </w:rPr>
              <w:t xml:space="preserve">1 </w:t>
            </w:r>
            <w:r w:rsidRPr="00C27F00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ถึง </w:t>
            </w:r>
            <w:r w:rsidRPr="00C27F00">
              <w:rPr>
                <w:rFonts w:ascii="Angsana New" w:hAnsi="Angsana New"/>
                <w:spacing w:val="-2"/>
                <w:sz w:val="22"/>
                <w:szCs w:val="22"/>
              </w:rPr>
              <w:t>5</w:t>
            </w:r>
            <w:r w:rsidRPr="00C27F00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44F01EA2" w14:textId="77777777" w:rsidR="006609B2" w:rsidRPr="00C27F00" w:rsidRDefault="006609B2" w:rsidP="00454F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 xml:space="preserve">5 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810" w:type="dxa"/>
          </w:tcPr>
          <w:p w14:paraId="4AD3F42F" w14:textId="77777777" w:rsidR="006609B2" w:rsidRPr="00C27F00" w:rsidRDefault="006609B2" w:rsidP="00454F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810" w:type="dxa"/>
            <w:vAlign w:val="bottom"/>
          </w:tcPr>
          <w:p w14:paraId="404B85EB" w14:textId="77777777" w:rsidR="006609B2" w:rsidRPr="00C27F00" w:rsidRDefault="006609B2" w:rsidP="00454F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261" w:type="dxa"/>
            <w:vAlign w:val="bottom"/>
          </w:tcPr>
          <w:p w14:paraId="2C5D4FDB" w14:textId="77777777" w:rsidR="006609B2" w:rsidRPr="00C27F00" w:rsidRDefault="006609B2" w:rsidP="00454F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ร้อยละต่อปี</w:t>
            </w:r>
            <w:r w:rsidRPr="00C27F00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6609B2" w:rsidRPr="00C27F00" w14:paraId="37900190" w14:textId="77777777" w:rsidTr="008F68D6">
        <w:trPr>
          <w:cantSplit/>
          <w:tblHeader/>
        </w:trPr>
        <w:tc>
          <w:tcPr>
            <w:tcW w:w="1912" w:type="dxa"/>
            <w:gridSpan w:val="2"/>
            <w:vAlign w:val="bottom"/>
          </w:tcPr>
          <w:p w14:paraId="678F300F" w14:textId="77777777" w:rsidR="006609B2" w:rsidRPr="00C27F00" w:rsidRDefault="006609B2" w:rsidP="00454FB0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7F0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748" w:type="dxa"/>
            <w:vAlign w:val="bottom"/>
          </w:tcPr>
          <w:p w14:paraId="7B3394F9" w14:textId="77777777" w:rsidR="006609B2" w:rsidRPr="00C27F00" w:rsidRDefault="006609B2" w:rsidP="00454F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vAlign w:val="bottom"/>
          </w:tcPr>
          <w:p w14:paraId="04E71962" w14:textId="77777777" w:rsidR="006609B2" w:rsidRPr="00C27F00" w:rsidRDefault="006609B2" w:rsidP="00454FB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vAlign w:val="bottom"/>
          </w:tcPr>
          <w:p w14:paraId="30C58112" w14:textId="77777777" w:rsidR="006609B2" w:rsidRPr="00C27F00" w:rsidRDefault="006609B2" w:rsidP="00454FB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3F5596C" w14:textId="77777777" w:rsidR="006609B2" w:rsidRPr="00C27F00" w:rsidRDefault="006609B2" w:rsidP="00454F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6743B76" w14:textId="77777777" w:rsidR="006609B2" w:rsidRPr="00C27F00" w:rsidRDefault="006609B2" w:rsidP="00454F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0419CC54" w14:textId="77777777" w:rsidR="006609B2" w:rsidRPr="00C27F00" w:rsidRDefault="006609B2" w:rsidP="00454F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CC0574E" w14:textId="77777777" w:rsidR="006609B2" w:rsidRPr="00C27F00" w:rsidRDefault="006609B2" w:rsidP="00454F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29E22C4B" w14:textId="27C1E69F" w:rsidR="006609B2" w:rsidRPr="00C27F00" w:rsidRDefault="006609B2" w:rsidP="00454F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1" w:type="dxa"/>
            <w:vAlign w:val="bottom"/>
          </w:tcPr>
          <w:p w14:paraId="64CA14E2" w14:textId="77777777" w:rsidR="006609B2" w:rsidRPr="00C27F00" w:rsidRDefault="006609B2" w:rsidP="00454F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609B2" w:rsidRPr="00C27F00" w14:paraId="681FE5E2" w14:textId="77777777" w:rsidTr="008F68D6">
        <w:trPr>
          <w:cantSplit/>
          <w:tblHeader/>
        </w:trPr>
        <w:tc>
          <w:tcPr>
            <w:tcW w:w="1912" w:type="dxa"/>
            <w:gridSpan w:val="2"/>
            <w:vAlign w:val="bottom"/>
          </w:tcPr>
          <w:p w14:paraId="2A98B486" w14:textId="77777777" w:rsidR="006609B2" w:rsidRPr="00C27F00" w:rsidRDefault="006609B2" w:rsidP="00454FB0">
            <w:pPr>
              <w:spacing w:line="280" w:lineRule="exact"/>
              <w:ind w:left="162" w:right="-228" w:hanging="162"/>
              <w:rPr>
                <w:rFonts w:ascii="Angsana New" w:hAnsi="Angsana New"/>
                <w:spacing w:val="-10"/>
                <w:sz w:val="22"/>
                <w:szCs w:val="22"/>
              </w:rPr>
            </w:pPr>
            <w:r w:rsidRPr="00C27F00">
              <w:rPr>
                <w:rFonts w:ascii="Angsana New" w:hAnsi="Angsana New"/>
                <w:spacing w:val="-10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48" w:type="dxa"/>
            <w:vAlign w:val="bottom"/>
          </w:tcPr>
          <w:p w14:paraId="3F524FE6" w14:textId="7BD72748" w:rsidR="006609B2" w:rsidRPr="00C27F00" w:rsidRDefault="00E41A50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9" w:type="dxa"/>
            <w:vAlign w:val="bottom"/>
          </w:tcPr>
          <w:p w14:paraId="53CFEE84" w14:textId="6AF2B358" w:rsidR="006609B2" w:rsidRPr="00C27F00" w:rsidRDefault="00E41A50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9" w:type="dxa"/>
            <w:vAlign w:val="bottom"/>
          </w:tcPr>
          <w:p w14:paraId="6AFE0E20" w14:textId="0F207344" w:rsidR="006609B2" w:rsidRPr="00C27F00" w:rsidRDefault="00E41A50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2F70C91A" w14:textId="488E1CFE" w:rsidR="006609B2" w:rsidRPr="00C27F00" w:rsidRDefault="00E41A50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183</w:t>
            </w:r>
          </w:p>
        </w:tc>
        <w:tc>
          <w:tcPr>
            <w:tcW w:w="720" w:type="dxa"/>
            <w:vAlign w:val="bottom"/>
          </w:tcPr>
          <w:p w14:paraId="14DFBE71" w14:textId="0EFB0ABA" w:rsidR="006609B2" w:rsidRPr="00C27F00" w:rsidRDefault="00E41A50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6699C047" w14:textId="4FD73BDD" w:rsidR="006609B2" w:rsidRPr="00C27F00" w:rsidRDefault="00E41A50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33724BB8" w14:textId="7CE85098" w:rsidR="006609B2" w:rsidRPr="00C27F00" w:rsidRDefault="002C21A2" w:rsidP="00454FB0">
            <w:pP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10" w:type="dxa"/>
            <w:vAlign w:val="bottom"/>
          </w:tcPr>
          <w:p w14:paraId="42CFA936" w14:textId="7768BF5E" w:rsidR="006609B2" w:rsidRPr="00C27F00" w:rsidRDefault="00E41A50" w:rsidP="00454FB0">
            <w:pP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18</w:t>
            </w:r>
            <w:r w:rsidR="002C21A2" w:rsidRPr="00C27F00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261" w:type="dxa"/>
            <w:vAlign w:val="bottom"/>
          </w:tcPr>
          <w:p w14:paraId="339B4E84" w14:textId="7CE3697E" w:rsidR="006609B2" w:rsidRPr="00C27F00" w:rsidRDefault="0028450D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0.15 - 1.10</w:t>
            </w:r>
          </w:p>
        </w:tc>
      </w:tr>
      <w:tr w:rsidR="006609B2" w:rsidRPr="00C27F00" w14:paraId="664C59DD" w14:textId="77777777" w:rsidTr="003F20FE">
        <w:trPr>
          <w:cantSplit/>
          <w:tblHeader/>
        </w:trPr>
        <w:tc>
          <w:tcPr>
            <w:tcW w:w="1912" w:type="dxa"/>
            <w:gridSpan w:val="2"/>
            <w:vAlign w:val="bottom"/>
          </w:tcPr>
          <w:p w14:paraId="2AC2F754" w14:textId="77777777" w:rsidR="006609B2" w:rsidRPr="00C27F00" w:rsidRDefault="006609B2" w:rsidP="00454FB0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</w:t>
            </w:r>
            <w:r w:rsidR="0059699D" w:rsidRPr="00C27F00">
              <w:rPr>
                <w:rFonts w:ascii="Angsana New" w:hAnsi="Angsana New" w:hint="cs"/>
                <w:sz w:val="22"/>
                <w:szCs w:val="22"/>
                <w:cs/>
              </w:rPr>
              <w:t>หมุนเวียน</w:t>
            </w:r>
            <w:r w:rsidRPr="00C27F00">
              <w:rPr>
                <w:rFonts w:ascii="Angsana New" w:hAnsi="Angsana New"/>
                <w:sz w:val="22"/>
                <w:szCs w:val="22"/>
                <w:cs/>
              </w:rPr>
              <w:t xml:space="preserve">อื่น </w:t>
            </w:r>
          </w:p>
        </w:tc>
        <w:tc>
          <w:tcPr>
            <w:tcW w:w="748" w:type="dxa"/>
          </w:tcPr>
          <w:p w14:paraId="14971E65" w14:textId="5F8DD672" w:rsidR="006609B2" w:rsidRPr="00C27F00" w:rsidRDefault="008F7D74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749" w:type="dxa"/>
          </w:tcPr>
          <w:p w14:paraId="0475CA1C" w14:textId="5A596DEF" w:rsidR="006609B2" w:rsidRPr="00C27F00" w:rsidRDefault="00490856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178</w:t>
            </w:r>
          </w:p>
        </w:tc>
        <w:tc>
          <w:tcPr>
            <w:tcW w:w="749" w:type="dxa"/>
          </w:tcPr>
          <w:p w14:paraId="35D7373D" w14:textId="6275075A" w:rsidR="006609B2" w:rsidRPr="00C27F00" w:rsidRDefault="00F9145D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1C6EF94D" w14:textId="2E760DBF" w:rsidR="006609B2" w:rsidRPr="00C27F00" w:rsidRDefault="00823702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685EC627" w14:textId="01FA371A" w:rsidR="006609B2" w:rsidRPr="00C27F00" w:rsidRDefault="00823702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16E4B570" w14:textId="77208455" w:rsidR="006609B2" w:rsidRPr="00C27F00" w:rsidRDefault="00823702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5F115969" w14:textId="1E82DD8D" w:rsidR="006609B2" w:rsidRPr="00C27F00" w:rsidRDefault="00E27D4E" w:rsidP="00454FB0">
            <w:pP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1,411</w:t>
            </w:r>
          </w:p>
        </w:tc>
        <w:tc>
          <w:tcPr>
            <w:tcW w:w="810" w:type="dxa"/>
          </w:tcPr>
          <w:p w14:paraId="379FF52D" w14:textId="3B516CAB" w:rsidR="006609B2" w:rsidRPr="00C27F00" w:rsidRDefault="00BD370F" w:rsidP="00454FB0">
            <w:pP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1,600</w:t>
            </w:r>
          </w:p>
        </w:tc>
        <w:tc>
          <w:tcPr>
            <w:tcW w:w="1261" w:type="dxa"/>
          </w:tcPr>
          <w:p w14:paraId="0E8D85A2" w14:textId="4A9BDD1C" w:rsidR="006609B2" w:rsidRPr="00C27F00" w:rsidRDefault="00823702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5.08</w:t>
            </w:r>
            <w:r w:rsidR="00BD370F" w:rsidRPr="00C27F0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04326" w:rsidRPr="00C27F00">
              <w:rPr>
                <w:rFonts w:ascii="Angsana New" w:hAnsi="Angsana New"/>
                <w:sz w:val="22"/>
                <w:szCs w:val="22"/>
              </w:rPr>
              <w:t>-</w:t>
            </w:r>
            <w:r w:rsidR="00BD370F" w:rsidRPr="00C27F00">
              <w:rPr>
                <w:rFonts w:ascii="Angsana New" w:hAnsi="Angsana New"/>
                <w:sz w:val="22"/>
                <w:szCs w:val="22"/>
              </w:rPr>
              <w:t xml:space="preserve"> 8.00</w:t>
            </w:r>
          </w:p>
        </w:tc>
      </w:tr>
      <w:tr w:rsidR="006609B2" w:rsidRPr="00C27F00" w14:paraId="641AA223" w14:textId="77777777" w:rsidTr="008F68D6">
        <w:trPr>
          <w:cantSplit/>
          <w:tblHeader/>
        </w:trPr>
        <w:tc>
          <w:tcPr>
            <w:tcW w:w="1912" w:type="dxa"/>
            <w:gridSpan w:val="2"/>
            <w:vAlign w:val="bottom"/>
          </w:tcPr>
          <w:p w14:paraId="1A204E1A" w14:textId="77777777" w:rsidR="006609B2" w:rsidRPr="00C27F00" w:rsidRDefault="006609B2" w:rsidP="00454FB0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  <w:cs/>
              </w:rPr>
              <w:t>เงินฝากที่มีภาระค้ำประกัน</w:t>
            </w:r>
          </w:p>
        </w:tc>
        <w:tc>
          <w:tcPr>
            <w:tcW w:w="748" w:type="dxa"/>
            <w:vAlign w:val="bottom"/>
          </w:tcPr>
          <w:p w14:paraId="6460F49D" w14:textId="6D1AACDB" w:rsidR="006609B2" w:rsidRPr="00C27F00" w:rsidRDefault="001D0273" w:rsidP="00454FB0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749" w:type="dxa"/>
            <w:vAlign w:val="bottom"/>
          </w:tcPr>
          <w:p w14:paraId="76951B93" w14:textId="586FE9BF" w:rsidR="006609B2" w:rsidRPr="00C27F00" w:rsidRDefault="00AB6557" w:rsidP="00454FB0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9" w:type="dxa"/>
            <w:vAlign w:val="bottom"/>
          </w:tcPr>
          <w:p w14:paraId="514FCFDC" w14:textId="58671DDA" w:rsidR="006609B2" w:rsidRPr="00C27F00" w:rsidRDefault="00AB6557" w:rsidP="00454FB0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7DE615B1" w14:textId="06F10965" w:rsidR="006609B2" w:rsidRPr="00C27F00" w:rsidRDefault="00AB6557" w:rsidP="00454FB0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7EDB2148" w14:textId="680208F5" w:rsidR="006609B2" w:rsidRPr="00C27F00" w:rsidRDefault="00AB6557" w:rsidP="00454FB0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3798BC45" w14:textId="311E91B8" w:rsidR="006609B2" w:rsidRPr="00C27F00" w:rsidRDefault="00AB6557" w:rsidP="00454FB0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797B794E" w14:textId="7CC91D33" w:rsidR="006609B2" w:rsidRPr="00C27F00" w:rsidRDefault="00AB6557" w:rsidP="00454FB0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10E9A82A" w14:textId="1B2E5B37" w:rsidR="006609B2" w:rsidRPr="00C27F00" w:rsidRDefault="00AB6557" w:rsidP="00454FB0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1261" w:type="dxa"/>
            <w:vAlign w:val="bottom"/>
          </w:tcPr>
          <w:p w14:paraId="6EE50C6D" w14:textId="7D3C1046" w:rsidR="006609B2" w:rsidRPr="00C27F00" w:rsidRDefault="005C4729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0.</w:t>
            </w:r>
            <w:r w:rsidR="002A3F74" w:rsidRPr="00C27F00">
              <w:rPr>
                <w:rFonts w:ascii="Angsana New" w:hAnsi="Angsana New"/>
                <w:sz w:val="22"/>
                <w:szCs w:val="22"/>
              </w:rPr>
              <w:t>2</w:t>
            </w:r>
            <w:r w:rsidRPr="00C27F00">
              <w:rPr>
                <w:rFonts w:ascii="Angsana New" w:hAnsi="Angsana New"/>
                <w:sz w:val="22"/>
                <w:szCs w:val="22"/>
              </w:rPr>
              <w:t xml:space="preserve">0 </w:t>
            </w:r>
            <w:r w:rsidR="00C80C46" w:rsidRPr="00C27F0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Pr="00C27F00">
              <w:rPr>
                <w:rFonts w:ascii="Angsana New" w:hAnsi="Angsana New"/>
                <w:sz w:val="22"/>
                <w:szCs w:val="22"/>
              </w:rPr>
              <w:t xml:space="preserve"> 0.90</w:t>
            </w:r>
          </w:p>
        </w:tc>
      </w:tr>
      <w:tr w:rsidR="006609B2" w:rsidRPr="00C27F00" w14:paraId="3DA897DE" w14:textId="77777777" w:rsidTr="008F68D6">
        <w:trPr>
          <w:cantSplit/>
          <w:tblHeader/>
        </w:trPr>
        <w:tc>
          <w:tcPr>
            <w:tcW w:w="1912" w:type="dxa"/>
            <w:gridSpan w:val="2"/>
            <w:vAlign w:val="bottom"/>
          </w:tcPr>
          <w:p w14:paraId="6CCB1252" w14:textId="77777777" w:rsidR="006609B2" w:rsidRPr="00C27F00" w:rsidRDefault="006609B2" w:rsidP="00454FB0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8" w:type="dxa"/>
            <w:vAlign w:val="bottom"/>
          </w:tcPr>
          <w:p w14:paraId="458ACC6C" w14:textId="27173846" w:rsidR="006609B2" w:rsidRPr="00C27F00" w:rsidRDefault="00E27D4E" w:rsidP="00454FB0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</w:t>
            </w:r>
            <w:r w:rsidR="00865262" w:rsidRPr="00C27F00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749" w:type="dxa"/>
            <w:vAlign w:val="bottom"/>
          </w:tcPr>
          <w:p w14:paraId="78D13627" w14:textId="57CA9DAE" w:rsidR="006609B2" w:rsidRPr="00C27F00" w:rsidRDefault="00865262" w:rsidP="00454FB0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178</w:t>
            </w:r>
          </w:p>
        </w:tc>
        <w:tc>
          <w:tcPr>
            <w:tcW w:w="749" w:type="dxa"/>
            <w:vAlign w:val="bottom"/>
          </w:tcPr>
          <w:p w14:paraId="0D177E17" w14:textId="3CD009F9" w:rsidR="006609B2" w:rsidRPr="00C27F00" w:rsidRDefault="00E27D4E" w:rsidP="00454FB0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594CFF03" w14:textId="6270436B" w:rsidR="006609B2" w:rsidRPr="00C27F00" w:rsidRDefault="00E27D4E" w:rsidP="00454FB0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183</w:t>
            </w:r>
          </w:p>
        </w:tc>
        <w:tc>
          <w:tcPr>
            <w:tcW w:w="720" w:type="dxa"/>
            <w:vAlign w:val="bottom"/>
          </w:tcPr>
          <w:p w14:paraId="79DFFAF1" w14:textId="07D73990" w:rsidR="006609B2" w:rsidRPr="00C27F00" w:rsidRDefault="00E27D4E" w:rsidP="00454FB0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20AADC20" w14:textId="66C80D0C" w:rsidR="006609B2" w:rsidRPr="00C27F00" w:rsidRDefault="00E27D4E" w:rsidP="00454FB0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55CB72BE" w14:textId="08826593" w:rsidR="006609B2" w:rsidRPr="00C27F00" w:rsidRDefault="00E27D4E" w:rsidP="00454FB0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1,41</w:t>
            </w:r>
            <w:r w:rsidR="002C21A2" w:rsidRPr="00C27F00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10" w:type="dxa"/>
            <w:vAlign w:val="bottom"/>
          </w:tcPr>
          <w:p w14:paraId="78FDC8EC" w14:textId="0D7F6596" w:rsidR="006609B2" w:rsidRPr="00C27F00" w:rsidRDefault="00E27D4E" w:rsidP="00454FB0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1,80</w:t>
            </w:r>
            <w:r w:rsidR="002C21A2" w:rsidRPr="00C27F00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261" w:type="dxa"/>
            <w:vAlign w:val="bottom"/>
          </w:tcPr>
          <w:p w14:paraId="3B120723" w14:textId="77777777" w:rsidR="006609B2" w:rsidRPr="00C27F00" w:rsidRDefault="006609B2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609B2" w:rsidRPr="00C27F00" w14:paraId="187C9362" w14:textId="77777777" w:rsidTr="008F68D6">
        <w:trPr>
          <w:cantSplit/>
          <w:tblHeader/>
        </w:trPr>
        <w:tc>
          <w:tcPr>
            <w:tcW w:w="1912" w:type="dxa"/>
            <w:gridSpan w:val="2"/>
            <w:vAlign w:val="bottom"/>
          </w:tcPr>
          <w:p w14:paraId="07D6E470" w14:textId="77777777" w:rsidR="006609B2" w:rsidRPr="00C27F00" w:rsidRDefault="006609B2" w:rsidP="00454FB0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748" w:type="dxa"/>
            <w:vAlign w:val="bottom"/>
          </w:tcPr>
          <w:p w14:paraId="5A06466C" w14:textId="77777777" w:rsidR="006609B2" w:rsidRPr="00C27F00" w:rsidRDefault="006609B2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vAlign w:val="bottom"/>
          </w:tcPr>
          <w:p w14:paraId="3DC87DBE" w14:textId="77777777" w:rsidR="006609B2" w:rsidRPr="00C27F00" w:rsidRDefault="006609B2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vAlign w:val="bottom"/>
          </w:tcPr>
          <w:p w14:paraId="4F8CBA10" w14:textId="77777777" w:rsidR="006609B2" w:rsidRPr="00C27F00" w:rsidRDefault="006609B2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4CAE20F" w14:textId="77777777" w:rsidR="006609B2" w:rsidRPr="00C27F00" w:rsidRDefault="006609B2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64F4904" w14:textId="77777777" w:rsidR="006609B2" w:rsidRPr="00C27F00" w:rsidRDefault="006609B2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AB10A0D" w14:textId="77777777" w:rsidR="006609B2" w:rsidRPr="00C27F00" w:rsidRDefault="006609B2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4DB6845" w14:textId="77777777" w:rsidR="006609B2" w:rsidRPr="00C27F00" w:rsidRDefault="006609B2" w:rsidP="00454FB0">
            <w:pP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03BE6D9" w14:textId="77777777" w:rsidR="006609B2" w:rsidRPr="00C27F00" w:rsidRDefault="006609B2" w:rsidP="00454FB0">
            <w:pP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  <w:vAlign w:val="bottom"/>
          </w:tcPr>
          <w:p w14:paraId="7513ED1E" w14:textId="77777777" w:rsidR="006609B2" w:rsidRPr="00C27F00" w:rsidRDefault="006609B2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609B2" w:rsidRPr="00C27F00" w14:paraId="69B5A606" w14:textId="77777777" w:rsidTr="00726612">
        <w:trPr>
          <w:cantSplit/>
          <w:trHeight w:val="585"/>
          <w:tblHeader/>
        </w:trPr>
        <w:tc>
          <w:tcPr>
            <w:tcW w:w="1912" w:type="dxa"/>
            <w:gridSpan w:val="2"/>
            <w:vAlign w:val="bottom"/>
          </w:tcPr>
          <w:p w14:paraId="7E2ED743" w14:textId="77777777" w:rsidR="006609B2" w:rsidRPr="00C27F00" w:rsidRDefault="006609B2" w:rsidP="00454FB0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201" w:hanging="201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48" w:type="dxa"/>
          </w:tcPr>
          <w:p w14:paraId="66051C2D" w14:textId="4495C27B" w:rsidR="006609B2" w:rsidRPr="00C27F00" w:rsidRDefault="00960DAB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409</w:t>
            </w:r>
          </w:p>
        </w:tc>
        <w:tc>
          <w:tcPr>
            <w:tcW w:w="749" w:type="dxa"/>
          </w:tcPr>
          <w:p w14:paraId="6D16C77B" w14:textId="4052CB37" w:rsidR="006609B2" w:rsidRPr="00C27F00" w:rsidRDefault="00960DAB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9" w:type="dxa"/>
          </w:tcPr>
          <w:p w14:paraId="1DEFB16C" w14:textId="434AD15A" w:rsidR="006609B2" w:rsidRPr="00C27F00" w:rsidRDefault="00960DAB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0F7639E7" w14:textId="05DC934B" w:rsidR="006609B2" w:rsidRPr="00C27F00" w:rsidRDefault="00297A2E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285</w:t>
            </w:r>
          </w:p>
        </w:tc>
        <w:tc>
          <w:tcPr>
            <w:tcW w:w="720" w:type="dxa"/>
          </w:tcPr>
          <w:p w14:paraId="45981933" w14:textId="3195CA97" w:rsidR="006609B2" w:rsidRPr="00C27F00" w:rsidRDefault="00D63D86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770BA1E6" w14:textId="5A89D114" w:rsidR="006609B2" w:rsidRPr="00C27F00" w:rsidRDefault="00D63D86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144EF5BC" w14:textId="7426DE61" w:rsidR="006609B2" w:rsidRPr="00C27F00" w:rsidRDefault="00D63D86" w:rsidP="00454FB0">
            <w:pP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3435E678" w14:textId="1E907391" w:rsidR="006609B2" w:rsidRPr="00C27F00" w:rsidRDefault="00D63D86" w:rsidP="00454FB0">
            <w:pP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694</w:t>
            </w:r>
          </w:p>
        </w:tc>
        <w:tc>
          <w:tcPr>
            <w:tcW w:w="1261" w:type="dxa"/>
            <w:vAlign w:val="bottom"/>
          </w:tcPr>
          <w:p w14:paraId="12D753C7" w14:textId="03C66C4A" w:rsidR="006609B2" w:rsidRPr="00C27F00" w:rsidRDefault="00D63D86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  <w:lang w:val="en-GB"/>
              </w:rPr>
              <w:t xml:space="preserve">3.70 </w:t>
            </w:r>
            <w:r w:rsidR="00604326" w:rsidRPr="00C27F00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  <w:r w:rsidRPr="00C27F00">
              <w:rPr>
                <w:rFonts w:ascii="Angsana New" w:hAnsi="Angsana New"/>
                <w:sz w:val="22"/>
                <w:szCs w:val="22"/>
                <w:lang w:val="en-GB"/>
              </w:rPr>
              <w:t xml:space="preserve"> 4.85 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และ </w:t>
            </w:r>
            <w:r w:rsidRPr="00C27F00">
              <w:rPr>
                <w:rFonts w:ascii="Angsana New" w:hAnsi="Angsana New"/>
                <w:sz w:val="22"/>
                <w:szCs w:val="22"/>
              </w:rPr>
              <w:t>MLR-1.5</w:t>
            </w:r>
          </w:p>
        </w:tc>
      </w:tr>
      <w:tr w:rsidR="006609B2" w:rsidRPr="00C27F00" w14:paraId="444496FD" w14:textId="77777777" w:rsidTr="00726612">
        <w:trPr>
          <w:cantSplit/>
          <w:trHeight w:val="450"/>
          <w:tblHeader/>
        </w:trPr>
        <w:tc>
          <w:tcPr>
            <w:tcW w:w="1912" w:type="dxa"/>
            <w:gridSpan w:val="2"/>
            <w:vAlign w:val="bottom"/>
          </w:tcPr>
          <w:p w14:paraId="78AF1EE0" w14:textId="77777777" w:rsidR="006609B2" w:rsidRPr="00C27F00" w:rsidRDefault="006609B2" w:rsidP="00454FB0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201" w:hanging="201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48" w:type="dxa"/>
          </w:tcPr>
          <w:p w14:paraId="71406A63" w14:textId="797CDC3B" w:rsidR="006609B2" w:rsidRPr="00C27F00" w:rsidRDefault="004813A6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7F00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49" w:type="dxa"/>
          </w:tcPr>
          <w:p w14:paraId="4F3E5146" w14:textId="6592B49D" w:rsidR="006609B2" w:rsidRPr="00C27F00" w:rsidRDefault="004813A6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9" w:type="dxa"/>
          </w:tcPr>
          <w:p w14:paraId="24C0C745" w14:textId="4619C476" w:rsidR="006609B2" w:rsidRPr="00C27F00" w:rsidRDefault="004813A6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12A95791" w14:textId="39B2ABCC" w:rsidR="006609B2" w:rsidRPr="00C27F00" w:rsidRDefault="004813A6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720" w:type="dxa"/>
          </w:tcPr>
          <w:p w14:paraId="059123AE" w14:textId="55AB5AAD" w:rsidR="006609B2" w:rsidRPr="00C27F00" w:rsidRDefault="004813A6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126</w:t>
            </w:r>
          </w:p>
        </w:tc>
        <w:tc>
          <w:tcPr>
            <w:tcW w:w="720" w:type="dxa"/>
          </w:tcPr>
          <w:p w14:paraId="2C12810F" w14:textId="5D483817" w:rsidR="006609B2" w:rsidRPr="00C27F00" w:rsidRDefault="004813A6" w:rsidP="00454FB0">
            <w:pPr>
              <w:tabs>
                <w:tab w:val="decimal" w:pos="390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129</w:t>
            </w:r>
          </w:p>
        </w:tc>
        <w:tc>
          <w:tcPr>
            <w:tcW w:w="810" w:type="dxa"/>
          </w:tcPr>
          <w:p w14:paraId="5CEDF4CA" w14:textId="3BBF6E6A" w:rsidR="006609B2" w:rsidRPr="00C27F00" w:rsidRDefault="00554CBE" w:rsidP="00454FB0">
            <w:pPr>
              <w:tabs>
                <w:tab w:val="decimal" w:pos="520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2FD4C924" w14:textId="48EDC6B1" w:rsidR="006609B2" w:rsidRPr="00C27F00" w:rsidRDefault="00554CBE" w:rsidP="00454FB0">
            <w:pP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285</w:t>
            </w:r>
          </w:p>
        </w:tc>
        <w:tc>
          <w:tcPr>
            <w:tcW w:w="1261" w:type="dxa"/>
            <w:vAlign w:val="bottom"/>
          </w:tcPr>
          <w:p w14:paraId="1135492A" w14:textId="1F00AD88" w:rsidR="006609B2" w:rsidRPr="00C27F00" w:rsidRDefault="003175B7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MLR</w:t>
            </w:r>
            <w:r w:rsidR="00460C37" w:rsidRPr="00C27F00">
              <w:rPr>
                <w:rFonts w:ascii="Angsana New" w:hAnsi="Angsana New"/>
                <w:sz w:val="22"/>
                <w:szCs w:val="22"/>
              </w:rPr>
              <w:t>-</w:t>
            </w:r>
            <w:r w:rsidRPr="00C27F00">
              <w:rPr>
                <w:rFonts w:ascii="Angsana New" w:hAnsi="Angsana New"/>
                <w:sz w:val="22"/>
                <w:szCs w:val="22"/>
              </w:rPr>
              <w:t xml:space="preserve">1.5 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 xml:space="preserve">และ </w:t>
            </w:r>
            <w:r w:rsidRPr="00C27F00">
              <w:rPr>
                <w:rFonts w:ascii="Angsana New" w:hAnsi="Angsana New"/>
                <w:sz w:val="22"/>
                <w:szCs w:val="22"/>
              </w:rPr>
              <w:t>MLR</w:t>
            </w:r>
            <w:r w:rsidR="00460C37" w:rsidRPr="00C27F00">
              <w:rPr>
                <w:rFonts w:ascii="Angsana New" w:hAnsi="Angsana New"/>
                <w:sz w:val="22"/>
                <w:szCs w:val="22"/>
              </w:rPr>
              <w:t>-</w:t>
            </w:r>
            <w:r w:rsidRPr="00C27F00">
              <w:rPr>
                <w:rFonts w:ascii="Angsana New" w:hAnsi="Angsana New"/>
                <w:sz w:val="22"/>
                <w:szCs w:val="22"/>
              </w:rPr>
              <w:t>2.7</w:t>
            </w:r>
          </w:p>
        </w:tc>
      </w:tr>
      <w:tr w:rsidR="006609B2" w:rsidRPr="00C27F00" w14:paraId="6613F40F" w14:textId="77777777" w:rsidTr="003F20FE">
        <w:trPr>
          <w:cantSplit/>
          <w:tblHeader/>
        </w:trPr>
        <w:tc>
          <w:tcPr>
            <w:tcW w:w="1912" w:type="dxa"/>
            <w:gridSpan w:val="2"/>
            <w:vAlign w:val="bottom"/>
          </w:tcPr>
          <w:p w14:paraId="166153BC" w14:textId="77777777" w:rsidR="006609B2" w:rsidRPr="00C27F00" w:rsidRDefault="006609B2" w:rsidP="00454FB0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</w:t>
            </w:r>
            <w:r w:rsidR="0059699D" w:rsidRPr="00C27F00">
              <w:rPr>
                <w:rFonts w:ascii="Angsana New" w:hAnsi="Angsana New" w:hint="cs"/>
                <w:sz w:val="22"/>
                <w:szCs w:val="22"/>
                <w:cs/>
              </w:rPr>
              <w:t>หมุนเวียน</w:t>
            </w:r>
            <w:r w:rsidRPr="00C27F00">
              <w:rPr>
                <w:rFonts w:ascii="Angsana New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748" w:type="dxa"/>
          </w:tcPr>
          <w:p w14:paraId="2ED61563" w14:textId="18F91F9E" w:rsidR="006609B2" w:rsidRPr="00C27F00" w:rsidRDefault="00806A8A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9" w:type="dxa"/>
          </w:tcPr>
          <w:p w14:paraId="65FF3262" w14:textId="7924EF31" w:rsidR="006609B2" w:rsidRPr="00C27F00" w:rsidRDefault="00806A8A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9" w:type="dxa"/>
          </w:tcPr>
          <w:p w14:paraId="0A3CB505" w14:textId="27D90E4F" w:rsidR="006609B2" w:rsidRPr="00C27F00" w:rsidRDefault="00D56B1E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55F92501" w14:textId="4D06B78D" w:rsidR="006609B2" w:rsidRPr="00C27F00" w:rsidRDefault="00D56B1E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520D8D4D" w14:textId="15BC87AC" w:rsidR="006609B2" w:rsidRPr="00C27F00" w:rsidRDefault="00D56B1E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6CF29910" w14:textId="113FB1A6" w:rsidR="006609B2" w:rsidRPr="00C27F00" w:rsidRDefault="00D56B1E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31E6EFB4" w14:textId="7588C779" w:rsidR="006609B2" w:rsidRPr="00C27F00" w:rsidRDefault="00DB393A" w:rsidP="00454FB0">
            <w:pP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2,224</w:t>
            </w:r>
          </w:p>
        </w:tc>
        <w:tc>
          <w:tcPr>
            <w:tcW w:w="810" w:type="dxa"/>
          </w:tcPr>
          <w:p w14:paraId="03868DA8" w14:textId="0FB1B402" w:rsidR="006609B2" w:rsidRPr="00C27F00" w:rsidRDefault="00DB393A" w:rsidP="00454FB0">
            <w:pP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2,224</w:t>
            </w:r>
          </w:p>
        </w:tc>
        <w:tc>
          <w:tcPr>
            <w:tcW w:w="1261" w:type="dxa"/>
          </w:tcPr>
          <w:p w14:paraId="5BF52186" w14:textId="2F53646E" w:rsidR="006609B2" w:rsidRPr="00C27F00" w:rsidRDefault="00DB393A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609B2" w:rsidRPr="00C27F00" w14:paraId="1DDBC326" w14:textId="77777777" w:rsidTr="008F68D6">
        <w:trPr>
          <w:cantSplit/>
          <w:tblHeader/>
        </w:trPr>
        <w:tc>
          <w:tcPr>
            <w:tcW w:w="1912" w:type="dxa"/>
            <w:gridSpan w:val="2"/>
            <w:vAlign w:val="bottom"/>
          </w:tcPr>
          <w:p w14:paraId="2686D03F" w14:textId="77777777" w:rsidR="006609B2" w:rsidRPr="00C27F00" w:rsidRDefault="006609B2" w:rsidP="00454FB0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748" w:type="dxa"/>
            <w:vAlign w:val="bottom"/>
          </w:tcPr>
          <w:p w14:paraId="1CEFD0D6" w14:textId="49404340" w:rsidR="006609B2" w:rsidRPr="00C27F00" w:rsidRDefault="00533CBF" w:rsidP="00454FB0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</w:t>
            </w:r>
            <w:r w:rsidR="00973538" w:rsidRPr="00C27F00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749" w:type="dxa"/>
            <w:vAlign w:val="bottom"/>
          </w:tcPr>
          <w:p w14:paraId="372B7450" w14:textId="3795BB4A" w:rsidR="006609B2" w:rsidRPr="00C27F00" w:rsidRDefault="009E2623" w:rsidP="00454FB0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3</w:t>
            </w:r>
            <w:r w:rsidR="00973538" w:rsidRPr="00C27F00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49" w:type="dxa"/>
            <w:vAlign w:val="bottom"/>
          </w:tcPr>
          <w:p w14:paraId="191A0159" w14:textId="7190B766" w:rsidR="006609B2" w:rsidRPr="00C27F00" w:rsidRDefault="009E2623" w:rsidP="00454FB0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37</w:t>
            </w:r>
          </w:p>
        </w:tc>
        <w:tc>
          <w:tcPr>
            <w:tcW w:w="720" w:type="dxa"/>
            <w:vAlign w:val="bottom"/>
          </w:tcPr>
          <w:p w14:paraId="15B27678" w14:textId="49F3BFCD" w:rsidR="006609B2" w:rsidRPr="00C27F00" w:rsidRDefault="00533CBF" w:rsidP="00454FB0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7A77A9D7" w14:textId="2711E594" w:rsidR="006609B2" w:rsidRPr="00C27F00" w:rsidRDefault="00533CBF" w:rsidP="00454FB0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5BBB8B8C" w14:textId="74A12AE4" w:rsidR="006609B2" w:rsidRPr="00C27F00" w:rsidRDefault="00533CBF" w:rsidP="00454FB0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44E5702C" w14:textId="65F75BA5" w:rsidR="006609B2" w:rsidRPr="00C27F00" w:rsidRDefault="00533CBF" w:rsidP="00454FB0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310D1A8E" w14:textId="480B08C7" w:rsidR="006609B2" w:rsidRPr="00C27F00" w:rsidRDefault="00B66526" w:rsidP="00454FB0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83</w:t>
            </w:r>
          </w:p>
        </w:tc>
        <w:tc>
          <w:tcPr>
            <w:tcW w:w="1261" w:type="dxa"/>
            <w:vAlign w:val="bottom"/>
          </w:tcPr>
          <w:p w14:paraId="5EC099DE" w14:textId="0241F49C" w:rsidR="006609B2" w:rsidRPr="00C27F00" w:rsidRDefault="00836E79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3.</w:t>
            </w:r>
            <w:r w:rsidR="00B72B7B" w:rsidRPr="00C27F00">
              <w:rPr>
                <w:rFonts w:ascii="Angsana New" w:hAnsi="Angsana New"/>
                <w:sz w:val="22"/>
                <w:szCs w:val="22"/>
              </w:rPr>
              <w:t xml:space="preserve">85 </w:t>
            </w:r>
            <w:r w:rsidR="00604326" w:rsidRPr="00C27F00">
              <w:rPr>
                <w:rFonts w:ascii="Angsana New" w:hAnsi="Angsana New"/>
                <w:sz w:val="22"/>
                <w:szCs w:val="22"/>
              </w:rPr>
              <w:t>-</w:t>
            </w:r>
            <w:r w:rsidR="00B72B7B" w:rsidRPr="00C27F0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E0000D" w:rsidRPr="00C27F00">
              <w:rPr>
                <w:rFonts w:ascii="Angsana New" w:hAnsi="Angsana New"/>
                <w:sz w:val="22"/>
                <w:szCs w:val="22"/>
              </w:rPr>
              <w:t>8.92</w:t>
            </w:r>
          </w:p>
        </w:tc>
      </w:tr>
      <w:tr w:rsidR="006609B2" w:rsidRPr="00C27F00" w14:paraId="527045EE" w14:textId="77777777" w:rsidTr="008F68D6">
        <w:trPr>
          <w:cantSplit/>
          <w:tblHeader/>
        </w:trPr>
        <w:tc>
          <w:tcPr>
            <w:tcW w:w="1912" w:type="dxa"/>
            <w:gridSpan w:val="2"/>
            <w:vAlign w:val="bottom"/>
          </w:tcPr>
          <w:p w14:paraId="12DA590E" w14:textId="77777777" w:rsidR="006609B2" w:rsidRPr="00C27F00" w:rsidRDefault="006609B2" w:rsidP="00454FB0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8" w:type="dxa"/>
            <w:vAlign w:val="bottom"/>
          </w:tcPr>
          <w:p w14:paraId="5D97362A" w14:textId="1BB503C0" w:rsidR="006609B2" w:rsidRPr="00C27F00" w:rsidRDefault="000A5E77" w:rsidP="00454FB0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425</w:t>
            </w:r>
          </w:p>
        </w:tc>
        <w:tc>
          <w:tcPr>
            <w:tcW w:w="749" w:type="dxa"/>
            <w:vAlign w:val="bottom"/>
          </w:tcPr>
          <w:p w14:paraId="0D05DF6C" w14:textId="176BF128" w:rsidR="006609B2" w:rsidRPr="00C27F00" w:rsidRDefault="000330D1" w:rsidP="00454FB0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749" w:type="dxa"/>
            <w:vAlign w:val="bottom"/>
          </w:tcPr>
          <w:p w14:paraId="3558F6DF" w14:textId="28B59BF8" w:rsidR="006609B2" w:rsidRPr="00C27F00" w:rsidRDefault="000330D1" w:rsidP="00454FB0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37</w:t>
            </w:r>
          </w:p>
        </w:tc>
        <w:tc>
          <w:tcPr>
            <w:tcW w:w="720" w:type="dxa"/>
            <w:vAlign w:val="bottom"/>
          </w:tcPr>
          <w:p w14:paraId="31038B2D" w14:textId="549C4F6A" w:rsidR="006609B2" w:rsidRPr="00C27F00" w:rsidRDefault="008A778F" w:rsidP="00454FB0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315</w:t>
            </w:r>
          </w:p>
        </w:tc>
        <w:tc>
          <w:tcPr>
            <w:tcW w:w="720" w:type="dxa"/>
            <w:vAlign w:val="bottom"/>
          </w:tcPr>
          <w:p w14:paraId="6FFEFFBB" w14:textId="4A74E389" w:rsidR="006609B2" w:rsidRPr="00C27F00" w:rsidRDefault="000330D1" w:rsidP="00454FB0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126</w:t>
            </w:r>
          </w:p>
        </w:tc>
        <w:tc>
          <w:tcPr>
            <w:tcW w:w="720" w:type="dxa"/>
          </w:tcPr>
          <w:p w14:paraId="24A5A697" w14:textId="6C8B6AC7" w:rsidR="006609B2" w:rsidRPr="00C27F00" w:rsidRDefault="000330D1" w:rsidP="00454FB0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129</w:t>
            </w:r>
          </w:p>
        </w:tc>
        <w:tc>
          <w:tcPr>
            <w:tcW w:w="810" w:type="dxa"/>
          </w:tcPr>
          <w:p w14:paraId="01F4B9DD" w14:textId="776EE9A5" w:rsidR="006609B2" w:rsidRPr="00C27F00" w:rsidRDefault="000330D1" w:rsidP="00454FB0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2,224</w:t>
            </w:r>
          </w:p>
        </w:tc>
        <w:tc>
          <w:tcPr>
            <w:tcW w:w="810" w:type="dxa"/>
            <w:vAlign w:val="bottom"/>
          </w:tcPr>
          <w:p w14:paraId="248AFFF2" w14:textId="216136F8" w:rsidR="006609B2" w:rsidRPr="00C27F00" w:rsidRDefault="001A1DE1" w:rsidP="00454FB0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3,286</w:t>
            </w:r>
          </w:p>
        </w:tc>
        <w:tc>
          <w:tcPr>
            <w:tcW w:w="1261" w:type="dxa"/>
            <w:vAlign w:val="bottom"/>
          </w:tcPr>
          <w:p w14:paraId="0389A449" w14:textId="77777777" w:rsidR="006609B2" w:rsidRPr="00C27F00" w:rsidRDefault="006609B2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bookmarkEnd w:id="21"/>
    </w:tbl>
    <w:p w14:paraId="3837AB41" w14:textId="77777777" w:rsidR="00DF4492" w:rsidRPr="00C27F00" w:rsidRDefault="00DF4492" w:rsidP="00454FB0">
      <w:pPr>
        <w:spacing w:line="280" w:lineRule="exact"/>
      </w:pPr>
    </w:p>
    <w:p w14:paraId="3B7ED971" w14:textId="77777777" w:rsidR="00350FC8" w:rsidRPr="00C27F00" w:rsidRDefault="00350FC8" w:rsidP="00454FB0">
      <w:pPr>
        <w:spacing w:line="280" w:lineRule="exact"/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76"/>
        <w:gridCol w:w="236"/>
        <w:gridCol w:w="748"/>
        <w:gridCol w:w="749"/>
        <w:gridCol w:w="749"/>
        <w:gridCol w:w="720"/>
        <w:gridCol w:w="720"/>
        <w:gridCol w:w="720"/>
        <w:gridCol w:w="810"/>
        <w:gridCol w:w="810"/>
        <w:gridCol w:w="1261"/>
      </w:tblGrid>
      <w:tr w:rsidR="00350FC8" w:rsidRPr="00C27F00" w14:paraId="2145F94A" w14:textId="77777777">
        <w:trPr>
          <w:cantSplit/>
          <w:tblHeader/>
        </w:trPr>
        <w:tc>
          <w:tcPr>
            <w:tcW w:w="1676" w:type="dxa"/>
          </w:tcPr>
          <w:p w14:paraId="28DDEA33" w14:textId="77777777" w:rsidR="00350FC8" w:rsidRPr="00C27F00" w:rsidRDefault="00350FC8" w:rsidP="00454FB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46E61CB" w14:textId="77777777" w:rsidR="00350FC8" w:rsidRPr="00C27F00" w:rsidRDefault="00350FC8" w:rsidP="00454FB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87" w:type="dxa"/>
            <w:gridSpan w:val="9"/>
            <w:vAlign w:val="bottom"/>
          </w:tcPr>
          <w:p w14:paraId="79AA9C95" w14:textId="77777777" w:rsidR="00350FC8" w:rsidRPr="00C27F00" w:rsidRDefault="00350FC8" w:rsidP="00454FB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ab/>
              <w:t>(</w:t>
            </w:r>
            <w:r w:rsidRPr="00C27F00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C27F00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C27F00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</w:tr>
      <w:tr w:rsidR="00350FC8" w:rsidRPr="00C27F00" w14:paraId="271D9C18" w14:textId="77777777">
        <w:trPr>
          <w:cantSplit/>
          <w:tblHeader/>
        </w:trPr>
        <w:tc>
          <w:tcPr>
            <w:tcW w:w="1912" w:type="dxa"/>
            <w:gridSpan w:val="2"/>
            <w:vAlign w:val="bottom"/>
          </w:tcPr>
          <w:p w14:paraId="14795AC9" w14:textId="77777777" w:rsidR="00350FC8" w:rsidRPr="00C27F00" w:rsidRDefault="00350FC8" w:rsidP="00454FB0">
            <w:pPr>
              <w:tabs>
                <w:tab w:val="left" w:pos="2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87" w:type="dxa"/>
            <w:gridSpan w:val="9"/>
          </w:tcPr>
          <w:p w14:paraId="0E9C8EC4" w14:textId="77777777" w:rsidR="00350FC8" w:rsidRPr="00C27F00" w:rsidRDefault="00350FC8" w:rsidP="00454F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C27F0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27F0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C27F00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350FC8" w:rsidRPr="00C27F00" w14:paraId="4ADED4EF" w14:textId="77777777">
        <w:trPr>
          <w:cantSplit/>
          <w:tblHeader/>
        </w:trPr>
        <w:tc>
          <w:tcPr>
            <w:tcW w:w="1912" w:type="dxa"/>
            <w:gridSpan w:val="2"/>
            <w:vAlign w:val="bottom"/>
          </w:tcPr>
          <w:p w14:paraId="35FA029C" w14:textId="77777777" w:rsidR="00350FC8" w:rsidRPr="00C27F00" w:rsidRDefault="00350FC8" w:rsidP="00454FB0">
            <w:pPr>
              <w:tabs>
                <w:tab w:val="left" w:pos="2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7287" w:type="dxa"/>
            <w:gridSpan w:val="9"/>
          </w:tcPr>
          <w:p w14:paraId="5342F5DC" w14:textId="1FF875A9" w:rsidR="00350FC8" w:rsidRPr="00C27F00" w:rsidRDefault="00350FC8" w:rsidP="00454F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50FC8" w:rsidRPr="00C27F00" w14:paraId="5E883B2C" w14:textId="77777777">
        <w:trPr>
          <w:cantSplit/>
          <w:tblHeader/>
        </w:trPr>
        <w:tc>
          <w:tcPr>
            <w:tcW w:w="1912" w:type="dxa"/>
            <w:gridSpan w:val="2"/>
            <w:vAlign w:val="bottom"/>
          </w:tcPr>
          <w:p w14:paraId="619BB0C2" w14:textId="77777777" w:rsidR="00350FC8" w:rsidRPr="00C27F00" w:rsidRDefault="00350FC8" w:rsidP="00454FB0">
            <w:pPr>
              <w:tabs>
                <w:tab w:val="left" w:pos="2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46" w:type="dxa"/>
            <w:gridSpan w:val="3"/>
            <w:vAlign w:val="bottom"/>
          </w:tcPr>
          <w:p w14:paraId="2CD8FDCF" w14:textId="77777777" w:rsidR="00350FC8" w:rsidRPr="00C27F00" w:rsidRDefault="00350FC8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1B8DC74B" w14:textId="77777777" w:rsidR="00350FC8" w:rsidRPr="00C27F00" w:rsidRDefault="00350FC8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  <w:cs/>
              </w:rPr>
              <w:t>อัตราดอกเบี้ยปรับขึ้นลง</w:t>
            </w:r>
          </w:p>
        </w:tc>
        <w:tc>
          <w:tcPr>
            <w:tcW w:w="810" w:type="dxa"/>
          </w:tcPr>
          <w:p w14:paraId="29233A9A" w14:textId="77777777" w:rsidR="00350FC8" w:rsidRPr="00C27F00" w:rsidRDefault="00350FC8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78BDBD2" w14:textId="77777777" w:rsidR="00350FC8" w:rsidRPr="00C27F00" w:rsidRDefault="00350FC8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  <w:vAlign w:val="bottom"/>
          </w:tcPr>
          <w:p w14:paraId="5B7CD1C4" w14:textId="77777777" w:rsidR="00350FC8" w:rsidRPr="00C27F00" w:rsidRDefault="00350FC8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50FC8" w:rsidRPr="00C27F00" w14:paraId="169D2DA0" w14:textId="77777777">
        <w:trPr>
          <w:cantSplit/>
          <w:tblHeader/>
        </w:trPr>
        <w:tc>
          <w:tcPr>
            <w:tcW w:w="1912" w:type="dxa"/>
            <w:gridSpan w:val="2"/>
            <w:vAlign w:val="bottom"/>
          </w:tcPr>
          <w:p w14:paraId="2B52E133" w14:textId="77777777" w:rsidR="00350FC8" w:rsidRPr="00C27F00" w:rsidRDefault="00350FC8" w:rsidP="00454FB0">
            <w:pPr>
              <w:tabs>
                <w:tab w:val="left" w:pos="2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46" w:type="dxa"/>
            <w:gridSpan w:val="3"/>
            <w:vAlign w:val="bottom"/>
          </w:tcPr>
          <w:p w14:paraId="25962FAE" w14:textId="77777777" w:rsidR="00350FC8" w:rsidRPr="00C27F00" w:rsidRDefault="00350FC8" w:rsidP="00454F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2160" w:type="dxa"/>
            <w:gridSpan w:val="3"/>
            <w:vAlign w:val="bottom"/>
          </w:tcPr>
          <w:p w14:paraId="0DAFEB00" w14:textId="77777777" w:rsidR="00350FC8" w:rsidRPr="00C27F00" w:rsidRDefault="00350FC8" w:rsidP="00454FB0">
            <w:pPr>
              <w:pBdr>
                <w:bottom w:val="single" w:sz="4" w:space="0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ตามอัตราตลาด</w:t>
            </w:r>
          </w:p>
        </w:tc>
        <w:tc>
          <w:tcPr>
            <w:tcW w:w="810" w:type="dxa"/>
          </w:tcPr>
          <w:p w14:paraId="30D708BC" w14:textId="77777777" w:rsidR="00350FC8" w:rsidRPr="00C27F00" w:rsidRDefault="00350FC8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476F4CE" w14:textId="77777777" w:rsidR="00350FC8" w:rsidRPr="00C27F00" w:rsidRDefault="00350FC8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  <w:vAlign w:val="bottom"/>
          </w:tcPr>
          <w:p w14:paraId="229A5AE1" w14:textId="77777777" w:rsidR="00350FC8" w:rsidRPr="00C27F00" w:rsidRDefault="00350FC8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50FC8" w:rsidRPr="00C27F00" w14:paraId="130FD5FD" w14:textId="77777777">
        <w:trPr>
          <w:cantSplit/>
          <w:tblHeader/>
        </w:trPr>
        <w:tc>
          <w:tcPr>
            <w:tcW w:w="1912" w:type="dxa"/>
            <w:gridSpan w:val="2"/>
            <w:vAlign w:val="bottom"/>
          </w:tcPr>
          <w:p w14:paraId="26EC1C55" w14:textId="77777777" w:rsidR="00350FC8" w:rsidRPr="00C27F00" w:rsidRDefault="00350FC8" w:rsidP="00454FB0">
            <w:pPr>
              <w:tabs>
                <w:tab w:val="left" w:pos="2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8" w:type="dxa"/>
            <w:vAlign w:val="bottom"/>
          </w:tcPr>
          <w:p w14:paraId="4B07AE1D" w14:textId="77777777" w:rsidR="00350FC8" w:rsidRPr="00C27F00" w:rsidRDefault="00350FC8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ภายใน</w:t>
            </w:r>
          </w:p>
        </w:tc>
        <w:tc>
          <w:tcPr>
            <w:tcW w:w="749" w:type="dxa"/>
            <w:vAlign w:val="bottom"/>
          </w:tcPr>
          <w:p w14:paraId="00AF6216" w14:textId="77777777" w:rsidR="00350FC8" w:rsidRPr="00C27F00" w:rsidRDefault="00350FC8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749" w:type="dxa"/>
            <w:vAlign w:val="bottom"/>
          </w:tcPr>
          <w:p w14:paraId="63528769" w14:textId="77777777" w:rsidR="00350FC8" w:rsidRPr="00C27F00" w:rsidRDefault="00350FC8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 xml:space="preserve">มากกว่า </w:t>
            </w:r>
          </w:p>
        </w:tc>
        <w:tc>
          <w:tcPr>
            <w:tcW w:w="720" w:type="dxa"/>
          </w:tcPr>
          <w:p w14:paraId="7021A16F" w14:textId="77777777" w:rsidR="00350FC8" w:rsidRPr="00C27F00" w:rsidRDefault="00350FC8" w:rsidP="00454FB0">
            <w:pPr>
              <w:spacing w:line="280" w:lineRule="exact"/>
              <w:ind w:left="-14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ภายใน</w:t>
            </w:r>
          </w:p>
        </w:tc>
        <w:tc>
          <w:tcPr>
            <w:tcW w:w="720" w:type="dxa"/>
          </w:tcPr>
          <w:p w14:paraId="553AFFE8" w14:textId="77777777" w:rsidR="00350FC8" w:rsidRPr="00C27F00" w:rsidRDefault="00350FC8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720" w:type="dxa"/>
          </w:tcPr>
          <w:p w14:paraId="5378465D" w14:textId="77777777" w:rsidR="00350FC8" w:rsidRPr="00C27F00" w:rsidRDefault="00350FC8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10" w:type="dxa"/>
          </w:tcPr>
          <w:p w14:paraId="48304AE1" w14:textId="77777777" w:rsidR="00350FC8" w:rsidRPr="00C27F00" w:rsidRDefault="00350FC8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810" w:type="dxa"/>
            <w:vAlign w:val="bottom"/>
          </w:tcPr>
          <w:p w14:paraId="7FB5858E" w14:textId="77777777" w:rsidR="00350FC8" w:rsidRPr="00C27F00" w:rsidRDefault="00350FC8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1" w:type="dxa"/>
            <w:vAlign w:val="bottom"/>
          </w:tcPr>
          <w:p w14:paraId="71D1A766" w14:textId="77777777" w:rsidR="00350FC8" w:rsidRPr="00C27F00" w:rsidRDefault="00350FC8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</w:t>
            </w:r>
          </w:p>
        </w:tc>
      </w:tr>
      <w:tr w:rsidR="00350FC8" w:rsidRPr="00C27F00" w14:paraId="1EF63201" w14:textId="77777777">
        <w:trPr>
          <w:cantSplit/>
          <w:tblHeader/>
        </w:trPr>
        <w:tc>
          <w:tcPr>
            <w:tcW w:w="1912" w:type="dxa"/>
            <w:gridSpan w:val="2"/>
            <w:vAlign w:val="bottom"/>
          </w:tcPr>
          <w:p w14:paraId="61910DF8" w14:textId="77777777" w:rsidR="00350FC8" w:rsidRPr="00C27F00" w:rsidRDefault="00350FC8" w:rsidP="00454FB0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748" w:type="dxa"/>
            <w:vAlign w:val="bottom"/>
          </w:tcPr>
          <w:p w14:paraId="14D1D2BD" w14:textId="77777777" w:rsidR="00350FC8" w:rsidRPr="00C27F00" w:rsidRDefault="00350FC8" w:rsidP="00454F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749" w:type="dxa"/>
            <w:vAlign w:val="bottom"/>
          </w:tcPr>
          <w:p w14:paraId="508E68DD" w14:textId="77777777" w:rsidR="00350FC8" w:rsidRPr="00C27F00" w:rsidRDefault="00350FC8" w:rsidP="00454F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 xml:space="preserve"> ถึง </w:t>
            </w:r>
            <w:r w:rsidRPr="00C27F00">
              <w:rPr>
                <w:rFonts w:ascii="Angsana New" w:hAnsi="Angsana New" w:hint="cs"/>
                <w:sz w:val="22"/>
                <w:szCs w:val="22"/>
              </w:rPr>
              <w:t>5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749" w:type="dxa"/>
            <w:vAlign w:val="bottom"/>
          </w:tcPr>
          <w:p w14:paraId="0259B5B7" w14:textId="77777777" w:rsidR="00350FC8" w:rsidRPr="00C27F00" w:rsidRDefault="00350FC8" w:rsidP="00454F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>5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469CCF46" w14:textId="77777777" w:rsidR="00350FC8" w:rsidRPr="00C27F00" w:rsidRDefault="00350FC8" w:rsidP="00454F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08C88734" w14:textId="77777777" w:rsidR="00350FC8" w:rsidRPr="00C27F00" w:rsidRDefault="00350FC8" w:rsidP="00454F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pacing w:val="-2"/>
                <w:sz w:val="22"/>
                <w:szCs w:val="22"/>
              </w:rPr>
              <w:t xml:space="preserve">1 </w:t>
            </w:r>
            <w:r w:rsidRPr="00C27F00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ถึง </w:t>
            </w:r>
            <w:r w:rsidRPr="00C27F00">
              <w:rPr>
                <w:rFonts w:ascii="Angsana New" w:hAnsi="Angsana New"/>
                <w:spacing w:val="-2"/>
                <w:sz w:val="22"/>
                <w:szCs w:val="22"/>
              </w:rPr>
              <w:t>5</w:t>
            </w:r>
            <w:r w:rsidRPr="00C27F00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0FF7870C" w14:textId="77777777" w:rsidR="00350FC8" w:rsidRPr="00C27F00" w:rsidRDefault="00350FC8" w:rsidP="00454F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 xml:space="preserve">5 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810" w:type="dxa"/>
          </w:tcPr>
          <w:p w14:paraId="260490D5" w14:textId="77777777" w:rsidR="00350FC8" w:rsidRPr="00C27F00" w:rsidRDefault="00350FC8" w:rsidP="00454F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810" w:type="dxa"/>
            <w:vAlign w:val="bottom"/>
          </w:tcPr>
          <w:p w14:paraId="1834FB12" w14:textId="77777777" w:rsidR="00350FC8" w:rsidRPr="00C27F00" w:rsidRDefault="00350FC8" w:rsidP="00454F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261" w:type="dxa"/>
            <w:vAlign w:val="bottom"/>
          </w:tcPr>
          <w:p w14:paraId="4390A427" w14:textId="77777777" w:rsidR="00350FC8" w:rsidRPr="00C27F00" w:rsidRDefault="00350FC8" w:rsidP="00454F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ร้อยละต่อปี</w:t>
            </w:r>
            <w:r w:rsidRPr="00C27F00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350FC8" w:rsidRPr="00C27F00" w14:paraId="6400EA99" w14:textId="77777777">
        <w:trPr>
          <w:cantSplit/>
          <w:tblHeader/>
        </w:trPr>
        <w:tc>
          <w:tcPr>
            <w:tcW w:w="1912" w:type="dxa"/>
            <w:gridSpan w:val="2"/>
            <w:vAlign w:val="bottom"/>
          </w:tcPr>
          <w:p w14:paraId="65E90EED" w14:textId="77777777" w:rsidR="00350FC8" w:rsidRPr="00C27F00" w:rsidRDefault="00350FC8" w:rsidP="00454FB0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7F0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748" w:type="dxa"/>
            <w:vAlign w:val="bottom"/>
          </w:tcPr>
          <w:p w14:paraId="38EE8DA3" w14:textId="77777777" w:rsidR="00350FC8" w:rsidRPr="00C27F00" w:rsidRDefault="00350FC8" w:rsidP="00454F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vAlign w:val="bottom"/>
          </w:tcPr>
          <w:p w14:paraId="32BC8380" w14:textId="77777777" w:rsidR="00350FC8" w:rsidRPr="00C27F00" w:rsidRDefault="00350FC8" w:rsidP="00454FB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vAlign w:val="bottom"/>
          </w:tcPr>
          <w:p w14:paraId="050DA4D0" w14:textId="77777777" w:rsidR="00350FC8" w:rsidRPr="00C27F00" w:rsidRDefault="00350FC8" w:rsidP="00454FB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77874D5" w14:textId="77777777" w:rsidR="00350FC8" w:rsidRPr="00C27F00" w:rsidRDefault="00350FC8" w:rsidP="00454F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3271533" w14:textId="77777777" w:rsidR="00350FC8" w:rsidRPr="00C27F00" w:rsidRDefault="00350FC8" w:rsidP="00454F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6D652F40" w14:textId="77777777" w:rsidR="00350FC8" w:rsidRPr="00C27F00" w:rsidRDefault="00350FC8" w:rsidP="00454F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DD28F67" w14:textId="77777777" w:rsidR="00350FC8" w:rsidRPr="00C27F00" w:rsidRDefault="00350FC8" w:rsidP="00454F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71D444A5" w14:textId="77777777" w:rsidR="00350FC8" w:rsidRPr="00C27F00" w:rsidRDefault="00350FC8" w:rsidP="00454F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1" w:type="dxa"/>
            <w:vAlign w:val="bottom"/>
          </w:tcPr>
          <w:p w14:paraId="775A7329" w14:textId="77777777" w:rsidR="00350FC8" w:rsidRPr="00C27F00" w:rsidRDefault="00350FC8" w:rsidP="00454F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50FC8" w:rsidRPr="00C27F00" w14:paraId="02660521" w14:textId="77777777">
        <w:trPr>
          <w:cantSplit/>
          <w:tblHeader/>
        </w:trPr>
        <w:tc>
          <w:tcPr>
            <w:tcW w:w="1912" w:type="dxa"/>
            <w:gridSpan w:val="2"/>
            <w:vAlign w:val="bottom"/>
          </w:tcPr>
          <w:p w14:paraId="1234CF6B" w14:textId="77777777" w:rsidR="00350FC8" w:rsidRPr="00C27F00" w:rsidRDefault="00350FC8" w:rsidP="00454FB0">
            <w:pPr>
              <w:spacing w:line="280" w:lineRule="exact"/>
              <w:ind w:left="162" w:right="-228" w:hanging="162"/>
              <w:rPr>
                <w:rFonts w:ascii="Angsana New" w:hAnsi="Angsana New"/>
                <w:spacing w:val="-10"/>
                <w:sz w:val="22"/>
                <w:szCs w:val="22"/>
              </w:rPr>
            </w:pPr>
            <w:r w:rsidRPr="00C27F00">
              <w:rPr>
                <w:rFonts w:ascii="Angsana New" w:hAnsi="Angsana New"/>
                <w:spacing w:val="-10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48" w:type="dxa"/>
            <w:vAlign w:val="bottom"/>
          </w:tcPr>
          <w:p w14:paraId="0F05FB90" w14:textId="2A99F806" w:rsidR="00350FC8" w:rsidRPr="00C27F00" w:rsidRDefault="00350FC8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C27F00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49" w:type="dxa"/>
            <w:vAlign w:val="bottom"/>
          </w:tcPr>
          <w:p w14:paraId="739085EC" w14:textId="1BFBDDDE" w:rsidR="00350FC8" w:rsidRPr="00C27F00" w:rsidRDefault="00350FC8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7F00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49" w:type="dxa"/>
            <w:vAlign w:val="bottom"/>
          </w:tcPr>
          <w:p w14:paraId="0A6E9AEF" w14:textId="6ECB56E0" w:rsidR="00350FC8" w:rsidRPr="00C27F00" w:rsidRDefault="00350FC8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7F00">
              <w:rPr>
                <w:rFonts w:ascii="Angsana New" w:hAnsi="Angsana New"/>
                <w:sz w:val="22"/>
                <w:szCs w:val="22"/>
                <w:lang w:val="en-GB"/>
              </w:rPr>
              <w:t>91</w:t>
            </w:r>
          </w:p>
        </w:tc>
        <w:tc>
          <w:tcPr>
            <w:tcW w:w="720" w:type="dxa"/>
            <w:vAlign w:val="bottom"/>
          </w:tcPr>
          <w:p w14:paraId="503A8164" w14:textId="52D827A8" w:rsidR="00350FC8" w:rsidRPr="00C27F00" w:rsidRDefault="00927B8E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7F00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20" w:type="dxa"/>
            <w:vAlign w:val="bottom"/>
          </w:tcPr>
          <w:p w14:paraId="6F82A680" w14:textId="148121DE" w:rsidR="00350FC8" w:rsidRPr="00C27F00" w:rsidRDefault="00350FC8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7F00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20" w:type="dxa"/>
            <w:vAlign w:val="bottom"/>
          </w:tcPr>
          <w:p w14:paraId="023A8027" w14:textId="582C92B2" w:rsidR="00350FC8" w:rsidRPr="00C27F00" w:rsidRDefault="00350FC8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7F00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14:paraId="19531131" w14:textId="47E3E98C" w:rsidR="00350FC8" w:rsidRPr="00C27F00" w:rsidRDefault="00927B8E" w:rsidP="00454FB0">
            <w:pP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7F00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810" w:type="dxa"/>
            <w:vAlign w:val="bottom"/>
          </w:tcPr>
          <w:p w14:paraId="22C7410C" w14:textId="08D50A13" w:rsidR="00350FC8" w:rsidRPr="00C27F00" w:rsidRDefault="00927B8E" w:rsidP="00454FB0">
            <w:pP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7F00">
              <w:rPr>
                <w:rFonts w:ascii="Angsana New" w:hAnsi="Angsana New"/>
                <w:sz w:val="22"/>
                <w:szCs w:val="22"/>
                <w:lang w:val="en-GB"/>
              </w:rPr>
              <w:t>92</w:t>
            </w:r>
          </w:p>
        </w:tc>
        <w:tc>
          <w:tcPr>
            <w:tcW w:w="1261" w:type="dxa"/>
            <w:vAlign w:val="bottom"/>
          </w:tcPr>
          <w:p w14:paraId="51173556" w14:textId="1E7EA60D" w:rsidR="00350FC8" w:rsidRPr="00C27F00" w:rsidRDefault="0028450D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7F00">
              <w:rPr>
                <w:rFonts w:ascii="Angsana New" w:hAnsi="Angsana New"/>
                <w:sz w:val="22"/>
                <w:szCs w:val="22"/>
                <w:lang w:val="en-GB"/>
              </w:rPr>
              <w:t>0.15 - 1.10</w:t>
            </w:r>
          </w:p>
        </w:tc>
      </w:tr>
      <w:tr w:rsidR="00350FC8" w:rsidRPr="00C27F00" w14:paraId="1CE5D1F5" w14:textId="77777777" w:rsidTr="003F20FE">
        <w:trPr>
          <w:cantSplit/>
          <w:tblHeader/>
        </w:trPr>
        <w:tc>
          <w:tcPr>
            <w:tcW w:w="1912" w:type="dxa"/>
            <w:gridSpan w:val="2"/>
            <w:vAlign w:val="bottom"/>
          </w:tcPr>
          <w:p w14:paraId="1EDF7125" w14:textId="77777777" w:rsidR="00350FC8" w:rsidRPr="00C27F00" w:rsidRDefault="00350FC8" w:rsidP="00454FB0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หมุนเวียน</w:t>
            </w:r>
            <w:r w:rsidRPr="00C27F00">
              <w:rPr>
                <w:rFonts w:ascii="Angsana New" w:hAnsi="Angsana New"/>
                <w:sz w:val="22"/>
                <w:szCs w:val="22"/>
                <w:cs/>
              </w:rPr>
              <w:t xml:space="preserve">อื่น </w:t>
            </w:r>
          </w:p>
        </w:tc>
        <w:tc>
          <w:tcPr>
            <w:tcW w:w="748" w:type="dxa"/>
          </w:tcPr>
          <w:p w14:paraId="7D046E15" w14:textId="5129B44E" w:rsidR="00350FC8" w:rsidRPr="00C27F00" w:rsidRDefault="00350FC8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7F00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749" w:type="dxa"/>
          </w:tcPr>
          <w:p w14:paraId="2E002413" w14:textId="033C661F" w:rsidR="00350FC8" w:rsidRPr="00C27F00" w:rsidRDefault="00350FC8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7F00">
              <w:rPr>
                <w:rFonts w:ascii="Angsana New" w:hAnsi="Angsana New"/>
                <w:sz w:val="22"/>
                <w:szCs w:val="22"/>
                <w:lang w:val="en-GB"/>
              </w:rPr>
              <w:t>178</w:t>
            </w:r>
          </w:p>
        </w:tc>
        <w:tc>
          <w:tcPr>
            <w:tcW w:w="749" w:type="dxa"/>
          </w:tcPr>
          <w:p w14:paraId="5674BDE6" w14:textId="3D7FC682" w:rsidR="00350FC8" w:rsidRPr="00C27F00" w:rsidRDefault="00350FC8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7F00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20" w:type="dxa"/>
          </w:tcPr>
          <w:p w14:paraId="57A607F4" w14:textId="1CE97DF6" w:rsidR="00350FC8" w:rsidRPr="00C27F00" w:rsidRDefault="00350FC8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7F00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20" w:type="dxa"/>
          </w:tcPr>
          <w:p w14:paraId="178C0EF5" w14:textId="2F0546D3" w:rsidR="00350FC8" w:rsidRPr="00C27F00" w:rsidRDefault="00350FC8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7F00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20" w:type="dxa"/>
          </w:tcPr>
          <w:p w14:paraId="73269562" w14:textId="05C8A628" w:rsidR="00350FC8" w:rsidRPr="00C27F00" w:rsidRDefault="00350FC8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7F00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10" w:type="dxa"/>
          </w:tcPr>
          <w:p w14:paraId="2A3DBC46" w14:textId="5A6E2350" w:rsidR="00350FC8" w:rsidRPr="00C27F00" w:rsidRDefault="00350FC8" w:rsidP="00454FB0">
            <w:pP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7F00">
              <w:rPr>
                <w:rFonts w:ascii="Angsana New" w:hAnsi="Angsana New"/>
                <w:sz w:val="22"/>
                <w:szCs w:val="22"/>
                <w:lang w:val="en-GB"/>
              </w:rPr>
              <w:t>1,</w:t>
            </w:r>
            <w:r w:rsidR="00927B8E" w:rsidRPr="00C27F00">
              <w:rPr>
                <w:rFonts w:ascii="Angsana New" w:hAnsi="Angsana New"/>
                <w:sz w:val="22"/>
                <w:szCs w:val="22"/>
                <w:lang w:val="en-GB"/>
              </w:rPr>
              <w:t>317</w:t>
            </w:r>
          </w:p>
        </w:tc>
        <w:tc>
          <w:tcPr>
            <w:tcW w:w="810" w:type="dxa"/>
          </w:tcPr>
          <w:p w14:paraId="1D6CA405" w14:textId="1B3B8A0C" w:rsidR="00350FC8" w:rsidRPr="00C27F00" w:rsidRDefault="00350FC8" w:rsidP="00454FB0">
            <w:pP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7F00">
              <w:rPr>
                <w:rFonts w:ascii="Angsana New" w:hAnsi="Angsana New"/>
                <w:sz w:val="22"/>
                <w:szCs w:val="22"/>
                <w:lang w:val="en-GB"/>
              </w:rPr>
              <w:t>1,</w:t>
            </w:r>
            <w:r w:rsidR="00927B8E" w:rsidRPr="00C27F00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Pr="00C27F00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1" w:type="dxa"/>
          </w:tcPr>
          <w:p w14:paraId="6BDD1E71" w14:textId="18D1BE55" w:rsidR="00350FC8" w:rsidRPr="00C27F00" w:rsidRDefault="009A3A9F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7F00">
              <w:rPr>
                <w:rFonts w:ascii="Angsana New" w:hAnsi="Angsana New"/>
                <w:sz w:val="22"/>
                <w:szCs w:val="22"/>
                <w:lang w:val="en-GB"/>
              </w:rPr>
              <w:t xml:space="preserve">6.75 </w:t>
            </w:r>
            <w:r w:rsidR="00927B8E" w:rsidRPr="00C27F00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  <w:r w:rsidRPr="00C27F00">
              <w:rPr>
                <w:rFonts w:ascii="Angsana New" w:hAnsi="Angsana New"/>
                <w:sz w:val="22"/>
                <w:szCs w:val="22"/>
                <w:lang w:val="en-GB"/>
              </w:rPr>
              <w:t xml:space="preserve"> 8.00</w:t>
            </w:r>
          </w:p>
        </w:tc>
      </w:tr>
      <w:tr w:rsidR="00350FC8" w:rsidRPr="00C27F00" w14:paraId="33981AF2" w14:textId="77777777" w:rsidTr="003F20FE">
        <w:trPr>
          <w:cantSplit/>
          <w:tblHeader/>
        </w:trPr>
        <w:tc>
          <w:tcPr>
            <w:tcW w:w="1912" w:type="dxa"/>
            <w:gridSpan w:val="2"/>
            <w:vAlign w:val="bottom"/>
          </w:tcPr>
          <w:p w14:paraId="2A41E890" w14:textId="1F89C2B0" w:rsidR="00350FC8" w:rsidRPr="00C27F00" w:rsidRDefault="00350FC8" w:rsidP="00454FB0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  <w:cs/>
              </w:rPr>
              <w:t>เงินให้กู้ยืม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ระยะสั้น</w:t>
            </w:r>
            <w:r w:rsidRPr="00C27F00">
              <w:rPr>
                <w:rFonts w:ascii="Angsana New" w:hAnsi="Angsana New"/>
                <w:sz w:val="22"/>
                <w:szCs w:val="22"/>
                <w:cs/>
              </w:rPr>
              <w:t>แก่กิจการที่เกี่ยวข้องกัน</w:t>
            </w:r>
          </w:p>
        </w:tc>
        <w:tc>
          <w:tcPr>
            <w:tcW w:w="748" w:type="dxa"/>
          </w:tcPr>
          <w:p w14:paraId="3D83A4D8" w14:textId="3DB9CFFF" w:rsidR="00350FC8" w:rsidRPr="00C27F00" w:rsidRDefault="00350FC8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7F00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49" w:type="dxa"/>
          </w:tcPr>
          <w:p w14:paraId="7E57C5B6" w14:textId="3EF9F2D8" w:rsidR="00350FC8" w:rsidRPr="00C27F00" w:rsidRDefault="00350FC8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7F00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49" w:type="dxa"/>
          </w:tcPr>
          <w:p w14:paraId="0848CFC1" w14:textId="499C45F9" w:rsidR="00350FC8" w:rsidRPr="00C27F00" w:rsidRDefault="00350FC8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7F00">
              <w:rPr>
                <w:rFonts w:ascii="Angsana New" w:hAnsi="Angsana New"/>
                <w:sz w:val="22"/>
                <w:szCs w:val="22"/>
                <w:lang w:val="en-GB"/>
              </w:rPr>
              <w:t>741</w:t>
            </w:r>
          </w:p>
        </w:tc>
        <w:tc>
          <w:tcPr>
            <w:tcW w:w="720" w:type="dxa"/>
          </w:tcPr>
          <w:p w14:paraId="6C56E3AC" w14:textId="7B0C6CA0" w:rsidR="00350FC8" w:rsidRPr="00C27F00" w:rsidRDefault="00350FC8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7F00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20" w:type="dxa"/>
          </w:tcPr>
          <w:p w14:paraId="5C691F0A" w14:textId="57E6D15D" w:rsidR="00350FC8" w:rsidRPr="00C27F00" w:rsidRDefault="00350FC8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7F00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20" w:type="dxa"/>
          </w:tcPr>
          <w:p w14:paraId="47D8AFA7" w14:textId="3B0C9570" w:rsidR="00350FC8" w:rsidRPr="00C27F00" w:rsidRDefault="00350FC8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7F00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10" w:type="dxa"/>
          </w:tcPr>
          <w:p w14:paraId="5ED77E85" w14:textId="509A5C7C" w:rsidR="00350FC8" w:rsidRPr="00C27F00" w:rsidRDefault="009A3A9F" w:rsidP="00454FB0">
            <w:pP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7F00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10" w:type="dxa"/>
          </w:tcPr>
          <w:p w14:paraId="0C1DA0E4" w14:textId="0A6DFBF1" w:rsidR="00350FC8" w:rsidRPr="00C27F00" w:rsidRDefault="009A3A9F" w:rsidP="00454FB0">
            <w:pP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7F00">
              <w:rPr>
                <w:rFonts w:ascii="Angsana New" w:hAnsi="Angsana New"/>
                <w:sz w:val="22"/>
                <w:szCs w:val="22"/>
                <w:lang w:val="en-GB"/>
              </w:rPr>
              <w:t>741</w:t>
            </w:r>
          </w:p>
        </w:tc>
        <w:tc>
          <w:tcPr>
            <w:tcW w:w="1261" w:type="dxa"/>
            <w:vAlign w:val="bottom"/>
          </w:tcPr>
          <w:p w14:paraId="67B205DF" w14:textId="280059CC" w:rsidR="00350FC8" w:rsidRPr="00C27F00" w:rsidRDefault="000B7FD5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7F00">
              <w:rPr>
                <w:rFonts w:ascii="Angsana New" w:hAnsi="Angsana New"/>
                <w:sz w:val="22"/>
                <w:szCs w:val="22"/>
                <w:lang w:val="en-GB"/>
              </w:rPr>
              <w:t xml:space="preserve">MLR-1.25 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และ </w:t>
            </w:r>
            <w:r w:rsidRPr="00C27F00">
              <w:rPr>
                <w:rFonts w:ascii="Angsana New" w:hAnsi="Angsana New"/>
                <w:sz w:val="22"/>
                <w:szCs w:val="22"/>
                <w:lang w:val="en-GB"/>
              </w:rPr>
              <w:t>MLR-1.5</w:t>
            </w:r>
          </w:p>
        </w:tc>
      </w:tr>
      <w:tr w:rsidR="00350FC8" w:rsidRPr="00C27F00" w14:paraId="0ED63246" w14:textId="77777777">
        <w:trPr>
          <w:cantSplit/>
          <w:tblHeader/>
        </w:trPr>
        <w:tc>
          <w:tcPr>
            <w:tcW w:w="1912" w:type="dxa"/>
            <w:gridSpan w:val="2"/>
            <w:vAlign w:val="bottom"/>
          </w:tcPr>
          <w:p w14:paraId="37B4760D" w14:textId="77777777" w:rsidR="00350FC8" w:rsidRPr="00C27F00" w:rsidRDefault="00350FC8" w:rsidP="00454FB0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  <w:cs/>
              </w:rPr>
              <w:t>เงินฝากที่มีภาระค้ำประกัน</w:t>
            </w:r>
          </w:p>
        </w:tc>
        <w:tc>
          <w:tcPr>
            <w:tcW w:w="748" w:type="dxa"/>
            <w:vAlign w:val="bottom"/>
          </w:tcPr>
          <w:p w14:paraId="2121A698" w14:textId="70406C4F" w:rsidR="00350FC8" w:rsidRPr="00C27F00" w:rsidRDefault="00350FC8" w:rsidP="00454FB0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749" w:type="dxa"/>
            <w:vAlign w:val="bottom"/>
          </w:tcPr>
          <w:p w14:paraId="2300CED7" w14:textId="32091A40" w:rsidR="00350FC8" w:rsidRPr="00C27F00" w:rsidRDefault="00350FC8" w:rsidP="00454FB0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9" w:type="dxa"/>
            <w:vAlign w:val="bottom"/>
          </w:tcPr>
          <w:p w14:paraId="710BDBBA" w14:textId="2CC52D01" w:rsidR="00350FC8" w:rsidRPr="00C27F00" w:rsidRDefault="00350FC8" w:rsidP="00454FB0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6EF975AA" w14:textId="286116DE" w:rsidR="00350FC8" w:rsidRPr="00C27F00" w:rsidRDefault="00350FC8" w:rsidP="00454FB0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7323E7C7" w14:textId="1B4EC14E" w:rsidR="00350FC8" w:rsidRPr="00C27F00" w:rsidRDefault="00350FC8" w:rsidP="00454FB0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437FA239" w14:textId="285402FC" w:rsidR="00350FC8" w:rsidRPr="00C27F00" w:rsidRDefault="00350FC8" w:rsidP="00454FB0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127F31F6" w14:textId="642F7ED0" w:rsidR="00350FC8" w:rsidRPr="00C27F00" w:rsidRDefault="00350FC8" w:rsidP="00454FB0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34AC6842" w14:textId="01FD9EDE" w:rsidR="00350FC8" w:rsidRPr="00C27F00" w:rsidRDefault="00350FC8" w:rsidP="00454FB0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</w:t>
            </w:r>
            <w:r w:rsidR="009F1AB9" w:rsidRPr="00C27F00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261" w:type="dxa"/>
            <w:vAlign w:val="bottom"/>
          </w:tcPr>
          <w:p w14:paraId="5528872A" w14:textId="5DA2B21F" w:rsidR="00350FC8" w:rsidRPr="00C27F00" w:rsidRDefault="005C4729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0.</w:t>
            </w:r>
            <w:r w:rsidR="002A3F74" w:rsidRPr="00C27F00">
              <w:rPr>
                <w:rFonts w:ascii="Angsana New" w:hAnsi="Angsana New"/>
                <w:sz w:val="22"/>
                <w:szCs w:val="22"/>
              </w:rPr>
              <w:t>2</w:t>
            </w:r>
            <w:r w:rsidRPr="00C27F00">
              <w:rPr>
                <w:rFonts w:ascii="Angsana New" w:hAnsi="Angsana New"/>
                <w:sz w:val="22"/>
                <w:szCs w:val="22"/>
              </w:rPr>
              <w:t xml:space="preserve">0 </w:t>
            </w:r>
            <w:r w:rsidR="00C80C46" w:rsidRPr="00C27F0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Pr="00C27F00">
              <w:rPr>
                <w:rFonts w:ascii="Angsana New" w:hAnsi="Angsana New"/>
                <w:sz w:val="22"/>
                <w:szCs w:val="22"/>
              </w:rPr>
              <w:t xml:space="preserve"> 0.90</w:t>
            </w:r>
          </w:p>
        </w:tc>
      </w:tr>
      <w:tr w:rsidR="00350FC8" w:rsidRPr="00C27F00" w14:paraId="6523D57E" w14:textId="77777777">
        <w:trPr>
          <w:cantSplit/>
          <w:tblHeader/>
        </w:trPr>
        <w:tc>
          <w:tcPr>
            <w:tcW w:w="1912" w:type="dxa"/>
            <w:gridSpan w:val="2"/>
            <w:vAlign w:val="bottom"/>
          </w:tcPr>
          <w:p w14:paraId="4A535D01" w14:textId="77777777" w:rsidR="00350FC8" w:rsidRPr="00C27F00" w:rsidRDefault="00350FC8" w:rsidP="00454FB0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8" w:type="dxa"/>
            <w:vAlign w:val="bottom"/>
          </w:tcPr>
          <w:p w14:paraId="7B23C454" w14:textId="39E42646" w:rsidR="00350FC8" w:rsidRPr="00C27F00" w:rsidRDefault="00350FC8" w:rsidP="00454FB0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749" w:type="dxa"/>
            <w:vAlign w:val="bottom"/>
          </w:tcPr>
          <w:p w14:paraId="262FC9F8" w14:textId="40DFFBC4" w:rsidR="00350FC8" w:rsidRPr="00C27F00" w:rsidRDefault="00350FC8" w:rsidP="00454FB0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178</w:t>
            </w:r>
          </w:p>
        </w:tc>
        <w:tc>
          <w:tcPr>
            <w:tcW w:w="749" w:type="dxa"/>
            <w:vAlign w:val="bottom"/>
          </w:tcPr>
          <w:p w14:paraId="126407E3" w14:textId="287CC55A" w:rsidR="00350FC8" w:rsidRPr="00C27F00" w:rsidRDefault="009F1AB9" w:rsidP="00454FB0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832</w:t>
            </w:r>
          </w:p>
        </w:tc>
        <w:tc>
          <w:tcPr>
            <w:tcW w:w="720" w:type="dxa"/>
            <w:vAlign w:val="bottom"/>
          </w:tcPr>
          <w:p w14:paraId="228F4C4F" w14:textId="12D36E08" w:rsidR="00350FC8" w:rsidRPr="00C27F00" w:rsidRDefault="009F1AB9" w:rsidP="00454FB0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6E6F390E" w14:textId="6D9B6884" w:rsidR="00350FC8" w:rsidRPr="00C27F00" w:rsidRDefault="00350FC8" w:rsidP="00454FB0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3BECBD6E" w14:textId="3FAA3779" w:rsidR="00350FC8" w:rsidRPr="00C27F00" w:rsidRDefault="00350FC8" w:rsidP="00454FB0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042BFBCF" w14:textId="755951F1" w:rsidR="00350FC8" w:rsidRPr="00C27F00" w:rsidRDefault="00350FC8" w:rsidP="00454FB0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</w:t>
            </w:r>
            <w:r w:rsidR="009F1AB9" w:rsidRPr="00C27F00">
              <w:rPr>
                <w:rFonts w:ascii="Angsana New" w:hAnsi="Angsana New"/>
                <w:sz w:val="22"/>
                <w:szCs w:val="22"/>
              </w:rPr>
              <w:t>318</w:t>
            </w:r>
          </w:p>
        </w:tc>
        <w:tc>
          <w:tcPr>
            <w:tcW w:w="810" w:type="dxa"/>
            <w:vAlign w:val="bottom"/>
          </w:tcPr>
          <w:p w14:paraId="2667D552" w14:textId="6D54B330" w:rsidR="00350FC8" w:rsidRPr="00C27F00" w:rsidRDefault="009F1AB9" w:rsidP="00454FB0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2,349</w:t>
            </w:r>
          </w:p>
        </w:tc>
        <w:tc>
          <w:tcPr>
            <w:tcW w:w="1261" w:type="dxa"/>
            <w:vAlign w:val="bottom"/>
          </w:tcPr>
          <w:p w14:paraId="786F6934" w14:textId="0F8FA92F" w:rsidR="00350FC8" w:rsidRPr="00C27F00" w:rsidRDefault="00350FC8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50FC8" w:rsidRPr="00C27F00" w14:paraId="0DFBF81E" w14:textId="77777777">
        <w:trPr>
          <w:cantSplit/>
          <w:tblHeader/>
        </w:trPr>
        <w:tc>
          <w:tcPr>
            <w:tcW w:w="1912" w:type="dxa"/>
            <w:gridSpan w:val="2"/>
            <w:vAlign w:val="bottom"/>
          </w:tcPr>
          <w:p w14:paraId="2AC2284E" w14:textId="77777777" w:rsidR="00350FC8" w:rsidRPr="00C27F00" w:rsidRDefault="00350FC8" w:rsidP="00454FB0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748" w:type="dxa"/>
            <w:vAlign w:val="bottom"/>
          </w:tcPr>
          <w:p w14:paraId="7590F087" w14:textId="77777777" w:rsidR="00350FC8" w:rsidRPr="00C27F00" w:rsidRDefault="00350FC8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vAlign w:val="bottom"/>
          </w:tcPr>
          <w:p w14:paraId="54687416" w14:textId="77777777" w:rsidR="00350FC8" w:rsidRPr="00C27F00" w:rsidRDefault="00350FC8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vAlign w:val="bottom"/>
          </w:tcPr>
          <w:p w14:paraId="463A525F" w14:textId="77777777" w:rsidR="00350FC8" w:rsidRPr="00C27F00" w:rsidRDefault="00350FC8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676F34F" w14:textId="77777777" w:rsidR="00350FC8" w:rsidRPr="00C27F00" w:rsidRDefault="00350FC8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C60EDA5" w14:textId="77777777" w:rsidR="00350FC8" w:rsidRPr="00C27F00" w:rsidRDefault="00350FC8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D89CBE1" w14:textId="77777777" w:rsidR="00350FC8" w:rsidRPr="00C27F00" w:rsidRDefault="00350FC8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A5F30A8" w14:textId="77777777" w:rsidR="00350FC8" w:rsidRPr="00C27F00" w:rsidRDefault="00350FC8" w:rsidP="00454FB0">
            <w:pP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0DA8688" w14:textId="77777777" w:rsidR="00350FC8" w:rsidRPr="00C27F00" w:rsidRDefault="00350FC8" w:rsidP="00454FB0">
            <w:pP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  <w:vAlign w:val="bottom"/>
          </w:tcPr>
          <w:p w14:paraId="4A67DFA7" w14:textId="77777777" w:rsidR="00350FC8" w:rsidRPr="00C27F00" w:rsidRDefault="00350FC8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50FC8" w:rsidRPr="00C27F00" w14:paraId="13812953" w14:textId="77777777">
        <w:trPr>
          <w:cantSplit/>
          <w:trHeight w:val="585"/>
          <w:tblHeader/>
        </w:trPr>
        <w:tc>
          <w:tcPr>
            <w:tcW w:w="1912" w:type="dxa"/>
            <w:gridSpan w:val="2"/>
            <w:vAlign w:val="bottom"/>
          </w:tcPr>
          <w:p w14:paraId="166A4056" w14:textId="77777777" w:rsidR="00350FC8" w:rsidRPr="00C27F00" w:rsidRDefault="00350FC8" w:rsidP="00454FB0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201" w:hanging="201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48" w:type="dxa"/>
          </w:tcPr>
          <w:p w14:paraId="0532E7E1" w14:textId="77777777" w:rsidR="00350FC8" w:rsidRPr="00C27F00" w:rsidRDefault="00350FC8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409</w:t>
            </w:r>
          </w:p>
        </w:tc>
        <w:tc>
          <w:tcPr>
            <w:tcW w:w="749" w:type="dxa"/>
          </w:tcPr>
          <w:p w14:paraId="0CF664E7" w14:textId="77777777" w:rsidR="00350FC8" w:rsidRPr="00C27F00" w:rsidRDefault="00350FC8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9" w:type="dxa"/>
          </w:tcPr>
          <w:p w14:paraId="6389B44D" w14:textId="77777777" w:rsidR="00350FC8" w:rsidRPr="00C27F00" w:rsidRDefault="00350FC8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34D6EBA1" w14:textId="77777777" w:rsidR="00350FC8" w:rsidRPr="00C27F00" w:rsidRDefault="00350FC8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285</w:t>
            </w:r>
          </w:p>
        </w:tc>
        <w:tc>
          <w:tcPr>
            <w:tcW w:w="720" w:type="dxa"/>
          </w:tcPr>
          <w:p w14:paraId="341A4A6B" w14:textId="77777777" w:rsidR="00350FC8" w:rsidRPr="00C27F00" w:rsidRDefault="00350FC8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6FA5B6EC" w14:textId="77777777" w:rsidR="00350FC8" w:rsidRPr="00C27F00" w:rsidRDefault="00350FC8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43676396" w14:textId="77777777" w:rsidR="00350FC8" w:rsidRPr="00C27F00" w:rsidRDefault="00350FC8" w:rsidP="00454FB0">
            <w:pP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7064420A" w14:textId="77777777" w:rsidR="00350FC8" w:rsidRPr="00C27F00" w:rsidRDefault="00350FC8" w:rsidP="00454FB0">
            <w:pP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694</w:t>
            </w:r>
          </w:p>
        </w:tc>
        <w:tc>
          <w:tcPr>
            <w:tcW w:w="1261" w:type="dxa"/>
            <w:vAlign w:val="bottom"/>
          </w:tcPr>
          <w:p w14:paraId="51465D96" w14:textId="74AEFEE7" w:rsidR="00350FC8" w:rsidRPr="00C27F00" w:rsidRDefault="00350FC8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  <w:lang w:val="en-GB"/>
              </w:rPr>
              <w:t xml:space="preserve">3.70 </w:t>
            </w:r>
            <w:r w:rsidR="006E4B7B" w:rsidRPr="00C27F00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  <w:r w:rsidRPr="00C27F00">
              <w:rPr>
                <w:rFonts w:ascii="Angsana New" w:hAnsi="Angsana New"/>
                <w:sz w:val="22"/>
                <w:szCs w:val="22"/>
                <w:lang w:val="en-GB"/>
              </w:rPr>
              <w:t xml:space="preserve"> 4.85 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และ </w:t>
            </w:r>
            <w:r w:rsidRPr="00C27F00">
              <w:rPr>
                <w:rFonts w:ascii="Angsana New" w:hAnsi="Angsana New"/>
                <w:sz w:val="22"/>
                <w:szCs w:val="22"/>
              </w:rPr>
              <w:t>MLR-1.5</w:t>
            </w:r>
          </w:p>
        </w:tc>
      </w:tr>
      <w:tr w:rsidR="00350FC8" w:rsidRPr="00C27F00" w14:paraId="27619677" w14:textId="77777777" w:rsidTr="003F20FE">
        <w:trPr>
          <w:cantSplit/>
          <w:trHeight w:val="450"/>
          <w:tblHeader/>
        </w:trPr>
        <w:tc>
          <w:tcPr>
            <w:tcW w:w="1912" w:type="dxa"/>
            <w:gridSpan w:val="2"/>
            <w:vAlign w:val="bottom"/>
          </w:tcPr>
          <w:p w14:paraId="5D1B02DB" w14:textId="77777777" w:rsidR="00350FC8" w:rsidRPr="00C27F00" w:rsidRDefault="00350FC8" w:rsidP="00454FB0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201" w:hanging="201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48" w:type="dxa"/>
          </w:tcPr>
          <w:p w14:paraId="7049841E" w14:textId="77777777" w:rsidR="00350FC8" w:rsidRPr="00C27F00" w:rsidRDefault="00350FC8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7F00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49" w:type="dxa"/>
          </w:tcPr>
          <w:p w14:paraId="4F5E56B4" w14:textId="77777777" w:rsidR="00350FC8" w:rsidRPr="00C27F00" w:rsidRDefault="00350FC8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9" w:type="dxa"/>
          </w:tcPr>
          <w:p w14:paraId="71310F21" w14:textId="77777777" w:rsidR="00350FC8" w:rsidRPr="00C27F00" w:rsidRDefault="00350FC8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021E59BB" w14:textId="50A46160" w:rsidR="00350FC8" w:rsidRPr="00C27F00" w:rsidRDefault="00943794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720" w:type="dxa"/>
          </w:tcPr>
          <w:p w14:paraId="61650E68" w14:textId="7420B034" w:rsidR="00350FC8" w:rsidRPr="00C27F00" w:rsidRDefault="00943794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6</w:t>
            </w:r>
            <w:r w:rsidR="00350FC8" w:rsidRPr="00C27F00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720" w:type="dxa"/>
          </w:tcPr>
          <w:p w14:paraId="7CE6A3D1" w14:textId="458AFF5E" w:rsidR="00350FC8" w:rsidRPr="00C27F00" w:rsidRDefault="00943794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810" w:type="dxa"/>
          </w:tcPr>
          <w:p w14:paraId="37277952" w14:textId="77777777" w:rsidR="00350FC8" w:rsidRPr="00C27F00" w:rsidRDefault="00350FC8" w:rsidP="00454FB0">
            <w:pP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006603F4" w14:textId="65A1BDCD" w:rsidR="00350FC8" w:rsidRPr="00C27F00" w:rsidRDefault="00943794" w:rsidP="00454FB0">
            <w:pP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96</w:t>
            </w:r>
          </w:p>
        </w:tc>
        <w:tc>
          <w:tcPr>
            <w:tcW w:w="1261" w:type="dxa"/>
          </w:tcPr>
          <w:p w14:paraId="64B24DDA" w14:textId="30773570" w:rsidR="00350FC8" w:rsidRPr="00C27F00" w:rsidRDefault="00350FC8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MLR-1.5</w:t>
            </w:r>
          </w:p>
        </w:tc>
      </w:tr>
      <w:tr w:rsidR="00350FC8" w:rsidRPr="00C27F00" w14:paraId="76606D6D" w14:textId="77777777" w:rsidTr="003F20FE">
        <w:trPr>
          <w:cantSplit/>
          <w:tblHeader/>
        </w:trPr>
        <w:tc>
          <w:tcPr>
            <w:tcW w:w="1912" w:type="dxa"/>
            <w:gridSpan w:val="2"/>
            <w:vAlign w:val="bottom"/>
          </w:tcPr>
          <w:p w14:paraId="65D6152A" w14:textId="77777777" w:rsidR="00350FC8" w:rsidRPr="00C27F00" w:rsidRDefault="00350FC8" w:rsidP="00454FB0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หมุนเวียน</w:t>
            </w:r>
            <w:r w:rsidRPr="00C27F00">
              <w:rPr>
                <w:rFonts w:ascii="Angsana New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748" w:type="dxa"/>
          </w:tcPr>
          <w:p w14:paraId="60F6E677" w14:textId="77777777" w:rsidR="00350FC8" w:rsidRPr="00C27F00" w:rsidRDefault="00350FC8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9" w:type="dxa"/>
          </w:tcPr>
          <w:p w14:paraId="7AF446E2" w14:textId="77777777" w:rsidR="00350FC8" w:rsidRPr="00C27F00" w:rsidRDefault="00350FC8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9" w:type="dxa"/>
          </w:tcPr>
          <w:p w14:paraId="08503C46" w14:textId="77777777" w:rsidR="00350FC8" w:rsidRPr="00C27F00" w:rsidRDefault="00350FC8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0924F9C3" w14:textId="77777777" w:rsidR="00350FC8" w:rsidRPr="00C27F00" w:rsidRDefault="00350FC8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6A8E6762" w14:textId="77777777" w:rsidR="00350FC8" w:rsidRPr="00C27F00" w:rsidRDefault="00350FC8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322E439E" w14:textId="77777777" w:rsidR="00350FC8" w:rsidRPr="00C27F00" w:rsidRDefault="00350FC8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6B433D74" w14:textId="2249D284" w:rsidR="00350FC8" w:rsidRPr="00C27F00" w:rsidRDefault="00350FC8" w:rsidP="00454FB0">
            <w:pP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</w:t>
            </w:r>
            <w:r w:rsidR="0033738E" w:rsidRPr="00C27F00">
              <w:rPr>
                <w:rFonts w:ascii="Angsana New" w:hAnsi="Angsana New"/>
                <w:sz w:val="22"/>
                <w:szCs w:val="22"/>
              </w:rPr>
              <w:t>,</w:t>
            </w:r>
            <w:r w:rsidR="006E4B7B" w:rsidRPr="00C27F00">
              <w:rPr>
                <w:rFonts w:ascii="Angsana New" w:hAnsi="Angsana New"/>
                <w:sz w:val="22"/>
                <w:szCs w:val="22"/>
              </w:rPr>
              <w:t>135</w:t>
            </w:r>
          </w:p>
        </w:tc>
        <w:tc>
          <w:tcPr>
            <w:tcW w:w="810" w:type="dxa"/>
          </w:tcPr>
          <w:p w14:paraId="0D998833" w14:textId="3327557F" w:rsidR="00350FC8" w:rsidRPr="00C27F00" w:rsidRDefault="00350FC8" w:rsidP="00454FB0">
            <w:pP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2,</w:t>
            </w:r>
            <w:r w:rsidR="006E4B7B" w:rsidRPr="00C27F00">
              <w:rPr>
                <w:rFonts w:ascii="Angsana New" w:hAnsi="Angsana New"/>
                <w:sz w:val="22"/>
                <w:szCs w:val="22"/>
              </w:rPr>
              <w:t>135</w:t>
            </w:r>
          </w:p>
        </w:tc>
        <w:tc>
          <w:tcPr>
            <w:tcW w:w="1261" w:type="dxa"/>
          </w:tcPr>
          <w:p w14:paraId="560AC625" w14:textId="77777777" w:rsidR="00350FC8" w:rsidRPr="00C27F00" w:rsidRDefault="00350FC8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50FC8" w:rsidRPr="00C27F00" w14:paraId="2E04D2F6" w14:textId="77777777">
        <w:trPr>
          <w:cantSplit/>
          <w:tblHeader/>
        </w:trPr>
        <w:tc>
          <w:tcPr>
            <w:tcW w:w="1912" w:type="dxa"/>
            <w:gridSpan w:val="2"/>
            <w:vAlign w:val="bottom"/>
          </w:tcPr>
          <w:p w14:paraId="6C52F5B1" w14:textId="77777777" w:rsidR="00350FC8" w:rsidRPr="00C27F00" w:rsidRDefault="00350FC8" w:rsidP="00454FB0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748" w:type="dxa"/>
            <w:vAlign w:val="bottom"/>
          </w:tcPr>
          <w:p w14:paraId="45A87452" w14:textId="4601CE0A" w:rsidR="00350FC8" w:rsidRPr="00C27F00" w:rsidRDefault="00350FC8" w:rsidP="00454FB0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</w:t>
            </w:r>
            <w:r w:rsidR="006E4B7B" w:rsidRPr="00C27F00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49" w:type="dxa"/>
            <w:vAlign w:val="bottom"/>
          </w:tcPr>
          <w:p w14:paraId="6A8352B7" w14:textId="47739C4B" w:rsidR="00350FC8" w:rsidRPr="00C27F00" w:rsidRDefault="006E4B7B" w:rsidP="00454FB0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749" w:type="dxa"/>
            <w:vAlign w:val="bottom"/>
          </w:tcPr>
          <w:p w14:paraId="4B092A05" w14:textId="5317DEB1" w:rsidR="00350FC8" w:rsidRPr="00C27F00" w:rsidRDefault="006E4B7B" w:rsidP="00454FB0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399DDF1A" w14:textId="77777777" w:rsidR="00350FC8" w:rsidRPr="00C27F00" w:rsidRDefault="00350FC8" w:rsidP="00454FB0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7884C7C0" w14:textId="77777777" w:rsidR="00350FC8" w:rsidRPr="00C27F00" w:rsidRDefault="00350FC8" w:rsidP="00454FB0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18F012C1" w14:textId="77777777" w:rsidR="00350FC8" w:rsidRPr="00C27F00" w:rsidRDefault="00350FC8" w:rsidP="00454FB0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4D0C2F48" w14:textId="77777777" w:rsidR="00350FC8" w:rsidRPr="00C27F00" w:rsidRDefault="00350FC8" w:rsidP="00454FB0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677ECDB2" w14:textId="32E9530F" w:rsidR="00350FC8" w:rsidRPr="00C27F00" w:rsidRDefault="006E4B7B" w:rsidP="00454FB0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42</w:t>
            </w:r>
          </w:p>
        </w:tc>
        <w:tc>
          <w:tcPr>
            <w:tcW w:w="1261" w:type="dxa"/>
            <w:vAlign w:val="bottom"/>
          </w:tcPr>
          <w:p w14:paraId="06A61F20" w14:textId="72D9FF31" w:rsidR="00350FC8" w:rsidRPr="00C27F00" w:rsidRDefault="00350FC8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 xml:space="preserve">3.85 </w:t>
            </w:r>
            <w:r w:rsidR="006E4B7B" w:rsidRPr="00C27F00">
              <w:rPr>
                <w:rFonts w:ascii="Angsana New" w:hAnsi="Angsana New"/>
                <w:sz w:val="22"/>
                <w:szCs w:val="22"/>
              </w:rPr>
              <w:t>- 5.10</w:t>
            </w:r>
          </w:p>
        </w:tc>
      </w:tr>
      <w:tr w:rsidR="00350FC8" w:rsidRPr="00C27F00" w14:paraId="2544C75E" w14:textId="77777777">
        <w:trPr>
          <w:cantSplit/>
          <w:tblHeader/>
        </w:trPr>
        <w:tc>
          <w:tcPr>
            <w:tcW w:w="1912" w:type="dxa"/>
            <w:gridSpan w:val="2"/>
            <w:vAlign w:val="bottom"/>
          </w:tcPr>
          <w:p w14:paraId="0A1DF406" w14:textId="77777777" w:rsidR="00350FC8" w:rsidRPr="00C27F00" w:rsidRDefault="00350FC8" w:rsidP="00454FB0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8" w:type="dxa"/>
            <w:vAlign w:val="bottom"/>
          </w:tcPr>
          <w:p w14:paraId="3A2736B0" w14:textId="3F0BDF5A" w:rsidR="00350FC8" w:rsidRPr="00C27F00" w:rsidRDefault="00350FC8" w:rsidP="00454FB0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42</w:t>
            </w:r>
            <w:r w:rsidR="006E4B7B" w:rsidRPr="00C27F00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749" w:type="dxa"/>
            <w:vAlign w:val="bottom"/>
          </w:tcPr>
          <w:p w14:paraId="0D69D3BC" w14:textId="5F39FEB3" w:rsidR="00350FC8" w:rsidRPr="00C27F00" w:rsidRDefault="006E4B7B" w:rsidP="00454FB0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749" w:type="dxa"/>
            <w:vAlign w:val="bottom"/>
          </w:tcPr>
          <w:p w14:paraId="2FEC85F3" w14:textId="6841C7CB" w:rsidR="00350FC8" w:rsidRPr="00C27F00" w:rsidRDefault="006E4B7B" w:rsidP="00454FB0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1FDB8D07" w14:textId="70EE1891" w:rsidR="00350FC8" w:rsidRPr="00C27F00" w:rsidRDefault="00350FC8" w:rsidP="00454FB0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3</w:t>
            </w:r>
            <w:r w:rsidR="006E4B7B" w:rsidRPr="00C27F00">
              <w:rPr>
                <w:rFonts w:ascii="Angsana New" w:hAnsi="Angsana New"/>
                <w:sz w:val="22"/>
                <w:szCs w:val="22"/>
              </w:rPr>
              <w:t>01</w:t>
            </w:r>
          </w:p>
        </w:tc>
        <w:tc>
          <w:tcPr>
            <w:tcW w:w="720" w:type="dxa"/>
            <w:vAlign w:val="bottom"/>
          </w:tcPr>
          <w:p w14:paraId="44BDFF8A" w14:textId="1ABDAB65" w:rsidR="00350FC8" w:rsidRPr="00C27F00" w:rsidRDefault="006E4B7B" w:rsidP="00454FB0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66</w:t>
            </w:r>
          </w:p>
        </w:tc>
        <w:tc>
          <w:tcPr>
            <w:tcW w:w="720" w:type="dxa"/>
          </w:tcPr>
          <w:p w14:paraId="48011B3D" w14:textId="517C61FB" w:rsidR="00350FC8" w:rsidRPr="00C27F00" w:rsidRDefault="00350FC8" w:rsidP="00454FB0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</w:t>
            </w:r>
            <w:r w:rsidR="006E4B7B" w:rsidRPr="00C27F00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10" w:type="dxa"/>
          </w:tcPr>
          <w:p w14:paraId="6D7EBF49" w14:textId="4DE44DFE" w:rsidR="00350FC8" w:rsidRPr="00C27F00" w:rsidRDefault="00350FC8" w:rsidP="00454FB0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2,</w:t>
            </w:r>
            <w:r w:rsidR="006E4B7B" w:rsidRPr="00C27F00">
              <w:rPr>
                <w:rFonts w:ascii="Angsana New" w:hAnsi="Angsana New"/>
                <w:sz w:val="22"/>
                <w:szCs w:val="22"/>
              </w:rPr>
              <w:t>135</w:t>
            </w:r>
          </w:p>
        </w:tc>
        <w:tc>
          <w:tcPr>
            <w:tcW w:w="810" w:type="dxa"/>
            <w:vAlign w:val="bottom"/>
          </w:tcPr>
          <w:p w14:paraId="327D4257" w14:textId="2C3D8409" w:rsidR="00350FC8" w:rsidRPr="00C27F00" w:rsidRDefault="006E4B7B" w:rsidP="00454FB0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2,967</w:t>
            </w:r>
          </w:p>
        </w:tc>
        <w:tc>
          <w:tcPr>
            <w:tcW w:w="1261" w:type="dxa"/>
            <w:vAlign w:val="bottom"/>
          </w:tcPr>
          <w:p w14:paraId="0A66CFF6" w14:textId="77777777" w:rsidR="00350FC8" w:rsidRPr="00C27F00" w:rsidRDefault="00350FC8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71012FE5" w14:textId="268BA5A0" w:rsidR="00AB6F94" w:rsidRPr="00C27F00" w:rsidRDefault="00AB6F94" w:rsidP="00454FB0"/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76"/>
        <w:gridCol w:w="236"/>
        <w:gridCol w:w="748"/>
        <w:gridCol w:w="749"/>
        <w:gridCol w:w="749"/>
        <w:gridCol w:w="720"/>
        <w:gridCol w:w="720"/>
        <w:gridCol w:w="720"/>
        <w:gridCol w:w="810"/>
        <w:gridCol w:w="810"/>
        <w:gridCol w:w="1261"/>
      </w:tblGrid>
      <w:tr w:rsidR="00AB6F94" w:rsidRPr="00C27F00" w14:paraId="40AF0209" w14:textId="77777777" w:rsidTr="007670F5">
        <w:trPr>
          <w:cantSplit/>
          <w:tblHeader/>
        </w:trPr>
        <w:tc>
          <w:tcPr>
            <w:tcW w:w="1676" w:type="dxa"/>
          </w:tcPr>
          <w:p w14:paraId="559755C8" w14:textId="77777777" w:rsidR="00AB6F94" w:rsidRPr="00C27F00" w:rsidRDefault="00AB6F94" w:rsidP="00454FB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9C2C195" w14:textId="77777777" w:rsidR="00AB6F94" w:rsidRPr="00C27F00" w:rsidRDefault="00AB6F94" w:rsidP="00454FB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87" w:type="dxa"/>
            <w:gridSpan w:val="9"/>
            <w:vAlign w:val="bottom"/>
          </w:tcPr>
          <w:p w14:paraId="2F89487F" w14:textId="77777777" w:rsidR="00AB6F94" w:rsidRPr="00C27F00" w:rsidRDefault="00AB6F94" w:rsidP="00454FB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ab/>
              <w:t>(</w:t>
            </w:r>
            <w:r w:rsidRPr="00C27F00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C27F00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C27F00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</w:tr>
      <w:tr w:rsidR="00AB6F94" w:rsidRPr="00C27F00" w14:paraId="6CD887FD" w14:textId="77777777" w:rsidTr="007670F5">
        <w:trPr>
          <w:cantSplit/>
          <w:tblHeader/>
        </w:trPr>
        <w:tc>
          <w:tcPr>
            <w:tcW w:w="1912" w:type="dxa"/>
            <w:gridSpan w:val="2"/>
            <w:vAlign w:val="bottom"/>
          </w:tcPr>
          <w:p w14:paraId="14EDDB34" w14:textId="77777777" w:rsidR="00AB6F94" w:rsidRPr="00C27F00" w:rsidRDefault="00AB6F94" w:rsidP="00454FB0">
            <w:pPr>
              <w:tabs>
                <w:tab w:val="left" w:pos="2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87" w:type="dxa"/>
            <w:gridSpan w:val="9"/>
          </w:tcPr>
          <w:p w14:paraId="03FF1BC2" w14:textId="77777777" w:rsidR="00AB6F94" w:rsidRPr="00C27F00" w:rsidRDefault="00AB6F94" w:rsidP="00454F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C27F0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27F0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C27F00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AB6F94" w:rsidRPr="00C27F00" w14:paraId="25537129" w14:textId="77777777" w:rsidTr="007670F5">
        <w:trPr>
          <w:cantSplit/>
          <w:tblHeader/>
        </w:trPr>
        <w:tc>
          <w:tcPr>
            <w:tcW w:w="1912" w:type="dxa"/>
            <w:gridSpan w:val="2"/>
            <w:vAlign w:val="bottom"/>
          </w:tcPr>
          <w:p w14:paraId="49E5DCB0" w14:textId="77777777" w:rsidR="00AB6F94" w:rsidRPr="00C27F00" w:rsidRDefault="00AB6F94" w:rsidP="00454FB0">
            <w:pPr>
              <w:tabs>
                <w:tab w:val="left" w:pos="2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7287" w:type="dxa"/>
            <w:gridSpan w:val="9"/>
          </w:tcPr>
          <w:p w14:paraId="12501572" w14:textId="77777777" w:rsidR="00AB6F94" w:rsidRPr="00C27F00" w:rsidRDefault="00AB6F94" w:rsidP="00454F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AB6F94" w:rsidRPr="00C27F00" w14:paraId="7FF878BD" w14:textId="77777777" w:rsidTr="007670F5">
        <w:trPr>
          <w:cantSplit/>
          <w:tblHeader/>
        </w:trPr>
        <w:tc>
          <w:tcPr>
            <w:tcW w:w="1912" w:type="dxa"/>
            <w:gridSpan w:val="2"/>
            <w:vAlign w:val="bottom"/>
          </w:tcPr>
          <w:p w14:paraId="0D28F4F5" w14:textId="77777777" w:rsidR="00AB6F94" w:rsidRPr="00C27F00" w:rsidRDefault="00AB6F94" w:rsidP="00454FB0">
            <w:pPr>
              <w:tabs>
                <w:tab w:val="left" w:pos="2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46" w:type="dxa"/>
            <w:gridSpan w:val="3"/>
            <w:vAlign w:val="bottom"/>
          </w:tcPr>
          <w:p w14:paraId="774A2448" w14:textId="77777777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725ED0B8" w14:textId="77777777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  <w:cs/>
              </w:rPr>
              <w:t>อัตราดอกเบี้ยปรับขึ้นลง</w:t>
            </w:r>
          </w:p>
        </w:tc>
        <w:tc>
          <w:tcPr>
            <w:tcW w:w="810" w:type="dxa"/>
          </w:tcPr>
          <w:p w14:paraId="3A7A18B5" w14:textId="77777777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912A6F3" w14:textId="77777777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  <w:vAlign w:val="bottom"/>
          </w:tcPr>
          <w:p w14:paraId="5B9BB841" w14:textId="77777777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B6F94" w:rsidRPr="00C27F00" w14:paraId="44BB3D91" w14:textId="77777777" w:rsidTr="007670F5">
        <w:trPr>
          <w:cantSplit/>
          <w:tblHeader/>
        </w:trPr>
        <w:tc>
          <w:tcPr>
            <w:tcW w:w="1912" w:type="dxa"/>
            <w:gridSpan w:val="2"/>
            <w:vAlign w:val="bottom"/>
          </w:tcPr>
          <w:p w14:paraId="7A3CF6C6" w14:textId="77777777" w:rsidR="00AB6F94" w:rsidRPr="00C27F00" w:rsidRDefault="00AB6F94" w:rsidP="00454FB0">
            <w:pPr>
              <w:tabs>
                <w:tab w:val="left" w:pos="2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46" w:type="dxa"/>
            <w:gridSpan w:val="3"/>
            <w:vAlign w:val="bottom"/>
          </w:tcPr>
          <w:p w14:paraId="0FD3FD8C" w14:textId="77777777" w:rsidR="00AB6F94" w:rsidRPr="00C27F00" w:rsidRDefault="00AB6F94" w:rsidP="00454F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2160" w:type="dxa"/>
            <w:gridSpan w:val="3"/>
            <w:vAlign w:val="bottom"/>
          </w:tcPr>
          <w:p w14:paraId="52B2A1D3" w14:textId="77777777" w:rsidR="00AB6F94" w:rsidRPr="00C27F00" w:rsidRDefault="00AB6F94" w:rsidP="00454FB0">
            <w:pPr>
              <w:pBdr>
                <w:bottom w:val="single" w:sz="4" w:space="0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ตามอัตราตลาด</w:t>
            </w:r>
          </w:p>
        </w:tc>
        <w:tc>
          <w:tcPr>
            <w:tcW w:w="810" w:type="dxa"/>
          </w:tcPr>
          <w:p w14:paraId="29F6FDCF" w14:textId="77777777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373C618" w14:textId="77777777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  <w:vAlign w:val="bottom"/>
          </w:tcPr>
          <w:p w14:paraId="0B833CAC" w14:textId="77777777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B6F94" w:rsidRPr="00C27F00" w14:paraId="3946C42F" w14:textId="77777777" w:rsidTr="007670F5">
        <w:trPr>
          <w:cantSplit/>
          <w:tblHeader/>
        </w:trPr>
        <w:tc>
          <w:tcPr>
            <w:tcW w:w="1912" w:type="dxa"/>
            <w:gridSpan w:val="2"/>
            <w:vAlign w:val="bottom"/>
          </w:tcPr>
          <w:p w14:paraId="5E35CE86" w14:textId="77777777" w:rsidR="00AB6F94" w:rsidRPr="00C27F00" w:rsidRDefault="00AB6F94" w:rsidP="00454FB0">
            <w:pPr>
              <w:tabs>
                <w:tab w:val="left" w:pos="2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8" w:type="dxa"/>
            <w:vAlign w:val="bottom"/>
          </w:tcPr>
          <w:p w14:paraId="5140C544" w14:textId="77777777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ภายใน</w:t>
            </w:r>
          </w:p>
        </w:tc>
        <w:tc>
          <w:tcPr>
            <w:tcW w:w="749" w:type="dxa"/>
            <w:vAlign w:val="bottom"/>
          </w:tcPr>
          <w:p w14:paraId="3CDCB2B2" w14:textId="77777777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749" w:type="dxa"/>
            <w:vAlign w:val="bottom"/>
          </w:tcPr>
          <w:p w14:paraId="79C02D34" w14:textId="77777777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 xml:space="preserve">มากกว่า </w:t>
            </w:r>
          </w:p>
        </w:tc>
        <w:tc>
          <w:tcPr>
            <w:tcW w:w="720" w:type="dxa"/>
          </w:tcPr>
          <w:p w14:paraId="5C931C39" w14:textId="77777777" w:rsidR="00AB6F94" w:rsidRPr="00C27F00" w:rsidRDefault="00AB6F94" w:rsidP="00454FB0">
            <w:pPr>
              <w:spacing w:line="280" w:lineRule="exact"/>
              <w:ind w:left="-14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ภายใน</w:t>
            </w:r>
          </w:p>
        </w:tc>
        <w:tc>
          <w:tcPr>
            <w:tcW w:w="720" w:type="dxa"/>
          </w:tcPr>
          <w:p w14:paraId="12AEAC1F" w14:textId="77777777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720" w:type="dxa"/>
          </w:tcPr>
          <w:p w14:paraId="520DECF0" w14:textId="77777777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10" w:type="dxa"/>
          </w:tcPr>
          <w:p w14:paraId="7B479E8E" w14:textId="77777777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810" w:type="dxa"/>
            <w:vAlign w:val="bottom"/>
          </w:tcPr>
          <w:p w14:paraId="059AB8F5" w14:textId="77777777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1" w:type="dxa"/>
            <w:vAlign w:val="bottom"/>
          </w:tcPr>
          <w:p w14:paraId="1BB63CCA" w14:textId="77777777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</w:t>
            </w:r>
          </w:p>
        </w:tc>
      </w:tr>
      <w:tr w:rsidR="00AB6F94" w:rsidRPr="00C27F00" w14:paraId="6031BF4A" w14:textId="77777777" w:rsidTr="007670F5">
        <w:trPr>
          <w:cantSplit/>
          <w:tblHeader/>
        </w:trPr>
        <w:tc>
          <w:tcPr>
            <w:tcW w:w="1912" w:type="dxa"/>
            <w:gridSpan w:val="2"/>
            <w:vAlign w:val="bottom"/>
          </w:tcPr>
          <w:p w14:paraId="6AE11EC1" w14:textId="77777777" w:rsidR="00AB6F94" w:rsidRPr="00C27F00" w:rsidRDefault="00AB6F94" w:rsidP="00454FB0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748" w:type="dxa"/>
            <w:vAlign w:val="bottom"/>
          </w:tcPr>
          <w:p w14:paraId="5965D097" w14:textId="77777777" w:rsidR="00AB6F94" w:rsidRPr="00C27F00" w:rsidRDefault="00AB6F94" w:rsidP="00454F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749" w:type="dxa"/>
            <w:vAlign w:val="bottom"/>
          </w:tcPr>
          <w:p w14:paraId="32002213" w14:textId="77777777" w:rsidR="00AB6F94" w:rsidRPr="00C27F00" w:rsidRDefault="00AB6F94" w:rsidP="00454F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 xml:space="preserve"> ถึง </w:t>
            </w:r>
            <w:r w:rsidRPr="00C27F00">
              <w:rPr>
                <w:rFonts w:ascii="Angsana New" w:hAnsi="Angsana New" w:hint="cs"/>
                <w:sz w:val="22"/>
                <w:szCs w:val="22"/>
              </w:rPr>
              <w:t>5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749" w:type="dxa"/>
            <w:vAlign w:val="bottom"/>
          </w:tcPr>
          <w:p w14:paraId="4A27F7FC" w14:textId="77777777" w:rsidR="00AB6F94" w:rsidRPr="00C27F00" w:rsidRDefault="00AB6F94" w:rsidP="00454F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>5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7A616A84" w14:textId="77777777" w:rsidR="00AB6F94" w:rsidRPr="00C27F00" w:rsidRDefault="00AB6F94" w:rsidP="00454F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06404058" w14:textId="77777777" w:rsidR="00AB6F94" w:rsidRPr="00C27F00" w:rsidRDefault="00AB6F94" w:rsidP="00454F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pacing w:val="-2"/>
                <w:sz w:val="22"/>
                <w:szCs w:val="22"/>
              </w:rPr>
              <w:t xml:space="preserve">1 </w:t>
            </w:r>
            <w:r w:rsidRPr="00C27F00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ถึง </w:t>
            </w:r>
            <w:r w:rsidRPr="00C27F00">
              <w:rPr>
                <w:rFonts w:ascii="Angsana New" w:hAnsi="Angsana New"/>
                <w:spacing w:val="-2"/>
                <w:sz w:val="22"/>
                <w:szCs w:val="22"/>
              </w:rPr>
              <w:t>5</w:t>
            </w:r>
            <w:r w:rsidRPr="00C27F00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69F12324" w14:textId="77777777" w:rsidR="00AB6F94" w:rsidRPr="00C27F00" w:rsidRDefault="00AB6F94" w:rsidP="00454F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 xml:space="preserve">5 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810" w:type="dxa"/>
          </w:tcPr>
          <w:p w14:paraId="62DE1E9A" w14:textId="77777777" w:rsidR="00AB6F94" w:rsidRPr="00C27F00" w:rsidRDefault="00AB6F94" w:rsidP="00454F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810" w:type="dxa"/>
            <w:vAlign w:val="bottom"/>
          </w:tcPr>
          <w:p w14:paraId="7E48E3D1" w14:textId="77777777" w:rsidR="00AB6F94" w:rsidRPr="00C27F00" w:rsidRDefault="00AB6F94" w:rsidP="00454F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261" w:type="dxa"/>
            <w:vAlign w:val="bottom"/>
          </w:tcPr>
          <w:p w14:paraId="4D58BC04" w14:textId="77777777" w:rsidR="00AB6F94" w:rsidRPr="00C27F00" w:rsidRDefault="00AB6F94" w:rsidP="00454F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ร้อยละต่อปี</w:t>
            </w:r>
            <w:r w:rsidRPr="00C27F00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AB6F94" w:rsidRPr="00C27F00" w14:paraId="05ADEEBB" w14:textId="77777777" w:rsidTr="007670F5">
        <w:trPr>
          <w:cantSplit/>
          <w:tblHeader/>
        </w:trPr>
        <w:tc>
          <w:tcPr>
            <w:tcW w:w="1912" w:type="dxa"/>
            <w:gridSpan w:val="2"/>
            <w:vAlign w:val="bottom"/>
          </w:tcPr>
          <w:p w14:paraId="6F8471EA" w14:textId="77777777" w:rsidR="00AB6F94" w:rsidRPr="00C27F00" w:rsidRDefault="00AB6F94" w:rsidP="00454FB0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7F0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748" w:type="dxa"/>
            <w:vAlign w:val="bottom"/>
          </w:tcPr>
          <w:p w14:paraId="47131DC3" w14:textId="77777777" w:rsidR="00AB6F94" w:rsidRPr="00C27F00" w:rsidRDefault="00AB6F94" w:rsidP="00454F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vAlign w:val="bottom"/>
          </w:tcPr>
          <w:p w14:paraId="43699024" w14:textId="77777777" w:rsidR="00AB6F94" w:rsidRPr="00C27F00" w:rsidRDefault="00AB6F94" w:rsidP="00454FB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vAlign w:val="bottom"/>
          </w:tcPr>
          <w:p w14:paraId="43CB87CD" w14:textId="77777777" w:rsidR="00AB6F94" w:rsidRPr="00C27F00" w:rsidRDefault="00AB6F94" w:rsidP="00454FB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2258B53" w14:textId="77777777" w:rsidR="00AB6F94" w:rsidRPr="00C27F00" w:rsidRDefault="00AB6F94" w:rsidP="00454F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55EF6C6" w14:textId="77777777" w:rsidR="00AB6F94" w:rsidRPr="00C27F00" w:rsidRDefault="00AB6F94" w:rsidP="00454F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72DDB14" w14:textId="77777777" w:rsidR="00AB6F94" w:rsidRPr="00C27F00" w:rsidRDefault="00AB6F94" w:rsidP="00454F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53A5D3D" w14:textId="77777777" w:rsidR="00AB6F94" w:rsidRPr="00C27F00" w:rsidRDefault="00AB6F94" w:rsidP="00454F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6B17D83B" w14:textId="77777777" w:rsidR="00AB6F94" w:rsidRPr="00C27F00" w:rsidRDefault="00AB6F94" w:rsidP="00454F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1" w:type="dxa"/>
            <w:vAlign w:val="bottom"/>
          </w:tcPr>
          <w:p w14:paraId="0CCF3EEE" w14:textId="77777777" w:rsidR="00AB6F94" w:rsidRPr="00C27F00" w:rsidRDefault="00AB6F94" w:rsidP="00454F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B6F94" w:rsidRPr="00C27F00" w14:paraId="1836E573" w14:textId="77777777" w:rsidTr="007670F5">
        <w:trPr>
          <w:cantSplit/>
          <w:tblHeader/>
        </w:trPr>
        <w:tc>
          <w:tcPr>
            <w:tcW w:w="1912" w:type="dxa"/>
            <w:gridSpan w:val="2"/>
            <w:vAlign w:val="bottom"/>
          </w:tcPr>
          <w:p w14:paraId="7CAC2D3C" w14:textId="77777777" w:rsidR="00AB6F94" w:rsidRPr="00C27F00" w:rsidRDefault="00AB6F94" w:rsidP="00454FB0">
            <w:pPr>
              <w:spacing w:line="280" w:lineRule="exact"/>
              <w:ind w:left="162" w:right="-228" w:hanging="162"/>
              <w:rPr>
                <w:rFonts w:ascii="Angsana New" w:hAnsi="Angsana New"/>
                <w:spacing w:val="-10"/>
                <w:sz w:val="22"/>
                <w:szCs w:val="22"/>
              </w:rPr>
            </w:pPr>
            <w:r w:rsidRPr="00C27F00">
              <w:rPr>
                <w:rFonts w:ascii="Angsana New" w:hAnsi="Angsana New"/>
                <w:spacing w:val="-10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48" w:type="dxa"/>
            <w:vAlign w:val="bottom"/>
          </w:tcPr>
          <w:p w14:paraId="74504490" w14:textId="77777777" w:rsidR="00AB6F94" w:rsidRPr="00C27F00" w:rsidRDefault="00AB6F94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9" w:type="dxa"/>
            <w:vAlign w:val="bottom"/>
          </w:tcPr>
          <w:p w14:paraId="46634C90" w14:textId="77777777" w:rsidR="00AB6F94" w:rsidRPr="00C27F00" w:rsidRDefault="00AB6F94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9" w:type="dxa"/>
            <w:vAlign w:val="bottom"/>
          </w:tcPr>
          <w:p w14:paraId="6A7CFAB7" w14:textId="77777777" w:rsidR="00AB6F94" w:rsidRPr="00C27F00" w:rsidRDefault="00AB6F94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57AB267B" w14:textId="77777777" w:rsidR="00AB6F94" w:rsidRPr="00C27F00" w:rsidRDefault="00AB6F94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122</w:t>
            </w:r>
          </w:p>
        </w:tc>
        <w:tc>
          <w:tcPr>
            <w:tcW w:w="720" w:type="dxa"/>
            <w:vAlign w:val="bottom"/>
          </w:tcPr>
          <w:p w14:paraId="5BF01B04" w14:textId="77777777" w:rsidR="00AB6F94" w:rsidRPr="00C27F00" w:rsidRDefault="00AB6F94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25495C98" w14:textId="77777777" w:rsidR="00AB6F94" w:rsidRPr="00C27F00" w:rsidRDefault="00AB6F94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0A71FB87" w14:textId="77777777" w:rsidR="00AB6F94" w:rsidRPr="00C27F00" w:rsidRDefault="00AB6F94" w:rsidP="00454FB0">
            <w:pP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10" w:type="dxa"/>
            <w:vAlign w:val="bottom"/>
          </w:tcPr>
          <w:p w14:paraId="51CB2862" w14:textId="77777777" w:rsidR="00AB6F94" w:rsidRPr="00C27F00" w:rsidRDefault="00AB6F94" w:rsidP="00454FB0">
            <w:pP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130</w:t>
            </w:r>
          </w:p>
        </w:tc>
        <w:tc>
          <w:tcPr>
            <w:tcW w:w="1261" w:type="dxa"/>
            <w:vAlign w:val="bottom"/>
          </w:tcPr>
          <w:p w14:paraId="79D9163C" w14:textId="77777777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0.15 - 1.10</w:t>
            </w:r>
          </w:p>
        </w:tc>
      </w:tr>
      <w:tr w:rsidR="00AB6F94" w:rsidRPr="00C27F00" w14:paraId="0102DD5F" w14:textId="77777777" w:rsidTr="003F20FE">
        <w:trPr>
          <w:cantSplit/>
          <w:tblHeader/>
        </w:trPr>
        <w:tc>
          <w:tcPr>
            <w:tcW w:w="1912" w:type="dxa"/>
            <w:gridSpan w:val="2"/>
            <w:vAlign w:val="bottom"/>
          </w:tcPr>
          <w:p w14:paraId="0D0D24C1" w14:textId="77777777" w:rsidR="00AB6F94" w:rsidRPr="00C27F00" w:rsidRDefault="00AB6F94" w:rsidP="00454FB0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</w:t>
            </w:r>
            <w:r w:rsidR="0059699D" w:rsidRPr="00C27F00">
              <w:rPr>
                <w:rFonts w:ascii="Angsana New" w:hAnsi="Angsana New" w:hint="cs"/>
                <w:sz w:val="22"/>
                <w:szCs w:val="22"/>
                <w:cs/>
              </w:rPr>
              <w:t>หมุนเวียน</w:t>
            </w:r>
            <w:r w:rsidRPr="00C27F00">
              <w:rPr>
                <w:rFonts w:ascii="Angsana New" w:hAnsi="Angsana New"/>
                <w:sz w:val="22"/>
                <w:szCs w:val="22"/>
                <w:cs/>
              </w:rPr>
              <w:t xml:space="preserve">อื่น </w:t>
            </w:r>
          </w:p>
        </w:tc>
        <w:tc>
          <w:tcPr>
            <w:tcW w:w="748" w:type="dxa"/>
          </w:tcPr>
          <w:p w14:paraId="4C47A786" w14:textId="77777777" w:rsidR="00AB6F94" w:rsidRPr="00C27F00" w:rsidRDefault="00AB6F94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264</w:t>
            </w:r>
          </w:p>
        </w:tc>
        <w:tc>
          <w:tcPr>
            <w:tcW w:w="749" w:type="dxa"/>
          </w:tcPr>
          <w:p w14:paraId="73F2AE59" w14:textId="77777777" w:rsidR="00AB6F94" w:rsidRPr="00C27F00" w:rsidRDefault="00AB6F94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749" w:type="dxa"/>
          </w:tcPr>
          <w:p w14:paraId="40177109" w14:textId="77777777" w:rsidR="00AB6F94" w:rsidRPr="00C27F00" w:rsidRDefault="00AB6F94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5E5844E7" w14:textId="77777777" w:rsidR="00AB6F94" w:rsidRPr="00C27F00" w:rsidRDefault="00AB6F94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7B583B90" w14:textId="77777777" w:rsidR="00AB6F94" w:rsidRPr="00C27F00" w:rsidRDefault="00AB6F94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02F207DD" w14:textId="77777777" w:rsidR="00AB6F94" w:rsidRPr="00C27F00" w:rsidRDefault="00AB6F94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1A246934" w14:textId="77777777" w:rsidR="00AB6F94" w:rsidRPr="00C27F00" w:rsidRDefault="00AB6F94" w:rsidP="00454FB0">
            <w:pP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10" w:type="dxa"/>
          </w:tcPr>
          <w:p w14:paraId="01E4A10D" w14:textId="77777777" w:rsidR="00AB6F94" w:rsidRPr="00C27F00" w:rsidRDefault="00AB6F94" w:rsidP="00454FB0">
            <w:pP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1,372</w:t>
            </w:r>
          </w:p>
        </w:tc>
        <w:tc>
          <w:tcPr>
            <w:tcW w:w="1261" w:type="dxa"/>
          </w:tcPr>
          <w:p w14:paraId="3B0319D5" w14:textId="77777777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6.75 - 8.00</w:t>
            </w:r>
          </w:p>
        </w:tc>
      </w:tr>
      <w:tr w:rsidR="00AB6F94" w:rsidRPr="00C27F00" w14:paraId="06D5F0BA" w14:textId="77777777" w:rsidTr="007670F5">
        <w:trPr>
          <w:cantSplit/>
          <w:tblHeader/>
        </w:trPr>
        <w:tc>
          <w:tcPr>
            <w:tcW w:w="1912" w:type="dxa"/>
            <w:gridSpan w:val="2"/>
            <w:vAlign w:val="bottom"/>
          </w:tcPr>
          <w:p w14:paraId="65F33996" w14:textId="77777777" w:rsidR="00AB6F94" w:rsidRPr="00C27F00" w:rsidRDefault="00AB6F94" w:rsidP="00454FB0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  <w:cs/>
              </w:rPr>
              <w:t>เงินฝากที่มีภาระค้ำประกัน</w:t>
            </w:r>
          </w:p>
        </w:tc>
        <w:tc>
          <w:tcPr>
            <w:tcW w:w="748" w:type="dxa"/>
            <w:vAlign w:val="bottom"/>
          </w:tcPr>
          <w:p w14:paraId="3EF5128D" w14:textId="77777777" w:rsidR="00AB6F94" w:rsidRPr="00C27F00" w:rsidRDefault="00AB6F94" w:rsidP="00454FB0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749" w:type="dxa"/>
            <w:vAlign w:val="bottom"/>
          </w:tcPr>
          <w:p w14:paraId="5AD56F1B" w14:textId="77777777" w:rsidR="00AB6F94" w:rsidRPr="00C27F00" w:rsidRDefault="00AB6F94" w:rsidP="00454FB0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9" w:type="dxa"/>
            <w:vAlign w:val="bottom"/>
          </w:tcPr>
          <w:p w14:paraId="49144E60" w14:textId="77777777" w:rsidR="00AB6F94" w:rsidRPr="00C27F00" w:rsidRDefault="00AB6F94" w:rsidP="00454FB0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2B0FA479" w14:textId="77777777" w:rsidR="00AB6F94" w:rsidRPr="00C27F00" w:rsidRDefault="00AB6F94" w:rsidP="00454FB0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12258981" w14:textId="77777777" w:rsidR="00AB6F94" w:rsidRPr="00C27F00" w:rsidRDefault="00AB6F94" w:rsidP="00454FB0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4518E1A5" w14:textId="77777777" w:rsidR="00AB6F94" w:rsidRPr="00C27F00" w:rsidRDefault="00AB6F94" w:rsidP="00454FB0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6695513A" w14:textId="77777777" w:rsidR="00AB6F94" w:rsidRPr="00C27F00" w:rsidRDefault="00AB6F94" w:rsidP="00454FB0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095A198E" w14:textId="77777777" w:rsidR="00AB6F94" w:rsidRPr="00C27F00" w:rsidRDefault="00AB6F94" w:rsidP="00454FB0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261" w:type="dxa"/>
            <w:vAlign w:val="bottom"/>
          </w:tcPr>
          <w:p w14:paraId="60931D3F" w14:textId="77777777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1.00 - 1.10</w:t>
            </w:r>
          </w:p>
        </w:tc>
      </w:tr>
      <w:tr w:rsidR="00AB6F94" w:rsidRPr="00C27F00" w14:paraId="34244904" w14:textId="77777777" w:rsidTr="007670F5">
        <w:trPr>
          <w:cantSplit/>
          <w:tblHeader/>
        </w:trPr>
        <w:tc>
          <w:tcPr>
            <w:tcW w:w="1912" w:type="dxa"/>
            <w:gridSpan w:val="2"/>
            <w:vAlign w:val="bottom"/>
          </w:tcPr>
          <w:p w14:paraId="5880C631" w14:textId="77777777" w:rsidR="00AB6F94" w:rsidRPr="00C27F00" w:rsidRDefault="00AB6F94" w:rsidP="00454FB0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8" w:type="dxa"/>
            <w:vAlign w:val="bottom"/>
          </w:tcPr>
          <w:p w14:paraId="5F402F99" w14:textId="77777777" w:rsidR="00AB6F94" w:rsidRPr="00C27F00" w:rsidRDefault="00AB6F94" w:rsidP="00454FB0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  <w:r w:rsidRPr="00C27F00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749" w:type="dxa"/>
            <w:vAlign w:val="bottom"/>
          </w:tcPr>
          <w:p w14:paraId="3C6EECB4" w14:textId="77777777" w:rsidR="00AB6F94" w:rsidRPr="00C27F00" w:rsidRDefault="00AB6F94" w:rsidP="00454FB0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749" w:type="dxa"/>
            <w:vAlign w:val="bottom"/>
          </w:tcPr>
          <w:p w14:paraId="067B935B" w14:textId="77777777" w:rsidR="00AB6F94" w:rsidRPr="00C27F00" w:rsidRDefault="00AB6F94" w:rsidP="00454FB0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4DD0B4FE" w14:textId="77777777" w:rsidR="00AB6F94" w:rsidRPr="00C27F00" w:rsidRDefault="00AB6F94" w:rsidP="00454FB0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122</w:t>
            </w:r>
          </w:p>
        </w:tc>
        <w:tc>
          <w:tcPr>
            <w:tcW w:w="720" w:type="dxa"/>
            <w:vAlign w:val="bottom"/>
          </w:tcPr>
          <w:p w14:paraId="5ABC512F" w14:textId="77777777" w:rsidR="00AB6F94" w:rsidRPr="00C27F00" w:rsidRDefault="00AB6F94" w:rsidP="00454FB0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05835AE9" w14:textId="77777777" w:rsidR="00AB6F94" w:rsidRPr="00C27F00" w:rsidRDefault="00AB6F94" w:rsidP="00454FB0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1B43402A" w14:textId="77777777" w:rsidR="00AB6F94" w:rsidRPr="00C27F00" w:rsidRDefault="00AB6F94" w:rsidP="00454FB0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108</w:t>
            </w:r>
          </w:p>
        </w:tc>
        <w:tc>
          <w:tcPr>
            <w:tcW w:w="810" w:type="dxa"/>
            <w:vAlign w:val="bottom"/>
          </w:tcPr>
          <w:p w14:paraId="7E01427A" w14:textId="77777777" w:rsidR="00AB6F94" w:rsidRPr="00C27F00" w:rsidRDefault="00AB6F94" w:rsidP="00454FB0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1,510</w:t>
            </w:r>
          </w:p>
        </w:tc>
        <w:tc>
          <w:tcPr>
            <w:tcW w:w="1261" w:type="dxa"/>
            <w:vAlign w:val="bottom"/>
          </w:tcPr>
          <w:p w14:paraId="11603D81" w14:textId="77777777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B6F94" w:rsidRPr="00C27F00" w14:paraId="700A82E2" w14:textId="77777777" w:rsidTr="007670F5">
        <w:trPr>
          <w:cantSplit/>
          <w:tblHeader/>
        </w:trPr>
        <w:tc>
          <w:tcPr>
            <w:tcW w:w="1912" w:type="dxa"/>
            <w:gridSpan w:val="2"/>
            <w:vAlign w:val="bottom"/>
          </w:tcPr>
          <w:p w14:paraId="6F11FF68" w14:textId="77777777" w:rsidR="00AB6F94" w:rsidRPr="00C27F00" w:rsidRDefault="00AB6F94" w:rsidP="00454FB0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748" w:type="dxa"/>
            <w:vAlign w:val="bottom"/>
          </w:tcPr>
          <w:p w14:paraId="20803AA2" w14:textId="77777777" w:rsidR="00AB6F94" w:rsidRPr="00C27F00" w:rsidRDefault="00AB6F94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vAlign w:val="bottom"/>
          </w:tcPr>
          <w:p w14:paraId="72562A72" w14:textId="77777777" w:rsidR="00AB6F94" w:rsidRPr="00C27F00" w:rsidRDefault="00AB6F94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vAlign w:val="bottom"/>
          </w:tcPr>
          <w:p w14:paraId="6EA75032" w14:textId="77777777" w:rsidR="00AB6F94" w:rsidRPr="00C27F00" w:rsidRDefault="00AB6F94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3BC86E0" w14:textId="77777777" w:rsidR="00AB6F94" w:rsidRPr="00C27F00" w:rsidRDefault="00AB6F94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28F0AD5" w14:textId="77777777" w:rsidR="00AB6F94" w:rsidRPr="00C27F00" w:rsidRDefault="00AB6F94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49F3D7C" w14:textId="77777777" w:rsidR="00AB6F94" w:rsidRPr="00C27F00" w:rsidRDefault="00AB6F94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C06890D" w14:textId="77777777" w:rsidR="00AB6F94" w:rsidRPr="00C27F00" w:rsidRDefault="00AB6F94" w:rsidP="00454FB0">
            <w:pP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1C48ABE" w14:textId="77777777" w:rsidR="00AB6F94" w:rsidRPr="00C27F00" w:rsidRDefault="00AB6F94" w:rsidP="00454FB0">
            <w:pP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  <w:vAlign w:val="bottom"/>
          </w:tcPr>
          <w:p w14:paraId="4C0B7EC1" w14:textId="77777777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B6F94" w:rsidRPr="00C27F00" w14:paraId="5AEA09C3" w14:textId="77777777" w:rsidTr="007670F5">
        <w:trPr>
          <w:cantSplit/>
          <w:trHeight w:val="585"/>
          <w:tblHeader/>
        </w:trPr>
        <w:tc>
          <w:tcPr>
            <w:tcW w:w="1912" w:type="dxa"/>
            <w:gridSpan w:val="2"/>
            <w:vAlign w:val="bottom"/>
          </w:tcPr>
          <w:p w14:paraId="5E4C10F6" w14:textId="77777777" w:rsidR="00AB6F94" w:rsidRPr="00C27F00" w:rsidRDefault="00AB6F94" w:rsidP="00454FB0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201" w:hanging="201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48" w:type="dxa"/>
          </w:tcPr>
          <w:p w14:paraId="273386C2" w14:textId="77777777" w:rsidR="00AB6F94" w:rsidRPr="00C27F00" w:rsidRDefault="00AB6F94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198</w:t>
            </w:r>
          </w:p>
        </w:tc>
        <w:tc>
          <w:tcPr>
            <w:tcW w:w="749" w:type="dxa"/>
          </w:tcPr>
          <w:p w14:paraId="7EC58EB3" w14:textId="77777777" w:rsidR="00AB6F94" w:rsidRPr="00C27F00" w:rsidRDefault="00AB6F94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9" w:type="dxa"/>
          </w:tcPr>
          <w:p w14:paraId="7C005B24" w14:textId="77777777" w:rsidR="00AB6F94" w:rsidRPr="00C27F00" w:rsidRDefault="00AB6F94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34B5667F" w14:textId="77777777" w:rsidR="00AB6F94" w:rsidRPr="00C27F00" w:rsidRDefault="00AB6F94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468</w:t>
            </w:r>
          </w:p>
        </w:tc>
        <w:tc>
          <w:tcPr>
            <w:tcW w:w="720" w:type="dxa"/>
          </w:tcPr>
          <w:p w14:paraId="2E29D7B3" w14:textId="77777777" w:rsidR="00AB6F94" w:rsidRPr="00C27F00" w:rsidRDefault="00AB6F94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1644C566" w14:textId="77777777" w:rsidR="00AB6F94" w:rsidRPr="00C27F00" w:rsidRDefault="00AB6F94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67558596" w14:textId="77777777" w:rsidR="00AB6F94" w:rsidRPr="00C27F00" w:rsidRDefault="00AB6F94" w:rsidP="00454FB0">
            <w:pP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56F2B9C9" w14:textId="77777777" w:rsidR="00AB6F94" w:rsidRPr="00C27F00" w:rsidRDefault="00AB6F94" w:rsidP="00454FB0">
            <w:pP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666</w:t>
            </w:r>
          </w:p>
        </w:tc>
        <w:tc>
          <w:tcPr>
            <w:tcW w:w="1261" w:type="dxa"/>
            <w:vAlign w:val="bottom"/>
          </w:tcPr>
          <w:p w14:paraId="38CE3C3F" w14:textId="6477FF05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 xml:space="preserve">4.45 - 5.40 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 xml:space="preserve">และ </w:t>
            </w:r>
            <w:r w:rsidRPr="00C27F00">
              <w:rPr>
                <w:rFonts w:ascii="Angsana New" w:hAnsi="Angsana New"/>
                <w:sz w:val="22"/>
                <w:szCs w:val="22"/>
              </w:rPr>
              <w:t>MLR-1.50</w:t>
            </w:r>
          </w:p>
        </w:tc>
      </w:tr>
      <w:tr w:rsidR="00AB6F94" w:rsidRPr="00C27F00" w14:paraId="65B9EA20" w14:textId="77777777" w:rsidTr="00E97C07">
        <w:trPr>
          <w:cantSplit/>
          <w:trHeight w:val="450"/>
          <w:tblHeader/>
        </w:trPr>
        <w:tc>
          <w:tcPr>
            <w:tcW w:w="1912" w:type="dxa"/>
            <w:gridSpan w:val="2"/>
            <w:vAlign w:val="bottom"/>
          </w:tcPr>
          <w:p w14:paraId="5F85659D" w14:textId="77777777" w:rsidR="00AB6F94" w:rsidRPr="00C27F00" w:rsidRDefault="00AB6F94" w:rsidP="00454FB0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201" w:hanging="201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48" w:type="dxa"/>
          </w:tcPr>
          <w:p w14:paraId="1B9827D5" w14:textId="77777777" w:rsidR="00AB6F94" w:rsidRPr="00C27F00" w:rsidRDefault="00AB6F94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7F00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49" w:type="dxa"/>
          </w:tcPr>
          <w:p w14:paraId="373CCA28" w14:textId="77777777" w:rsidR="00AB6F94" w:rsidRPr="00C27F00" w:rsidRDefault="00AB6F94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9" w:type="dxa"/>
          </w:tcPr>
          <w:p w14:paraId="322427B7" w14:textId="77777777" w:rsidR="00AB6F94" w:rsidRPr="00C27F00" w:rsidRDefault="00AB6F94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30146063" w14:textId="77777777" w:rsidR="00AB6F94" w:rsidRPr="00C27F00" w:rsidRDefault="00AB6F94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720" w:type="dxa"/>
          </w:tcPr>
          <w:p w14:paraId="18C285B1" w14:textId="77777777" w:rsidR="00AB6F94" w:rsidRPr="00C27F00" w:rsidRDefault="00AB6F94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82</w:t>
            </w:r>
          </w:p>
        </w:tc>
        <w:tc>
          <w:tcPr>
            <w:tcW w:w="720" w:type="dxa"/>
          </w:tcPr>
          <w:p w14:paraId="798F94F7" w14:textId="77777777" w:rsidR="00AB6F94" w:rsidRPr="00C27F00" w:rsidRDefault="00AB6F94" w:rsidP="00454FB0">
            <w:pPr>
              <w:tabs>
                <w:tab w:val="decimal" w:pos="390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810" w:type="dxa"/>
          </w:tcPr>
          <w:p w14:paraId="1452B461" w14:textId="77777777" w:rsidR="00AB6F94" w:rsidRPr="00C27F00" w:rsidRDefault="00AB6F94" w:rsidP="00454FB0">
            <w:pPr>
              <w:tabs>
                <w:tab w:val="decimal" w:pos="520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43DEAF66" w14:textId="77777777" w:rsidR="00AB6F94" w:rsidRPr="00C27F00" w:rsidRDefault="00AB6F94" w:rsidP="00454FB0">
            <w:pP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112</w:t>
            </w:r>
          </w:p>
        </w:tc>
        <w:tc>
          <w:tcPr>
            <w:tcW w:w="1261" w:type="dxa"/>
          </w:tcPr>
          <w:p w14:paraId="50FBC4CE" w14:textId="3784B3AD" w:rsidR="00AB6F94" w:rsidRPr="00C27F00" w:rsidRDefault="00AB6F94" w:rsidP="00E97C0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MLR-1.50</w:t>
            </w:r>
          </w:p>
        </w:tc>
      </w:tr>
      <w:tr w:rsidR="00AB6F94" w:rsidRPr="00C27F00" w14:paraId="09FCC292" w14:textId="77777777" w:rsidTr="003F20FE">
        <w:trPr>
          <w:cantSplit/>
          <w:tblHeader/>
        </w:trPr>
        <w:tc>
          <w:tcPr>
            <w:tcW w:w="1912" w:type="dxa"/>
            <w:gridSpan w:val="2"/>
            <w:vAlign w:val="bottom"/>
          </w:tcPr>
          <w:p w14:paraId="2857BEEB" w14:textId="77777777" w:rsidR="00AB6F94" w:rsidRPr="00C27F00" w:rsidRDefault="00AB6F94" w:rsidP="00454FB0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</w:t>
            </w:r>
            <w:r w:rsidR="0059699D" w:rsidRPr="00C27F00">
              <w:rPr>
                <w:rFonts w:ascii="Angsana New" w:hAnsi="Angsana New" w:hint="cs"/>
                <w:sz w:val="22"/>
                <w:szCs w:val="22"/>
                <w:cs/>
              </w:rPr>
              <w:t>หมุนเวียน</w:t>
            </w:r>
            <w:r w:rsidRPr="00C27F00">
              <w:rPr>
                <w:rFonts w:ascii="Angsana New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748" w:type="dxa"/>
          </w:tcPr>
          <w:p w14:paraId="4944096C" w14:textId="77777777" w:rsidR="00AB6F94" w:rsidRPr="00C27F00" w:rsidRDefault="00AB6F94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9" w:type="dxa"/>
          </w:tcPr>
          <w:p w14:paraId="522A5C16" w14:textId="77777777" w:rsidR="00AB6F94" w:rsidRPr="00C27F00" w:rsidRDefault="00AB6F94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9" w:type="dxa"/>
          </w:tcPr>
          <w:p w14:paraId="3E1B8864" w14:textId="77777777" w:rsidR="00AB6F94" w:rsidRPr="00C27F00" w:rsidRDefault="00AB6F94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414C3A59" w14:textId="77777777" w:rsidR="00AB6F94" w:rsidRPr="00C27F00" w:rsidRDefault="00AB6F94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24672FE4" w14:textId="77777777" w:rsidR="00AB6F94" w:rsidRPr="00C27F00" w:rsidRDefault="00AB6F94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25A50337" w14:textId="77777777" w:rsidR="00AB6F94" w:rsidRPr="00C27F00" w:rsidRDefault="00AB6F94" w:rsidP="00454FB0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46791019" w14:textId="77777777" w:rsidR="00AB6F94" w:rsidRPr="00C27F00" w:rsidRDefault="00AB6F94" w:rsidP="00454FB0">
            <w:pP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2,073</w:t>
            </w:r>
          </w:p>
        </w:tc>
        <w:tc>
          <w:tcPr>
            <w:tcW w:w="810" w:type="dxa"/>
          </w:tcPr>
          <w:p w14:paraId="2D6B74FC" w14:textId="77777777" w:rsidR="00AB6F94" w:rsidRPr="00C27F00" w:rsidRDefault="00AB6F94" w:rsidP="00454FB0">
            <w:pP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2,073</w:t>
            </w:r>
          </w:p>
        </w:tc>
        <w:tc>
          <w:tcPr>
            <w:tcW w:w="1261" w:type="dxa"/>
          </w:tcPr>
          <w:p w14:paraId="0E73C297" w14:textId="77777777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B6F94" w:rsidRPr="00C27F00" w14:paraId="3A3A3FEB" w14:textId="77777777" w:rsidTr="007670F5">
        <w:trPr>
          <w:cantSplit/>
          <w:tblHeader/>
        </w:trPr>
        <w:tc>
          <w:tcPr>
            <w:tcW w:w="1912" w:type="dxa"/>
            <w:gridSpan w:val="2"/>
            <w:vAlign w:val="bottom"/>
          </w:tcPr>
          <w:p w14:paraId="40C118DB" w14:textId="77777777" w:rsidR="00AB6F94" w:rsidRPr="00C27F00" w:rsidRDefault="00AB6F94" w:rsidP="00454FB0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748" w:type="dxa"/>
            <w:vAlign w:val="bottom"/>
          </w:tcPr>
          <w:p w14:paraId="4AE35DC7" w14:textId="77777777" w:rsidR="00AB6F94" w:rsidRPr="00C27F00" w:rsidRDefault="00AB6F94" w:rsidP="00454FB0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749" w:type="dxa"/>
            <w:vAlign w:val="bottom"/>
          </w:tcPr>
          <w:p w14:paraId="0F917B6E" w14:textId="77777777" w:rsidR="00AB6F94" w:rsidRPr="00C27F00" w:rsidRDefault="00AB6F94" w:rsidP="00454FB0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749" w:type="dxa"/>
            <w:vAlign w:val="bottom"/>
          </w:tcPr>
          <w:p w14:paraId="5B38E029" w14:textId="77777777" w:rsidR="00AB6F94" w:rsidRPr="00C27F00" w:rsidRDefault="00AB6F94" w:rsidP="00454FB0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720" w:type="dxa"/>
            <w:vAlign w:val="bottom"/>
          </w:tcPr>
          <w:p w14:paraId="2FFC5D63" w14:textId="77777777" w:rsidR="00AB6F94" w:rsidRPr="00C27F00" w:rsidRDefault="00AB6F94" w:rsidP="00454FB0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7F97664B" w14:textId="77777777" w:rsidR="00AB6F94" w:rsidRPr="00C27F00" w:rsidRDefault="00AB6F94" w:rsidP="00454FB0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6E3C4873" w14:textId="77777777" w:rsidR="00AB6F94" w:rsidRPr="00C27F00" w:rsidRDefault="00AB6F94" w:rsidP="00454FB0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19B451B3" w14:textId="77777777" w:rsidR="00AB6F94" w:rsidRPr="00C27F00" w:rsidRDefault="00AB6F94" w:rsidP="00454FB0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35AF057D" w14:textId="77777777" w:rsidR="00AB6F94" w:rsidRPr="00C27F00" w:rsidRDefault="00AB6F94" w:rsidP="00454FB0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1261" w:type="dxa"/>
            <w:vAlign w:val="bottom"/>
          </w:tcPr>
          <w:p w14:paraId="16724E80" w14:textId="77777777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3.75 - 8.92</w:t>
            </w:r>
          </w:p>
        </w:tc>
      </w:tr>
      <w:tr w:rsidR="00AB6F94" w:rsidRPr="00C27F00" w14:paraId="1ABD6443" w14:textId="77777777" w:rsidTr="007670F5">
        <w:trPr>
          <w:cantSplit/>
          <w:tblHeader/>
        </w:trPr>
        <w:tc>
          <w:tcPr>
            <w:tcW w:w="1912" w:type="dxa"/>
            <w:gridSpan w:val="2"/>
            <w:vAlign w:val="bottom"/>
          </w:tcPr>
          <w:p w14:paraId="67B2F5C8" w14:textId="77777777" w:rsidR="00AB6F94" w:rsidRPr="00C27F00" w:rsidRDefault="00AB6F94" w:rsidP="00454FB0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8" w:type="dxa"/>
            <w:vAlign w:val="bottom"/>
          </w:tcPr>
          <w:p w14:paraId="578BEA92" w14:textId="77777777" w:rsidR="00AB6F94" w:rsidRPr="00C27F00" w:rsidRDefault="00AB6F94" w:rsidP="00454FB0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210</w:t>
            </w:r>
          </w:p>
        </w:tc>
        <w:tc>
          <w:tcPr>
            <w:tcW w:w="749" w:type="dxa"/>
            <w:vAlign w:val="bottom"/>
          </w:tcPr>
          <w:p w14:paraId="2DB2D8FA" w14:textId="77777777" w:rsidR="00AB6F94" w:rsidRPr="00C27F00" w:rsidRDefault="00AB6F94" w:rsidP="00454FB0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749" w:type="dxa"/>
            <w:vAlign w:val="bottom"/>
          </w:tcPr>
          <w:p w14:paraId="413AC4EA" w14:textId="77777777" w:rsidR="00AB6F94" w:rsidRPr="00C27F00" w:rsidRDefault="00AB6F94" w:rsidP="00454FB0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720" w:type="dxa"/>
            <w:vAlign w:val="bottom"/>
          </w:tcPr>
          <w:p w14:paraId="06A11389" w14:textId="77777777" w:rsidR="00AB6F94" w:rsidRPr="00C27F00" w:rsidRDefault="00AB6F94" w:rsidP="00454FB0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484</w:t>
            </w:r>
          </w:p>
        </w:tc>
        <w:tc>
          <w:tcPr>
            <w:tcW w:w="720" w:type="dxa"/>
            <w:vAlign w:val="bottom"/>
          </w:tcPr>
          <w:p w14:paraId="6C773008" w14:textId="77777777" w:rsidR="00AB6F94" w:rsidRPr="00C27F00" w:rsidRDefault="00AB6F94" w:rsidP="00454FB0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82</w:t>
            </w:r>
          </w:p>
        </w:tc>
        <w:tc>
          <w:tcPr>
            <w:tcW w:w="720" w:type="dxa"/>
          </w:tcPr>
          <w:p w14:paraId="337A84C4" w14:textId="77777777" w:rsidR="00AB6F94" w:rsidRPr="00C27F00" w:rsidRDefault="00AB6F94" w:rsidP="00454FB0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810" w:type="dxa"/>
          </w:tcPr>
          <w:p w14:paraId="7E440F5E" w14:textId="77777777" w:rsidR="00AB6F94" w:rsidRPr="00C27F00" w:rsidRDefault="00AB6F94" w:rsidP="00454FB0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2,073</w:t>
            </w:r>
          </w:p>
        </w:tc>
        <w:tc>
          <w:tcPr>
            <w:tcW w:w="810" w:type="dxa"/>
            <w:vAlign w:val="bottom"/>
          </w:tcPr>
          <w:p w14:paraId="140E83E2" w14:textId="77777777" w:rsidR="00AB6F94" w:rsidRPr="00C27F00" w:rsidRDefault="00AB6F94" w:rsidP="00454FB0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2,926</w:t>
            </w:r>
          </w:p>
        </w:tc>
        <w:tc>
          <w:tcPr>
            <w:tcW w:w="1261" w:type="dxa"/>
            <w:vAlign w:val="bottom"/>
          </w:tcPr>
          <w:p w14:paraId="0BE63CF6" w14:textId="77777777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6EBC2F56" w14:textId="77777777" w:rsidR="00AB6F94" w:rsidRPr="00C27F00" w:rsidRDefault="00AB6F94" w:rsidP="00454FB0">
      <w:pPr>
        <w:spacing w:line="280" w:lineRule="exact"/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9"/>
        <w:gridCol w:w="990"/>
        <w:gridCol w:w="1319"/>
        <w:gridCol w:w="720"/>
        <w:gridCol w:w="810"/>
        <w:gridCol w:w="720"/>
        <w:gridCol w:w="720"/>
        <w:gridCol w:w="720"/>
        <w:gridCol w:w="810"/>
        <w:gridCol w:w="810"/>
        <w:gridCol w:w="1350"/>
      </w:tblGrid>
      <w:tr w:rsidR="00AB6F94" w:rsidRPr="00C27F00" w14:paraId="213568B7" w14:textId="77777777" w:rsidTr="007670F5">
        <w:trPr>
          <w:cantSplit/>
          <w:tblHeader/>
        </w:trPr>
        <w:tc>
          <w:tcPr>
            <w:tcW w:w="319" w:type="dxa"/>
          </w:tcPr>
          <w:p w14:paraId="4470DDA5" w14:textId="77777777" w:rsidR="00AB6F94" w:rsidRPr="00C27F00" w:rsidRDefault="00AB6F94" w:rsidP="00454FB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8F3CFE5" w14:textId="77777777" w:rsidR="00AB6F94" w:rsidRPr="00C27F00" w:rsidRDefault="00AB6F94" w:rsidP="00454FB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9" w:type="dxa"/>
            <w:gridSpan w:val="9"/>
            <w:vAlign w:val="bottom"/>
          </w:tcPr>
          <w:p w14:paraId="7C7B4C92" w14:textId="77777777" w:rsidR="00AB6F94" w:rsidRPr="00C27F00" w:rsidRDefault="00AB6F94" w:rsidP="00454FB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br w:type="page"/>
            </w:r>
            <w:r w:rsidRPr="00C27F00">
              <w:rPr>
                <w:rFonts w:ascii="Angsana New" w:hAnsi="Angsana New"/>
                <w:sz w:val="22"/>
                <w:szCs w:val="22"/>
              </w:rPr>
              <w:tab/>
            </w:r>
            <w:r w:rsidRPr="00C27F00">
              <w:rPr>
                <w:rFonts w:ascii="Angsana New" w:hAnsi="Angsana New"/>
                <w:sz w:val="22"/>
                <w:szCs w:val="22"/>
              </w:rPr>
              <w:tab/>
              <w:t>(</w:t>
            </w:r>
            <w:r w:rsidRPr="00C27F00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C27F00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C27F00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</w:tr>
      <w:tr w:rsidR="00AB6F94" w:rsidRPr="00C27F00" w14:paraId="4EC3B025" w14:textId="77777777" w:rsidTr="007670F5">
        <w:trPr>
          <w:cantSplit/>
          <w:tblHeader/>
        </w:trPr>
        <w:tc>
          <w:tcPr>
            <w:tcW w:w="2628" w:type="dxa"/>
            <w:gridSpan w:val="3"/>
            <w:vAlign w:val="bottom"/>
          </w:tcPr>
          <w:p w14:paraId="18FEE8B5" w14:textId="77777777" w:rsidR="00AB6F94" w:rsidRPr="00C27F00" w:rsidRDefault="00AB6F94" w:rsidP="00454FB0">
            <w:pPr>
              <w:tabs>
                <w:tab w:val="left" w:pos="2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60" w:type="dxa"/>
            <w:gridSpan w:val="8"/>
          </w:tcPr>
          <w:p w14:paraId="06323263" w14:textId="77777777" w:rsidR="00AB6F94" w:rsidRPr="00C27F00" w:rsidRDefault="00AB6F94" w:rsidP="00454F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C27F0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27F0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C27F00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AB6F94" w:rsidRPr="00C27F00" w14:paraId="65353BE2" w14:textId="77777777" w:rsidTr="007670F5">
        <w:trPr>
          <w:cantSplit/>
          <w:tblHeader/>
        </w:trPr>
        <w:tc>
          <w:tcPr>
            <w:tcW w:w="2628" w:type="dxa"/>
            <w:gridSpan w:val="3"/>
            <w:vAlign w:val="bottom"/>
          </w:tcPr>
          <w:p w14:paraId="44494D6A" w14:textId="77777777" w:rsidR="00AB6F94" w:rsidRPr="00C27F00" w:rsidRDefault="00AB6F94" w:rsidP="00454FB0">
            <w:pPr>
              <w:tabs>
                <w:tab w:val="left" w:pos="2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6660" w:type="dxa"/>
            <w:gridSpan w:val="8"/>
          </w:tcPr>
          <w:p w14:paraId="4B2BAA68" w14:textId="77777777" w:rsidR="00AB6F94" w:rsidRPr="00C27F00" w:rsidRDefault="00AB6F94" w:rsidP="00454F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B6F94" w:rsidRPr="00C27F00" w14:paraId="0380DB11" w14:textId="77777777" w:rsidTr="007670F5">
        <w:trPr>
          <w:cantSplit/>
          <w:tblHeader/>
        </w:trPr>
        <w:tc>
          <w:tcPr>
            <w:tcW w:w="2628" w:type="dxa"/>
            <w:gridSpan w:val="3"/>
            <w:vAlign w:val="bottom"/>
          </w:tcPr>
          <w:p w14:paraId="464740B7" w14:textId="77777777" w:rsidR="00AB6F94" w:rsidRPr="00C27F00" w:rsidRDefault="00AB6F94" w:rsidP="00454FB0">
            <w:pPr>
              <w:tabs>
                <w:tab w:val="left" w:pos="2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68A90BC" w14:textId="77777777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7CDF577B" w14:textId="77777777" w:rsidR="00AB6F94" w:rsidRPr="00C27F00" w:rsidRDefault="00AB6F94" w:rsidP="00454FB0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  <w:cs/>
              </w:rPr>
              <w:t>อัตราดอกเบี้ยปรับขึ้นลง</w:t>
            </w:r>
          </w:p>
        </w:tc>
        <w:tc>
          <w:tcPr>
            <w:tcW w:w="810" w:type="dxa"/>
            <w:vAlign w:val="bottom"/>
          </w:tcPr>
          <w:p w14:paraId="1F2C0C10" w14:textId="77777777" w:rsidR="00AB6F94" w:rsidRPr="00C27F00" w:rsidRDefault="00AB6F94" w:rsidP="00454FB0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7D77762" w14:textId="77777777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00BE5F0" w14:textId="77777777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B6F94" w:rsidRPr="00C27F00" w14:paraId="07FCEA16" w14:textId="77777777" w:rsidTr="007670F5">
        <w:trPr>
          <w:cantSplit/>
          <w:tblHeader/>
        </w:trPr>
        <w:tc>
          <w:tcPr>
            <w:tcW w:w="2628" w:type="dxa"/>
            <w:gridSpan w:val="3"/>
            <w:vAlign w:val="bottom"/>
          </w:tcPr>
          <w:p w14:paraId="0160DB78" w14:textId="77777777" w:rsidR="00AB6F94" w:rsidRPr="00C27F00" w:rsidRDefault="00AB6F94" w:rsidP="00454FB0">
            <w:pPr>
              <w:tabs>
                <w:tab w:val="left" w:pos="2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BD03839" w14:textId="77777777" w:rsidR="00AB6F94" w:rsidRPr="00C27F00" w:rsidRDefault="00AB6F94" w:rsidP="00454F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2160" w:type="dxa"/>
            <w:gridSpan w:val="3"/>
            <w:vAlign w:val="bottom"/>
          </w:tcPr>
          <w:p w14:paraId="7E09D44C" w14:textId="77777777" w:rsidR="00AB6F94" w:rsidRPr="00C27F00" w:rsidRDefault="00AB6F94" w:rsidP="00454FB0">
            <w:pPr>
              <w:pBdr>
                <w:bottom w:val="single" w:sz="4" w:space="1" w:color="auto"/>
              </w:pBdr>
              <w:spacing w:line="280" w:lineRule="exact"/>
              <w:ind w:left="-115" w:right="-1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  <w:cs/>
              </w:rPr>
              <w:t>ตามอัตราตลาด</w:t>
            </w:r>
          </w:p>
        </w:tc>
        <w:tc>
          <w:tcPr>
            <w:tcW w:w="810" w:type="dxa"/>
            <w:vAlign w:val="bottom"/>
          </w:tcPr>
          <w:p w14:paraId="5A225B13" w14:textId="77777777" w:rsidR="00AB6F94" w:rsidRPr="00C27F00" w:rsidRDefault="00AB6F94" w:rsidP="00454FB0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30CBE4B" w14:textId="77777777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AED2DA5" w14:textId="77777777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B6F94" w:rsidRPr="00C27F00" w14:paraId="43AC9C98" w14:textId="77777777" w:rsidTr="007670F5">
        <w:trPr>
          <w:cantSplit/>
          <w:tblHeader/>
        </w:trPr>
        <w:tc>
          <w:tcPr>
            <w:tcW w:w="2628" w:type="dxa"/>
            <w:gridSpan w:val="3"/>
            <w:vAlign w:val="bottom"/>
          </w:tcPr>
          <w:p w14:paraId="0CAD0AFD" w14:textId="77777777" w:rsidR="00AB6F94" w:rsidRPr="00C27F00" w:rsidRDefault="00AB6F94" w:rsidP="00454FB0">
            <w:pPr>
              <w:tabs>
                <w:tab w:val="left" w:pos="2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58B39D7" w14:textId="77777777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14:paraId="2936D435" w14:textId="77777777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720" w:type="dxa"/>
            <w:vAlign w:val="bottom"/>
          </w:tcPr>
          <w:p w14:paraId="3777CCB2" w14:textId="77777777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720" w:type="dxa"/>
          </w:tcPr>
          <w:p w14:paraId="09F4A188" w14:textId="77777777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720" w:type="dxa"/>
          </w:tcPr>
          <w:p w14:paraId="08E5A238" w14:textId="77777777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10" w:type="dxa"/>
            <w:vAlign w:val="bottom"/>
          </w:tcPr>
          <w:p w14:paraId="6C8D0094" w14:textId="77777777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810" w:type="dxa"/>
            <w:vAlign w:val="bottom"/>
          </w:tcPr>
          <w:p w14:paraId="785C1D7B" w14:textId="77777777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0E3F14C" w14:textId="77777777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AB6F94" w:rsidRPr="00C27F00" w14:paraId="64BA0C50" w14:textId="77777777" w:rsidTr="007670F5">
        <w:trPr>
          <w:cantSplit/>
          <w:tblHeader/>
        </w:trPr>
        <w:tc>
          <w:tcPr>
            <w:tcW w:w="2628" w:type="dxa"/>
            <w:gridSpan w:val="3"/>
            <w:vAlign w:val="bottom"/>
          </w:tcPr>
          <w:p w14:paraId="50003E99" w14:textId="77777777" w:rsidR="00AB6F94" w:rsidRPr="00C27F00" w:rsidRDefault="00AB6F94" w:rsidP="00454FB0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720" w:type="dxa"/>
            <w:vAlign w:val="bottom"/>
          </w:tcPr>
          <w:p w14:paraId="346E4E8C" w14:textId="77777777" w:rsidR="00AB6F94" w:rsidRPr="00C27F00" w:rsidRDefault="00AB6F94" w:rsidP="00454F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</w:t>
            </w:r>
            <w:r w:rsidRPr="00C27F00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06C817F8" w14:textId="77777777" w:rsidR="00AB6F94" w:rsidRPr="00C27F00" w:rsidRDefault="00AB6F94" w:rsidP="00454F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C27F00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C27F00">
              <w:rPr>
                <w:rFonts w:ascii="Angsana New" w:hAnsi="Angsana New"/>
                <w:sz w:val="22"/>
                <w:szCs w:val="22"/>
              </w:rPr>
              <w:t>5</w:t>
            </w:r>
            <w:r w:rsidRPr="00C27F00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720" w:type="dxa"/>
            <w:vAlign w:val="bottom"/>
          </w:tcPr>
          <w:p w14:paraId="454C4708" w14:textId="77777777" w:rsidR="00AB6F94" w:rsidRPr="00C27F00" w:rsidRDefault="00AB6F94" w:rsidP="00454F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</w:t>
            </w:r>
            <w:r w:rsidRPr="00C27F00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1A4DD1C1" w14:textId="77777777" w:rsidR="00AB6F94" w:rsidRPr="00C27F00" w:rsidRDefault="00AB6F94" w:rsidP="00454F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pacing w:val="-2"/>
                <w:sz w:val="22"/>
                <w:szCs w:val="22"/>
              </w:rPr>
              <w:t xml:space="preserve">1 </w:t>
            </w:r>
            <w:r w:rsidRPr="00C27F00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ถึง </w:t>
            </w:r>
            <w:r w:rsidRPr="00C27F00">
              <w:rPr>
                <w:rFonts w:ascii="Angsana New" w:hAnsi="Angsana New"/>
                <w:spacing w:val="-2"/>
                <w:sz w:val="22"/>
                <w:szCs w:val="22"/>
              </w:rPr>
              <w:t>5</w:t>
            </w:r>
            <w:r w:rsidRPr="00C27F00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36749668" w14:textId="77777777" w:rsidR="00AB6F94" w:rsidRPr="00C27F00" w:rsidRDefault="00AB6F94" w:rsidP="00454F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810" w:type="dxa"/>
            <w:vAlign w:val="bottom"/>
          </w:tcPr>
          <w:p w14:paraId="31BADD96" w14:textId="77777777" w:rsidR="00AB6F94" w:rsidRPr="00C27F00" w:rsidRDefault="00AB6F94" w:rsidP="00454F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810" w:type="dxa"/>
            <w:vAlign w:val="bottom"/>
          </w:tcPr>
          <w:p w14:paraId="68D39A1B" w14:textId="77777777" w:rsidR="00AB6F94" w:rsidRPr="00C27F00" w:rsidRDefault="00AB6F94" w:rsidP="00454F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8CBFD1D" w14:textId="77777777" w:rsidR="00AB6F94" w:rsidRPr="00C27F00" w:rsidRDefault="00AB6F94" w:rsidP="00454F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(</w:t>
            </w:r>
            <w:r w:rsidRPr="00C27F00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  <w:r w:rsidRPr="00C27F00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B6F94" w:rsidRPr="00C27F00" w14:paraId="6EA3C2F9" w14:textId="77777777" w:rsidTr="007670F5">
        <w:trPr>
          <w:cantSplit/>
          <w:tblHeader/>
        </w:trPr>
        <w:tc>
          <w:tcPr>
            <w:tcW w:w="2628" w:type="dxa"/>
            <w:gridSpan w:val="3"/>
            <w:vAlign w:val="bottom"/>
          </w:tcPr>
          <w:p w14:paraId="50773D8A" w14:textId="77777777" w:rsidR="00AB6F94" w:rsidRPr="00C27F00" w:rsidRDefault="00AB6F94" w:rsidP="00454FB0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720" w:type="dxa"/>
            <w:vAlign w:val="bottom"/>
          </w:tcPr>
          <w:p w14:paraId="0980C73B" w14:textId="77777777" w:rsidR="00AB6F94" w:rsidRPr="00C27F00" w:rsidRDefault="00AB6F94" w:rsidP="00454F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C67CBB8" w14:textId="77777777" w:rsidR="00AB6F94" w:rsidRPr="00C27F00" w:rsidRDefault="00AB6F94" w:rsidP="00454FB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4FF2EE8" w14:textId="77777777" w:rsidR="00AB6F94" w:rsidRPr="00C27F00" w:rsidRDefault="00AB6F94" w:rsidP="00454F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6CB744AF" w14:textId="77777777" w:rsidR="00AB6F94" w:rsidRPr="00C27F00" w:rsidRDefault="00AB6F94" w:rsidP="00454F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DD2D593" w14:textId="77777777" w:rsidR="00AB6F94" w:rsidRPr="00C27F00" w:rsidRDefault="00AB6F94" w:rsidP="00454F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C5846BD" w14:textId="77777777" w:rsidR="00AB6F94" w:rsidRPr="00C27F00" w:rsidRDefault="00AB6F94" w:rsidP="00454F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19E8E6F" w14:textId="77777777" w:rsidR="00AB6F94" w:rsidRPr="00C27F00" w:rsidRDefault="00AB6F94" w:rsidP="00454F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ACB26FE" w14:textId="77777777" w:rsidR="00AB6F94" w:rsidRPr="00C27F00" w:rsidRDefault="00AB6F94" w:rsidP="00454F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B6F94" w:rsidRPr="00C27F00" w14:paraId="74640599" w14:textId="77777777" w:rsidTr="007670F5">
        <w:trPr>
          <w:cantSplit/>
          <w:tblHeader/>
        </w:trPr>
        <w:tc>
          <w:tcPr>
            <w:tcW w:w="2628" w:type="dxa"/>
            <w:gridSpan w:val="3"/>
            <w:vAlign w:val="bottom"/>
          </w:tcPr>
          <w:p w14:paraId="1B7BCF75" w14:textId="77777777" w:rsidR="00AB6F94" w:rsidRPr="00C27F00" w:rsidRDefault="00AB6F94" w:rsidP="00454FB0">
            <w:pPr>
              <w:spacing w:line="280" w:lineRule="exact"/>
              <w:ind w:left="162" w:right="-228" w:hanging="162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20" w:type="dxa"/>
            <w:vAlign w:val="bottom"/>
          </w:tcPr>
          <w:p w14:paraId="77D27EDD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6159C970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4C91AFEB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720" w:type="dxa"/>
          </w:tcPr>
          <w:p w14:paraId="0C16A93C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5C67149F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798F0FF2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0" w:type="dxa"/>
            <w:vAlign w:val="bottom"/>
          </w:tcPr>
          <w:p w14:paraId="00639E3F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34</w:t>
            </w:r>
          </w:p>
        </w:tc>
        <w:tc>
          <w:tcPr>
            <w:tcW w:w="1350" w:type="dxa"/>
            <w:vAlign w:val="bottom"/>
          </w:tcPr>
          <w:p w14:paraId="08BA7696" w14:textId="77777777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0.15 - 1.10</w:t>
            </w:r>
          </w:p>
        </w:tc>
      </w:tr>
      <w:tr w:rsidR="00AB6F94" w:rsidRPr="00C27F00" w14:paraId="0FD3FF61" w14:textId="77777777" w:rsidTr="007670F5">
        <w:trPr>
          <w:cantSplit/>
          <w:tblHeader/>
        </w:trPr>
        <w:tc>
          <w:tcPr>
            <w:tcW w:w="2628" w:type="dxa"/>
            <w:gridSpan w:val="3"/>
            <w:vAlign w:val="bottom"/>
          </w:tcPr>
          <w:p w14:paraId="3C37B423" w14:textId="77777777" w:rsidR="00AB6F94" w:rsidRPr="00C27F00" w:rsidRDefault="00AB6F94" w:rsidP="00454FB0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</w:t>
            </w:r>
            <w:r w:rsidR="0059699D" w:rsidRPr="00C27F00">
              <w:rPr>
                <w:rFonts w:ascii="Angsana New" w:hAnsi="Angsana New" w:hint="cs"/>
                <w:sz w:val="22"/>
                <w:szCs w:val="22"/>
                <w:cs/>
              </w:rPr>
              <w:t>หมุนเวียน</w:t>
            </w:r>
            <w:r w:rsidRPr="00C27F00">
              <w:rPr>
                <w:rFonts w:ascii="Angsana New" w:hAnsi="Angsana New"/>
                <w:sz w:val="22"/>
                <w:szCs w:val="22"/>
                <w:cs/>
              </w:rPr>
              <w:t xml:space="preserve">อื่น </w:t>
            </w:r>
          </w:p>
        </w:tc>
        <w:tc>
          <w:tcPr>
            <w:tcW w:w="720" w:type="dxa"/>
            <w:vAlign w:val="bottom"/>
          </w:tcPr>
          <w:p w14:paraId="40066D1E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260</w:t>
            </w:r>
          </w:p>
        </w:tc>
        <w:tc>
          <w:tcPr>
            <w:tcW w:w="810" w:type="dxa"/>
            <w:vAlign w:val="bottom"/>
          </w:tcPr>
          <w:p w14:paraId="5194FFE6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720" w:type="dxa"/>
            <w:vAlign w:val="bottom"/>
          </w:tcPr>
          <w:p w14:paraId="5C29F8E3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513E109A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550FD29D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5B0FB5BD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1,018</w:t>
            </w:r>
          </w:p>
        </w:tc>
        <w:tc>
          <w:tcPr>
            <w:tcW w:w="810" w:type="dxa"/>
            <w:vAlign w:val="bottom"/>
          </w:tcPr>
          <w:p w14:paraId="04BBF24C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1,286</w:t>
            </w:r>
          </w:p>
        </w:tc>
        <w:tc>
          <w:tcPr>
            <w:tcW w:w="1350" w:type="dxa"/>
            <w:vAlign w:val="bottom"/>
          </w:tcPr>
          <w:p w14:paraId="394B10E5" w14:textId="77777777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6.75 - 8.00</w:t>
            </w:r>
          </w:p>
        </w:tc>
      </w:tr>
      <w:tr w:rsidR="00AB6F94" w:rsidRPr="00C27F00" w14:paraId="0AD22B60" w14:textId="77777777" w:rsidTr="007670F5">
        <w:trPr>
          <w:cantSplit/>
          <w:tblHeader/>
        </w:trPr>
        <w:tc>
          <w:tcPr>
            <w:tcW w:w="2628" w:type="dxa"/>
            <w:gridSpan w:val="3"/>
          </w:tcPr>
          <w:p w14:paraId="62B65353" w14:textId="77777777" w:rsidR="0016788E" w:rsidRPr="00C27F00" w:rsidRDefault="00AB6F94" w:rsidP="00454FB0">
            <w:pPr>
              <w:spacing w:line="280" w:lineRule="exact"/>
              <w:ind w:left="162" w:right="-102" w:hanging="162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  <w:cs/>
              </w:rPr>
              <w:t>เงินให้กู้ยืม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ระยะสั้น</w:t>
            </w:r>
            <w:r w:rsidRPr="00C27F00">
              <w:rPr>
                <w:rFonts w:ascii="Angsana New" w:hAnsi="Angsana New"/>
                <w:sz w:val="22"/>
                <w:szCs w:val="22"/>
                <w:cs/>
              </w:rPr>
              <w:t>แก่</w:t>
            </w:r>
          </w:p>
          <w:p w14:paraId="52F8EC14" w14:textId="0E1307DF" w:rsidR="00AB6F94" w:rsidRPr="00C27F00" w:rsidRDefault="0016788E" w:rsidP="00454FB0">
            <w:pPr>
              <w:spacing w:line="280" w:lineRule="exact"/>
              <w:ind w:left="162" w:right="-10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="00AB6F94" w:rsidRPr="00C27F00">
              <w:rPr>
                <w:rFonts w:ascii="Angsana New" w:hAnsi="Angsana New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720" w:type="dxa"/>
          </w:tcPr>
          <w:p w14:paraId="32858BD1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48518E84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7BD543A1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777</w:t>
            </w:r>
          </w:p>
        </w:tc>
        <w:tc>
          <w:tcPr>
            <w:tcW w:w="720" w:type="dxa"/>
          </w:tcPr>
          <w:p w14:paraId="3F9063FC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215894FD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5E586A9A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00FE74BC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777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50" w:type="dxa"/>
          </w:tcPr>
          <w:p w14:paraId="3840037A" w14:textId="362521F6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  <w:lang w:val="en-GB"/>
              </w:rPr>
              <w:t>MLR-1.</w:t>
            </w:r>
            <w:r w:rsidR="00AE20AD" w:rsidRPr="00C27F00">
              <w:rPr>
                <w:rFonts w:ascii="Angsana New" w:hAnsi="Angsana New"/>
                <w:sz w:val="22"/>
                <w:szCs w:val="22"/>
                <w:lang w:val="en-GB"/>
              </w:rPr>
              <w:t xml:space="preserve">25 </w:t>
            </w:r>
            <w:r w:rsidR="00AE20AD" w:rsidRPr="00C27F00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และ</w:t>
            </w:r>
            <w:r w:rsidRPr="00C27F00">
              <w:rPr>
                <w:rFonts w:ascii="Angsana New" w:hAnsi="Angsana New"/>
                <w:sz w:val="22"/>
                <w:szCs w:val="22"/>
                <w:lang w:val="en-GB"/>
              </w:rPr>
              <w:t xml:space="preserve"> MLR-1.</w:t>
            </w:r>
            <w:r w:rsidR="00AE20AD" w:rsidRPr="00C27F00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</w:p>
        </w:tc>
      </w:tr>
      <w:tr w:rsidR="00AB6F94" w:rsidRPr="00C27F00" w14:paraId="28D3FBE1" w14:textId="77777777" w:rsidTr="007670F5">
        <w:trPr>
          <w:cantSplit/>
          <w:tblHeader/>
        </w:trPr>
        <w:tc>
          <w:tcPr>
            <w:tcW w:w="2628" w:type="dxa"/>
            <w:gridSpan w:val="3"/>
          </w:tcPr>
          <w:p w14:paraId="3BD6C35D" w14:textId="77777777" w:rsidR="00AB6F94" w:rsidRPr="00C27F00" w:rsidRDefault="00AB6F94" w:rsidP="00454FB0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  <w:cs/>
              </w:rPr>
              <w:t>เงินฝากที่มีภาระค้ำประกัน</w:t>
            </w:r>
          </w:p>
        </w:tc>
        <w:tc>
          <w:tcPr>
            <w:tcW w:w="720" w:type="dxa"/>
          </w:tcPr>
          <w:p w14:paraId="3911972F" w14:textId="77777777" w:rsidR="00AB6F94" w:rsidRPr="00C27F00" w:rsidRDefault="00AB6F94" w:rsidP="00454FB0">
            <w:pPr>
              <w:pBdr>
                <w:bottom w:val="single" w:sz="4" w:space="1" w:color="auto"/>
              </w:pBd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10" w:type="dxa"/>
          </w:tcPr>
          <w:p w14:paraId="72E1BC17" w14:textId="77777777" w:rsidR="00AB6F94" w:rsidRPr="00C27F00" w:rsidRDefault="00AB6F94" w:rsidP="00454FB0">
            <w:pPr>
              <w:pBdr>
                <w:bottom w:val="single" w:sz="4" w:space="1" w:color="auto"/>
              </w:pBd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58F9AC46" w14:textId="77777777" w:rsidR="00AB6F94" w:rsidRPr="00C27F00" w:rsidRDefault="00AB6F94" w:rsidP="00454FB0">
            <w:pPr>
              <w:pBdr>
                <w:bottom w:val="single" w:sz="4" w:space="1" w:color="auto"/>
              </w:pBd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7D52E540" w14:textId="77777777" w:rsidR="00AB6F94" w:rsidRPr="00C27F00" w:rsidRDefault="00AB6F94" w:rsidP="00454FB0">
            <w:pPr>
              <w:pBdr>
                <w:bottom w:val="single" w:sz="4" w:space="1" w:color="auto"/>
              </w:pBd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7031B0B3" w14:textId="77777777" w:rsidR="00AB6F94" w:rsidRPr="00C27F00" w:rsidRDefault="00AB6F94" w:rsidP="00454FB0">
            <w:pPr>
              <w:pBdr>
                <w:bottom w:val="single" w:sz="4" w:space="1" w:color="auto"/>
              </w:pBd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3D54A4F6" w14:textId="77777777" w:rsidR="00AB6F94" w:rsidRPr="00C27F00" w:rsidRDefault="00AB6F94" w:rsidP="00454FB0">
            <w:pPr>
              <w:pBdr>
                <w:bottom w:val="single" w:sz="4" w:space="1" w:color="auto"/>
              </w:pBd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7349346D" w14:textId="77777777" w:rsidR="00AB6F94" w:rsidRPr="00C27F00" w:rsidRDefault="00AB6F94" w:rsidP="00454FB0">
            <w:pPr>
              <w:pBdr>
                <w:bottom w:val="single" w:sz="4" w:space="1" w:color="auto"/>
              </w:pBd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350" w:type="dxa"/>
          </w:tcPr>
          <w:p w14:paraId="5A6D293D" w14:textId="77777777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1.00 - 1.10</w:t>
            </w:r>
          </w:p>
        </w:tc>
      </w:tr>
      <w:tr w:rsidR="00AB6F94" w:rsidRPr="00C27F00" w14:paraId="5DE82414" w14:textId="77777777" w:rsidTr="007670F5">
        <w:trPr>
          <w:cantSplit/>
          <w:tblHeader/>
        </w:trPr>
        <w:tc>
          <w:tcPr>
            <w:tcW w:w="2628" w:type="dxa"/>
            <w:gridSpan w:val="3"/>
          </w:tcPr>
          <w:p w14:paraId="67729DBC" w14:textId="77777777" w:rsidR="00AB6F94" w:rsidRPr="00C27F00" w:rsidRDefault="00AB6F94" w:rsidP="00454FB0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331A1B93" w14:textId="77777777" w:rsidR="00AB6F94" w:rsidRPr="00C27F00" w:rsidRDefault="00AB6F94" w:rsidP="00454FB0">
            <w:pPr>
              <w:pBdr>
                <w:bottom w:val="double" w:sz="4" w:space="1" w:color="auto"/>
              </w:pBd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268</w:t>
            </w:r>
          </w:p>
        </w:tc>
        <w:tc>
          <w:tcPr>
            <w:tcW w:w="810" w:type="dxa"/>
          </w:tcPr>
          <w:p w14:paraId="0BA0ADEC" w14:textId="77777777" w:rsidR="00AB6F94" w:rsidRPr="00C27F00" w:rsidRDefault="00AB6F94" w:rsidP="00454FB0">
            <w:pPr>
              <w:pBdr>
                <w:bottom w:val="double" w:sz="4" w:space="1" w:color="auto"/>
              </w:pBd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720" w:type="dxa"/>
          </w:tcPr>
          <w:p w14:paraId="2E3CF035" w14:textId="77777777" w:rsidR="00AB6F94" w:rsidRPr="00C27F00" w:rsidRDefault="00AB6F94" w:rsidP="00454FB0">
            <w:pPr>
              <w:pBdr>
                <w:bottom w:val="double" w:sz="4" w:space="1" w:color="auto"/>
              </w:pBd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810</w:t>
            </w:r>
          </w:p>
        </w:tc>
        <w:tc>
          <w:tcPr>
            <w:tcW w:w="720" w:type="dxa"/>
          </w:tcPr>
          <w:p w14:paraId="72D7E0F1" w14:textId="77777777" w:rsidR="00AB6F94" w:rsidRPr="00C27F00" w:rsidRDefault="00AB6F94" w:rsidP="00454FB0">
            <w:pPr>
              <w:pBdr>
                <w:bottom w:val="double" w:sz="4" w:space="1" w:color="auto"/>
              </w:pBd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5EDD6686" w14:textId="77777777" w:rsidR="00AB6F94" w:rsidRPr="00C27F00" w:rsidRDefault="00AB6F94" w:rsidP="00454FB0">
            <w:pPr>
              <w:pBdr>
                <w:bottom w:val="double" w:sz="4" w:space="1" w:color="auto"/>
              </w:pBd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6EB30EF3" w14:textId="77777777" w:rsidR="00AB6F94" w:rsidRPr="00C27F00" w:rsidRDefault="00AB6F94" w:rsidP="00454FB0">
            <w:pPr>
              <w:pBdr>
                <w:bottom w:val="double" w:sz="4" w:space="1" w:color="auto"/>
              </w:pBd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1,01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810" w:type="dxa"/>
          </w:tcPr>
          <w:p w14:paraId="66516C2C" w14:textId="77777777" w:rsidR="00AB6F94" w:rsidRPr="00C27F00" w:rsidRDefault="00AB6F94" w:rsidP="00454FB0">
            <w:pPr>
              <w:pBdr>
                <w:bottom w:val="double" w:sz="4" w:space="1" w:color="auto"/>
              </w:pBd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2,105</w:t>
            </w:r>
          </w:p>
        </w:tc>
        <w:tc>
          <w:tcPr>
            <w:tcW w:w="1350" w:type="dxa"/>
          </w:tcPr>
          <w:p w14:paraId="5CAFC367" w14:textId="77777777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B6F94" w:rsidRPr="00C27F00" w14:paraId="5BE1E738" w14:textId="77777777" w:rsidTr="007670F5">
        <w:trPr>
          <w:cantSplit/>
          <w:tblHeader/>
        </w:trPr>
        <w:tc>
          <w:tcPr>
            <w:tcW w:w="2628" w:type="dxa"/>
            <w:gridSpan w:val="3"/>
          </w:tcPr>
          <w:p w14:paraId="2DBCEF0E" w14:textId="77777777" w:rsidR="00AB6F94" w:rsidRPr="00C27F00" w:rsidRDefault="00AB6F94" w:rsidP="00454FB0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442BB31E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B83673B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B1C1A66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602D9E55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1201691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70EA3E6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7B2859F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6BD0126" w14:textId="77777777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B6F94" w:rsidRPr="00C27F00" w14:paraId="2EE15ACD" w14:textId="77777777" w:rsidTr="007670F5">
        <w:trPr>
          <w:cantSplit/>
          <w:trHeight w:val="300"/>
          <w:tblHeader/>
        </w:trPr>
        <w:tc>
          <w:tcPr>
            <w:tcW w:w="2628" w:type="dxa"/>
            <w:gridSpan w:val="3"/>
          </w:tcPr>
          <w:p w14:paraId="04703613" w14:textId="77777777" w:rsidR="00AB6F94" w:rsidRPr="00C27F00" w:rsidRDefault="00AB6F94" w:rsidP="00454FB0">
            <w:pPr>
              <w:spacing w:line="280" w:lineRule="exact"/>
              <w:ind w:left="201" w:hanging="201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20" w:type="dxa"/>
          </w:tcPr>
          <w:p w14:paraId="5FD72B80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198</w:t>
            </w:r>
          </w:p>
        </w:tc>
        <w:tc>
          <w:tcPr>
            <w:tcW w:w="810" w:type="dxa"/>
          </w:tcPr>
          <w:p w14:paraId="5CACBAF8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698DA464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468</w:t>
            </w:r>
          </w:p>
        </w:tc>
        <w:tc>
          <w:tcPr>
            <w:tcW w:w="720" w:type="dxa"/>
          </w:tcPr>
          <w:p w14:paraId="79E88A88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69178D6C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4799588D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60E6FDC6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666</w:t>
            </w:r>
          </w:p>
        </w:tc>
        <w:tc>
          <w:tcPr>
            <w:tcW w:w="1350" w:type="dxa"/>
          </w:tcPr>
          <w:p w14:paraId="18A28BFE" w14:textId="2A739D9A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 xml:space="preserve">4.45 - 5.40 </w:t>
            </w: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 xml:space="preserve">และ </w:t>
            </w:r>
            <w:r w:rsidRPr="00C27F00">
              <w:rPr>
                <w:rFonts w:ascii="Angsana New" w:hAnsi="Angsana New"/>
                <w:sz w:val="22"/>
                <w:szCs w:val="22"/>
                <w:lang w:val="en-GB"/>
              </w:rPr>
              <w:t>MLR-1.50</w:t>
            </w:r>
          </w:p>
        </w:tc>
      </w:tr>
      <w:tr w:rsidR="00AB6F94" w:rsidRPr="00C27F00" w14:paraId="72C686A1" w14:textId="77777777" w:rsidTr="007670F5">
        <w:trPr>
          <w:cantSplit/>
          <w:trHeight w:val="300"/>
          <w:tblHeader/>
        </w:trPr>
        <w:tc>
          <w:tcPr>
            <w:tcW w:w="2628" w:type="dxa"/>
            <w:gridSpan w:val="3"/>
          </w:tcPr>
          <w:p w14:paraId="166547E9" w14:textId="77777777" w:rsidR="00AB6F94" w:rsidRPr="00C27F00" w:rsidRDefault="00AB6F94" w:rsidP="00454FB0">
            <w:pPr>
              <w:spacing w:line="280" w:lineRule="exact"/>
              <w:ind w:left="201" w:hanging="201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</w:tcPr>
          <w:p w14:paraId="46847C87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63AA1A70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0FC51AE6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720" w:type="dxa"/>
          </w:tcPr>
          <w:p w14:paraId="17A5A5BA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82</w:t>
            </w:r>
          </w:p>
        </w:tc>
        <w:tc>
          <w:tcPr>
            <w:tcW w:w="720" w:type="dxa"/>
          </w:tcPr>
          <w:p w14:paraId="48D37E93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810" w:type="dxa"/>
          </w:tcPr>
          <w:p w14:paraId="74ABBB78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7B43E446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112</w:t>
            </w:r>
          </w:p>
        </w:tc>
        <w:tc>
          <w:tcPr>
            <w:tcW w:w="1350" w:type="dxa"/>
          </w:tcPr>
          <w:p w14:paraId="76995108" w14:textId="0554CC41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MLR-1.50</w:t>
            </w:r>
          </w:p>
        </w:tc>
      </w:tr>
      <w:tr w:rsidR="00AB6F94" w:rsidRPr="00C27F00" w14:paraId="3ABC0682" w14:textId="77777777" w:rsidTr="007670F5">
        <w:trPr>
          <w:cantSplit/>
          <w:tblHeader/>
        </w:trPr>
        <w:tc>
          <w:tcPr>
            <w:tcW w:w="2628" w:type="dxa"/>
            <w:gridSpan w:val="3"/>
          </w:tcPr>
          <w:p w14:paraId="4527CFE4" w14:textId="77777777" w:rsidR="00AB6F94" w:rsidRPr="00C27F00" w:rsidRDefault="00AB6F94" w:rsidP="00454FB0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</w:t>
            </w:r>
            <w:r w:rsidR="0059699D" w:rsidRPr="00C27F00">
              <w:rPr>
                <w:rFonts w:ascii="Angsana New" w:hAnsi="Angsana New" w:hint="cs"/>
                <w:sz w:val="22"/>
                <w:szCs w:val="22"/>
                <w:cs/>
              </w:rPr>
              <w:t>หมุนเวียน</w:t>
            </w:r>
            <w:r w:rsidRPr="00C27F00">
              <w:rPr>
                <w:rFonts w:ascii="Angsana New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720" w:type="dxa"/>
          </w:tcPr>
          <w:p w14:paraId="235F2BFB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152700F9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145CFA32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4DF70A4F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195350BE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2C4D4CE9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2,015</w:t>
            </w:r>
          </w:p>
        </w:tc>
        <w:tc>
          <w:tcPr>
            <w:tcW w:w="810" w:type="dxa"/>
          </w:tcPr>
          <w:p w14:paraId="2C8C4FDA" w14:textId="77777777" w:rsidR="00AB6F94" w:rsidRPr="00C27F00" w:rsidRDefault="00AB6F94" w:rsidP="00454FB0">
            <w:pP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2,015</w:t>
            </w:r>
          </w:p>
        </w:tc>
        <w:tc>
          <w:tcPr>
            <w:tcW w:w="1350" w:type="dxa"/>
          </w:tcPr>
          <w:p w14:paraId="1DE0236E" w14:textId="77777777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B6F94" w:rsidRPr="00C27F00" w14:paraId="04303050" w14:textId="77777777" w:rsidTr="007670F5">
        <w:trPr>
          <w:cantSplit/>
          <w:tblHeader/>
        </w:trPr>
        <w:tc>
          <w:tcPr>
            <w:tcW w:w="2628" w:type="dxa"/>
            <w:gridSpan w:val="3"/>
          </w:tcPr>
          <w:p w14:paraId="5A527102" w14:textId="77777777" w:rsidR="00AB6F94" w:rsidRPr="00C27F00" w:rsidRDefault="00AB6F94" w:rsidP="00454FB0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720" w:type="dxa"/>
          </w:tcPr>
          <w:p w14:paraId="27C63404" w14:textId="77777777" w:rsidR="00AB6F94" w:rsidRPr="00C27F00" w:rsidRDefault="00AB6F94" w:rsidP="00454FB0">
            <w:pPr>
              <w:pBdr>
                <w:bottom w:val="single" w:sz="4" w:space="1" w:color="auto"/>
              </w:pBd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810" w:type="dxa"/>
          </w:tcPr>
          <w:p w14:paraId="79C65292" w14:textId="77777777" w:rsidR="00AB6F94" w:rsidRPr="00C27F00" w:rsidRDefault="00AB6F94" w:rsidP="00454FB0">
            <w:pPr>
              <w:pBdr>
                <w:bottom w:val="single" w:sz="4" w:space="1" w:color="auto"/>
              </w:pBd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720" w:type="dxa"/>
          </w:tcPr>
          <w:p w14:paraId="485A9211" w14:textId="77777777" w:rsidR="00AB6F94" w:rsidRPr="00C27F00" w:rsidRDefault="00AB6F94" w:rsidP="00454FB0">
            <w:pPr>
              <w:pBdr>
                <w:bottom w:val="single" w:sz="4" w:space="1" w:color="auto"/>
              </w:pBd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55A266B9" w14:textId="77777777" w:rsidR="00AB6F94" w:rsidRPr="00C27F00" w:rsidRDefault="00AB6F94" w:rsidP="00454FB0">
            <w:pPr>
              <w:pBdr>
                <w:bottom w:val="single" w:sz="4" w:space="1" w:color="auto"/>
              </w:pBd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524BAB29" w14:textId="77777777" w:rsidR="00AB6F94" w:rsidRPr="00C27F00" w:rsidRDefault="00AB6F94" w:rsidP="00454FB0">
            <w:pPr>
              <w:pBdr>
                <w:bottom w:val="single" w:sz="4" w:space="1" w:color="auto"/>
              </w:pBd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3BF22993" w14:textId="77777777" w:rsidR="00AB6F94" w:rsidRPr="00C27F00" w:rsidRDefault="00AB6F94" w:rsidP="00454FB0">
            <w:pPr>
              <w:pBdr>
                <w:bottom w:val="single" w:sz="4" w:space="1" w:color="auto"/>
              </w:pBd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5431B289" w14:textId="77777777" w:rsidR="00AB6F94" w:rsidRPr="00C27F00" w:rsidRDefault="00AB6F94" w:rsidP="00454FB0">
            <w:pPr>
              <w:pBdr>
                <w:bottom w:val="single" w:sz="4" w:space="1" w:color="auto"/>
              </w:pBd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1350" w:type="dxa"/>
          </w:tcPr>
          <w:p w14:paraId="119B0C36" w14:textId="77777777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3.75 - 5.10</w:t>
            </w:r>
          </w:p>
        </w:tc>
      </w:tr>
      <w:tr w:rsidR="00AB6F94" w:rsidRPr="00C27F00" w14:paraId="0E376554" w14:textId="77777777" w:rsidTr="007670F5">
        <w:trPr>
          <w:cantSplit/>
          <w:tblHeader/>
        </w:trPr>
        <w:tc>
          <w:tcPr>
            <w:tcW w:w="2628" w:type="dxa"/>
            <w:gridSpan w:val="3"/>
            <w:vAlign w:val="bottom"/>
          </w:tcPr>
          <w:p w14:paraId="47BA257C" w14:textId="77777777" w:rsidR="00AB6F94" w:rsidRPr="00C27F00" w:rsidRDefault="00AB6F94" w:rsidP="00454FB0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B3CD745" w14:textId="77777777" w:rsidR="00AB6F94" w:rsidRPr="00C27F00" w:rsidRDefault="00AB6F94" w:rsidP="00454FB0">
            <w:pPr>
              <w:pBdr>
                <w:bottom w:val="double" w:sz="4" w:space="1" w:color="auto"/>
              </w:pBd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208</w:t>
            </w:r>
          </w:p>
        </w:tc>
        <w:tc>
          <w:tcPr>
            <w:tcW w:w="810" w:type="dxa"/>
            <w:vAlign w:val="bottom"/>
          </w:tcPr>
          <w:p w14:paraId="781B4802" w14:textId="77777777" w:rsidR="00AB6F94" w:rsidRPr="00C27F00" w:rsidRDefault="00AB6F94" w:rsidP="00454FB0">
            <w:pPr>
              <w:pBdr>
                <w:bottom w:val="double" w:sz="4" w:space="1" w:color="auto"/>
              </w:pBd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720" w:type="dxa"/>
            <w:vAlign w:val="bottom"/>
          </w:tcPr>
          <w:p w14:paraId="49A65BAE" w14:textId="77777777" w:rsidR="00AB6F94" w:rsidRPr="00C27F00" w:rsidRDefault="00AB6F94" w:rsidP="00454FB0">
            <w:pPr>
              <w:pBdr>
                <w:bottom w:val="double" w:sz="4" w:space="1" w:color="auto"/>
              </w:pBd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484</w:t>
            </w:r>
          </w:p>
        </w:tc>
        <w:tc>
          <w:tcPr>
            <w:tcW w:w="720" w:type="dxa"/>
          </w:tcPr>
          <w:p w14:paraId="0E17EBDE" w14:textId="77777777" w:rsidR="00AB6F94" w:rsidRPr="00C27F00" w:rsidRDefault="00AB6F94" w:rsidP="00454FB0">
            <w:pPr>
              <w:pBdr>
                <w:bottom w:val="double" w:sz="4" w:space="1" w:color="000000"/>
              </w:pBd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82</w:t>
            </w:r>
          </w:p>
        </w:tc>
        <w:tc>
          <w:tcPr>
            <w:tcW w:w="720" w:type="dxa"/>
          </w:tcPr>
          <w:p w14:paraId="46C06C54" w14:textId="77777777" w:rsidR="00AB6F94" w:rsidRPr="00C27F00" w:rsidRDefault="00AB6F94" w:rsidP="00454FB0">
            <w:pPr>
              <w:pBdr>
                <w:bottom w:val="double" w:sz="4" w:space="1" w:color="000000"/>
              </w:pBd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810" w:type="dxa"/>
            <w:vAlign w:val="bottom"/>
          </w:tcPr>
          <w:p w14:paraId="5F08B3B2" w14:textId="77777777" w:rsidR="00AB6F94" w:rsidRPr="00C27F00" w:rsidRDefault="00AB6F94" w:rsidP="00454FB0">
            <w:pPr>
              <w:pBdr>
                <w:bottom w:val="double" w:sz="4" w:space="1" w:color="000000"/>
              </w:pBd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2,015</w:t>
            </w:r>
          </w:p>
        </w:tc>
        <w:tc>
          <w:tcPr>
            <w:tcW w:w="810" w:type="dxa"/>
            <w:vAlign w:val="bottom"/>
          </w:tcPr>
          <w:p w14:paraId="6BE2A40E" w14:textId="77777777" w:rsidR="00AB6F94" w:rsidRPr="00C27F00" w:rsidRDefault="00AB6F94" w:rsidP="00454FB0">
            <w:pPr>
              <w:pBdr>
                <w:bottom w:val="double" w:sz="4" w:space="1" w:color="000000"/>
              </w:pBdr>
              <w:tabs>
                <w:tab w:val="decimal" w:pos="503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27F00">
              <w:rPr>
                <w:rFonts w:ascii="Angsana New" w:hAnsi="Angsana New"/>
                <w:sz w:val="22"/>
                <w:szCs w:val="22"/>
              </w:rPr>
              <w:t>2,824</w:t>
            </w:r>
          </w:p>
        </w:tc>
        <w:tc>
          <w:tcPr>
            <w:tcW w:w="1350" w:type="dxa"/>
            <w:vAlign w:val="bottom"/>
          </w:tcPr>
          <w:p w14:paraId="70BC989B" w14:textId="77777777" w:rsidR="00AB6F94" w:rsidRPr="00C27F00" w:rsidRDefault="00AB6F94" w:rsidP="00454FB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7E36F418" w14:textId="6503677E" w:rsidR="00DF4492" w:rsidRPr="00C27F00" w:rsidRDefault="00DF4492" w:rsidP="00454FB0">
      <w:pPr>
        <w:ind w:firstLine="547"/>
        <w:rPr>
          <w:rFonts w:ascii="Angsana New" w:hAnsi="Angsana New"/>
          <w:b/>
          <w:bCs/>
          <w:sz w:val="32"/>
          <w:szCs w:val="32"/>
          <w:cs/>
        </w:rPr>
      </w:pPr>
      <w:r w:rsidRPr="00C27F00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ความเสี่ยงด้านสภาพคล่อง</w:t>
      </w:r>
      <w:r w:rsidRPr="00C27F00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1D3F3FD9" w14:textId="72DC4261" w:rsidR="00DF4492" w:rsidRPr="00C27F00" w:rsidRDefault="00DF4492" w:rsidP="00454FB0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27F00">
        <w:rPr>
          <w:rFonts w:ascii="Angsana New" w:hAnsi="Angsana New" w:hint="cs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กลุ่มบริษัทมีการติดตามความเสี่ยงจากการขาดสภาพคล่องโดยการใช้เงินเบิกเกินบัญชี</w:t>
      </w:r>
      <w:r w:rsidRPr="00C27F00">
        <w:rPr>
          <w:rFonts w:ascii="Angsana New" w:hAnsi="Angsana New" w:hint="cs"/>
          <w:noProof/>
          <w:sz w:val="32"/>
          <w:szCs w:val="32"/>
          <w:cs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เงินกู้ยืมและสัญญาเช่า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 xml:space="preserve">ทั้งนี้ ณ วันที่ </w:t>
      </w:r>
      <w:r w:rsidRPr="00C27F00">
        <w:rPr>
          <w:rFonts w:ascii="Angsana New" w:hAnsi="Angsana New" w:hint="cs"/>
          <w:sz w:val="32"/>
          <w:szCs w:val="32"/>
        </w:rPr>
        <w:t xml:space="preserve">31 </w:t>
      </w:r>
      <w:r w:rsidRPr="00C27F0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4062D" w:rsidRPr="00C27F00">
        <w:rPr>
          <w:rFonts w:ascii="Angsana New" w:hAnsi="Angsana New" w:hint="cs"/>
          <w:sz w:val="32"/>
          <w:szCs w:val="32"/>
        </w:rPr>
        <w:t>2568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noProof/>
          <w:sz w:val="32"/>
          <w:szCs w:val="32"/>
          <w:cs/>
        </w:rPr>
        <w:t>กลุ่มบริษัทมีหนี้สินดังกล่าว</w:t>
      </w:r>
      <w:r w:rsidRPr="00C27F00">
        <w:rPr>
          <w:rFonts w:ascii="Angsana New" w:hAnsi="Angsana New" w:hint="cs"/>
          <w:sz w:val="32"/>
          <w:szCs w:val="32"/>
          <w:cs/>
        </w:rPr>
        <w:t xml:space="preserve">ประมาณร้อยละ </w:t>
      </w:r>
      <w:r w:rsidR="00214CF1" w:rsidRPr="00C27F00">
        <w:rPr>
          <w:rFonts w:ascii="Angsana New" w:hAnsi="Angsana New"/>
          <w:sz w:val="32"/>
          <w:szCs w:val="32"/>
        </w:rPr>
        <w:t>15</w:t>
      </w:r>
      <w:r w:rsidRPr="00C27F00">
        <w:rPr>
          <w:rFonts w:ascii="Angsana New" w:hAnsi="Angsana New" w:hint="cs"/>
          <w:sz w:val="32"/>
          <w:szCs w:val="32"/>
          <w:cs/>
        </w:rPr>
        <w:t xml:space="preserve"> ที่จะครบกำหนดชำระ</w:t>
      </w:r>
      <w:r w:rsidRPr="00C27F00">
        <w:rPr>
          <w:rFonts w:ascii="Angsana New" w:hAnsi="Angsana New" w:hint="cs"/>
          <w:noProof/>
          <w:sz w:val="32"/>
          <w:szCs w:val="32"/>
          <w:cs/>
        </w:rPr>
        <w:t>ภายใน</w:t>
      </w:r>
      <w:r w:rsidRPr="00C27F00">
        <w:rPr>
          <w:rFonts w:ascii="Angsana New" w:hAnsi="Angsana New" w:hint="cs"/>
          <w:sz w:val="32"/>
          <w:szCs w:val="32"/>
          <w:cs/>
        </w:rPr>
        <w:t>หนึ่งปีเมื่อเทียบกับมูลค่าตามบัญชีทั้งหมดของหนี้สินที่แสดง</w:t>
      </w:r>
      <w:r w:rsidRPr="00C27F00">
        <w:rPr>
          <w:rFonts w:ascii="Angsana New" w:hAnsi="Angsana New" w:hint="cs"/>
          <w:noProof/>
          <w:sz w:val="32"/>
          <w:szCs w:val="32"/>
          <w:cs/>
        </w:rPr>
        <w:t>อยู่</w:t>
      </w:r>
      <w:r w:rsidRPr="00C27F00">
        <w:rPr>
          <w:rFonts w:ascii="Angsana New" w:hAnsi="Angsana New" w:hint="cs"/>
          <w:sz w:val="32"/>
          <w:szCs w:val="32"/>
          <w:cs/>
        </w:rPr>
        <w:t xml:space="preserve">ในงบการเงิน </w:t>
      </w:r>
      <w:r w:rsidRPr="00C27F00">
        <w:rPr>
          <w:rFonts w:ascii="Angsana New" w:hAnsi="Angsana New" w:hint="cs"/>
          <w:sz w:val="32"/>
          <w:szCs w:val="32"/>
        </w:rPr>
        <w:t>(</w:t>
      </w:r>
      <w:r w:rsidR="0004062D" w:rsidRPr="00C27F00">
        <w:rPr>
          <w:rFonts w:ascii="Angsana New" w:hAnsi="Angsana New" w:hint="cs"/>
          <w:sz w:val="32"/>
          <w:szCs w:val="32"/>
        </w:rPr>
        <w:t>2567</w:t>
      </w:r>
      <w:r w:rsidRPr="00C27F00">
        <w:rPr>
          <w:rFonts w:ascii="Angsana New" w:hAnsi="Angsana New" w:hint="cs"/>
          <w:sz w:val="32"/>
          <w:szCs w:val="32"/>
        </w:rPr>
        <w:t>:</w:t>
      </w:r>
      <w:r w:rsidRPr="00C27F00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6E74FC" w:rsidRPr="00C27F00">
        <w:rPr>
          <w:rFonts w:ascii="Angsana New" w:hAnsi="Angsana New"/>
          <w:sz w:val="32"/>
          <w:szCs w:val="32"/>
        </w:rPr>
        <w:t>14</w:t>
      </w:r>
      <w:r w:rsidRPr="00C27F00">
        <w:rPr>
          <w:rFonts w:ascii="Angsana New" w:hAnsi="Angsana New" w:hint="cs"/>
          <w:sz w:val="32"/>
          <w:szCs w:val="32"/>
        </w:rPr>
        <w:t xml:space="preserve">) </w:t>
      </w:r>
      <w:r w:rsidRPr="00C27F00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C27F00">
        <w:rPr>
          <w:rFonts w:ascii="Angsana New" w:hAnsi="Angsana New" w:hint="cs"/>
          <w:sz w:val="32"/>
          <w:szCs w:val="32"/>
        </w:rPr>
        <w:t>:</w:t>
      </w:r>
      <w:r w:rsidRPr="00C27F00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214CF1" w:rsidRPr="00C27F00">
        <w:rPr>
          <w:rFonts w:ascii="Angsana New" w:hAnsi="Angsana New"/>
          <w:sz w:val="32"/>
          <w:szCs w:val="32"/>
        </w:rPr>
        <w:t>16</w:t>
      </w:r>
      <w:r w:rsidRPr="00C27F00">
        <w:rPr>
          <w:rFonts w:ascii="Angsana New" w:hAnsi="Angsana New" w:hint="cs"/>
          <w:sz w:val="32"/>
          <w:szCs w:val="32"/>
          <w:cs/>
        </w:rPr>
        <w:t xml:space="preserve"> </w:t>
      </w:r>
      <w:r w:rsidRPr="00C27F00">
        <w:rPr>
          <w:rFonts w:ascii="Angsana New" w:hAnsi="Angsana New" w:hint="cs"/>
          <w:sz w:val="32"/>
          <w:szCs w:val="32"/>
        </w:rPr>
        <w:t>(</w:t>
      </w:r>
      <w:r w:rsidR="0004062D" w:rsidRPr="00C27F00">
        <w:rPr>
          <w:rFonts w:ascii="Angsana New" w:hAnsi="Angsana New" w:hint="cs"/>
          <w:sz w:val="32"/>
          <w:szCs w:val="32"/>
        </w:rPr>
        <w:t>2567</w:t>
      </w:r>
      <w:r w:rsidRPr="00C27F00">
        <w:rPr>
          <w:rFonts w:ascii="Angsana New" w:hAnsi="Angsana New" w:hint="cs"/>
          <w:sz w:val="32"/>
          <w:szCs w:val="32"/>
        </w:rPr>
        <w:t xml:space="preserve">: </w:t>
      </w:r>
      <w:r w:rsidRPr="00C27F00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6E74FC" w:rsidRPr="00C27F00">
        <w:rPr>
          <w:rFonts w:ascii="Angsana New" w:hAnsi="Angsana New"/>
          <w:sz w:val="32"/>
          <w:szCs w:val="32"/>
        </w:rPr>
        <w:t>15</w:t>
      </w:r>
      <w:r w:rsidRPr="00C27F00">
        <w:rPr>
          <w:rFonts w:ascii="Angsana New" w:hAnsi="Angsana New" w:hint="cs"/>
          <w:sz w:val="32"/>
          <w:szCs w:val="32"/>
        </w:rPr>
        <w:t>))</w:t>
      </w:r>
      <w:r w:rsidRPr="00C27F00">
        <w:rPr>
          <w:rFonts w:ascii="Angsana New" w:hAnsi="Angsana New" w:hint="cs"/>
          <w:sz w:val="32"/>
          <w:szCs w:val="32"/>
          <w:cs/>
        </w:rPr>
        <w:t xml:space="preserve"> กลุ่มบริษัทได้ประเมินการกระจุก</w:t>
      </w:r>
      <w:r w:rsidRPr="00C27F00">
        <w:rPr>
          <w:rFonts w:ascii="Angsana New" w:hAnsi="Angsana New" w:hint="cs"/>
          <w:spacing w:val="-2"/>
          <w:sz w:val="32"/>
          <w:szCs w:val="32"/>
          <w:cs/>
        </w:rPr>
        <w:t>ตัวของความ</w:t>
      </w:r>
      <w:r w:rsidRPr="00C27F00">
        <w:rPr>
          <w:rFonts w:ascii="Angsana New" w:hAnsi="Angsana New" w:hint="cs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Pr="00C27F00">
        <w:rPr>
          <w:rFonts w:ascii="Angsana New" w:hAnsi="Angsana New" w:hint="cs"/>
          <w:spacing w:val="-2"/>
          <w:sz w:val="32"/>
          <w:szCs w:val="32"/>
          <w:cs/>
        </w:rPr>
        <w:t>ความเสี่ยงดังกล่าว</w:t>
      </w:r>
      <w:r w:rsidRPr="00C27F00">
        <w:rPr>
          <w:rFonts w:ascii="Angsana New" w:hAnsi="Angsana New" w:hint="cs"/>
          <w:noProof/>
          <w:spacing w:val="-2"/>
          <w:sz w:val="32"/>
          <w:szCs w:val="32"/>
          <w:cs/>
        </w:rPr>
        <w:t>อยู่ในระดับ</w:t>
      </w:r>
      <w:r w:rsidRPr="00C27F00">
        <w:rPr>
          <w:rFonts w:ascii="Angsana New" w:hAnsi="Angsana New" w:hint="cs"/>
          <w:spacing w:val="-2"/>
          <w:sz w:val="32"/>
          <w:szCs w:val="32"/>
          <w:cs/>
        </w:rPr>
        <w:t>ต่ำ กลุ่มบริษัท</w:t>
      </w:r>
      <w:r w:rsidRPr="00C27F00">
        <w:rPr>
          <w:rFonts w:ascii="Angsana New" w:hAnsi="Angsana New" w:hint="cs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C27F00">
        <w:rPr>
          <w:rFonts w:ascii="Angsana New" w:hAnsi="Angsana New" w:hint="cs"/>
          <w:noProof/>
          <w:sz w:val="32"/>
          <w:szCs w:val="32"/>
          <w:cs/>
        </w:rPr>
        <w:t>อย่าง</w:t>
      </w:r>
      <w:r w:rsidRPr="00C27F00">
        <w:rPr>
          <w:rFonts w:ascii="Angsana New" w:hAnsi="Angsana New" w:hint="cs"/>
          <w:sz w:val="32"/>
          <w:szCs w:val="32"/>
          <w:cs/>
        </w:rPr>
        <w:t>เพียงพอ อีกทั้งยังสามารถตกลงกับผู้ให้กู้รายเดิมเพื่อขยายระยะเวลาของ</w:t>
      </w:r>
      <w:r w:rsidRPr="00C27F00">
        <w:rPr>
          <w:rFonts w:ascii="Angsana New" w:hAnsi="Angsana New" w:hint="cs"/>
          <w:noProof/>
          <w:sz w:val="32"/>
          <w:szCs w:val="32"/>
          <w:cs/>
        </w:rPr>
        <w:t>หนี้สิน</w:t>
      </w:r>
      <w:r w:rsidRPr="00C27F00">
        <w:rPr>
          <w:rFonts w:ascii="Angsana New" w:hAnsi="Angsana New" w:hint="cs"/>
          <w:sz w:val="32"/>
          <w:szCs w:val="32"/>
          <w:cs/>
        </w:rPr>
        <w:t xml:space="preserve">ที่จะครบกำหนดภายใน </w:t>
      </w:r>
      <w:r w:rsidRPr="00C27F00">
        <w:rPr>
          <w:rFonts w:ascii="Angsana New" w:hAnsi="Angsana New" w:hint="cs"/>
          <w:sz w:val="32"/>
          <w:szCs w:val="32"/>
        </w:rPr>
        <w:t xml:space="preserve">12 </w:t>
      </w:r>
      <w:r w:rsidRPr="00C27F00">
        <w:rPr>
          <w:rFonts w:ascii="Angsana New" w:hAnsi="Angsana New" w:hint="cs"/>
          <w:sz w:val="32"/>
          <w:szCs w:val="32"/>
          <w:cs/>
        </w:rPr>
        <w:t>เดือนออกไปได้อีก</w:t>
      </w:r>
    </w:p>
    <w:p w14:paraId="1E811684" w14:textId="77777777" w:rsidR="00DF4492" w:rsidRPr="00C27F00" w:rsidRDefault="00DF4492" w:rsidP="00454FB0">
      <w:pPr>
        <w:spacing w:before="80" w:after="80"/>
        <w:ind w:left="547"/>
        <w:jc w:val="thaiDistribute"/>
      </w:pPr>
      <w:r w:rsidRPr="00C27F00">
        <w:rPr>
          <w:rFonts w:ascii="Angsana New" w:hAnsi="Angsana New" w:hint="cs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B4630D" w:rsidRPr="00C27F00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C27F00">
        <w:rPr>
          <w:rFonts w:ascii="Angsana New" w:hAnsi="Angsana New" w:hint="cs"/>
          <w:sz w:val="32"/>
          <w:szCs w:val="32"/>
        </w:rPr>
        <w:t>31</w:t>
      </w:r>
      <w:r w:rsidRPr="00C27F0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4062D" w:rsidRPr="00C27F00">
        <w:rPr>
          <w:rFonts w:ascii="Angsana New" w:hAnsi="Angsana New" w:hint="cs"/>
          <w:sz w:val="32"/>
          <w:szCs w:val="32"/>
        </w:rPr>
        <w:t>2568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 xml:space="preserve">และ </w:t>
      </w:r>
      <w:r w:rsidR="0004062D" w:rsidRPr="00C27F00">
        <w:rPr>
          <w:rFonts w:ascii="Angsana New" w:hAnsi="Angsana New" w:hint="cs"/>
          <w:sz w:val="32"/>
          <w:szCs w:val="32"/>
        </w:rPr>
        <w:t>2567</w:t>
      </w:r>
      <w:r w:rsidRPr="00C27F00">
        <w:rPr>
          <w:rFonts w:ascii="Angsana New" w:hAnsi="Angsana New" w:hint="cs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p w14:paraId="09E4D3CF" w14:textId="77777777" w:rsidR="00F65EC0" w:rsidRPr="00C27F00" w:rsidRDefault="00F65EC0" w:rsidP="00454FB0">
      <w:bookmarkStart w:id="22" w:name="_Hlk190781087"/>
      <w:r w:rsidRPr="00C27F00">
        <w:br w:type="page"/>
      </w:r>
    </w:p>
    <w:tbl>
      <w:tblPr>
        <w:tblW w:w="892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90"/>
        <w:gridCol w:w="990"/>
        <w:gridCol w:w="1170"/>
        <w:gridCol w:w="1170"/>
        <w:gridCol w:w="18"/>
      </w:tblGrid>
      <w:tr w:rsidR="00DF4492" w:rsidRPr="00C27F00" w14:paraId="4AE28B94" w14:textId="77777777" w:rsidTr="00B4630D">
        <w:trPr>
          <w:trHeight w:val="423"/>
          <w:tblHeader/>
        </w:trPr>
        <w:tc>
          <w:tcPr>
            <w:tcW w:w="4320" w:type="dxa"/>
            <w:noWrap/>
            <w:vAlign w:val="center"/>
            <w:hideMark/>
          </w:tcPr>
          <w:p w14:paraId="59497FA6" w14:textId="77777777" w:rsidR="00DF4492" w:rsidRPr="00C27F00" w:rsidRDefault="00DF4492" w:rsidP="00454FB0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3B2D7E5" w14:textId="77777777" w:rsidR="00DF4492" w:rsidRPr="00C27F00" w:rsidRDefault="00DF4492" w:rsidP="00454FB0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48" w:type="dxa"/>
            <w:gridSpan w:val="4"/>
            <w:noWrap/>
            <w:vAlign w:val="center"/>
            <w:hideMark/>
          </w:tcPr>
          <w:p w14:paraId="2F116F2B" w14:textId="77777777" w:rsidR="00DF4492" w:rsidRPr="00C27F00" w:rsidRDefault="00DF4492" w:rsidP="00454FB0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E3C23" w:rsidRPr="00C27F00" w14:paraId="3C8990E2" w14:textId="77777777" w:rsidTr="00B4630D">
        <w:trPr>
          <w:trHeight w:val="64"/>
          <w:tblHeader/>
        </w:trPr>
        <w:tc>
          <w:tcPr>
            <w:tcW w:w="4320" w:type="dxa"/>
            <w:noWrap/>
            <w:vAlign w:val="center"/>
            <w:hideMark/>
          </w:tcPr>
          <w:p w14:paraId="70118720" w14:textId="77777777" w:rsidR="000E3C23" w:rsidRPr="00C27F00" w:rsidRDefault="000E3C23" w:rsidP="00454FB0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6"/>
          </w:tcPr>
          <w:p w14:paraId="6B79D913" w14:textId="77777777" w:rsidR="000E3C23" w:rsidRPr="00C27F00" w:rsidRDefault="000E3C23" w:rsidP="00454FB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E3C23" w:rsidRPr="00C27F00" w14:paraId="4127F4F1" w14:textId="77777777" w:rsidTr="00B4630D">
        <w:trPr>
          <w:trHeight w:val="64"/>
          <w:tblHeader/>
        </w:trPr>
        <w:tc>
          <w:tcPr>
            <w:tcW w:w="4320" w:type="dxa"/>
            <w:noWrap/>
            <w:vAlign w:val="center"/>
          </w:tcPr>
          <w:p w14:paraId="048805FF" w14:textId="77777777" w:rsidR="000E3C23" w:rsidRPr="00C27F00" w:rsidRDefault="000E3C23" w:rsidP="00454FB0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6"/>
          </w:tcPr>
          <w:p w14:paraId="715ABD95" w14:textId="77777777" w:rsidR="000E3C23" w:rsidRPr="00C27F00" w:rsidRDefault="000E3C23" w:rsidP="00454FB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04062D" w:rsidRPr="00C27F00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B4630D" w:rsidRPr="00C27F00" w14:paraId="2C89C9D1" w14:textId="77777777" w:rsidTr="00B4630D">
        <w:trPr>
          <w:gridAfter w:val="1"/>
          <w:wAfter w:w="18" w:type="dxa"/>
          <w:trHeight w:val="64"/>
          <w:tblHeader/>
        </w:trPr>
        <w:tc>
          <w:tcPr>
            <w:tcW w:w="4320" w:type="dxa"/>
            <w:noWrap/>
            <w:vAlign w:val="center"/>
            <w:hideMark/>
          </w:tcPr>
          <w:p w14:paraId="34EC861C" w14:textId="77777777" w:rsidR="00B4630D" w:rsidRPr="00C27F00" w:rsidRDefault="00B4630D" w:rsidP="00454FB0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  <w:vAlign w:val="bottom"/>
            <w:hideMark/>
          </w:tcPr>
          <w:p w14:paraId="70E1C1BA" w14:textId="77777777" w:rsidR="00B4630D" w:rsidRPr="00C27F00" w:rsidRDefault="00B4630D" w:rsidP="00454FB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</w:p>
          <w:p w14:paraId="1FD1E972" w14:textId="77777777" w:rsidR="00B4630D" w:rsidRPr="00C27F00" w:rsidRDefault="00B4630D" w:rsidP="00454FB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gridSpan w:val="2"/>
            <w:noWrap/>
            <w:vAlign w:val="bottom"/>
            <w:hideMark/>
          </w:tcPr>
          <w:p w14:paraId="52F56B0B" w14:textId="325FE931" w:rsidR="00B4630D" w:rsidRPr="00C27F00" w:rsidRDefault="00203440" w:rsidP="00454FB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</w:t>
            </w:r>
            <w:r w:rsidR="00B4630D"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="00B4630D" w:rsidRPr="00C27F00">
              <w:rPr>
                <w:rFonts w:ascii="Angsana New" w:hAnsi="Angsana New" w:hint="cs"/>
                <w:sz w:val="28"/>
                <w:szCs w:val="28"/>
              </w:rPr>
              <w:t>5</w:t>
            </w:r>
            <w:r w:rsidR="00B4630D"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2C185A6A" w14:textId="77777777" w:rsidR="00B4630D" w:rsidRPr="00C27F00" w:rsidRDefault="00B4630D" w:rsidP="00454FB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</w:p>
          <w:p w14:paraId="3D51710B" w14:textId="77777777" w:rsidR="00B4630D" w:rsidRPr="00C27F00" w:rsidRDefault="00B4630D" w:rsidP="00454FB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noWrap/>
            <w:vAlign w:val="bottom"/>
            <w:hideMark/>
          </w:tcPr>
          <w:p w14:paraId="786A9958" w14:textId="77777777" w:rsidR="00B4630D" w:rsidRPr="00C27F00" w:rsidRDefault="00B4630D" w:rsidP="00454FB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B4630D" w:rsidRPr="00C27F00" w14:paraId="0CC3D607" w14:textId="77777777" w:rsidTr="00B4630D">
        <w:trPr>
          <w:gridAfter w:val="1"/>
          <w:wAfter w:w="18" w:type="dxa"/>
          <w:trHeight w:val="64"/>
        </w:trPr>
        <w:tc>
          <w:tcPr>
            <w:tcW w:w="4320" w:type="dxa"/>
            <w:noWrap/>
            <w:vAlign w:val="center"/>
          </w:tcPr>
          <w:p w14:paraId="3D1032B7" w14:textId="77777777" w:rsidR="00B4630D" w:rsidRPr="00C27F00" w:rsidRDefault="00B4630D" w:rsidP="00454FB0">
            <w:pPr>
              <w:ind w:left="77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70" w:type="dxa"/>
            <w:noWrap/>
            <w:vAlign w:val="bottom"/>
          </w:tcPr>
          <w:p w14:paraId="31765D84" w14:textId="77777777" w:rsidR="00B4630D" w:rsidRPr="00C27F00" w:rsidRDefault="00B4630D" w:rsidP="00454FB0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noWrap/>
            <w:vAlign w:val="bottom"/>
          </w:tcPr>
          <w:p w14:paraId="24EE4BEC" w14:textId="77777777" w:rsidR="00B4630D" w:rsidRPr="00C27F00" w:rsidRDefault="00B4630D" w:rsidP="00454FB0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4E374B3" w14:textId="77777777" w:rsidR="00B4630D" w:rsidRPr="00C27F00" w:rsidRDefault="00B4630D" w:rsidP="00454FB0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noWrap/>
            <w:vAlign w:val="bottom"/>
          </w:tcPr>
          <w:p w14:paraId="0500DA50" w14:textId="77777777" w:rsidR="00B4630D" w:rsidRPr="00C27F00" w:rsidRDefault="00B4630D" w:rsidP="00454FB0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607CE" w:rsidRPr="00C27F00" w14:paraId="722CEDED" w14:textId="77777777" w:rsidTr="00B4630D">
        <w:trPr>
          <w:gridAfter w:val="1"/>
          <w:wAfter w:w="18" w:type="dxa"/>
          <w:trHeight w:val="64"/>
        </w:trPr>
        <w:tc>
          <w:tcPr>
            <w:tcW w:w="4320" w:type="dxa"/>
            <w:noWrap/>
            <w:vAlign w:val="center"/>
            <w:hideMark/>
          </w:tcPr>
          <w:p w14:paraId="4FF68F67" w14:textId="77777777" w:rsidR="008607CE" w:rsidRPr="00C27F00" w:rsidRDefault="008607CE" w:rsidP="00454FB0">
            <w:pPr>
              <w:ind w:left="77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noWrap/>
            <w:vAlign w:val="bottom"/>
          </w:tcPr>
          <w:p w14:paraId="40E8397C" w14:textId="5173D99C" w:rsidR="008607CE" w:rsidRPr="00C27F00" w:rsidRDefault="008607CE" w:rsidP="00454FB0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694,269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27F2266F" w14:textId="64701F52" w:rsidR="008607CE" w:rsidRPr="00C27F00" w:rsidRDefault="008607CE" w:rsidP="00454FB0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FB948BE" w14:textId="3C6E6AF9" w:rsidR="008607CE" w:rsidRPr="00C27F00" w:rsidRDefault="008607CE" w:rsidP="00454FB0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noWrap/>
            <w:vAlign w:val="bottom"/>
          </w:tcPr>
          <w:p w14:paraId="52286163" w14:textId="730AB8A8" w:rsidR="008607CE" w:rsidRPr="00C27F00" w:rsidRDefault="008607CE" w:rsidP="00454FB0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694,269</w:t>
            </w:r>
          </w:p>
        </w:tc>
      </w:tr>
      <w:tr w:rsidR="008607CE" w:rsidRPr="00C27F00" w14:paraId="3E7BA20D" w14:textId="77777777" w:rsidTr="00B4630D">
        <w:trPr>
          <w:gridAfter w:val="1"/>
          <w:wAfter w:w="18" w:type="dxa"/>
          <w:trHeight w:val="64"/>
        </w:trPr>
        <w:tc>
          <w:tcPr>
            <w:tcW w:w="4320" w:type="dxa"/>
            <w:noWrap/>
            <w:vAlign w:val="center"/>
          </w:tcPr>
          <w:p w14:paraId="40B08A91" w14:textId="77777777" w:rsidR="008607CE" w:rsidRPr="00C27F00" w:rsidRDefault="008607CE" w:rsidP="00454FB0">
            <w:pPr>
              <w:ind w:left="77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noWrap/>
            <w:vAlign w:val="bottom"/>
          </w:tcPr>
          <w:p w14:paraId="4FC0C50D" w14:textId="55CB75C1" w:rsidR="008607CE" w:rsidRPr="00C27F00" w:rsidRDefault="008607CE" w:rsidP="00454FB0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31545E89" w14:textId="1553D00E" w:rsidR="008607CE" w:rsidRPr="00C27F00" w:rsidRDefault="00CF62D7" w:rsidP="00454FB0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125,840</w:t>
            </w:r>
          </w:p>
        </w:tc>
        <w:tc>
          <w:tcPr>
            <w:tcW w:w="1170" w:type="dxa"/>
            <w:vAlign w:val="bottom"/>
          </w:tcPr>
          <w:p w14:paraId="0CBB8D4E" w14:textId="41C09D75" w:rsidR="008607CE" w:rsidRPr="00C27F00" w:rsidRDefault="00CF62D7" w:rsidP="00454FB0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129,180</w:t>
            </w:r>
          </w:p>
        </w:tc>
        <w:tc>
          <w:tcPr>
            <w:tcW w:w="1170" w:type="dxa"/>
            <w:noWrap/>
            <w:vAlign w:val="bottom"/>
          </w:tcPr>
          <w:p w14:paraId="1228B385" w14:textId="1B015E89" w:rsidR="008607CE" w:rsidRPr="00C27F00" w:rsidRDefault="008607CE" w:rsidP="00454FB0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285,020</w:t>
            </w:r>
          </w:p>
        </w:tc>
      </w:tr>
      <w:tr w:rsidR="008607CE" w:rsidRPr="00C27F00" w14:paraId="6F36E62B" w14:textId="77777777" w:rsidTr="00B4630D">
        <w:trPr>
          <w:gridAfter w:val="1"/>
          <w:wAfter w:w="18" w:type="dxa"/>
          <w:trHeight w:val="64"/>
        </w:trPr>
        <w:tc>
          <w:tcPr>
            <w:tcW w:w="4320" w:type="dxa"/>
            <w:noWrap/>
            <w:vAlign w:val="center"/>
          </w:tcPr>
          <w:p w14:paraId="2804910F" w14:textId="3B104404" w:rsidR="008607CE" w:rsidRPr="00C27F00" w:rsidRDefault="008607CE" w:rsidP="00454FB0">
            <w:pPr>
              <w:ind w:left="77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</w:t>
            </w:r>
            <w:r w:rsidR="006F6130" w:rsidRPr="00C27F00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70" w:type="dxa"/>
            <w:noWrap/>
            <w:vAlign w:val="bottom"/>
          </w:tcPr>
          <w:p w14:paraId="523DB91A" w14:textId="33771D7A" w:rsidR="008607CE" w:rsidRPr="00C27F00" w:rsidRDefault="008607CE" w:rsidP="00454FB0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2,223,827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24F2ED51" w14:textId="7BB2A53D" w:rsidR="008607CE" w:rsidRPr="00C27F00" w:rsidRDefault="008607CE" w:rsidP="00454FB0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6871239" w14:textId="0F79FFC9" w:rsidR="008607CE" w:rsidRPr="00C27F00" w:rsidRDefault="008607CE" w:rsidP="00454FB0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noWrap/>
            <w:vAlign w:val="bottom"/>
          </w:tcPr>
          <w:p w14:paraId="56D2C75C" w14:textId="565687C7" w:rsidR="008607CE" w:rsidRPr="00C27F00" w:rsidRDefault="008607CE" w:rsidP="00454FB0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2,223,827</w:t>
            </w:r>
          </w:p>
        </w:tc>
      </w:tr>
      <w:tr w:rsidR="008607CE" w:rsidRPr="00C27F00" w14:paraId="77165AD8" w14:textId="77777777" w:rsidTr="00B4630D">
        <w:trPr>
          <w:gridAfter w:val="1"/>
          <w:wAfter w:w="18" w:type="dxa"/>
          <w:trHeight w:val="64"/>
        </w:trPr>
        <w:tc>
          <w:tcPr>
            <w:tcW w:w="4320" w:type="dxa"/>
            <w:noWrap/>
            <w:vAlign w:val="center"/>
            <w:hideMark/>
          </w:tcPr>
          <w:p w14:paraId="2828DFFB" w14:textId="77777777" w:rsidR="008607CE" w:rsidRPr="00C27F00" w:rsidRDefault="008607CE" w:rsidP="00454FB0">
            <w:pPr>
              <w:ind w:left="77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noWrap/>
            <w:vAlign w:val="bottom"/>
          </w:tcPr>
          <w:p w14:paraId="43256A70" w14:textId="6367367E" w:rsidR="008607CE" w:rsidRPr="00C27F00" w:rsidRDefault="000571F7" w:rsidP="00454FB0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17,164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0D7124C1" w14:textId="3DB0A393" w:rsidR="008607CE" w:rsidRPr="00C27F00" w:rsidRDefault="007C4D97" w:rsidP="00454FB0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39,581</w:t>
            </w:r>
          </w:p>
        </w:tc>
        <w:tc>
          <w:tcPr>
            <w:tcW w:w="1170" w:type="dxa"/>
            <w:vAlign w:val="bottom"/>
          </w:tcPr>
          <w:p w14:paraId="489BC054" w14:textId="30E06F44" w:rsidR="008607CE" w:rsidRPr="00C27F00" w:rsidRDefault="007C4D97" w:rsidP="00454FB0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30,9</w:t>
            </w:r>
            <w:r w:rsidR="006F6130" w:rsidRPr="00C27F00"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1170" w:type="dxa"/>
            <w:noWrap/>
            <w:vAlign w:val="bottom"/>
          </w:tcPr>
          <w:p w14:paraId="1A2E238B" w14:textId="2A843D5F" w:rsidR="008607CE" w:rsidRPr="00C27F00" w:rsidRDefault="007C4D97" w:rsidP="00454FB0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87,70</w:t>
            </w:r>
            <w:r w:rsidR="006F6130" w:rsidRPr="00C27F00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8607CE" w:rsidRPr="00C27F00" w14:paraId="6AEF66C1" w14:textId="77777777" w:rsidTr="00B4630D">
        <w:trPr>
          <w:gridAfter w:val="1"/>
          <w:wAfter w:w="18" w:type="dxa"/>
          <w:trHeight w:val="54"/>
        </w:trPr>
        <w:tc>
          <w:tcPr>
            <w:tcW w:w="4320" w:type="dxa"/>
            <w:vAlign w:val="center"/>
          </w:tcPr>
          <w:p w14:paraId="2FA7F805" w14:textId="77777777" w:rsidR="008607CE" w:rsidRPr="00C27F00" w:rsidRDefault="008607CE" w:rsidP="00454FB0">
            <w:pPr>
              <w:ind w:left="77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70" w:type="dxa"/>
            <w:noWrap/>
            <w:vAlign w:val="bottom"/>
          </w:tcPr>
          <w:p w14:paraId="59E2B2DA" w14:textId="074C337E" w:rsidR="008607CE" w:rsidRPr="00C27F00" w:rsidRDefault="00A10C86" w:rsidP="00454FB0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2,965,260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68F449A2" w14:textId="5FD2DF01" w:rsidR="008607CE" w:rsidRPr="00C27F00" w:rsidRDefault="001B17EE" w:rsidP="00454FB0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165,421</w:t>
            </w:r>
          </w:p>
        </w:tc>
        <w:tc>
          <w:tcPr>
            <w:tcW w:w="1170" w:type="dxa"/>
          </w:tcPr>
          <w:p w14:paraId="7EB9B007" w14:textId="36FA70FE" w:rsidR="008607CE" w:rsidRPr="00C27F00" w:rsidRDefault="0097124B" w:rsidP="00454FB0">
            <w:pPr>
              <w:pBdr>
                <w:bottom w:val="double" w:sz="4" w:space="1" w:color="000000"/>
              </w:pBd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160,1</w:t>
            </w:r>
            <w:r w:rsidR="006F6130" w:rsidRPr="00C27F00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</w:p>
        </w:tc>
        <w:tc>
          <w:tcPr>
            <w:tcW w:w="1170" w:type="dxa"/>
            <w:noWrap/>
            <w:vAlign w:val="bottom"/>
          </w:tcPr>
          <w:p w14:paraId="34A2F720" w14:textId="7ED01457" w:rsidR="008607CE" w:rsidRPr="00C27F00" w:rsidRDefault="00B10285" w:rsidP="00454FB0">
            <w:pPr>
              <w:pBdr>
                <w:bottom w:val="double" w:sz="4" w:space="1" w:color="000000"/>
              </w:pBd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3,290,82</w:t>
            </w:r>
            <w:r w:rsidR="006F6130" w:rsidRPr="00C27F00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bookmarkEnd w:id="22"/>
    </w:tbl>
    <w:p w14:paraId="7D45FC09" w14:textId="77777777" w:rsidR="00DF4492" w:rsidRPr="00C27F00" w:rsidRDefault="00DF4492" w:rsidP="00454FB0">
      <w:pPr>
        <w:widowControl w:val="0"/>
        <w:overflowPunct/>
        <w:spacing w:before="1"/>
        <w:jc w:val="both"/>
        <w:textAlignment w:val="auto"/>
        <w:rPr>
          <w:rFonts w:ascii="Angsana New" w:hAnsi="Angsana New"/>
          <w:sz w:val="20"/>
          <w:szCs w:val="20"/>
        </w:rPr>
      </w:pPr>
    </w:p>
    <w:tbl>
      <w:tblPr>
        <w:tblW w:w="89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90"/>
        <w:gridCol w:w="990"/>
        <w:gridCol w:w="1170"/>
        <w:gridCol w:w="1170"/>
      </w:tblGrid>
      <w:tr w:rsidR="00D077C7" w:rsidRPr="00C27F00" w14:paraId="261EB11D" w14:textId="77777777" w:rsidTr="00D077C7">
        <w:trPr>
          <w:trHeight w:val="423"/>
          <w:tblHeader/>
        </w:trPr>
        <w:tc>
          <w:tcPr>
            <w:tcW w:w="4320" w:type="dxa"/>
            <w:noWrap/>
            <w:vAlign w:val="center"/>
            <w:hideMark/>
          </w:tcPr>
          <w:p w14:paraId="00E2E447" w14:textId="77777777" w:rsidR="00D077C7" w:rsidRPr="00C27F00" w:rsidRDefault="00D077C7" w:rsidP="00454FB0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B5C26C7" w14:textId="77777777" w:rsidR="00D077C7" w:rsidRPr="00C27F00" w:rsidRDefault="00D077C7" w:rsidP="00454FB0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noWrap/>
            <w:vAlign w:val="center"/>
            <w:hideMark/>
          </w:tcPr>
          <w:p w14:paraId="39484F80" w14:textId="77777777" w:rsidR="00D077C7" w:rsidRPr="00C27F00" w:rsidRDefault="00D077C7" w:rsidP="00454FB0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077C7" w:rsidRPr="00C27F00" w14:paraId="48CA4D92" w14:textId="77777777" w:rsidTr="00D077C7">
        <w:trPr>
          <w:trHeight w:val="64"/>
          <w:tblHeader/>
        </w:trPr>
        <w:tc>
          <w:tcPr>
            <w:tcW w:w="4320" w:type="dxa"/>
            <w:noWrap/>
            <w:vAlign w:val="center"/>
            <w:hideMark/>
          </w:tcPr>
          <w:p w14:paraId="027D6BF9" w14:textId="77777777" w:rsidR="00D077C7" w:rsidRPr="00C27F00" w:rsidRDefault="00D077C7" w:rsidP="00454FB0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5"/>
          </w:tcPr>
          <w:p w14:paraId="20A3D90B" w14:textId="77777777" w:rsidR="00D077C7" w:rsidRPr="00C27F00" w:rsidRDefault="00D077C7" w:rsidP="00454FB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77C7" w:rsidRPr="00C27F00" w14:paraId="4750AC8C" w14:textId="77777777" w:rsidTr="00D077C7">
        <w:trPr>
          <w:trHeight w:val="64"/>
          <w:tblHeader/>
        </w:trPr>
        <w:tc>
          <w:tcPr>
            <w:tcW w:w="4320" w:type="dxa"/>
            <w:noWrap/>
            <w:vAlign w:val="center"/>
          </w:tcPr>
          <w:p w14:paraId="140EAAF7" w14:textId="77777777" w:rsidR="00D077C7" w:rsidRPr="00C27F00" w:rsidRDefault="00D077C7" w:rsidP="00454FB0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5"/>
          </w:tcPr>
          <w:p w14:paraId="11C17FCE" w14:textId="77777777" w:rsidR="00D077C7" w:rsidRPr="00C27F00" w:rsidRDefault="00D077C7" w:rsidP="00454FB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04062D" w:rsidRPr="00C27F00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D077C7" w:rsidRPr="00C27F00" w14:paraId="7DBBE5CB" w14:textId="77777777" w:rsidTr="00D077C7">
        <w:trPr>
          <w:trHeight w:val="64"/>
          <w:tblHeader/>
        </w:trPr>
        <w:tc>
          <w:tcPr>
            <w:tcW w:w="4320" w:type="dxa"/>
            <w:noWrap/>
            <w:vAlign w:val="center"/>
            <w:hideMark/>
          </w:tcPr>
          <w:p w14:paraId="7CF83EDD" w14:textId="77777777" w:rsidR="00D077C7" w:rsidRPr="00C27F00" w:rsidRDefault="00D077C7" w:rsidP="00454FB0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  <w:vAlign w:val="bottom"/>
            <w:hideMark/>
          </w:tcPr>
          <w:p w14:paraId="5A90937A" w14:textId="77777777" w:rsidR="00D077C7" w:rsidRPr="00C27F00" w:rsidRDefault="00D077C7" w:rsidP="00454FB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</w:p>
          <w:p w14:paraId="77769E70" w14:textId="77777777" w:rsidR="00D077C7" w:rsidRPr="00C27F00" w:rsidRDefault="00D077C7" w:rsidP="00454FB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gridSpan w:val="2"/>
            <w:noWrap/>
            <w:vAlign w:val="bottom"/>
            <w:hideMark/>
          </w:tcPr>
          <w:p w14:paraId="1CA916D7" w14:textId="1CF9B376" w:rsidR="00D077C7" w:rsidRPr="00C27F00" w:rsidRDefault="00203440" w:rsidP="00454FB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</w:t>
            </w:r>
            <w:r w:rsidR="00D077C7"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="00D077C7" w:rsidRPr="00C27F00">
              <w:rPr>
                <w:rFonts w:ascii="Angsana New" w:hAnsi="Angsana New" w:hint="cs"/>
                <w:sz w:val="28"/>
                <w:szCs w:val="28"/>
              </w:rPr>
              <w:t>5</w:t>
            </w:r>
            <w:r w:rsidR="00D077C7"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1DDDFC2A" w14:textId="77777777" w:rsidR="00D077C7" w:rsidRPr="00C27F00" w:rsidRDefault="00D077C7" w:rsidP="00454FB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</w:p>
          <w:p w14:paraId="681FAABA" w14:textId="77777777" w:rsidR="00D077C7" w:rsidRPr="00C27F00" w:rsidRDefault="00D077C7" w:rsidP="00454FB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noWrap/>
            <w:vAlign w:val="bottom"/>
            <w:hideMark/>
          </w:tcPr>
          <w:p w14:paraId="21E588C0" w14:textId="77777777" w:rsidR="00D077C7" w:rsidRPr="00C27F00" w:rsidRDefault="00D077C7" w:rsidP="00454FB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D077C7" w:rsidRPr="00C27F00" w14:paraId="2FDFC7B4" w14:textId="77777777" w:rsidTr="00D077C7">
        <w:trPr>
          <w:trHeight w:val="64"/>
          <w:tblHeader/>
        </w:trPr>
        <w:tc>
          <w:tcPr>
            <w:tcW w:w="4320" w:type="dxa"/>
            <w:noWrap/>
            <w:vAlign w:val="center"/>
          </w:tcPr>
          <w:p w14:paraId="2C6B97DB" w14:textId="77777777" w:rsidR="00D077C7" w:rsidRPr="00C27F00" w:rsidRDefault="00D077C7" w:rsidP="00454FB0">
            <w:pPr>
              <w:ind w:left="77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70" w:type="dxa"/>
            <w:noWrap/>
            <w:vAlign w:val="bottom"/>
          </w:tcPr>
          <w:p w14:paraId="36AD70D2" w14:textId="77777777" w:rsidR="00D077C7" w:rsidRPr="00C27F00" w:rsidRDefault="00D077C7" w:rsidP="00454FB0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noWrap/>
            <w:vAlign w:val="bottom"/>
          </w:tcPr>
          <w:p w14:paraId="36CDEDF9" w14:textId="77777777" w:rsidR="00D077C7" w:rsidRPr="00C27F00" w:rsidRDefault="00D077C7" w:rsidP="00454FB0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52F4074" w14:textId="77777777" w:rsidR="00D077C7" w:rsidRPr="00C27F00" w:rsidRDefault="00D077C7" w:rsidP="00454FB0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noWrap/>
            <w:vAlign w:val="bottom"/>
          </w:tcPr>
          <w:p w14:paraId="50C85132" w14:textId="77777777" w:rsidR="00D077C7" w:rsidRPr="00C27F00" w:rsidRDefault="00D077C7" w:rsidP="00454FB0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77C7" w:rsidRPr="00C27F00" w14:paraId="1D30FAC7" w14:textId="77777777" w:rsidTr="00D077C7">
        <w:trPr>
          <w:trHeight w:val="64"/>
          <w:tblHeader/>
        </w:trPr>
        <w:tc>
          <w:tcPr>
            <w:tcW w:w="4320" w:type="dxa"/>
            <w:noWrap/>
            <w:vAlign w:val="center"/>
          </w:tcPr>
          <w:p w14:paraId="36FD0461" w14:textId="77777777" w:rsidR="00D077C7" w:rsidRPr="00C27F00" w:rsidRDefault="00D077C7" w:rsidP="00454FB0">
            <w:pPr>
              <w:ind w:left="77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noWrap/>
            <w:vAlign w:val="bottom"/>
          </w:tcPr>
          <w:p w14:paraId="239DDBBA" w14:textId="40AEFF9B" w:rsidR="00D077C7" w:rsidRPr="00C27F00" w:rsidRDefault="001A7033" w:rsidP="00454FB0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694,269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7A0323EB" w14:textId="1490AEE9" w:rsidR="00D077C7" w:rsidRPr="00C27F00" w:rsidRDefault="001A7033" w:rsidP="00454FB0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585D4CC" w14:textId="0D92CCB5" w:rsidR="00D077C7" w:rsidRPr="00C27F00" w:rsidRDefault="001A7033" w:rsidP="00454FB0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noWrap/>
            <w:vAlign w:val="bottom"/>
          </w:tcPr>
          <w:p w14:paraId="5A417BA3" w14:textId="30758936" w:rsidR="00D077C7" w:rsidRPr="00C27F00" w:rsidRDefault="001A7033" w:rsidP="00454FB0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694,269</w:t>
            </w:r>
          </w:p>
        </w:tc>
      </w:tr>
      <w:tr w:rsidR="00D077C7" w:rsidRPr="00C27F00" w14:paraId="14ED7916" w14:textId="77777777" w:rsidTr="00D077C7">
        <w:trPr>
          <w:trHeight w:val="64"/>
          <w:tblHeader/>
        </w:trPr>
        <w:tc>
          <w:tcPr>
            <w:tcW w:w="4320" w:type="dxa"/>
            <w:noWrap/>
            <w:vAlign w:val="center"/>
          </w:tcPr>
          <w:p w14:paraId="7B11609B" w14:textId="77777777" w:rsidR="00D077C7" w:rsidRPr="00C27F00" w:rsidRDefault="00D077C7" w:rsidP="00454FB0">
            <w:pPr>
              <w:ind w:left="77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noWrap/>
            <w:vAlign w:val="bottom"/>
          </w:tcPr>
          <w:p w14:paraId="64B422FA" w14:textId="1FD5FAE5" w:rsidR="00D077C7" w:rsidRPr="00C27F00" w:rsidRDefault="0030607B" w:rsidP="00454FB0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16,440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6DAEB6A5" w14:textId="4627BFBD" w:rsidR="00D077C7" w:rsidRPr="00C27F00" w:rsidRDefault="0039120B" w:rsidP="00454FB0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65,760</w:t>
            </w:r>
          </w:p>
        </w:tc>
        <w:tc>
          <w:tcPr>
            <w:tcW w:w="1170" w:type="dxa"/>
            <w:vAlign w:val="bottom"/>
          </w:tcPr>
          <w:p w14:paraId="62A1D25F" w14:textId="7C96DEAF" w:rsidR="00D077C7" w:rsidRPr="00C27F00" w:rsidRDefault="0039120B" w:rsidP="00454FB0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13,620</w:t>
            </w:r>
          </w:p>
        </w:tc>
        <w:tc>
          <w:tcPr>
            <w:tcW w:w="1170" w:type="dxa"/>
            <w:noWrap/>
            <w:vAlign w:val="bottom"/>
          </w:tcPr>
          <w:p w14:paraId="75107F38" w14:textId="0F6B0DB7" w:rsidR="00D077C7" w:rsidRPr="00C27F00" w:rsidRDefault="004A553D" w:rsidP="00454FB0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95,820</w:t>
            </w:r>
          </w:p>
        </w:tc>
      </w:tr>
      <w:tr w:rsidR="00D077C7" w:rsidRPr="00C27F00" w14:paraId="7DA90D10" w14:textId="77777777" w:rsidTr="00D077C7">
        <w:trPr>
          <w:trHeight w:val="64"/>
          <w:tblHeader/>
        </w:trPr>
        <w:tc>
          <w:tcPr>
            <w:tcW w:w="4320" w:type="dxa"/>
            <w:noWrap/>
            <w:vAlign w:val="center"/>
          </w:tcPr>
          <w:p w14:paraId="754B10A3" w14:textId="0C8A73F9" w:rsidR="00D077C7" w:rsidRPr="00C27F00" w:rsidRDefault="00D077C7" w:rsidP="00454FB0">
            <w:pPr>
              <w:ind w:left="77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</w:t>
            </w:r>
            <w:r w:rsidR="006F6130" w:rsidRPr="00C27F00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70" w:type="dxa"/>
            <w:noWrap/>
            <w:vAlign w:val="bottom"/>
          </w:tcPr>
          <w:p w14:paraId="5BCA40A3" w14:textId="50DE4650" w:rsidR="00D077C7" w:rsidRPr="00C27F00" w:rsidRDefault="009F4655" w:rsidP="00454FB0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2,135,161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791E9E21" w14:textId="7A3C4CEA" w:rsidR="00D077C7" w:rsidRPr="00C27F00" w:rsidRDefault="009F4655" w:rsidP="00454FB0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6A54DED" w14:textId="765FB5C0" w:rsidR="00D077C7" w:rsidRPr="00C27F00" w:rsidRDefault="009F4655" w:rsidP="00454FB0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noWrap/>
            <w:vAlign w:val="bottom"/>
          </w:tcPr>
          <w:p w14:paraId="2EAB5357" w14:textId="4E7C71C1" w:rsidR="00D077C7" w:rsidRPr="00C27F00" w:rsidRDefault="009F4655" w:rsidP="00454FB0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2,135,161</w:t>
            </w:r>
          </w:p>
        </w:tc>
      </w:tr>
      <w:tr w:rsidR="0081443A" w:rsidRPr="00C27F00" w14:paraId="6982CA27" w14:textId="77777777" w:rsidTr="00D077C7">
        <w:trPr>
          <w:trHeight w:val="64"/>
          <w:tblHeader/>
        </w:trPr>
        <w:tc>
          <w:tcPr>
            <w:tcW w:w="4320" w:type="dxa"/>
            <w:noWrap/>
            <w:vAlign w:val="center"/>
            <w:hideMark/>
          </w:tcPr>
          <w:p w14:paraId="5967248F" w14:textId="77777777" w:rsidR="0081443A" w:rsidRPr="00C27F00" w:rsidRDefault="0081443A" w:rsidP="00454FB0">
            <w:pPr>
              <w:ind w:left="77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noWrap/>
            <w:vAlign w:val="bottom"/>
          </w:tcPr>
          <w:p w14:paraId="64F264A1" w14:textId="5AEC2A61" w:rsidR="0081443A" w:rsidRPr="00C27F00" w:rsidRDefault="00DB2D29" w:rsidP="00454FB0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14,899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420B56CB" w14:textId="6F103494" w:rsidR="0081443A" w:rsidRPr="00C27F00" w:rsidRDefault="006B670A" w:rsidP="00454FB0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30,948</w:t>
            </w:r>
          </w:p>
        </w:tc>
        <w:tc>
          <w:tcPr>
            <w:tcW w:w="1170" w:type="dxa"/>
            <w:vAlign w:val="bottom"/>
          </w:tcPr>
          <w:p w14:paraId="480D8F93" w14:textId="70422757" w:rsidR="0081443A" w:rsidRPr="00C27F00" w:rsidRDefault="00DF2B2F" w:rsidP="00454FB0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noWrap/>
            <w:vAlign w:val="bottom"/>
          </w:tcPr>
          <w:p w14:paraId="4B49CE79" w14:textId="38B4BCA6" w:rsidR="0081443A" w:rsidRPr="00C27F00" w:rsidRDefault="006B670A" w:rsidP="00454FB0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45,847</w:t>
            </w:r>
          </w:p>
        </w:tc>
      </w:tr>
      <w:tr w:rsidR="0081443A" w:rsidRPr="00C27F00" w14:paraId="48C6B56A" w14:textId="77777777" w:rsidTr="00D077C7">
        <w:trPr>
          <w:trHeight w:val="54"/>
          <w:tblHeader/>
        </w:trPr>
        <w:tc>
          <w:tcPr>
            <w:tcW w:w="4320" w:type="dxa"/>
            <w:vAlign w:val="center"/>
          </w:tcPr>
          <w:p w14:paraId="59921DF9" w14:textId="77777777" w:rsidR="0081443A" w:rsidRPr="00C27F00" w:rsidRDefault="0081443A" w:rsidP="00454FB0">
            <w:pPr>
              <w:ind w:left="77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70" w:type="dxa"/>
            <w:noWrap/>
            <w:vAlign w:val="bottom"/>
          </w:tcPr>
          <w:p w14:paraId="5594B132" w14:textId="7FADB25F" w:rsidR="0081443A" w:rsidRPr="00C27F00" w:rsidRDefault="00E268B2" w:rsidP="00454FB0">
            <w:pPr>
              <w:pBdr>
                <w:bottom w:val="double" w:sz="4" w:space="1" w:color="000000"/>
              </w:pBd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2,860,769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445EBFE7" w14:textId="100C25A6" w:rsidR="0081443A" w:rsidRPr="00C27F00" w:rsidRDefault="00792178" w:rsidP="00454FB0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96,708</w:t>
            </w:r>
          </w:p>
        </w:tc>
        <w:tc>
          <w:tcPr>
            <w:tcW w:w="1170" w:type="dxa"/>
          </w:tcPr>
          <w:p w14:paraId="01F4DA9C" w14:textId="4F1C62BC" w:rsidR="0081443A" w:rsidRPr="00C27F00" w:rsidRDefault="00792178" w:rsidP="00454FB0">
            <w:pPr>
              <w:pBdr>
                <w:bottom w:val="double" w:sz="4" w:space="1" w:color="000000"/>
              </w:pBd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13,620</w:t>
            </w:r>
          </w:p>
        </w:tc>
        <w:tc>
          <w:tcPr>
            <w:tcW w:w="1170" w:type="dxa"/>
            <w:noWrap/>
            <w:vAlign w:val="bottom"/>
          </w:tcPr>
          <w:p w14:paraId="29735669" w14:textId="72CEA80F" w:rsidR="0081443A" w:rsidRPr="00C27F00" w:rsidRDefault="00017DD8" w:rsidP="00454FB0">
            <w:pPr>
              <w:pBdr>
                <w:bottom w:val="double" w:sz="4" w:space="1" w:color="000000"/>
              </w:pBd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2,971,097</w:t>
            </w:r>
          </w:p>
        </w:tc>
      </w:tr>
    </w:tbl>
    <w:p w14:paraId="0A2A87FE" w14:textId="2A9E5BC8" w:rsidR="00AB6F94" w:rsidRPr="00C27F00" w:rsidRDefault="00AB6F94" w:rsidP="00454FB0">
      <w:pPr>
        <w:rPr>
          <w:sz w:val="2"/>
          <w:szCs w:val="2"/>
        </w:rPr>
      </w:pPr>
    </w:p>
    <w:p w14:paraId="1FA53ABE" w14:textId="77777777" w:rsidR="00F65EC0" w:rsidRPr="00C27F00" w:rsidRDefault="00F65EC0" w:rsidP="00454FB0">
      <w:pPr>
        <w:rPr>
          <w:sz w:val="2"/>
          <w:szCs w:val="2"/>
        </w:rPr>
      </w:pPr>
    </w:p>
    <w:p w14:paraId="2FB3AB7A" w14:textId="77777777" w:rsidR="00F65EC0" w:rsidRPr="00C27F00" w:rsidRDefault="00F65EC0" w:rsidP="00454FB0">
      <w:pPr>
        <w:rPr>
          <w:sz w:val="2"/>
          <w:szCs w:val="2"/>
        </w:rPr>
      </w:pPr>
    </w:p>
    <w:p w14:paraId="3F409BC9" w14:textId="77777777" w:rsidR="00F65EC0" w:rsidRPr="00C27F00" w:rsidRDefault="00F65EC0" w:rsidP="00454FB0">
      <w:pPr>
        <w:rPr>
          <w:sz w:val="2"/>
          <w:szCs w:val="2"/>
        </w:rPr>
      </w:pPr>
    </w:p>
    <w:tbl>
      <w:tblPr>
        <w:tblW w:w="892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90"/>
        <w:gridCol w:w="990"/>
        <w:gridCol w:w="1170"/>
        <w:gridCol w:w="1170"/>
        <w:gridCol w:w="18"/>
      </w:tblGrid>
      <w:tr w:rsidR="00AB6F94" w:rsidRPr="00C27F00" w14:paraId="624AE9C1" w14:textId="77777777" w:rsidTr="007670F5">
        <w:trPr>
          <w:trHeight w:val="423"/>
          <w:tblHeader/>
        </w:trPr>
        <w:tc>
          <w:tcPr>
            <w:tcW w:w="4320" w:type="dxa"/>
            <w:noWrap/>
            <w:vAlign w:val="center"/>
            <w:hideMark/>
          </w:tcPr>
          <w:p w14:paraId="1CAFBEA4" w14:textId="77777777" w:rsidR="00AB6F94" w:rsidRPr="00C27F00" w:rsidRDefault="00AB6F94" w:rsidP="00454FB0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D31693B" w14:textId="77777777" w:rsidR="00AB6F94" w:rsidRPr="00C27F00" w:rsidRDefault="00AB6F94" w:rsidP="00454FB0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48" w:type="dxa"/>
            <w:gridSpan w:val="4"/>
            <w:noWrap/>
            <w:vAlign w:val="center"/>
            <w:hideMark/>
          </w:tcPr>
          <w:p w14:paraId="0B9EB323" w14:textId="77777777" w:rsidR="00AB6F94" w:rsidRPr="00C27F00" w:rsidRDefault="00AB6F94" w:rsidP="00454FB0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B6F94" w:rsidRPr="00C27F00" w14:paraId="5C4CD7DC" w14:textId="77777777" w:rsidTr="00AB6F94">
        <w:trPr>
          <w:trHeight w:val="80"/>
          <w:tblHeader/>
        </w:trPr>
        <w:tc>
          <w:tcPr>
            <w:tcW w:w="4320" w:type="dxa"/>
            <w:noWrap/>
            <w:vAlign w:val="center"/>
            <w:hideMark/>
          </w:tcPr>
          <w:p w14:paraId="6EF6791C" w14:textId="77777777" w:rsidR="00AB6F94" w:rsidRPr="00C27F00" w:rsidRDefault="00AB6F94" w:rsidP="00454FB0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6"/>
          </w:tcPr>
          <w:p w14:paraId="00912BE0" w14:textId="77777777" w:rsidR="00AB6F94" w:rsidRPr="00C27F00" w:rsidRDefault="00AB6F94" w:rsidP="00454FB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B6F94" w:rsidRPr="00C27F00" w14:paraId="2C63AAA1" w14:textId="77777777" w:rsidTr="00AB6F94">
        <w:trPr>
          <w:trHeight w:val="80"/>
          <w:tblHeader/>
        </w:trPr>
        <w:tc>
          <w:tcPr>
            <w:tcW w:w="4320" w:type="dxa"/>
            <w:noWrap/>
            <w:vAlign w:val="center"/>
          </w:tcPr>
          <w:p w14:paraId="0B020890" w14:textId="77777777" w:rsidR="00AB6F94" w:rsidRPr="00C27F00" w:rsidRDefault="00AB6F94" w:rsidP="00454FB0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6"/>
          </w:tcPr>
          <w:p w14:paraId="680F41FE" w14:textId="77777777" w:rsidR="00AB6F94" w:rsidRPr="00C27F00" w:rsidRDefault="00AB6F94" w:rsidP="00454FB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27F0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B6F94" w:rsidRPr="00C27F00" w14:paraId="6AB9B1D5" w14:textId="77777777" w:rsidTr="007670F5">
        <w:trPr>
          <w:gridAfter w:val="1"/>
          <w:wAfter w:w="18" w:type="dxa"/>
          <w:trHeight w:val="64"/>
          <w:tblHeader/>
        </w:trPr>
        <w:tc>
          <w:tcPr>
            <w:tcW w:w="4320" w:type="dxa"/>
            <w:noWrap/>
            <w:vAlign w:val="center"/>
            <w:hideMark/>
          </w:tcPr>
          <w:p w14:paraId="0695B7E9" w14:textId="77777777" w:rsidR="00AB6F94" w:rsidRPr="00C27F00" w:rsidRDefault="00AB6F94" w:rsidP="00454FB0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  <w:vAlign w:val="bottom"/>
            <w:hideMark/>
          </w:tcPr>
          <w:p w14:paraId="38BD1BD2" w14:textId="77777777" w:rsidR="00AB6F94" w:rsidRPr="00C27F00" w:rsidRDefault="00AB6F94" w:rsidP="00454FB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</w:p>
          <w:p w14:paraId="49E10747" w14:textId="77777777" w:rsidR="00AB6F94" w:rsidRPr="00C27F00" w:rsidRDefault="00AB6F94" w:rsidP="00454FB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gridSpan w:val="2"/>
            <w:noWrap/>
            <w:vAlign w:val="bottom"/>
            <w:hideMark/>
          </w:tcPr>
          <w:p w14:paraId="58E10D47" w14:textId="2167DE2A" w:rsidR="00AB6F94" w:rsidRPr="00C27F00" w:rsidRDefault="00203440" w:rsidP="00454FB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</w:t>
            </w:r>
            <w:r w:rsidR="00AB6F94"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="00AB6F94" w:rsidRPr="00C27F00">
              <w:rPr>
                <w:rFonts w:ascii="Angsana New" w:hAnsi="Angsana New" w:hint="cs"/>
                <w:sz w:val="28"/>
                <w:szCs w:val="28"/>
              </w:rPr>
              <w:t>5</w:t>
            </w:r>
            <w:r w:rsidR="00AB6F94"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4CC73881" w14:textId="77777777" w:rsidR="00AB6F94" w:rsidRPr="00C27F00" w:rsidRDefault="00AB6F94" w:rsidP="00454FB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</w:p>
          <w:p w14:paraId="11CF934B" w14:textId="77777777" w:rsidR="00AB6F94" w:rsidRPr="00C27F00" w:rsidRDefault="00AB6F94" w:rsidP="00454FB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noWrap/>
            <w:vAlign w:val="bottom"/>
            <w:hideMark/>
          </w:tcPr>
          <w:p w14:paraId="63526355" w14:textId="77777777" w:rsidR="00AB6F94" w:rsidRPr="00C27F00" w:rsidRDefault="00AB6F94" w:rsidP="00454FB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AB6F94" w:rsidRPr="00C27F00" w14:paraId="5C0D79DD" w14:textId="77777777" w:rsidTr="007670F5">
        <w:trPr>
          <w:gridAfter w:val="1"/>
          <w:wAfter w:w="18" w:type="dxa"/>
          <w:trHeight w:val="64"/>
        </w:trPr>
        <w:tc>
          <w:tcPr>
            <w:tcW w:w="4320" w:type="dxa"/>
            <w:noWrap/>
            <w:vAlign w:val="center"/>
          </w:tcPr>
          <w:p w14:paraId="70E81F2E" w14:textId="77777777" w:rsidR="00AB6F94" w:rsidRPr="00C27F00" w:rsidRDefault="00AB6F94" w:rsidP="00454FB0">
            <w:pPr>
              <w:ind w:left="77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70" w:type="dxa"/>
            <w:noWrap/>
            <w:vAlign w:val="bottom"/>
          </w:tcPr>
          <w:p w14:paraId="140109A5" w14:textId="77777777" w:rsidR="00AB6F94" w:rsidRPr="00C27F00" w:rsidRDefault="00AB6F94" w:rsidP="00454FB0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noWrap/>
            <w:vAlign w:val="bottom"/>
          </w:tcPr>
          <w:p w14:paraId="06DBC202" w14:textId="77777777" w:rsidR="00AB6F94" w:rsidRPr="00C27F00" w:rsidRDefault="00AB6F94" w:rsidP="00454FB0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7AE69A5" w14:textId="77777777" w:rsidR="00AB6F94" w:rsidRPr="00C27F00" w:rsidRDefault="00AB6F94" w:rsidP="00454FB0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noWrap/>
            <w:vAlign w:val="bottom"/>
          </w:tcPr>
          <w:p w14:paraId="3917AB25" w14:textId="77777777" w:rsidR="00AB6F94" w:rsidRPr="00C27F00" w:rsidRDefault="00AB6F94" w:rsidP="00454FB0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6F94" w:rsidRPr="00C27F00" w14:paraId="69C31DCE" w14:textId="77777777" w:rsidTr="007670F5">
        <w:trPr>
          <w:gridAfter w:val="1"/>
          <w:wAfter w:w="18" w:type="dxa"/>
          <w:trHeight w:val="64"/>
        </w:trPr>
        <w:tc>
          <w:tcPr>
            <w:tcW w:w="4320" w:type="dxa"/>
            <w:noWrap/>
            <w:vAlign w:val="center"/>
            <w:hideMark/>
          </w:tcPr>
          <w:p w14:paraId="0C0901CF" w14:textId="77777777" w:rsidR="00AB6F94" w:rsidRPr="00C27F00" w:rsidRDefault="00AB6F94" w:rsidP="00454FB0">
            <w:pPr>
              <w:ind w:left="77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noWrap/>
            <w:vAlign w:val="bottom"/>
          </w:tcPr>
          <w:p w14:paraId="5097129A" w14:textId="77777777" w:rsidR="00AB6F94" w:rsidRPr="00C27F00" w:rsidRDefault="00AB6F94" w:rsidP="00454FB0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666,335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4EB184D2" w14:textId="77777777" w:rsidR="00AB6F94" w:rsidRPr="00C27F00" w:rsidRDefault="00AB6F94" w:rsidP="00454FB0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B415531" w14:textId="77777777" w:rsidR="00AB6F94" w:rsidRPr="00C27F00" w:rsidRDefault="00AB6F94" w:rsidP="00454FB0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noWrap/>
            <w:vAlign w:val="bottom"/>
          </w:tcPr>
          <w:p w14:paraId="646DF7AA" w14:textId="77777777" w:rsidR="00AB6F94" w:rsidRPr="00C27F00" w:rsidRDefault="00AB6F94" w:rsidP="00454FB0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666,335</w:t>
            </w:r>
          </w:p>
        </w:tc>
      </w:tr>
      <w:tr w:rsidR="00BC3DB2" w:rsidRPr="00C27F00" w14:paraId="16AD248B" w14:textId="77777777" w:rsidTr="007670F5">
        <w:trPr>
          <w:gridAfter w:val="1"/>
          <w:wAfter w:w="18" w:type="dxa"/>
          <w:trHeight w:val="64"/>
        </w:trPr>
        <w:tc>
          <w:tcPr>
            <w:tcW w:w="4320" w:type="dxa"/>
            <w:noWrap/>
            <w:vAlign w:val="center"/>
          </w:tcPr>
          <w:p w14:paraId="7D5B5AFF" w14:textId="77777777" w:rsidR="00BC3DB2" w:rsidRPr="00C27F00" w:rsidRDefault="00BC3DB2" w:rsidP="00454FB0">
            <w:pPr>
              <w:ind w:left="77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noWrap/>
            <w:vAlign w:val="bottom"/>
          </w:tcPr>
          <w:p w14:paraId="34BEEFCF" w14:textId="23C870A7" w:rsidR="00BC3DB2" w:rsidRPr="00C27F00" w:rsidRDefault="00BD5BED" w:rsidP="00454FB0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22</w:t>
            </w:r>
            <w:r w:rsidRPr="00C27F00">
              <w:rPr>
                <w:rFonts w:ascii="Angsana New" w:hAnsi="Angsana New"/>
                <w:sz w:val="28"/>
                <w:szCs w:val="28"/>
              </w:rPr>
              <w:t>,094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1C02A5C1" w14:textId="1C5474A0" w:rsidR="00BC3DB2" w:rsidRPr="00C27F00" w:rsidRDefault="00BD5BED" w:rsidP="00454FB0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97,155</w:t>
            </w:r>
          </w:p>
        </w:tc>
        <w:tc>
          <w:tcPr>
            <w:tcW w:w="1170" w:type="dxa"/>
            <w:vAlign w:val="bottom"/>
          </w:tcPr>
          <w:p w14:paraId="2C9D9084" w14:textId="0F82157A" w:rsidR="00BC3DB2" w:rsidRPr="00C27F00" w:rsidRDefault="00BD5BED" w:rsidP="00454FB0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13,954</w:t>
            </w:r>
          </w:p>
        </w:tc>
        <w:tc>
          <w:tcPr>
            <w:tcW w:w="1170" w:type="dxa"/>
            <w:noWrap/>
            <w:vAlign w:val="bottom"/>
          </w:tcPr>
          <w:p w14:paraId="33BDE2A8" w14:textId="7195BD4F" w:rsidR="00BC3DB2" w:rsidRPr="00C27F00" w:rsidRDefault="00B1114C" w:rsidP="00454FB0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133,203</w:t>
            </w:r>
          </w:p>
        </w:tc>
      </w:tr>
      <w:tr w:rsidR="00AB6F94" w:rsidRPr="00C27F00" w14:paraId="528A9F7B" w14:textId="77777777" w:rsidTr="007670F5">
        <w:trPr>
          <w:gridAfter w:val="1"/>
          <w:wAfter w:w="18" w:type="dxa"/>
          <w:trHeight w:val="64"/>
        </w:trPr>
        <w:tc>
          <w:tcPr>
            <w:tcW w:w="4320" w:type="dxa"/>
            <w:noWrap/>
            <w:vAlign w:val="center"/>
          </w:tcPr>
          <w:p w14:paraId="0B5FB65A" w14:textId="36C944E8" w:rsidR="00AB6F94" w:rsidRPr="00C27F00" w:rsidRDefault="00AB6F94" w:rsidP="00454FB0">
            <w:pPr>
              <w:ind w:left="77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</w:t>
            </w:r>
            <w:r w:rsidR="006F6130" w:rsidRPr="00C27F00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70" w:type="dxa"/>
            <w:noWrap/>
            <w:vAlign w:val="bottom"/>
          </w:tcPr>
          <w:p w14:paraId="71E3439A" w14:textId="77777777" w:rsidR="00AB6F94" w:rsidRPr="00C27F00" w:rsidRDefault="00AB6F94" w:rsidP="00454FB0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2,073,351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36A571E4" w14:textId="77777777" w:rsidR="00AB6F94" w:rsidRPr="00C27F00" w:rsidRDefault="00AB6F94" w:rsidP="00454FB0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40F16EB" w14:textId="77777777" w:rsidR="00AB6F94" w:rsidRPr="00C27F00" w:rsidRDefault="00AB6F94" w:rsidP="00454FB0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noWrap/>
            <w:vAlign w:val="bottom"/>
          </w:tcPr>
          <w:p w14:paraId="51EED5BD" w14:textId="77777777" w:rsidR="00AB6F94" w:rsidRPr="00C27F00" w:rsidRDefault="00AB6F94" w:rsidP="00454FB0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2,073,351</w:t>
            </w:r>
          </w:p>
        </w:tc>
      </w:tr>
      <w:tr w:rsidR="00AB6F94" w:rsidRPr="00C27F00" w14:paraId="3546FED1" w14:textId="77777777" w:rsidTr="007670F5">
        <w:trPr>
          <w:gridAfter w:val="1"/>
          <w:wAfter w:w="18" w:type="dxa"/>
          <w:trHeight w:val="64"/>
        </w:trPr>
        <w:tc>
          <w:tcPr>
            <w:tcW w:w="4320" w:type="dxa"/>
            <w:noWrap/>
            <w:vAlign w:val="center"/>
            <w:hideMark/>
          </w:tcPr>
          <w:p w14:paraId="2B151A23" w14:textId="77777777" w:rsidR="00AB6F94" w:rsidRPr="00C27F00" w:rsidRDefault="00AB6F94" w:rsidP="00454FB0">
            <w:pPr>
              <w:ind w:left="77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noWrap/>
            <w:vAlign w:val="bottom"/>
          </w:tcPr>
          <w:p w14:paraId="63986C22" w14:textId="4D377E8A" w:rsidR="00AB6F94" w:rsidRPr="00C27F00" w:rsidRDefault="00CC466B" w:rsidP="00454FB0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13,454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69792FC3" w14:textId="25FDD53A" w:rsidR="00AB6F94" w:rsidRPr="00C27F00" w:rsidRDefault="00CC466B" w:rsidP="00454FB0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32,898</w:t>
            </w:r>
          </w:p>
        </w:tc>
        <w:tc>
          <w:tcPr>
            <w:tcW w:w="1170" w:type="dxa"/>
            <w:vAlign w:val="bottom"/>
          </w:tcPr>
          <w:p w14:paraId="692A3CC1" w14:textId="3C61A38E" w:rsidR="00AB6F94" w:rsidRPr="00C27F00" w:rsidRDefault="00CC466B" w:rsidP="00454FB0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32,872</w:t>
            </w:r>
          </w:p>
        </w:tc>
        <w:tc>
          <w:tcPr>
            <w:tcW w:w="1170" w:type="dxa"/>
            <w:noWrap/>
            <w:vAlign w:val="bottom"/>
          </w:tcPr>
          <w:p w14:paraId="1469AE0E" w14:textId="74F4FE21" w:rsidR="00AB6F94" w:rsidRPr="00C27F00" w:rsidRDefault="00CC466B" w:rsidP="00454FB0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79,224</w:t>
            </w:r>
          </w:p>
        </w:tc>
      </w:tr>
      <w:tr w:rsidR="00AB6F94" w:rsidRPr="00C27F00" w14:paraId="1FE610DD" w14:textId="77777777" w:rsidTr="007670F5">
        <w:trPr>
          <w:gridAfter w:val="1"/>
          <w:wAfter w:w="18" w:type="dxa"/>
          <w:trHeight w:val="54"/>
        </w:trPr>
        <w:tc>
          <w:tcPr>
            <w:tcW w:w="4320" w:type="dxa"/>
            <w:vAlign w:val="center"/>
          </w:tcPr>
          <w:p w14:paraId="7FAA6672" w14:textId="77777777" w:rsidR="00AB6F94" w:rsidRPr="00C27F00" w:rsidRDefault="00AB6F94" w:rsidP="00454FB0">
            <w:pPr>
              <w:ind w:left="77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70" w:type="dxa"/>
            <w:noWrap/>
            <w:vAlign w:val="bottom"/>
          </w:tcPr>
          <w:p w14:paraId="47293167" w14:textId="6BDA42DB" w:rsidR="00AB6F94" w:rsidRPr="00C27F00" w:rsidRDefault="00CC466B" w:rsidP="00454FB0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2,775,234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12591E5A" w14:textId="37ED2A0B" w:rsidR="00AB6F94" w:rsidRPr="00C27F00" w:rsidRDefault="00CC466B" w:rsidP="00454FB0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130,053</w:t>
            </w:r>
          </w:p>
        </w:tc>
        <w:tc>
          <w:tcPr>
            <w:tcW w:w="1170" w:type="dxa"/>
          </w:tcPr>
          <w:p w14:paraId="7FEE25AD" w14:textId="5D841A10" w:rsidR="00AB6F94" w:rsidRPr="00C27F00" w:rsidRDefault="00CC466B" w:rsidP="00454FB0">
            <w:pPr>
              <w:pBdr>
                <w:bottom w:val="double" w:sz="4" w:space="1" w:color="000000"/>
              </w:pBd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46,826</w:t>
            </w:r>
          </w:p>
        </w:tc>
        <w:tc>
          <w:tcPr>
            <w:tcW w:w="1170" w:type="dxa"/>
            <w:noWrap/>
            <w:vAlign w:val="bottom"/>
          </w:tcPr>
          <w:p w14:paraId="6E286CE2" w14:textId="5970827C" w:rsidR="00AB6F94" w:rsidRPr="00C27F00" w:rsidRDefault="00CC466B" w:rsidP="00454FB0">
            <w:pPr>
              <w:pBdr>
                <w:bottom w:val="double" w:sz="4" w:space="1" w:color="000000"/>
              </w:pBd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2,952,113</w:t>
            </w:r>
          </w:p>
        </w:tc>
      </w:tr>
    </w:tbl>
    <w:p w14:paraId="5821C460" w14:textId="77777777" w:rsidR="00AB6F94" w:rsidRPr="00C27F00" w:rsidRDefault="00AB6F94" w:rsidP="00454FB0">
      <w:pPr>
        <w:widowControl w:val="0"/>
        <w:overflowPunct/>
        <w:jc w:val="both"/>
        <w:textAlignment w:val="auto"/>
        <w:rPr>
          <w:rFonts w:ascii="Angsana New" w:hAnsi="Angsana New"/>
          <w:sz w:val="10"/>
          <w:szCs w:val="10"/>
        </w:rPr>
      </w:pPr>
    </w:p>
    <w:tbl>
      <w:tblPr>
        <w:tblW w:w="89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90"/>
        <w:gridCol w:w="990"/>
        <w:gridCol w:w="1170"/>
        <w:gridCol w:w="1170"/>
      </w:tblGrid>
      <w:tr w:rsidR="00AB6F94" w:rsidRPr="00C27F00" w14:paraId="7403805F" w14:textId="77777777" w:rsidTr="00AB6F94">
        <w:trPr>
          <w:trHeight w:val="279"/>
          <w:tblHeader/>
        </w:trPr>
        <w:tc>
          <w:tcPr>
            <w:tcW w:w="4320" w:type="dxa"/>
            <w:noWrap/>
            <w:vAlign w:val="center"/>
            <w:hideMark/>
          </w:tcPr>
          <w:p w14:paraId="22778BC4" w14:textId="77777777" w:rsidR="00AB6F94" w:rsidRPr="00C27F00" w:rsidRDefault="00AB6F94" w:rsidP="00454FB0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F399F77" w14:textId="77777777" w:rsidR="00AB6F94" w:rsidRPr="00C27F00" w:rsidRDefault="00AB6F94" w:rsidP="00454FB0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noWrap/>
            <w:vAlign w:val="center"/>
            <w:hideMark/>
          </w:tcPr>
          <w:p w14:paraId="40A77A16" w14:textId="77777777" w:rsidR="00AB6F94" w:rsidRPr="00C27F00" w:rsidRDefault="00AB6F94" w:rsidP="00454FB0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B6F94" w:rsidRPr="00C27F00" w14:paraId="0867B1E1" w14:textId="77777777" w:rsidTr="007670F5">
        <w:trPr>
          <w:trHeight w:val="64"/>
          <w:tblHeader/>
        </w:trPr>
        <w:tc>
          <w:tcPr>
            <w:tcW w:w="4320" w:type="dxa"/>
            <w:noWrap/>
            <w:vAlign w:val="center"/>
            <w:hideMark/>
          </w:tcPr>
          <w:p w14:paraId="4560A94F" w14:textId="77777777" w:rsidR="00AB6F94" w:rsidRPr="00C27F00" w:rsidRDefault="00AB6F94" w:rsidP="00454FB0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5"/>
          </w:tcPr>
          <w:p w14:paraId="284C0BA6" w14:textId="77777777" w:rsidR="00AB6F94" w:rsidRPr="00C27F00" w:rsidRDefault="00AB6F94" w:rsidP="00454FB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6F94" w:rsidRPr="00C27F00" w14:paraId="1E6D5DA8" w14:textId="77777777" w:rsidTr="00AB6F94">
        <w:trPr>
          <w:trHeight w:val="80"/>
          <w:tblHeader/>
        </w:trPr>
        <w:tc>
          <w:tcPr>
            <w:tcW w:w="4320" w:type="dxa"/>
            <w:noWrap/>
            <w:vAlign w:val="center"/>
          </w:tcPr>
          <w:p w14:paraId="0D1FBEA9" w14:textId="77777777" w:rsidR="00AB6F94" w:rsidRPr="00C27F00" w:rsidRDefault="00AB6F94" w:rsidP="00454FB0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5"/>
          </w:tcPr>
          <w:p w14:paraId="15E21C88" w14:textId="77777777" w:rsidR="00AB6F94" w:rsidRPr="00C27F00" w:rsidRDefault="00AB6F94" w:rsidP="00454FB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27F0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27F0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B6F94" w:rsidRPr="00C27F00" w14:paraId="3769F4ED" w14:textId="77777777" w:rsidTr="00AB6F94">
        <w:trPr>
          <w:trHeight w:val="333"/>
          <w:tblHeader/>
        </w:trPr>
        <w:tc>
          <w:tcPr>
            <w:tcW w:w="4320" w:type="dxa"/>
            <w:noWrap/>
            <w:vAlign w:val="center"/>
            <w:hideMark/>
          </w:tcPr>
          <w:p w14:paraId="64AEBE1C" w14:textId="77777777" w:rsidR="00AB6F94" w:rsidRPr="00C27F00" w:rsidRDefault="00AB6F94" w:rsidP="00454FB0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  <w:vAlign w:val="bottom"/>
            <w:hideMark/>
          </w:tcPr>
          <w:p w14:paraId="1EC02E56" w14:textId="77777777" w:rsidR="00AB6F94" w:rsidRPr="00C27F00" w:rsidRDefault="00AB6F94" w:rsidP="00454FB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</w:p>
          <w:p w14:paraId="4DBE5DE0" w14:textId="77777777" w:rsidR="00AB6F94" w:rsidRPr="00C27F00" w:rsidRDefault="00AB6F94" w:rsidP="00454FB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gridSpan w:val="2"/>
            <w:noWrap/>
            <w:vAlign w:val="bottom"/>
            <w:hideMark/>
          </w:tcPr>
          <w:p w14:paraId="1B2442E7" w14:textId="505019C9" w:rsidR="00AB6F94" w:rsidRPr="00C27F00" w:rsidRDefault="00203440" w:rsidP="00454FB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</w:t>
            </w:r>
            <w:r w:rsidR="00AB6F94"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="00AB6F94" w:rsidRPr="00C27F00">
              <w:rPr>
                <w:rFonts w:ascii="Angsana New" w:hAnsi="Angsana New" w:hint="cs"/>
                <w:sz w:val="28"/>
                <w:szCs w:val="28"/>
              </w:rPr>
              <w:t>5</w:t>
            </w:r>
            <w:r w:rsidR="00AB6F94" w:rsidRPr="00C27F00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59275A4E" w14:textId="77777777" w:rsidR="00AB6F94" w:rsidRPr="00C27F00" w:rsidRDefault="00AB6F94" w:rsidP="00454FB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</w:p>
          <w:p w14:paraId="55C039A0" w14:textId="77777777" w:rsidR="00AB6F94" w:rsidRPr="00C27F00" w:rsidRDefault="00AB6F94" w:rsidP="00454FB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noWrap/>
            <w:vAlign w:val="bottom"/>
            <w:hideMark/>
          </w:tcPr>
          <w:p w14:paraId="4A6FA06B" w14:textId="77777777" w:rsidR="00AB6F94" w:rsidRPr="00C27F00" w:rsidRDefault="00AB6F94" w:rsidP="00454FB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AB6F94" w:rsidRPr="00C27F00" w14:paraId="2297C9B2" w14:textId="77777777" w:rsidTr="00AB6F94">
        <w:trPr>
          <w:trHeight w:val="80"/>
          <w:tblHeader/>
        </w:trPr>
        <w:tc>
          <w:tcPr>
            <w:tcW w:w="4320" w:type="dxa"/>
            <w:noWrap/>
            <w:vAlign w:val="center"/>
          </w:tcPr>
          <w:p w14:paraId="76E5E995" w14:textId="77777777" w:rsidR="00AB6F94" w:rsidRPr="00C27F00" w:rsidRDefault="00AB6F94" w:rsidP="00454FB0">
            <w:pPr>
              <w:ind w:left="77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70" w:type="dxa"/>
            <w:noWrap/>
            <w:vAlign w:val="bottom"/>
          </w:tcPr>
          <w:p w14:paraId="6D3EEFE3" w14:textId="77777777" w:rsidR="00AB6F94" w:rsidRPr="00C27F00" w:rsidRDefault="00AB6F94" w:rsidP="00454FB0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noWrap/>
            <w:vAlign w:val="bottom"/>
          </w:tcPr>
          <w:p w14:paraId="2285D3EC" w14:textId="77777777" w:rsidR="00AB6F94" w:rsidRPr="00C27F00" w:rsidRDefault="00AB6F94" w:rsidP="00454FB0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31FD357" w14:textId="77777777" w:rsidR="00AB6F94" w:rsidRPr="00C27F00" w:rsidRDefault="00AB6F94" w:rsidP="00454FB0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noWrap/>
            <w:vAlign w:val="bottom"/>
          </w:tcPr>
          <w:p w14:paraId="76FB5278" w14:textId="77777777" w:rsidR="00AB6F94" w:rsidRPr="00C27F00" w:rsidRDefault="00AB6F94" w:rsidP="00454FB0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6F94" w:rsidRPr="00C27F00" w14:paraId="03305D8E" w14:textId="77777777" w:rsidTr="007670F5">
        <w:trPr>
          <w:trHeight w:val="64"/>
          <w:tblHeader/>
        </w:trPr>
        <w:tc>
          <w:tcPr>
            <w:tcW w:w="4320" w:type="dxa"/>
            <w:noWrap/>
            <w:vAlign w:val="center"/>
          </w:tcPr>
          <w:p w14:paraId="3421850F" w14:textId="77777777" w:rsidR="00AB6F94" w:rsidRPr="00C27F00" w:rsidRDefault="00AB6F94" w:rsidP="00454FB0">
            <w:pPr>
              <w:ind w:left="77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noWrap/>
            <w:vAlign w:val="bottom"/>
          </w:tcPr>
          <w:p w14:paraId="04FA70A9" w14:textId="77777777" w:rsidR="00AB6F94" w:rsidRPr="00C27F00" w:rsidRDefault="00AB6F94" w:rsidP="00454FB0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666,335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16C0BF91" w14:textId="77777777" w:rsidR="00AB6F94" w:rsidRPr="00C27F00" w:rsidRDefault="00AB6F94" w:rsidP="00454FB0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B81CBAE" w14:textId="77777777" w:rsidR="00AB6F94" w:rsidRPr="00C27F00" w:rsidRDefault="00AB6F94" w:rsidP="00454FB0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noWrap/>
            <w:vAlign w:val="bottom"/>
          </w:tcPr>
          <w:p w14:paraId="3D6FC048" w14:textId="77777777" w:rsidR="00AB6F94" w:rsidRPr="00C27F00" w:rsidRDefault="00AB6F94" w:rsidP="00454FB0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666,335</w:t>
            </w:r>
          </w:p>
        </w:tc>
      </w:tr>
      <w:tr w:rsidR="00D1599C" w:rsidRPr="00C27F00" w14:paraId="0FD29D1E" w14:textId="77777777" w:rsidTr="007670F5">
        <w:trPr>
          <w:trHeight w:val="64"/>
          <w:tblHeader/>
        </w:trPr>
        <w:tc>
          <w:tcPr>
            <w:tcW w:w="4320" w:type="dxa"/>
            <w:noWrap/>
            <w:vAlign w:val="center"/>
          </w:tcPr>
          <w:p w14:paraId="7181CA6E" w14:textId="77777777" w:rsidR="00D1599C" w:rsidRPr="00C27F00" w:rsidRDefault="00D1599C" w:rsidP="00D1599C">
            <w:pPr>
              <w:ind w:left="77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noWrap/>
            <w:vAlign w:val="bottom"/>
          </w:tcPr>
          <w:p w14:paraId="1B3FC07F" w14:textId="67EFDB57" w:rsidR="00D1599C" w:rsidRPr="00C27F00" w:rsidRDefault="00D1599C" w:rsidP="00D1599C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22</w:t>
            </w:r>
            <w:r w:rsidRPr="00C27F00">
              <w:rPr>
                <w:rFonts w:ascii="Angsana New" w:hAnsi="Angsana New"/>
                <w:sz w:val="28"/>
                <w:szCs w:val="28"/>
              </w:rPr>
              <w:t>,094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77C88D25" w14:textId="645561C0" w:rsidR="00D1599C" w:rsidRPr="00C27F00" w:rsidRDefault="00D1599C" w:rsidP="00D1599C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97,155</w:t>
            </w:r>
          </w:p>
        </w:tc>
        <w:tc>
          <w:tcPr>
            <w:tcW w:w="1170" w:type="dxa"/>
            <w:vAlign w:val="bottom"/>
          </w:tcPr>
          <w:p w14:paraId="63DBA971" w14:textId="595F320A" w:rsidR="00D1599C" w:rsidRPr="00C27F00" w:rsidRDefault="00D1599C" w:rsidP="00D1599C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13,954</w:t>
            </w:r>
          </w:p>
        </w:tc>
        <w:tc>
          <w:tcPr>
            <w:tcW w:w="1170" w:type="dxa"/>
            <w:noWrap/>
            <w:vAlign w:val="bottom"/>
          </w:tcPr>
          <w:p w14:paraId="7D004E8E" w14:textId="5267484D" w:rsidR="00D1599C" w:rsidRPr="00C27F00" w:rsidRDefault="00D1599C" w:rsidP="00D1599C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133,203</w:t>
            </w:r>
          </w:p>
        </w:tc>
      </w:tr>
      <w:tr w:rsidR="002B7224" w:rsidRPr="00C27F00" w14:paraId="069C5566" w14:textId="77777777" w:rsidTr="007670F5">
        <w:trPr>
          <w:trHeight w:val="64"/>
          <w:tblHeader/>
        </w:trPr>
        <w:tc>
          <w:tcPr>
            <w:tcW w:w="4320" w:type="dxa"/>
            <w:noWrap/>
            <w:vAlign w:val="center"/>
          </w:tcPr>
          <w:p w14:paraId="1DE2415F" w14:textId="18A47EFD" w:rsidR="002B7224" w:rsidRPr="00C27F00" w:rsidRDefault="002B7224" w:rsidP="00454FB0">
            <w:pPr>
              <w:ind w:left="77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</w:t>
            </w:r>
            <w:r w:rsidR="006F6130" w:rsidRPr="00C27F00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70" w:type="dxa"/>
            <w:noWrap/>
            <w:vAlign w:val="bottom"/>
          </w:tcPr>
          <w:p w14:paraId="0BF29934" w14:textId="77777777" w:rsidR="002B7224" w:rsidRPr="00C27F00" w:rsidRDefault="002B7224" w:rsidP="00454FB0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2,014,832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74EC2280" w14:textId="77777777" w:rsidR="002B7224" w:rsidRPr="00C27F00" w:rsidRDefault="002B7224" w:rsidP="00454FB0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1F474B3" w14:textId="77777777" w:rsidR="002B7224" w:rsidRPr="00C27F00" w:rsidRDefault="002B7224" w:rsidP="00454FB0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noWrap/>
            <w:vAlign w:val="bottom"/>
          </w:tcPr>
          <w:p w14:paraId="3A2DB598" w14:textId="77777777" w:rsidR="002B7224" w:rsidRPr="00C27F00" w:rsidRDefault="002B7224" w:rsidP="00454FB0">
            <w:pP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2,014,832</w:t>
            </w:r>
          </w:p>
        </w:tc>
      </w:tr>
      <w:tr w:rsidR="002B7224" w:rsidRPr="00C27F00" w14:paraId="05E2B15A" w14:textId="77777777" w:rsidTr="007670F5">
        <w:trPr>
          <w:trHeight w:val="64"/>
          <w:tblHeader/>
        </w:trPr>
        <w:tc>
          <w:tcPr>
            <w:tcW w:w="4320" w:type="dxa"/>
            <w:noWrap/>
            <w:vAlign w:val="center"/>
            <w:hideMark/>
          </w:tcPr>
          <w:p w14:paraId="3684E0FA" w14:textId="77777777" w:rsidR="002B7224" w:rsidRPr="00C27F00" w:rsidRDefault="002B7224" w:rsidP="00454FB0">
            <w:pPr>
              <w:ind w:left="77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noWrap/>
            <w:vAlign w:val="bottom"/>
          </w:tcPr>
          <w:p w14:paraId="22B7B622" w14:textId="7414CE5F" w:rsidR="002B7224" w:rsidRPr="00C27F00" w:rsidRDefault="004C2EA3" w:rsidP="00454FB0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10,848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7CD2EB9F" w14:textId="5F193884" w:rsidR="002B7224" w:rsidRPr="00C27F00" w:rsidRDefault="004C2EA3" w:rsidP="00454FB0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22,947</w:t>
            </w:r>
          </w:p>
        </w:tc>
        <w:tc>
          <w:tcPr>
            <w:tcW w:w="1170" w:type="dxa"/>
            <w:vAlign w:val="bottom"/>
          </w:tcPr>
          <w:p w14:paraId="42A63895" w14:textId="77777777" w:rsidR="002B7224" w:rsidRPr="00C27F00" w:rsidRDefault="002B7224" w:rsidP="00454FB0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noWrap/>
            <w:vAlign w:val="bottom"/>
          </w:tcPr>
          <w:p w14:paraId="7DD595D9" w14:textId="343B4E45" w:rsidR="002B7224" w:rsidRPr="00C27F00" w:rsidRDefault="004C2EA3" w:rsidP="00454FB0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33,795</w:t>
            </w:r>
          </w:p>
        </w:tc>
      </w:tr>
      <w:tr w:rsidR="002B7224" w:rsidRPr="00C27F00" w14:paraId="7E936C42" w14:textId="77777777" w:rsidTr="007670F5">
        <w:trPr>
          <w:trHeight w:val="54"/>
          <w:tblHeader/>
        </w:trPr>
        <w:tc>
          <w:tcPr>
            <w:tcW w:w="4320" w:type="dxa"/>
            <w:vAlign w:val="center"/>
          </w:tcPr>
          <w:p w14:paraId="64BA8590" w14:textId="77777777" w:rsidR="002B7224" w:rsidRPr="00C27F00" w:rsidRDefault="002B7224" w:rsidP="00454FB0">
            <w:pPr>
              <w:ind w:left="77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7F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70" w:type="dxa"/>
            <w:noWrap/>
            <w:vAlign w:val="bottom"/>
          </w:tcPr>
          <w:p w14:paraId="62A2C42C" w14:textId="374AB5BD" w:rsidR="002B7224" w:rsidRPr="00C27F00" w:rsidRDefault="004C2EA3" w:rsidP="00454FB0">
            <w:pPr>
              <w:pBdr>
                <w:bottom w:val="double" w:sz="4" w:space="1" w:color="000000"/>
              </w:pBd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2,714,109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194CA42D" w14:textId="34EA17AE" w:rsidR="002B7224" w:rsidRPr="00C27F00" w:rsidRDefault="004C2EA3" w:rsidP="00454FB0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120,102</w:t>
            </w:r>
          </w:p>
        </w:tc>
        <w:tc>
          <w:tcPr>
            <w:tcW w:w="1170" w:type="dxa"/>
          </w:tcPr>
          <w:p w14:paraId="2C43242C" w14:textId="550D6EA4" w:rsidR="002B7224" w:rsidRPr="00C27F00" w:rsidRDefault="00D1599C" w:rsidP="00454FB0">
            <w:pPr>
              <w:pBdr>
                <w:bottom w:val="double" w:sz="4" w:space="1" w:color="000000"/>
              </w:pBd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27F00">
              <w:rPr>
                <w:rFonts w:ascii="Angsana New" w:hAnsi="Angsana New"/>
                <w:sz w:val="28"/>
                <w:szCs w:val="28"/>
              </w:rPr>
              <w:t>13,954</w:t>
            </w:r>
          </w:p>
        </w:tc>
        <w:tc>
          <w:tcPr>
            <w:tcW w:w="1170" w:type="dxa"/>
            <w:noWrap/>
            <w:vAlign w:val="bottom"/>
          </w:tcPr>
          <w:p w14:paraId="26CF6CF3" w14:textId="5FA21A2B" w:rsidR="002B7224" w:rsidRPr="00C27F00" w:rsidRDefault="004C2EA3" w:rsidP="00454FB0">
            <w:pPr>
              <w:pBdr>
                <w:bottom w:val="double" w:sz="4" w:space="1" w:color="000000"/>
              </w:pBdr>
              <w:tabs>
                <w:tab w:val="decimal" w:pos="792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2,848,165</w:t>
            </w:r>
          </w:p>
        </w:tc>
      </w:tr>
    </w:tbl>
    <w:p w14:paraId="78AD12D7" w14:textId="77777777" w:rsidR="00DF4492" w:rsidRPr="00C27F00" w:rsidRDefault="002A7F3A" w:rsidP="00454FB0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/>
          <w:b/>
          <w:bCs/>
          <w:sz w:val="32"/>
          <w:szCs w:val="32"/>
        </w:rPr>
        <w:t>3</w:t>
      </w:r>
      <w:r w:rsidR="00236868" w:rsidRPr="00C27F00">
        <w:rPr>
          <w:rFonts w:ascii="Angsana New" w:hAnsi="Angsana New"/>
          <w:b/>
          <w:bCs/>
          <w:sz w:val="32"/>
          <w:szCs w:val="32"/>
        </w:rPr>
        <w:t>4</w:t>
      </w:r>
      <w:r w:rsidR="00DF4492" w:rsidRPr="00C27F00">
        <w:rPr>
          <w:rFonts w:ascii="Angsana New" w:hAnsi="Angsana New" w:hint="cs"/>
          <w:b/>
          <w:bCs/>
          <w:sz w:val="32"/>
          <w:szCs w:val="32"/>
        </w:rPr>
        <w:t xml:space="preserve">.2   </w:t>
      </w:r>
      <w:r w:rsidR="00DF4492" w:rsidRPr="00C27F00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2B8AD7B" w14:textId="77777777" w:rsidR="00DF4492" w:rsidRPr="00C27F00" w:rsidRDefault="00DF4492" w:rsidP="00454FB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21E40667" w14:textId="77777777" w:rsidR="00DF4492" w:rsidRPr="00C27F00" w:rsidRDefault="00DF4492" w:rsidP="00454FB0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43D6522B" w14:textId="77777777" w:rsidR="00DF4492" w:rsidRPr="00C27F00" w:rsidRDefault="00DF4492" w:rsidP="00454FB0">
      <w:pPr>
        <w:numPr>
          <w:ilvl w:val="0"/>
          <w:numId w:val="30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เงินให้กู้ยืมระยะสั้นแก่กิจการที่เกี่ยวข้องกัน เจ้าหนี้ และเงินกู้ยืมระยะสั้นจากสถาบันการเงินแสดงมูลค่ายุติธรรมโดยประมาณตามมูลค่าตามบัญชีที่แสดงในงบฐานะการเงิน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</w:p>
    <w:p w14:paraId="101B10AB" w14:textId="77777777" w:rsidR="00DF4492" w:rsidRPr="00C27F00" w:rsidRDefault="00DF4492" w:rsidP="00454FB0">
      <w:pPr>
        <w:numPr>
          <w:ilvl w:val="0"/>
          <w:numId w:val="30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 ในกรณีที่ไม่มีราคาตลาด</w:t>
      </w:r>
    </w:p>
    <w:p w14:paraId="7117CF90" w14:textId="454CE61D" w:rsidR="00B74841" w:rsidRPr="00C27F00" w:rsidRDefault="00B74841">
      <w:pPr>
        <w:numPr>
          <w:ilvl w:val="0"/>
          <w:numId w:val="30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/>
          <w:color w:val="000000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795B29D0" w14:textId="77777777" w:rsidR="00DF4492" w:rsidRPr="00C27F00" w:rsidRDefault="00DF4492" w:rsidP="00454FB0">
      <w:pPr>
        <w:spacing w:before="120" w:after="120"/>
        <w:ind w:left="540"/>
        <w:jc w:val="thaiDistribute"/>
        <w:rPr>
          <w:rFonts w:ascii="Angsana New" w:hAnsi="Angsana New"/>
          <w:strike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4625FDDC" w14:textId="77777777" w:rsidR="00B74841" w:rsidRPr="00C27F00" w:rsidRDefault="00B7484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/>
          <w:b/>
          <w:bCs/>
          <w:sz w:val="32"/>
          <w:szCs w:val="32"/>
        </w:rPr>
        <w:br w:type="page"/>
      </w:r>
    </w:p>
    <w:p w14:paraId="39600B85" w14:textId="3224BAFB" w:rsidR="00DF4492" w:rsidRPr="00C27F00" w:rsidRDefault="002A7F3A" w:rsidP="00C27F00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36868" w:rsidRPr="00C27F00">
        <w:rPr>
          <w:rFonts w:ascii="Angsana New" w:hAnsi="Angsana New"/>
          <w:b/>
          <w:bCs/>
          <w:sz w:val="32"/>
          <w:szCs w:val="32"/>
        </w:rPr>
        <w:t>4</w:t>
      </w:r>
      <w:r w:rsidR="00DF4492" w:rsidRPr="00C27F00">
        <w:rPr>
          <w:rFonts w:ascii="Angsana New" w:hAnsi="Angsana New" w:hint="cs"/>
          <w:b/>
          <w:bCs/>
          <w:sz w:val="32"/>
          <w:szCs w:val="32"/>
        </w:rPr>
        <w:t xml:space="preserve">.3 </w:t>
      </w:r>
      <w:r w:rsidR="00DF4492" w:rsidRPr="00C27F00">
        <w:rPr>
          <w:rFonts w:ascii="Angsana New" w:hAnsi="Angsana New" w:hint="cs"/>
          <w:b/>
          <w:bCs/>
          <w:sz w:val="32"/>
          <w:szCs w:val="32"/>
        </w:rPr>
        <w:tab/>
      </w:r>
      <w:r w:rsidR="00DF4492" w:rsidRPr="00C27F00">
        <w:rPr>
          <w:rFonts w:ascii="Angsana New" w:hAnsi="Angsana New" w:hint="cs"/>
          <w:b/>
          <w:bCs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="00DF4492" w:rsidRPr="00C27F00">
        <w:rPr>
          <w:rFonts w:ascii="Angsana New" w:hAnsi="Angsana New" w:hint="cs"/>
          <w:b/>
          <w:bCs/>
          <w:sz w:val="32"/>
          <w:szCs w:val="32"/>
        </w:rPr>
        <w:t xml:space="preserve">3 </w:t>
      </w:r>
      <w:r w:rsidR="00DF4492" w:rsidRPr="00C27F00">
        <w:rPr>
          <w:rFonts w:ascii="Angsana New" w:hAnsi="Angsana New" w:hint="cs"/>
          <w:b/>
          <w:bCs/>
          <w:sz w:val="32"/>
          <w:szCs w:val="32"/>
          <w:cs/>
        </w:rPr>
        <w:t>แสดงได้ดังนี้</w:t>
      </w:r>
      <w:r w:rsidR="00DF4492" w:rsidRPr="00C27F00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tbl>
      <w:tblPr>
        <w:tblW w:w="907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660"/>
        <w:gridCol w:w="2412"/>
      </w:tblGrid>
      <w:tr w:rsidR="00DF4492" w:rsidRPr="00C27F00" w14:paraId="7DA05649" w14:textId="77777777" w:rsidTr="00733D7A">
        <w:trPr>
          <w:tblHeader/>
        </w:trPr>
        <w:tc>
          <w:tcPr>
            <w:tcW w:w="9072" w:type="dxa"/>
            <w:gridSpan w:val="2"/>
            <w:vAlign w:val="bottom"/>
            <w:hideMark/>
          </w:tcPr>
          <w:p w14:paraId="34A6CA01" w14:textId="77777777" w:rsidR="00DF4492" w:rsidRPr="00C27F00" w:rsidRDefault="00DF4492" w:rsidP="00C27F00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bookmarkStart w:id="23" w:name="_Hlk56954330"/>
            <w:r w:rsidRPr="00C27F00">
              <w:rPr>
                <w:rFonts w:ascii="Angsana New" w:hAnsi="Angsana New" w:hint="cs"/>
                <w:kern w:val="28"/>
                <w:sz w:val="32"/>
                <w:szCs w:val="32"/>
              </w:rPr>
              <w:t>(</w:t>
            </w:r>
            <w:r w:rsidRPr="00C27F0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C27F00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C27F0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พันบาท</w:t>
            </w:r>
            <w:r w:rsidRPr="00C27F00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DF4492" w:rsidRPr="00C27F00" w14:paraId="6B80D63F" w14:textId="77777777" w:rsidTr="00733D7A">
        <w:trPr>
          <w:tblHeader/>
        </w:trPr>
        <w:tc>
          <w:tcPr>
            <w:tcW w:w="6660" w:type="dxa"/>
            <w:vAlign w:val="bottom"/>
            <w:hideMark/>
          </w:tcPr>
          <w:p w14:paraId="0B1B2B21" w14:textId="77777777" w:rsidR="00DF4492" w:rsidRPr="00C27F00" w:rsidRDefault="00DF4492" w:rsidP="00C27F0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412" w:type="dxa"/>
            <w:hideMark/>
          </w:tcPr>
          <w:p w14:paraId="2C52472A" w14:textId="77777777" w:rsidR="00DF4492" w:rsidRPr="00C27F00" w:rsidRDefault="00DF4492" w:rsidP="00C27F0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C27F0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งบการเงินรวมและ                งบการเงินเฉพาะกิจการ</w:t>
            </w:r>
          </w:p>
        </w:tc>
      </w:tr>
      <w:bookmarkEnd w:id="23"/>
      <w:tr w:rsidR="00DF4492" w:rsidRPr="00C27F00" w14:paraId="4A0B3E01" w14:textId="77777777" w:rsidTr="00733D7A">
        <w:trPr>
          <w:tblHeader/>
        </w:trPr>
        <w:tc>
          <w:tcPr>
            <w:tcW w:w="6660" w:type="dxa"/>
            <w:vAlign w:val="bottom"/>
          </w:tcPr>
          <w:p w14:paraId="48A80D5F" w14:textId="3517E711" w:rsidR="00DF4492" w:rsidRPr="00C27F00" w:rsidRDefault="00F46B9D" w:rsidP="00C27F00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C27F00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2412" w:type="dxa"/>
            <w:hideMark/>
          </w:tcPr>
          <w:p w14:paraId="7215D14C" w14:textId="2F8C514E" w:rsidR="00DF4492" w:rsidRPr="00C27F00" w:rsidRDefault="00DF4492" w:rsidP="00C27F00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AB6F94" w:rsidRPr="00C27F00" w14:paraId="3F25ACC5" w14:textId="77777777" w:rsidTr="00733D7A">
        <w:tc>
          <w:tcPr>
            <w:tcW w:w="6660" w:type="dxa"/>
            <w:vAlign w:val="bottom"/>
            <w:hideMark/>
          </w:tcPr>
          <w:p w14:paraId="2C568DB2" w14:textId="77777777" w:rsidR="00AB6F94" w:rsidRPr="00C27F00" w:rsidRDefault="00AB6F94" w:rsidP="00C27F0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C27F0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C27F00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  <w:r w:rsidRPr="00C27F0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มกราคม </w:t>
            </w:r>
            <w:r w:rsidRPr="00C27F00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2567 </w:t>
            </w:r>
          </w:p>
        </w:tc>
        <w:tc>
          <w:tcPr>
            <w:tcW w:w="2412" w:type="dxa"/>
            <w:vAlign w:val="bottom"/>
          </w:tcPr>
          <w:p w14:paraId="0F86BDA2" w14:textId="77777777" w:rsidR="00AB6F94" w:rsidRPr="00C27F00" w:rsidRDefault="00AB6F94" w:rsidP="00C27F00">
            <w:pPr>
              <w:pStyle w:val="BodyTextIndent3"/>
              <w:tabs>
                <w:tab w:val="decimal" w:pos="1659"/>
              </w:tabs>
              <w:spacing w:after="0"/>
              <w:ind w:left="0"/>
              <w:jc w:val="both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27F00">
              <w:rPr>
                <w:rFonts w:ascii="Angsana New" w:hAnsi="Angsana New"/>
                <w:kern w:val="28"/>
                <w:sz w:val="32"/>
                <w:szCs w:val="32"/>
              </w:rPr>
              <w:t>28,783</w:t>
            </w:r>
          </w:p>
        </w:tc>
      </w:tr>
      <w:tr w:rsidR="00AB6F94" w:rsidRPr="00C27F00" w14:paraId="274E85CB" w14:textId="77777777" w:rsidTr="00733D7A">
        <w:tc>
          <w:tcPr>
            <w:tcW w:w="6660" w:type="dxa"/>
            <w:vAlign w:val="bottom"/>
            <w:hideMark/>
          </w:tcPr>
          <w:p w14:paraId="2361CEE5" w14:textId="77777777" w:rsidR="00AB6F94" w:rsidRPr="00C27F00" w:rsidRDefault="00AB6F94" w:rsidP="00C27F0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27F0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2412" w:type="dxa"/>
            <w:vAlign w:val="bottom"/>
          </w:tcPr>
          <w:p w14:paraId="7A4AEC0C" w14:textId="77777777" w:rsidR="00AB6F94" w:rsidRPr="00C27F00" w:rsidRDefault="00AB6F94" w:rsidP="00C27F00">
            <w:pPr>
              <w:pStyle w:val="BodyTextIndent3"/>
              <w:pBdr>
                <w:bottom w:val="single" w:sz="4" w:space="1" w:color="auto"/>
              </w:pBdr>
              <w:tabs>
                <w:tab w:val="decimal" w:pos="1659"/>
              </w:tabs>
              <w:spacing w:after="0"/>
              <w:ind w:left="0"/>
              <w:jc w:val="both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27F00">
              <w:rPr>
                <w:rFonts w:ascii="Angsana New" w:hAnsi="Angsana New"/>
                <w:kern w:val="28"/>
                <w:sz w:val="32"/>
                <w:szCs w:val="32"/>
              </w:rPr>
              <w:t>11,312</w:t>
            </w:r>
          </w:p>
        </w:tc>
      </w:tr>
      <w:tr w:rsidR="00AB6F94" w:rsidRPr="00C27F00" w14:paraId="269BA2B2" w14:textId="77777777" w:rsidTr="00733D7A">
        <w:tc>
          <w:tcPr>
            <w:tcW w:w="6660" w:type="dxa"/>
            <w:vAlign w:val="bottom"/>
          </w:tcPr>
          <w:p w14:paraId="0A6F72EC" w14:textId="77777777" w:rsidR="00AB6F94" w:rsidRPr="00C27F00" w:rsidRDefault="00AB6F94" w:rsidP="00C27F0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C27F0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C27F00">
              <w:rPr>
                <w:rFonts w:ascii="Angsana New" w:hAnsi="Angsana New" w:hint="cs"/>
                <w:kern w:val="28"/>
                <w:sz w:val="32"/>
                <w:szCs w:val="32"/>
              </w:rPr>
              <w:t>31</w:t>
            </w:r>
            <w:r w:rsidRPr="00C27F0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Pr="00C27F00">
              <w:rPr>
                <w:rFonts w:ascii="Angsana New" w:hAnsi="Angsana New" w:hint="cs"/>
                <w:kern w:val="28"/>
                <w:sz w:val="32"/>
                <w:szCs w:val="32"/>
              </w:rPr>
              <w:t>2567</w:t>
            </w:r>
          </w:p>
        </w:tc>
        <w:tc>
          <w:tcPr>
            <w:tcW w:w="2412" w:type="dxa"/>
            <w:vAlign w:val="bottom"/>
          </w:tcPr>
          <w:p w14:paraId="709887B8" w14:textId="77777777" w:rsidR="00AB6F94" w:rsidRPr="00C27F00" w:rsidRDefault="00AB6F94" w:rsidP="00C27F00">
            <w:pPr>
              <w:pStyle w:val="BodyTextIndent3"/>
              <w:tabs>
                <w:tab w:val="decimal" w:pos="1659"/>
              </w:tabs>
              <w:spacing w:after="0"/>
              <w:ind w:left="0"/>
              <w:jc w:val="both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27F00">
              <w:rPr>
                <w:rFonts w:ascii="Angsana New" w:hAnsi="Angsana New"/>
                <w:kern w:val="28"/>
                <w:sz w:val="32"/>
                <w:szCs w:val="32"/>
              </w:rPr>
              <w:t>40,095</w:t>
            </w:r>
          </w:p>
        </w:tc>
      </w:tr>
      <w:tr w:rsidR="00AB6F94" w:rsidRPr="00C27F00" w14:paraId="3956884C" w14:textId="77777777" w:rsidTr="00DF4492">
        <w:tc>
          <w:tcPr>
            <w:tcW w:w="6660" w:type="dxa"/>
            <w:vAlign w:val="bottom"/>
            <w:hideMark/>
          </w:tcPr>
          <w:p w14:paraId="3BBD3C17" w14:textId="0B480E75" w:rsidR="00AB6F94" w:rsidRPr="00C27F00" w:rsidRDefault="00A67AB1" w:rsidP="00C27F0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27F0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ขาดทุน</w:t>
            </w:r>
            <w:r w:rsidR="00AB6F94" w:rsidRPr="00C27F0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2412" w:type="dxa"/>
            <w:vAlign w:val="bottom"/>
          </w:tcPr>
          <w:p w14:paraId="65B70563" w14:textId="4E6FCC29" w:rsidR="00AB6F94" w:rsidRPr="00C27F00" w:rsidRDefault="00D51CF0" w:rsidP="00C27F00">
            <w:pPr>
              <w:pStyle w:val="BodyTextIndent3"/>
              <w:pBdr>
                <w:bottom w:val="single" w:sz="4" w:space="1" w:color="auto"/>
              </w:pBdr>
              <w:tabs>
                <w:tab w:val="decimal" w:pos="1659"/>
              </w:tabs>
              <w:spacing w:after="0"/>
              <w:ind w:left="0"/>
              <w:jc w:val="both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27F00">
              <w:rPr>
                <w:rFonts w:ascii="Angsana New" w:hAnsi="Angsana New"/>
                <w:kern w:val="28"/>
                <w:sz w:val="32"/>
                <w:szCs w:val="32"/>
              </w:rPr>
              <w:t>(3,33</w:t>
            </w:r>
            <w:r w:rsidR="00124486" w:rsidRPr="00C27F00">
              <w:rPr>
                <w:rFonts w:ascii="Angsana New" w:hAnsi="Angsana New"/>
                <w:kern w:val="28"/>
                <w:sz w:val="32"/>
                <w:szCs w:val="32"/>
              </w:rPr>
              <w:t>6</w:t>
            </w:r>
            <w:r w:rsidRPr="00C27F00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AB6F94" w:rsidRPr="00C27F00" w14:paraId="251803E7" w14:textId="77777777" w:rsidTr="00DF4492">
        <w:trPr>
          <w:trHeight w:val="73"/>
        </w:trPr>
        <w:tc>
          <w:tcPr>
            <w:tcW w:w="6660" w:type="dxa"/>
            <w:vAlign w:val="bottom"/>
            <w:hideMark/>
          </w:tcPr>
          <w:p w14:paraId="47B7A393" w14:textId="77777777" w:rsidR="00AB6F94" w:rsidRPr="00C27F00" w:rsidRDefault="00AB6F94" w:rsidP="00C27F0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27F0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C27F00">
              <w:rPr>
                <w:rFonts w:ascii="Angsana New" w:hAnsi="Angsana New" w:hint="cs"/>
                <w:kern w:val="28"/>
                <w:sz w:val="32"/>
                <w:szCs w:val="32"/>
              </w:rPr>
              <w:t>31</w:t>
            </w:r>
            <w:r w:rsidRPr="00C27F0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Pr="00C27F00">
              <w:rPr>
                <w:rFonts w:ascii="Angsana New" w:hAnsi="Angsana New" w:hint="cs"/>
                <w:kern w:val="28"/>
                <w:sz w:val="32"/>
                <w:szCs w:val="32"/>
              </w:rPr>
              <w:t>2568</w:t>
            </w:r>
          </w:p>
        </w:tc>
        <w:tc>
          <w:tcPr>
            <w:tcW w:w="2412" w:type="dxa"/>
            <w:vAlign w:val="bottom"/>
          </w:tcPr>
          <w:p w14:paraId="6B0B21AE" w14:textId="177EE673" w:rsidR="00AB6F94" w:rsidRPr="00C27F00" w:rsidRDefault="00216D68" w:rsidP="00C27F00">
            <w:pPr>
              <w:pStyle w:val="BodyTextIndent3"/>
              <w:pBdr>
                <w:bottom w:val="double" w:sz="4" w:space="1" w:color="auto"/>
              </w:pBdr>
              <w:tabs>
                <w:tab w:val="decimal" w:pos="1659"/>
              </w:tabs>
              <w:spacing w:after="0"/>
              <w:ind w:left="0"/>
              <w:jc w:val="both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27F00">
              <w:rPr>
                <w:rFonts w:ascii="Angsana New" w:hAnsi="Angsana New"/>
                <w:kern w:val="28"/>
                <w:sz w:val="32"/>
                <w:szCs w:val="32"/>
              </w:rPr>
              <w:t>36,759</w:t>
            </w:r>
          </w:p>
        </w:tc>
      </w:tr>
    </w:tbl>
    <w:p w14:paraId="255A79C7" w14:textId="77777777" w:rsidR="00DF4492" w:rsidRPr="00C27F00" w:rsidRDefault="002A7F3A" w:rsidP="00C27F0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27F00">
        <w:rPr>
          <w:rFonts w:ascii="Angsana New" w:hAnsi="Angsana New"/>
          <w:b/>
          <w:bCs/>
          <w:sz w:val="32"/>
          <w:szCs w:val="32"/>
        </w:rPr>
        <w:t>3</w:t>
      </w:r>
      <w:r w:rsidR="00236868" w:rsidRPr="00C27F00">
        <w:rPr>
          <w:rFonts w:ascii="Angsana New" w:hAnsi="Angsana New"/>
          <w:b/>
          <w:bCs/>
          <w:sz w:val="32"/>
          <w:szCs w:val="32"/>
        </w:rPr>
        <w:t>5</w:t>
      </w:r>
      <w:r w:rsidR="00DF4492" w:rsidRPr="00C27F00">
        <w:rPr>
          <w:rFonts w:ascii="Angsana New" w:hAnsi="Angsana New" w:hint="cs"/>
          <w:b/>
          <w:bCs/>
          <w:sz w:val="32"/>
          <w:szCs w:val="32"/>
        </w:rPr>
        <w:t>.</w:t>
      </w:r>
      <w:r w:rsidR="00DF4492" w:rsidRPr="00C27F00">
        <w:rPr>
          <w:rFonts w:ascii="Angsana New" w:hAnsi="Angsana New" w:hint="cs"/>
          <w:b/>
          <w:bCs/>
          <w:sz w:val="32"/>
          <w:szCs w:val="32"/>
        </w:rPr>
        <w:tab/>
      </w:r>
      <w:r w:rsidR="00DF4492" w:rsidRPr="00C27F00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14:paraId="1AFE9E5D" w14:textId="77777777" w:rsidR="00DF4492" w:rsidRPr="00C27F00" w:rsidRDefault="00DF4492" w:rsidP="00C27F0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และเสริมสร้างมูลค่าการถือหุ้นให้กับผู้ถือหุ้น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</w:p>
    <w:p w14:paraId="350E0BCF" w14:textId="54E956D3" w:rsidR="00DF4492" w:rsidRPr="00C27F00" w:rsidRDefault="00DF4492" w:rsidP="00C27F0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 w:hint="cs"/>
          <w:sz w:val="32"/>
          <w:szCs w:val="32"/>
          <w:cs/>
        </w:rPr>
        <w:t xml:space="preserve">กลุ่มบริษัทบริหารจัดการสถานะของทุนโดยใช้อัตราหนี้สินต่อทุน ณ วันที่ </w:t>
      </w:r>
      <w:r w:rsidRPr="00C27F00">
        <w:rPr>
          <w:rFonts w:ascii="Angsana New" w:hAnsi="Angsana New" w:hint="cs"/>
          <w:sz w:val="32"/>
          <w:szCs w:val="32"/>
        </w:rPr>
        <w:t xml:space="preserve">31 </w:t>
      </w:r>
      <w:r w:rsidRPr="00C27F0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4062D" w:rsidRPr="00C27F00">
        <w:rPr>
          <w:rFonts w:ascii="Angsana New" w:hAnsi="Angsana New" w:hint="cs"/>
          <w:sz w:val="32"/>
          <w:szCs w:val="32"/>
        </w:rPr>
        <w:t>2568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>กลุ่มบริษัทมีอัตราส่วนหนี้สินต่อทุนเท่ากับ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="00026AF6" w:rsidRPr="00C27F00">
        <w:rPr>
          <w:rFonts w:ascii="Angsana New" w:hAnsi="Angsana New"/>
          <w:sz w:val="32"/>
          <w:szCs w:val="32"/>
        </w:rPr>
        <w:t>2.76</w:t>
      </w:r>
      <w:r w:rsidRPr="00C27F00">
        <w:rPr>
          <w:rFonts w:ascii="Angsana New" w:hAnsi="Angsana New" w:hint="cs"/>
          <w:sz w:val="32"/>
          <w:szCs w:val="32"/>
        </w:rPr>
        <w:t>:1 (</w:t>
      </w:r>
      <w:r w:rsidR="0004062D" w:rsidRPr="00C27F00">
        <w:rPr>
          <w:rFonts w:ascii="Angsana New" w:hAnsi="Angsana New" w:hint="cs"/>
          <w:sz w:val="32"/>
          <w:szCs w:val="32"/>
        </w:rPr>
        <w:t>2567</w:t>
      </w:r>
      <w:r w:rsidRPr="00C27F00">
        <w:rPr>
          <w:rFonts w:ascii="Angsana New" w:hAnsi="Angsana New" w:hint="cs"/>
          <w:sz w:val="32"/>
          <w:szCs w:val="32"/>
        </w:rPr>
        <w:t>: 2.</w:t>
      </w:r>
      <w:r w:rsidR="00AB6F94" w:rsidRPr="00C27F00">
        <w:rPr>
          <w:rFonts w:ascii="Angsana New" w:hAnsi="Angsana New"/>
          <w:sz w:val="32"/>
          <w:szCs w:val="32"/>
        </w:rPr>
        <w:t>76</w:t>
      </w:r>
      <w:r w:rsidRPr="00C27F00">
        <w:rPr>
          <w:rFonts w:ascii="Angsana New" w:hAnsi="Angsana New" w:hint="cs"/>
          <w:sz w:val="32"/>
          <w:szCs w:val="32"/>
        </w:rPr>
        <w:t xml:space="preserve">:1) </w:t>
      </w:r>
      <w:r w:rsidRPr="00C27F00">
        <w:rPr>
          <w:rFonts w:ascii="Angsana New" w:hAnsi="Angsana New" w:hint="cs"/>
          <w:sz w:val="32"/>
          <w:szCs w:val="32"/>
          <w:cs/>
        </w:rPr>
        <w:t>และเฉพาะบริษัทฯมีอัตราส่วนหนี้สินต่อทุนเท่ากับ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="00026AF6" w:rsidRPr="00C27F00">
        <w:rPr>
          <w:rFonts w:ascii="Angsana New" w:hAnsi="Angsana New"/>
          <w:sz w:val="32"/>
          <w:szCs w:val="32"/>
        </w:rPr>
        <w:t>2.20</w:t>
      </w:r>
      <w:r w:rsidRPr="00C27F00">
        <w:rPr>
          <w:rFonts w:ascii="Angsana New" w:hAnsi="Angsana New" w:hint="cs"/>
          <w:sz w:val="32"/>
          <w:szCs w:val="32"/>
        </w:rPr>
        <w:t>:1 (</w:t>
      </w:r>
      <w:r w:rsidR="0004062D" w:rsidRPr="00C27F00">
        <w:rPr>
          <w:rFonts w:ascii="Angsana New" w:hAnsi="Angsana New" w:hint="cs"/>
          <w:sz w:val="32"/>
          <w:szCs w:val="32"/>
        </w:rPr>
        <w:t>2567</w:t>
      </w:r>
      <w:r w:rsidRPr="00C27F00">
        <w:rPr>
          <w:rFonts w:ascii="Angsana New" w:hAnsi="Angsana New" w:hint="cs"/>
          <w:sz w:val="32"/>
          <w:szCs w:val="32"/>
        </w:rPr>
        <w:t>: 2.</w:t>
      </w:r>
      <w:r w:rsidR="00AB6F94" w:rsidRPr="00C27F00">
        <w:rPr>
          <w:rFonts w:ascii="Angsana New" w:hAnsi="Angsana New"/>
          <w:sz w:val="32"/>
          <w:szCs w:val="32"/>
        </w:rPr>
        <w:t>42</w:t>
      </w:r>
      <w:r w:rsidRPr="00C27F00">
        <w:rPr>
          <w:rFonts w:ascii="Angsana New" w:hAnsi="Angsana New" w:hint="cs"/>
          <w:sz w:val="32"/>
          <w:szCs w:val="32"/>
        </w:rPr>
        <w:t>:1)</w:t>
      </w:r>
    </w:p>
    <w:p w14:paraId="76E7DC9D" w14:textId="77777777" w:rsidR="00DF4492" w:rsidRPr="00C27F00" w:rsidRDefault="002A7F3A" w:rsidP="00C27F0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7F00">
        <w:rPr>
          <w:rFonts w:ascii="Angsana New" w:hAnsi="Angsana New"/>
          <w:b/>
          <w:bCs/>
          <w:sz w:val="32"/>
          <w:szCs w:val="32"/>
        </w:rPr>
        <w:t>3</w:t>
      </w:r>
      <w:r w:rsidR="00236868" w:rsidRPr="00C27F00">
        <w:rPr>
          <w:rFonts w:ascii="Angsana New" w:hAnsi="Angsana New"/>
          <w:b/>
          <w:bCs/>
          <w:sz w:val="32"/>
          <w:szCs w:val="32"/>
        </w:rPr>
        <w:t>6</w:t>
      </w:r>
      <w:r w:rsidR="00DF4492" w:rsidRPr="00C27F00">
        <w:rPr>
          <w:rFonts w:ascii="Angsana New" w:hAnsi="Angsana New" w:hint="cs"/>
          <w:b/>
          <w:bCs/>
          <w:sz w:val="32"/>
          <w:szCs w:val="32"/>
        </w:rPr>
        <w:t>.</w:t>
      </w:r>
      <w:r w:rsidR="00DF4492" w:rsidRPr="00C27F00">
        <w:rPr>
          <w:rFonts w:ascii="Angsana New" w:hAnsi="Angsana New" w:hint="cs"/>
          <w:b/>
          <w:bCs/>
          <w:sz w:val="32"/>
          <w:szCs w:val="32"/>
        </w:rPr>
        <w:tab/>
      </w:r>
      <w:r w:rsidR="00DF4492" w:rsidRPr="00C27F00">
        <w:rPr>
          <w:rFonts w:ascii="Angsana New" w:hAnsi="Angsana New"/>
          <w:b/>
          <w:bCs/>
          <w:sz w:val="32"/>
          <w:szCs w:val="32"/>
          <w:cs/>
        </w:rPr>
        <w:t>เหตุก</w:t>
      </w:r>
      <w:r w:rsidR="00DF4492" w:rsidRPr="00C27F00">
        <w:rPr>
          <w:rFonts w:ascii="Angsana New" w:hAnsi="Angsana New" w:hint="cs"/>
          <w:b/>
          <w:bCs/>
          <w:sz w:val="32"/>
          <w:szCs w:val="32"/>
          <w:cs/>
        </w:rPr>
        <w:t>า</w:t>
      </w:r>
      <w:r w:rsidR="00DF4492" w:rsidRPr="00C27F00">
        <w:rPr>
          <w:rFonts w:ascii="Angsana New" w:hAnsi="Angsana New"/>
          <w:b/>
          <w:bCs/>
          <w:sz w:val="32"/>
          <w:szCs w:val="32"/>
          <w:cs/>
        </w:rPr>
        <w:t>รณ์ภ</w:t>
      </w:r>
      <w:r w:rsidR="00DF4492" w:rsidRPr="00C27F00">
        <w:rPr>
          <w:rFonts w:ascii="Angsana New" w:hAnsi="Angsana New" w:hint="cs"/>
          <w:b/>
          <w:bCs/>
          <w:sz w:val="32"/>
          <w:szCs w:val="32"/>
          <w:cs/>
        </w:rPr>
        <w:t>า</w:t>
      </w:r>
      <w:r w:rsidR="00DF4492" w:rsidRPr="00C27F00">
        <w:rPr>
          <w:rFonts w:ascii="Angsana New" w:hAnsi="Angsana New"/>
          <w:b/>
          <w:bCs/>
          <w:sz w:val="32"/>
          <w:szCs w:val="32"/>
          <w:cs/>
        </w:rPr>
        <w:t>ยหล</w:t>
      </w:r>
      <w:r w:rsidR="00DF4492" w:rsidRPr="00C27F00">
        <w:rPr>
          <w:rFonts w:ascii="Angsana New" w:hAnsi="Angsana New" w:hint="cs"/>
          <w:b/>
          <w:bCs/>
          <w:sz w:val="32"/>
          <w:szCs w:val="32"/>
          <w:cs/>
        </w:rPr>
        <w:t>ัง</w:t>
      </w:r>
      <w:r w:rsidR="00DF4492" w:rsidRPr="00C27F00">
        <w:rPr>
          <w:rFonts w:ascii="Angsana New" w:hAnsi="Angsana New"/>
          <w:b/>
          <w:bCs/>
          <w:sz w:val="32"/>
          <w:szCs w:val="32"/>
          <w:cs/>
        </w:rPr>
        <w:t>รอบระยะเว</w:t>
      </w:r>
      <w:r w:rsidR="00DF4492" w:rsidRPr="00C27F00">
        <w:rPr>
          <w:rFonts w:ascii="Angsana New" w:hAnsi="Angsana New" w:hint="cs"/>
          <w:b/>
          <w:bCs/>
          <w:sz w:val="32"/>
          <w:szCs w:val="32"/>
          <w:cs/>
        </w:rPr>
        <w:t>ลา</w:t>
      </w:r>
      <w:r w:rsidR="00DF4492" w:rsidRPr="00C27F00">
        <w:rPr>
          <w:rFonts w:ascii="Angsana New" w:hAnsi="Angsana New"/>
          <w:b/>
          <w:bCs/>
          <w:sz w:val="32"/>
          <w:szCs w:val="32"/>
          <w:cs/>
        </w:rPr>
        <w:t>ร</w:t>
      </w:r>
      <w:r w:rsidR="00DF4492" w:rsidRPr="00C27F00">
        <w:rPr>
          <w:rFonts w:ascii="Angsana New" w:hAnsi="Angsana New" w:hint="cs"/>
          <w:b/>
          <w:bCs/>
          <w:sz w:val="32"/>
          <w:szCs w:val="32"/>
          <w:cs/>
        </w:rPr>
        <w:t>า</w:t>
      </w:r>
      <w:r w:rsidR="00DF4492" w:rsidRPr="00C27F00">
        <w:rPr>
          <w:rFonts w:ascii="Angsana New" w:hAnsi="Angsana New"/>
          <w:b/>
          <w:bCs/>
          <w:sz w:val="32"/>
          <w:szCs w:val="32"/>
          <w:cs/>
        </w:rPr>
        <w:t>ยง</w:t>
      </w:r>
      <w:r w:rsidR="00DF4492" w:rsidRPr="00C27F00">
        <w:rPr>
          <w:rFonts w:ascii="Angsana New" w:hAnsi="Angsana New" w:hint="cs"/>
          <w:b/>
          <w:bCs/>
          <w:sz w:val="32"/>
          <w:szCs w:val="32"/>
          <w:cs/>
        </w:rPr>
        <w:t>าน</w:t>
      </w:r>
    </w:p>
    <w:p w14:paraId="527B725E" w14:textId="60A3D929" w:rsidR="00FD266A" w:rsidRPr="00C27F00" w:rsidRDefault="009B0105" w:rsidP="00C27F0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7F00">
        <w:rPr>
          <w:rFonts w:ascii="Angsana New" w:hAnsi="Angsana New"/>
          <w:sz w:val="32"/>
          <w:szCs w:val="32"/>
        </w:rPr>
        <w:t>36.1</w:t>
      </w:r>
      <w:r w:rsidR="005A2A5A" w:rsidRPr="00C27F00">
        <w:rPr>
          <w:rFonts w:ascii="Angsana New" w:hAnsi="Angsana New"/>
          <w:sz w:val="32"/>
          <w:szCs w:val="32"/>
        </w:rPr>
        <w:tab/>
      </w:r>
      <w:r w:rsidR="00CE1F65" w:rsidRPr="00C27F0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CE1F65" w:rsidRPr="00C27F00">
        <w:rPr>
          <w:rFonts w:ascii="Angsana New" w:hAnsi="Angsana New"/>
          <w:sz w:val="32"/>
          <w:szCs w:val="32"/>
        </w:rPr>
        <w:t xml:space="preserve">27 </w:t>
      </w:r>
      <w:r w:rsidR="00CE1F65" w:rsidRPr="00C27F00">
        <w:rPr>
          <w:rFonts w:ascii="Angsana New" w:hAnsi="Angsana New" w:hint="cs"/>
          <w:sz w:val="32"/>
          <w:szCs w:val="32"/>
          <w:cs/>
        </w:rPr>
        <w:t>กุมภาพันธ์</w:t>
      </w:r>
      <w:r w:rsidR="00CE1F65" w:rsidRPr="00C27F00">
        <w:rPr>
          <w:rFonts w:ascii="Angsana New" w:hAnsi="Angsana New"/>
          <w:sz w:val="32"/>
          <w:szCs w:val="32"/>
        </w:rPr>
        <w:t xml:space="preserve"> </w:t>
      </w:r>
      <w:r w:rsidR="00CE1F65" w:rsidRPr="00C27F00">
        <w:rPr>
          <w:rFonts w:ascii="Angsana New" w:hAnsi="Angsana New"/>
          <w:sz w:val="32"/>
          <w:szCs w:val="32"/>
          <w:cs/>
        </w:rPr>
        <w:t>256</w:t>
      </w:r>
      <w:r w:rsidR="00CE1F65" w:rsidRPr="00C27F00">
        <w:rPr>
          <w:rFonts w:ascii="Angsana New" w:hAnsi="Angsana New"/>
          <w:sz w:val="32"/>
          <w:szCs w:val="32"/>
        </w:rPr>
        <w:t>9</w:t>
      </w:r>
      <w:r w:rsidR="00CE1F65" w:rsidRPr="00C27F00">
        <w:rPr>
          <w:rFonts w:ascii="Angsana New" w:hAnsi="Angsana New"/>
          <w:sz w:val="32"/>
          <w:szCs w:val="32"/>
          <w:cs/>
        </w:rPr>
        <w:t xml:space="preserve"> ที่ประชุมคณะกรรมก</w:t>
      </w:r>
      <w:r w:rsidR="00CE1F65" w:rsidRPr="00C27F00">
        <w:rPr>
          <w:rFonts w:ascii="Angsana New" w:hAnsi="Angsana New" w:hint="cs"/>
          <w:sz w:val="32"/>
          <w:szCs w:val="32"/>
          <w:cs/>
        </w:rPr>
        <w:t>า</w:t>
      </w:r>
      <w:r w:rsidR="00CE1F65" w:rsidRPr="00C27F00">
        <w:rPr>
          <w:rFonts w:ascii="Angsana New" w:hAnsi="Angsana New"/>
          <w:sz w:val="32"/>
          <w:szCs w:val="32"/>
          <w:cs/>
        </w:rPr>
        <w:t xml:space="preserve">รของบริษัทฯ </w:t>
      </w:r>
      <w:r w:rsidR="00CE1F65" w:rsidRPr="00C27F00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B33B73" w:rsidRPr="00C27F00">
        <w:rPr>
          <w:rFonts w:ascii="Angsana New" w:hAnsi="Angsana New"/>
          <w:sz w:val="32"/>
          <w:szCs w:val="32"/>
        </w:rPr>
        <w:t>486</w:t>
      </w:r>
      <w:r w:rsidR="00CE1F65" w:rsidRPr="00C27F00">
        <w:rPr>
          <w:rFonts w:ascii="Angsana New" w:hAnsi="Angsana New"/>
          <w:sz w:val="32"/>
          <w:szCs w:val="32"/>
        </w:rPr>
        <w:t xml:space="preserve"> </w:t>
      </w:r>
      <w:r w:rsidR="00CE1F65" w:rsidRPr="00C27F00">
        <w:rPr>
          <w:rFonts w:ascii="Angsana New" w:hAnsi="Angsana New"/>
          <w:sz w:val="32"/>
          <w:szCs w:val="32"/>
          <w:cs/>
        </w:rPr>
        <w:t>ได้มี</w:t>
      </w:r>
      <w:r w:rsidR="008E519F">
        <w:rPr>
          <w:rFonts w:ascii="Angsana New" w:hAnsi="Angsana New" w:hint="cs"/>
          <w:sz w:val="32"/>
          <w:szCs w:val="32"/>
          <w:cs/>
        </w:rPr>
        <w:t>มติ</w:t>
      </w:r>
      <w:r w:rsidR="00CE1F65" w:rsidRPr="00C27F00">
        <w:rPr>
          <w:rFonts w:ascii="Angsana New" w:hAnsi="Angsana New"/>
          <w:sz w:val="32"/>
          <w:szCs w:val="32"/>
          <w:cs/>
        </w:rPr>
        <w:t>อนุมัติ</w:t>
      </w:r>
      <w:r w:rsidR="00B13CB2">
        <w:rPr>
          <w:rFonts w:ascii="Angsana New" w:hAnsi="Angsana New" w:hint="cs"/>
          <w:sz w:val="32"/>
          <w:szCs w:val="32"/>
          <w:cs/>
        </w:rPr>
        <w:t>การ</w:t>
      </w:r>
      <w:r w:rsidR="00CE1F65" w:rsidRPr="00C27F00">
        <w:rPr>
          <w:rFonts w:ascii="Angsana New" w:hAnsi="Angsana New" w:hint="cs"/>
          <w:sz w:val="32"/>
          <w:szCs w:val="32"/>
          <w:cs/>
        </w:rPr>
        <w:t>จ่าย</w:t>
      </w:r>
      <w:r w:rsidR="00B13CB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CE1F65" w:rsidRPr="00C27F00">
        <w:rPr>
          <w:rFonts w:ascii="Angsana New" w:hAnsi="Angsana New" w:hint="cs"/>
          <w:sz w:val="32"/>
          <w:szCs w:val="32"/>
          <w:cs/>
        </w:rPr>
        <w:t xml:space="preserve">เงินปันผลจากกำไรสะสมที่ยังไม่ได้จัดสรรให้แก่ผู้ถือหุ้นในอัตราหุ้นละ </w:t>
      </w:r>
      <w:r w:rsidR="00053971" w:rsidRPr="00C27F00">
        <w:rPr>
          <w:rFonts w:ascii="Angsana New" w:hAnsi="Angsana New"/>
          <w:sz w:val="32"/>
          <w:szCs w:val="32"/>
        </w:rPr>
        <w:t>0.05</w:t>
      </w:r>
      <w:r w:rsidR="00CE1F65" w:rsidRPr="00C27F00">
        <w:rPr>
          <w:rFonts w:ascii="Angsana New" w:hAnsi="Angsana New"/>
          <w:sz w:val="32"/>
          <w:szCs w:val="32"/>
        </w:rPr>
        <w:t xml:space="preserve"> </w:t>
      </w:r>
      <w:r w:rsidR="00CE1F65" w:rsidRPr="00C27F00">
        <w:rPr>
          <w:rFonts w:ascii="Angsana New" w:hAnsi="Angsana New" w:hint="cs"/>
          <w:sz w:val="32"/>
          <w:szCs w:val="32"/>
          <w:cs/>
        </w:rPr>
        <w:t xml:space="preserve">บาท รวมเป็นเงินปันผลจ่ายทั้งสิ้นประมาณ </w:t>
      </w:r>
      <w:r w:rsidR="00053971" w:rsidRPr="00C27F00">
        <w:rPr>
          <w:rFonts w:ascii="Angsana New" w:hAnsi="Angsana New"/>
          <w:sz w:val="32"/>
          <w:szCs w:val="32"/>
        </w:rPr>
        <w:t>51.4</w:t>
      </w:r>
      <w:r w:rsidR="00CE1F65" w:rsidRPr="00C27F00">
        <w:rPr>
          <w:rFonts w:ascii="Angsana New" w:hAnsi="Angsana New"/>
          <w:sz w:val="32"/>
          <w:szCs w:val="32"/>
        </w:rPr>
        <w:t xml:space="preserve"> </w:t>
      </w:r>
      <w:r w:rsidR="00CE1F65" w:rsidRPr="00C27F00">
        <w:rPr>
          <w:rFonts w:ascii="Angsana New" w:hAnsi="Angsana New" w:hint="cs"/>
          <w:sz w:val="32"/>
          <w:szCs w:val="32"/>
          <w:cs/>
        </w:rPr>
        <w:t xml:space="preserve">ล้านบาท บริษัทฯจะนำเสนอเพื่อขออนุมัติการจ่ายเงินปันผลดังกล่าวต่อที่ประชุมสามัญผู้ถือหุ้นประจำปี </w:t>
      </w:r>
      <w:r w:rsidR="00CE1F65" w:rsidRPr="00C27F00">
        <w:rPr>
          <w:rFonts w:ascii="Angsana New" w:hAnsi="Angsana New"/>
          <w:sz w:val="32"/>
          <w:szCs w:val="32"/>
        </w:rPr>
        <w:t xml:space="preserve">2569 </w:t>
      </w:r>
      <w:r w:rsidR="00CE1F65" w:rsidRPr="00C27F00">
        <w:rPr>
          <w:rFonts w:ascii="Angsana New" w:hAnsi="Angsana New" w:hint="cs"/>
          <w:sz w:val="32"/>
          <w:szCs w:val="32"/>
          <w:cs/>
        </w:rPr>
        <w:t>ต่อไป</w:t>
      </w:r>
    </w:p>
    <w:p w14:paraId="42FD92FE" w14:textId="6456066E" w:rsidR="009B0105" w:rsidRPr="00C27F00" w:rsidRDefault="005A2A5A" w:rsidP="00C27F0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27F00">
        <w:rPr>
          <w:rFonts w:ascii="Angsana New" w:hAnsi="Angsana New"/>
          <w:sz w:val="32"/>
          <w:szCs w:val="32"/>
        </w:rPr>
        <w:t xml:space="preserve">36.2 </w:t>
      </w:r>
      <w:r w:rsidRPr="00C27F00">
        <w:rPr>
          <w:rFonts w:ascii="Angsana New" w:hAnsi="Angsana New"/>
          <w:sz w:val="32"/>
          <w:szCs w:val="32"/>
        </w:rPr>
        <w:tab/>
      </w:r>
      <w:r w:rsidR="009B0105" w:rsidRPr="00C27F0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B0105" w:rsidRPr="00C27F00">
        <w:rPr>
          <w:rFonts w:ascii="Angsana New" w:hAnsi="Angsana New"/>
          <w:sz w:val="32"/>
          <w:szCs w:val="32"/>
        </w:rPr>
        <w:t>27</w:t>
      </w:r>
      <w:r w:rsidR="009B0105" w:rsidRPr="00C27F00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9B0105" w:rsidRPr="00C27F00">
        <w:rPr>
          <w:rFonts w:ascii="Angsana New" w:hAnsi="Angsana New" w:hint="cs"/>
          <w:sz w:val="32"/>
          <w:szCs w:val="32"/>
        </w:rPr>
        <w:t>256</w:t>
      </w:r>
      <w:r w:rsidR="009B0105" w:rsidRPr="00C27F00">
        <w:rPr>
          <w:rFonts w:ascii="Angsana New" w:hAnsi="Angsana New"/>
          <w:sz w:val="32"/>
          <w:szCs w:val="32"/>
        </w:rPr>
        <w:t>9</w:t>
      </w:r>
      <w:r w:rsidR="009B0105" w:rsidRPr="00C27F00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</w:t>
      </w:r>
      <w:r w:rsidR="009C4B00" w:rsidRPr="00C27F00">
        <w:rPr>
          <w:rFonts w:ascii="Angsana New" w:hAnsi="Angsana New"/>
          <w:sz w:val="32"/>
          <w:szCs w:val="32"/>
        </w:rPr>
        <w:t xml:space="preserve"> </w:t>
      </w:r>
      <w:r w:rsidR="009C4B00" w:rsidRPr="00C27F00">
        <w:rPr>
          <w:rFonts w:ascii="Angsana New" w:hAnsi="Angsana New" w:hint="cs"/>
          <w:sz w:val="32"/>
          <w:szCs w:val="32"/>
          <w:cs/>
        </w:rPr>
        <w:t xml:space="preserve">ซี เอ็น ที </w:t>
      </w:r>
      <w:r w:rsidR="00B425BE" w:rsidRPr="00C27F00">
        <w:rPr>
          <w:rFonts w:ascii="Angsana New" w:hAnsi="Angsana New" w:hint="cs"/>
          <w:sz w:val="32"/>
          <w:szCs w:val="32"/>
          <w:cs/>
        </w:rPr>
        <w:t xml:space="preserve">โฮลดิ้ง จำกัด </w:t>
      </w:r>
      <w:r w:rsidR="00B425BE" w:rsidRPr="00C27F00">
        <w:rPr>
          <w:rFonts w:ascii="Angsana New" w:hAnsi="Angsana New"/>
          <w:sz w:val="32"/>
          <w:szCs w:val="32"/>
        </w:rPr>
        <w:t>(</w:t>
      </w:r>
      <w:r w:rsidR="00B425BE" w:rsidRPr="00C27F00">
        <w:rPr>
          <w:rFonts w:ascii="Angsana New" w:hAnsi="Angsana New" w:hint="cs"/>
          <w:sz w:val="32"/>
          <w:szCs w:val="32"/>
          <w:cs/>
        </w:rPr>
        <w:t>บริษัทย่อย</w:t>
      </w:r>
      <w:r w:rsidR="00B425BE" w:rsidRPr="00C27F00">
        <w:rPr>
          <w:rFonts w:ascii="Angsana New" w:hAnsi="Angsana New"/>
          <w:sz w:val="32"/>
          <w:szCs w:val="32"/>
        </w:rPr>
        <w:t>)</w:t>
      </w:r>
      <w:r w:rsidR="009B0105" w:rsidRPr="00C27F00">
        <w:rPr>
          <w:rFonts w:ascii="Angsana New" w:hAnsi="Angsana New" w:hint="cs"/>
          <w:sz w:val="32"/>
          <w:szCs w:val="32"/>
          <w:cs/>
        </w:rPr>
        <w:t xml:space="preserve"> ได้มีมติอนุมัติให้มีการเลิกกิจการ บริษัทย่อยจะนำเสนอเพื่อขออนุมัติการเลิกกิจการต่อที่ประชุมผู้ถือหุ้นของบริษัทย่อยต่อไป</w:t>
      </w:r>
    </w:p>
    <w:p w14:paraId="0D0B68E2" w14:textId="77777777" w:rsidR="00DF4492" w:rsidRPr="00C27F00" w:rsidRDefault="002A7F3A" w:rsidP="00C27F0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27F00">
        <w:rPr>
          <w:rFonts w:ascii="Angsana New" w:hAnsi="Angsana New"/>
          <w:b/>
          <w:bCs/>
          <w:sz w:val="32"/>
          <w:szCs w:val="32"/>
        </w:rPr>
        <w:t>3</w:t>
      </w:r>
      <w:r w:rsidR="00236868" w:rsidRPr="00C27F00">
        <w:rPr>
          <w:rFonts w:ascii="Angsana New" w:hAnsi="Angsana New"/>
          <w:b/>
          <w:bCs/>
          <w:sz w:val="32"/>
          <w:szCs w:val="32"/>
        </w:rPr>
        <w:t>7</w:t>
      </w:r>
      <w:r w:rsidR="00DF4492" w:rsidRPr="00C27F00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DF4492" w:rsidRPr="00C27F00">
        <w:rPr>
          <w:rFonts w:ascii="Angsana New" w:hAnsi="Angsana New" w:hint="cs"/>
          <w:b/>
          <w:bCs/>
          <w:sz w:val="32"/>
          <w:szCs w:val="32"/>
        </w:rPr>
        <w:tab/>
      </w:r>
      <w:r w:rsidR="00DF4492" w:rsidRPr="00C27F00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09C34DD1" w14:textId="77777777" w:rsidR="000A268A" w:rsidRPr="00DF4492" w:rsidRDefault="00DF4492" w:rsidP="00C27F0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27F00">
        <w:rPr>
          <w:rFonts w:ascii="Angsana New" w:hAnsi="Angsana New" w:hint="cs"/>
          <w:sz w:val="32"/>
          <w:szCs w:val="32"/>
        </w:rPr>
        <w:tab/>
      </w:r>
      <w:r w:rsidRPr="00C27F00">
        <w:rPr>
          <w:rFonts w:ascii="Angsana New" w:hAnsi="Angsana New" w:hint="cs"/>
          <w:sz w:val="32"/>
          <w:szCs w:val="32"/>
          <w:cs/>
        </w:rPr>
        <w:t xml:space="preserve">งบการเงินนี้ได้รับอนุมัติให้ออกโดยคณะกรรมการของบริษัทฯเมื่อวันที่ </w:t>
      </w:r>
      <w:r w:rsidR="00343A14" w:rsidRPr="00C27F00">
        <w:rPr>
          <w:rFonts w:ascii="Angsana New" w:hAnsi="Angsana New"/>
          <w:sz w:val="32"/>
          <w:szCs w:val="32"/>
        </w:rPr>
        <w:t>27</w:t>
      </w:r>
      <w:r w:rsidRPr="00C27F00">
        <w:rPr>
          <w:rFonts w:ascii="Angsana New" w:hAnsi="Angsana New" w:hint="cs"/>
          <w:sz w:val="32"/>
          <w:szCs w:val="32"/>
        </w:rPr>
        <w:t xml:space="preserve"> </w:t>
      </w:r>
      <w:r w:rsidRPr="00C27F00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C27F00">
        <w:rPr>
          <w:rFonts w:ascii="Angsana New" w:hAnsi="Angsana New" w:hint="cs"/>
          <w:sz w:val="32"/>
          <w:szCs w:val="32"/>
        </w:rPr>
        <w:t>256</w:t>
      </w:r>
      <w:r w:rsidR="00AB6F94" w:rsidRPr="00C27F00">
        <w:rPr>
          <w:rFonts w:ascii="Angsana New" w:hAnsi="Angsana New"/>
          <w:sz w:val="32"/>
          <w:szCs w:val="32"/>
        </w:rPr>
        <w:t>9</w:t>
      </w:r>
    </w:p>
    <w:sectPr w:rsidR="000A268A" w:rsidRPr="00DF4492" w:rsidSect="00062F6F">
      <w:footerReference w:type="default" r:id="rId11"/>
      <w:pgSz w:w="11907" w:h="16840" w:code="9"/>
      <w:pgMar w:top="1296" w:right="1080" w:bottom="1080" w:left="1339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E4FE5" w14:textId="77777777" w:rsidR="00CB6E87" w:rsidRDefault="00CB6E87">
      <w:r>
        <w:separator/>
      </w:r>
    </w:p>
  </w:endnote>
  <w:endnote w:type="continuationSeparator" w:id="0">
    <w:p w14:paraId="2686B808" w14:textId="77777777" w:rsidR="00CB6E87" w:rsidRDefault="00CB6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CA988" w14:textId="77777777" w:rsidR="003971AA" w:rsidRPr="00BE310B" w:rsidRDefault="003971AA" w:rsidP="00BE310B">
    <w:pPr>
      <w:pStyle w:val="Footer"/>
      <w:tabs>
        <w:tab w:val="clear" w:pos="8306"/>
        <w:tab w:val="center" w:pos="5040"/>
        <w:tab w:val="right" w:pos="9360"/>
        <w:tab w:val="right" w:pos="9712"/>
      </w:tabs>
      <w:jc w:val="right"/>
      <w:rPr>
        <w:rFonts w:ascii="Angsana New" w:hAnsi="Angsana New"/>
        <w:sz w:val="32"/>
        <w:szCs w:val="32"/>
      </w:rPr>
    </w:pPr>
    <w:r w:rsidRPr="00BE310B">
      <w:rPr>
        <w:rFonts w:ascii="Angsana New" w:hAnsi="Angsana New"/>
        <w:sz w:val="32"/>
        <w:szCs w:val="32"/>
        <w:cs/>
      </w:rPr>
      <w:fldChar w:fldCharType="begin"/>
    </w:r>
    <w:r w:rsidRPr="00BE310B">
      <w:rPr>
        <w:rFonts w:ascii="Angsana New" w:hAnsi="Angsana New"/>
        <w:sz w:val="32"/>
        <w:szCs w:val="32"/>
      </w:rPr>
      <w:instrText xml:space="preserve"> PAGE   \* MERGEFORMAT </w:instrText>
    </w:r>
    <w:r w:rsidRPr="00BE310B">
      <w:rPr>
        <w:rFonts w:ascii="Angsana New" w:hAnsi="Angsana New"/>
        <w:sz w:val="32"/>
        <w:szCs w:val="32"/>
        <w:cs/>
      </w:rPr>
      <w:fldChar w:fldCharType="separate"/>
    </w:r>
    <w:r>
      <w:rPr>
        <w:rFonts w:ascii="Angsana New" w:hAnsi="Angsana New"/>
        <w:noProof/>
        <w:sz w:val="32"/>
        <w:szCs w:val="32"/>
      </w:rPr>
      <w:t>61</w:t>
    </w:r>
    <w:r w:rsidRPr="00BE310B">
      <w:rPr>
        <w:rFonts w:ascii="Angsana New" w:hAnsi="Angsana New"/>
        <w:sz w:val="32"/>
        <w:szCs w:val="32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A12EB" w14:textId="77777777" w:rsidR="00CB6E87" w:rsidRDefault="00CB6E87">
      <w:r>
        <w:separator/>
      </w:r>
    </w:p>
  </w:footnote>
  <w:footnote w:type="continuationSeparator" w:id="0">
    <w:p w14:paraId="5CFCF7EA" w14:textId="77777777" w:rsidR="00CB6E87" w:rsidRDefault="00CB6E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3982BC0E"/>
    <w:lvl w:ilvl="0">
      <w:numFmt w:val="bullet"/>
      <w:lvlText w:val="*"/>
      <w:lvlJc w:val="left"/>
    </w:lvl>
  </w:abstractNum>
  <w:abstractNum w:abstractNumId="1" w15:restartNumberingAfterBreak="0">
    <w:nsid w:val="03A21818"/>
    <w:multiLevelType w:val="hybridMultilevel"/>
    <w:tmpl w:val="16809C0C"/>
    <w:lvl w:ilvl="0" w:tplc="B3927F4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3B07891"/>
    <w:multiLevelType w:val="hybridMultilevel"/>
    <w:tmpl w:val="D660973C"/>
    <w:lvl w:ilvl="0" w:tplc="E3D62BE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7277AC3"/>
    <w:multiLevelType w:val="hybridMultilevel"/>
    <w:tmpl w:val="CD9EAC78"/>
    <w:lvl w:ilvl="0" w:tplc="B3927F4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9E23641"/>
    <w:multiLevelType w:val="multilevel"/>
    <w:tmpl w:val="2222C3D6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DD06FEB"/>
    <w:multiLevelType w:val="hybridMultilevel"/>
    <w:tmpl w:val="FEE8C060"/>
    <w:lvl w:ilvl="0" w:tplc="68284AAC">
      <w:start w:val="7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8354C"/>
    <w:multiLevelType w:val="hybridMultilevel"/>
    <w:tmpl w:val="4656A8B0"/>
    <w:lvl w:ilvl="0" w:tplc="CD1C25F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1F30F65"/>
    <w:multiLevelType w:val="multilevel"/>
    <w:tmpl w:val="FC46D510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50860E7"/>
    <w:multiLevelType w:val="multilevel"/>
    <w:tmpl w:val="4FC0F446"/>
    <w:lvl w:ilvl="0">
      <w:start w:val="1"/>
      <w:numFmt w:val="decimal"/>
      <w:lvlText w:val="%1."/>
      <w:lvlJc w:val="left"/>
      <w:pPr>
        <w:ind w:left="720" w:hanging="360"/>
      </w:pPr>
      <w:rPr>
        <w:rFonts w:eastAsia="Cordia New" w:hint="default"/>
      </w:rPr>
    </w:lvl>
    <w:lvl w:ilvl="1">
      <w:start w:val="1"/>
      <w:numFmt w:val="decimal"/>
      <w:lvlText w:val="31.2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31.2.1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257E0566"/>
    <w:multiLevelType w:val="hybridMultilevel"/>
    <w:tmpl w:val="555C3812"/>
    <w:lvl w:ilvl="0" w:tplc="1C124090">
      <w:start w:val="1"/>
      <w:numFmt w:val="decimal"/>
      <w:lvlText w:val="31.%1"/>
      <w:lvlJc w:val="left"/>
      <w:pPr>
        <w:ind w:left="1800" w:hanging="360"/>
      </w:pPr>
      <w:rPr>
        <w:rFonts w:hint="default"/>
      </w:rPr>
    </w:lvl>
    <w:lvl w:ilvl="1" w:tplc="5DB0813C">
      <w:start w:val="1"/>
      <w:numFmt w:val="decimal"/>
      <w:lvlText w:val="3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AE09B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96306F5"/>
    <w:multiLevelType w:val="hybridMultilevel"/>
    <w:tmpl w:val="D4C08198"/>
    <w:lvl w:ilvl="0" w:tplc="8BF6CD7E">
      <w:start w:val="1"/>
      <w:numFmt w:val="decimal"/>
      <w:lvlText w:val="%1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 w15:restartNumberingAfterBreak="0">
    <w:nsid w:val="2B506267"/>
    <w:multiLevelType w:val="multilevel"/>
    <w:tmpl w:val="0226EB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trike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33F743D8"/>
    <w:multiLevelType w:val="hybridMultilevel"/>
    <w:tmpl w:val="D9CC1D74"/>
    <w:lvl w:ilvl="0" w:tplc="D77E9BA6">
      <w:start w:val="27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355DF0"/>
    <w:multiLevelType w:val="hybridMultilevel"/>
    <w:tmpl w:val="96969FD0"/>
    <w:lvl w:ilvl="0" w:tplc="99D2B4CA">
      <w:start w:val="1"/>
      <w:numFmt w:val="decimal"/>
      <w:lvlText w:val="2.%1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F344F"/>
    <w:multiLevelType w:val="hybridMultilevel"/>
    <w:tmpl w:val="399EE6E6"/>
    <w:lvl w:ilvl="0" w:tplc="7FCE8086">
      <w:start w:val="3"/>
      <w:numFmt w:val="thaiLetters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8" w15:restartNumberingAfterBreak="0">
    <w:nsid w:val="3E58663A"/>
    <w:multiLevelType w:val="hybridMultilevel"/>
    <w:tmpl w:val="25602CE2"/>
    <w:lvl w:ilvl="0" w:tplc="64AC98A2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467B1967"/>
    <w:multiLevelType w:val="singleLevel"/>
    <w:tmpl w:val="7018CDB6"/>
    <w:lvl w:ilvl="0">
      <w:start w:val="3"/>
      <w:numFmt w:val="decimal"/>
      <w:lvlText w:val="2.%1 "/>
      <w:legacy w:legacy="1" w:legacySpace="0" w:legacyIndent="283"/>
      <w:lvlJc w:val="left"/>
      <w:pPr>
        <w:ind w:left="643" w:hanging="283"/>
      </w:pPr>
      <w:rPr>
        <w:rFonts w:ascii="AngsanaUPC" w:hAnsi="AngsanaUPC" w:hint="cs"/>
        <w:b w:val="0"/>
        <w:i w:val="0"/>
        <w:sz w:val="32"/>
        <w:u w:val="none"/>
      </w:rPr>
    </w:lvl>
  </w:abstractNum>
  <w:abstractNum w:abstractNumId="20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F76163"/>
    <w:multiLevelType w:val="multilevel"/>
    <w:tmpl w:val="FC46D510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F0180A"/>
    <w:multiLevelType w:val="hybridMultilevel"/>
    <w:tmpl w:val="2AA0BC0A"/>
    <w:lvl w:ilvl="0" w:tplc="1DAA7B8C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50DE09A8"/>
    <w:multiLevelType w:val="multilevel"/>
    <w:tmpl w:val="C2DACE50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6"/>
      <w:numFmt w:val="decimal"/>
      <w:lvlText w:val="%1.%2"/>
      <w:lvlJc w:val="left"/>
      <w:pPr>
        <w:ind w:left="644" w:hanging="360"/>
      </w:p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1856" w:hanging="72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2784" w:hanging="1080"/>
      </w:pPr>
    </w:lvl>
    <w:lvl w:ilvl="7">
      <w:start w:val="1"/>
      <w:numFmt w:val="decimal"/>
      <w:lvlText w:val="%1.%2.%3.%4.%5.%6.%7.%8"/>
      <w:lvlJc w:val="left"/>
      <w:pPr>
        <w:ind w:left="3068" w:hanging="1080"/>
      </w:pPr>
    </w:lvl>
    <w:lvl w:ilvl="8">
      <w:start w:val="1"/>
      <w:numFmt w:val="decimal"/>
      <w:lvlText w:val="%1.%2.%3.%4.%5.%6.%7.%8.%9"/>
      <w:lvlJc w:val="left"/>
      <w:pPr>
        <w:ind w:left="3712" w:hanging="1440"/>
      </w:pPr>
    </w:lvl>
  </w:abstractNum>
  <w:abstractNum w:abstractNumId="25" w15:restartNumberingAfterBreak="0">
    <w:nsid w:val="5B4A608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EAF22AC"/>
    <w:multiLevelType w:val="multilevel"/>
    <w:tmpl w:val="FC46D510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A20CF4"/>
    <w:multiLevelType w:val="hybridMultilevel"/>
    <w:tmpl w:val="6840DA14"/>
    <w:lvl w:ilvl="0" w:tplc="EDDCBA9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756D1E81"/>
    <w:multiLevelType w:val="multilevel"/>
    <w:tmpl w:val="FC46D510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1830293260">
    <w:abstractNumId w:val="19"/>
  </w:num>
  <w:num w:numId="2" w16cid:durableId="1973515068">
    <w:abstractNumId w:val="19"/>
    <w:lvlOverride w:ilvl="0">
      <w:lvl w:ilvl="0">
        <w:start w:val="4"/>
        <w:numFmt w:val="decimal"/>
        <w:lvlText w:val="2.%1 "/>
        <w:legacy w:legacy="1" w:legacySpace="0" w:legacyIndent="360"/>
        <w:lvlJc w:val="left"/>
        <w:pPr>
          <w:ind w:left="720" w:hanging="360"/>
        </w:pPr>
        <w:rPr>
          <w:rFonts w:ascii="AngsanaUPC" w:hAnsi="AngsanaUPC" w:hint="cs"/>
          <w:b w:val="0"/>
          <w:i w:val="0"/>
          <w:sz w:val="32"/>
          <w:u w:val="none"/>
        </w:rPr>
      </w:lvl>
    </w:lvlOverride>
  </w:num>
  <w:num w:numId="3" w16cid:durableId="50469969">
    <w:abstractNumId w:val="12"/>
  </w:num>
  <w:num w:numId="4" w16cid:durableId="25252034">
    <w:abstractNumId w:val="11"/>
  </w:num>
  <w:num w:numId="5" w16cid:durableId="161933829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32" w:hanging="360"/>
        </w:pPr>
        <w:rPr>
          <w:rFonts w:ascii="Helvetica" w:hAnsi="Helvetica" w:hint="default"/>
        </w:rPr>
      </w:lvl>
    </w:lvlOverride>
  </w:num>
  <w:num w:numId="6" w16cid:durableId="1535800861">
    <w:abstractNumId w:val="28"/>
  </w:num>
  <w:num w:numId="7" w16cid:durableId="121121768">
    <w:abstractNumId w:val="24"/>
    <w:lvlOverride w:ilvl="0">
      <w:startOverride w:val="5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57030315">
    <w:abstractNumId w:val="6"/>
  </w:num>
  <w:num w:numId="9" w16cid:durableId="2054690615">
    <w:abstractNumId w:val="8"/>
  </w:num>
  <w:num w:numId="10" w16cid:durableId="1595044249">
    <w:abstractNumId w:val="16"/>
  </w:num>
  <w:num w:numId="11" w16cid:durableId="1078165167">
    <w:abstractNumId w:val="31"/>
  </w:num>
  <w:num w:numId="12" w16cid:durableId="1372195154">
    <w:abstractNumId w:val="7"/>
  </w:num>
  <w:num w:numId="13" w16cid:durableId="887032808">
    <w:abstractNumId w:val="21"/>
  </w:num>
  <w:num w:numId="14" w16cid:durableId="1907182911">
    <w:abstractNumId w:val="26"/>
  </w:num>
  <w:num w:numId="15" w16cid:durableId="934753834">
    <w:abstractNumId w:val="10"/>
  </w:num>
  <w:num w:numId="16" w16cid:durableId="765156193">
    <w:abstractNumId w:val="25"/>
  </w:num>
  <w:num w:numId="17" w16cid:durableId="1577933030">
    <w:abstractNumId w:val="9"/>
  </w:num>
  <w:num w:numId="18" w16cid:durableId="803279839">
    <w:abstractNumId w:val="13"/>
  </w:num>
  <w:num w:numId="19" w16cid:durableId="2049986950">
    <w:abstractNumId w:val="14"/>
  </w:num>
  <w:num w:numId="20" w16cid:durableId="1107777665">
    <w:abstractNumId w:val="4"/>
  </w:num>
  <w:num w:numId="21" w16cid:durableId="135882618">
    <w:abstractNumId w:val="23"/>
  </w:num>
  <w:num w:numId="22" w16cid:durableId="266012411">
    <w:abstractNumId w:val="18"/>
  </w:num>
  <w:num w:numId="23" w16cid:durableId="1879930598">
    <w:abstractNumId w:val="30"/>
  </w:num>
  <w:num w:numId="24" w16cid:durableId="621110713">
    <w:abstractNumId w:val="17"/>
  </w:num>
  <w:num w:numId="25" w16cid:durableId="1082289326">
    <w:abstractNumId w:val="20"/>
  </w:num>
  <w:num w:numId="26" w16cid:durableId="493105860">
    <w:abstractNumId w:val="5"/>
  </w:num>
  <w:num w:numId="27" w16cid:durableId="999426540">
    <w:abstractNumId w:val="1"/>
  </w:num>
  <w:num w:numId="28" w16cid:durableId="1605841666">
    <w:abstractNumId w:val="29"/>
  </w:num>
  <w:num w:numId="29" w16cid:durableId="143163122">
    <w:abstractNumId w:val="27"/>
  </w:num>
  <w:num w:numId="30" w16cid:durableId="1623346860">
    <w:abstractNumId w:val="15"/>
  </w:num>
  <w:num w:numId="31" w16cid:durableId="1733891934">
    <w:abstractNumId w:val="2"/>
  </w:num>
  <w:num w:numId="32" w16cid:durableId="784734931">
    <w:abstractNumId w:val="3"/>
  </w:num>
  <w:num w:numId="33" w16cid:durableId="965240483">
    <w:abstractNumId w:val="22"/>
  </w:num>
  <w:num w:numId="34" w16cid:durableId="902376142">
    <w:abstractNumId w:val="19"/>
    <w:lvlOverride w:ilvl="0">
      <w:lvl w:ilvl="0">
        <w:start w:val="4"/>
        <w:numFmt w:val="decimal"/>
        <w:lvlText w:val="2.%1 "/>
        <w:legacy w:legacy="1" w:legacySpace="0" w:legacyIndent="360"/>
        <w:lvlJc w:val="left"/>
        <w:pPr>
          <w:ind w:left="720" w:hanging="360"/>
        </w:pPr>
        <w:rPr>
          <w:rFonts w:ascii="AngsanaUPC" w:hAnsi="AngsanaUPC" w:hint="cs"/>
          <w:b w:val="0"/>
          <w:i w:val="0"/>
          <w:sz w:val="32"/>
          <w:u w:val="none"/>
        </w:rPr>
      </w:lvl>
    </w:lvlOverride>
  </w:num>
  <w:num w:numId="35" w16cid:durableId="15092493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32" w:hanging="360"/>
        </w:pPr>
        <w:rPr>
          <w:rFonts w:ascii="Helvetica" w:hAnsi="Helvetica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F5A"/>
    <w:rsid w:val="000007EF"/>
    <w:rsid w:val="00000860"/>
    <w:rsid w:val="00001030"/>
    <w:rsid w:val="0000113B"/>
    <w:rsid w:val="00001355"/>
    <w:rsid w:val="00001765"/>
    <w:rsid w:val="00001A9E"/>
    <w:rsid w:val="00001B3B"/>
    <w:rsid w:val="00002118"/>
    <w:rsid w:val="00002C90"/>
    <w:rsid w:val="00002E31"/>
    <w:rsid w:val="00002EEA"/>
    <w:rsid w:val="00002F12"/>
    <w:rsid w:val="00002F9B"/>
    <w:rsid w:val="000039DC"/>
    <w:rsid w:val="00003BF5"/>
    <w:rsid w:val="00003C0A"/>
    <w:rsid w:val="00004302"/>
    <w:rsid w:val="00004908"/>
    <w:rsid w:val="0000508C"/>
    <w:rsid w:val="000051E2"/>
    <w:rsid w:val="000052F4"/>
    <w:rsid w:val="000053CF"/>
    <w:rsid w:val="0000541F"/>
    <w:rsid w:val="00005E84"/>
    <w:rsid w:val="00006454"/>
    <w:rsid w:val="000064B3"/>
    <w:rsid w:val="000066AE"/>
    <w:rsid w:val="0000696D"/>
    <w:rsid w:val="00006C90"/>
    <w:rsid w:val="00006F39"/>
    <w:rsid w:val="000071C8"/>
    <w:rsid w:val="000075DA"/>
    <w:rsid w:val="00007819"/>
    <w:rsid w:val="00007A49"/>
    <w:rsid w:val="00007AAE"/>
    <w:rsid w:val="00007FC4"/>
    <w:rsid w:val="000105FF"/>
    <w:rsid w:val="0001073F"/>
    <w:rsid w:val="000108D7"/>
    <w:rsid w:val="00010B3A"/>
    <w:rsid w:val="00011846"/>
    <w:rsid w:val="00011C1D"/>
    <w:rsid w:val="00011E5C"/>
    <w:rsid w:val="00011F1B"/>
    <w:rsid w:val="000126FB"/>
    <w:rsid w:val="00012B3E"/>
    <w:rsid w:val="00012CD9"/>
    <w:rsid w:val="00012CEC"/>
    <w:rsid w:val="000133E5"/>
    <w:rsid w:val="00013436"/>
    <w:rsid w:val="00013589"/>
    <w:rsid w:val="00013700"/>
    <w:rsid w:val="00013777"/>
    <w:rsid w:val="000140B4"/>
    <w:rsid w:val="00014182"/>
    <w:rsid w:val="000141A8"/>
    <w:rsid w:val="00014347"/>
    <w:rsid w:val="0001476A"/>
    <w:rsid w:val="000148A2"/>
    <w:rsid w:val="00014B55"/>
    <w:rsid w:val="00015DCC"/>
    <w:rsid w:val="00015F6F"/>
    <w:rsid w:val="00015FA8"/>
    <w:rsid w:val="0001606A"/>
    <w:rsid w:val="000165EF"/>
    <w:rsid w:val="0001673E"/>
    <w:rsid w:val="0001741D"/>
    <w:rsid w:val="0001742B"/>
    <w:rsid w:val="000179DB"/>
    <w:rsid w:val="00017BBF"/>
    <w:rsid w:val="00017BFE"/>
    <w:rsid w:val="00017D16"/>
    <w:rsid w:val="00017DA8"/>
    <w:rsid w:val="00017DB8"/>
    <w:rsid w:val="00017DD8"/>
    <w:rsid w:val="00017FE6"/>
    <w:rsid w:val="0002008F"/>
    <w:rsid w:val="0002020E"/>
    <w:rsid w:val="000202EF"/>
    <w:rsid w:val="00020659"/>
    <w:rsid w:val="00020940"/>
    <w:rsid w:val="00020BFD"/>
    <w:rsid w:val="00021349"/>
    <w:rsid w:val="000219DE"/>
    <w:rsid w:val="00021EFF"/>
    <w:rsid w:val="00021F25"/>
    <w:rsid w:val="00022004"/>
    <w:rsid w:val="0002226C"/>
    <w:rsid w:val="000228F4"/>
    <w:rsid w:val="00022A3F"/>
    <w:rsid w:val="00022DDD"/>
    <w:rsid w:val="000238E5"/>
    <w:rsid w:val="00023B12"/>
    <w:rsid w:val="00023F3F"/>
    <w:rsid w:val="00024780"/>
    <w:rsid w:val="00024952"/>
    <w:rsid w:val="0002503F"/>
    <w:rsid w:val="0002531E"/>
    <w:rsid w:val="000254CB"/>
    <w:rsid w:val="00025BE1"/>
    <w:rsid w:val="0002644A"/>
    <w:rsid w:val="00026A4E"/>
    <w:rsid w:val="00026A87"/>
    <w:rsid w:val="00026AF6"/>
    <w:rsid w:val="000272AC"/>
    <w:rsid w:val="00027888"/>
    <w:rsid w:val="00027916"/>
    <w:rsid w:val="0003005A"/>
    <w:rsid w:val="00030672"/>
    <w:rsid w:val="00030856"/>
    <w:rsid w:val="00030CCF"/>
    <w:rsid w:val="00030DDE"/>
    <w:rsid w:val="00031BC0"/>
    <w:rsid w:val="00032B15"/>
    <w:rsid w:val="000330D1"/>
    <w:rsid w:val="00033487"/>
    <w:rsid w:val="00033B00"/>
    <w:rsid w:val="00034F09"/>
    <w:rsid w:val="000352C8"/>
    <w:rsid w:val="000354AA"/>
    <w:rsid w:val="00035799"/>
    <w:rsid w:val="00035E4D"/>
    <w:rsid w:val="00036880"/>
    <w:rsid w:val="00036882"/>
    <w:rsid w:val="00036D5F"/>
    <w:rsid w:val="00036DBD"/>
    <w:rsid w:val="00036DCB"/>
    <w:rsid w:val="00036E4D"/>
    <w:rsid w:val="000371BF"/>
    <w:rsid w:val="0003776E"/>
    <w:rsid w:val="00037AF4"/>
    <w:rsid w:val="00037CEB"/>
    <w:rsid w:val="0004008B"/>
    <w:rsid w:val="0004062D"/>
    <w:rsid w:val="00040BC6"/>
    <w:rsid w:val="00040E53"/>
    <w:rsid w:val="00040E65"/>
    <w:rsid w:val="000410A4"/>
    <w:rsid w:val="00041A0C"/>
    <w:rsid w:val="00041A62"/>
    <w:rsid w:val="00041C5B"/>
    <w:rsid w:val="00041CD1"/>
    <w:rsid w:val="0004260E"/>
    <w:rsid w:val="0004267F"/>
    <w:rsid w:val="0004295D"/>
    <w:rsid w:val="00042B6B"/>
    <w:rsid w:val="00042E81"/>
    <w:rsid w:val="0004320F"/>
    <w:rsid w:val="000432D5"/>
    <w:rsid w:val="00043E18"/>
    <w:rsid w:val="000444DE"/>
    <w:rsid w:val="00044DF3"/>
    <w:rsid w:val="00045132"/>
    <w:rsid w:val="000460B4"/>
    <w:rsid w:val="0004649B"/>
    <w:rsid w:val="000468BB"/>
    <w:rsid w:val="00046AAA"/>
    <w:rsid w:val="00046B79"/>
    <w:rsid w:val="00046C24"/>
    <w:rsid w:val="00047012"/>
    <w:rsid w:val="000474FE"/>
    <w:rsid w:val="000478C9"/>
    <w:rsid w:val="00047CDF"/>
    <w:rsid w:val="00047E23"/>
    <w:rsid w:val="000504BE"/>
    <w:rsid w:val="000509C9"/>
    <w:rsid w:val="00050DA8"/>
    <w:rsid w:val="000510CE"/>
    <w:rsid w:val="000511CC"/>
    <w:rsid w:val="000516C2"/>
    <w:rsid w:val="00051814"/>
    <w:rsid w:val="000518BA"/>
    <w:rsid w:val="00051962"/>
    <w:rsid w:val="00051A6F"/>
    <w:rsid w:val="00051BF0"/>
    <w:rsid w:val="000522AD"/>
    <w:rsid w:val="000523A2"/>
    <w:rsid w:val="000523A5"/>
    <w:rsid w:val="00052679"/>
    <w:rsid w:val="0005273E"/>
    <w:rsid w:val="0005292C"/>
    <w:rsid w:val="00053970"/>
    <w:rsid w:val="00053971"/>
    <w:rsid w:val="00053C0E"/>
    <w:rsid w:val="00053CB1"/>
    <w:rsid w:val="00053E5A"/>
    <w:rsid w:val="00053E68"/>
    <w:rsid w:val="00053F94"/>
    <w:rsid w:val="00054615"/>
    <w:rsid w:val="00054DE2"/>
    <w:rsid w:val="00054DE5"/>
    <w:rsid w:val="00054E58"/>
    <w:rsid w:val="00055019"/>
    <w:rsid w:val="0005530F"/>
    <w:rsid w:val="0005534A"/>
    <w:rsid w:val="000555C3"/>
    <w:rsid w:val="00055731"/>
    <w:rsid w:val="00055998"/>
    <w:rsid w:val="00055E2F"/>
    <w:rsid w:val="000560B4"/>
    <w:rsid w:val="00056332"/>
    <w:rsid w:val="00056431"/>
    <w:rsid w:val="000568E2"/>
    <w:rsid w:val="00056DE5"/>
    <w:rsid w:val="000571F7"/>
    <w:rsid w:val="00057463"/>
    <w:rsid w:val="000575CA"/>
    <w:rsid w:val="000575D6"/>
    <w:rsid w:val="000578AA"/>
    <w:rsid w:val="00057B7C"/>
    <w:rsid w:val="00057BA3"/>
    <w:rsid w:val="00057BBB"/>
    <w:rsid w:val="00060464"/>
    <w:rsid w:val="00060528"/>
    <w:rsid w:val="00060A94"/>
    <w:rsid w:val="00060BE1"/>
    <w:rsid w:val="000611F3"/>
    <w:rsid w:val="00061664"/>
    <w:rsid w:val="00061C75"/>
    <w:rsid w:val="00061E15"/>
    <w:rsid w:val="00062F6F"/>
    <w:rsid w:val="00062FD7"/>
    <w:rsid w:val="0006380E"/>
    <w:rsid w:val="00063B9A"/>
    <w:rsid w:val="00063C81"/>
    <w:rsid w:val="00063DCB"/>
    <w:rsid w:val="0006448B"/>
    <w:rsid w:val="000646F5"/>
    <w:rsid w:val="00064B29"/>
    <w:rsid w:val="0006559F"/>
    <w:rsid w:val="000662B5"/>
    <w:rsid w:val="000663E8"/>
    <w:rsid w:val="00066456"/>
    <w:rsid w:val="00066509"/>
    <w:rsid w:val="0006670E"/>
    <w:rsid w:val="0006672F"/>
    <w:rsid w:val="00066A77"/>
    <w:rsid w:val="00066BF4"/>
    <w:rsid w:val="00066E03"/>
    <w:rsid w:val="0006732E"/>
    <w:rsid w:val="000675D0"/>
    <w:rsid w:val="000679AD"/>
    <w:rsid w:val="00067F80"/>
    <w:rsid w:val="00070739"/>
    <w:rsid w:val="0007077A"/>
    <w:rsid w:val="00070BC5"/>
    <w:rsid w:val="000718C5"/>
    <w:rsid w:val="00071F08"/>
    <w:rsid w:val="0007216B"/>
    <w:rsid w:val="00072418"/>
    <w:rsid w:val="0007253D"/>
    <w:rsid w:val="0007272E"/>
    <w:rsid w:val="00072845"/>
    <w:rsid w:val="00072964"/>
    <w:rsid w:val="00072B0D"/>
    <w:rsid w:val="00072DD1"/>
    <w:rsid w:val="000739B1"/>
    <w:rsid w:val="00073F45"/>
    <w:rsid w:val="0007448B"/>
    <w:rsid w:val="00074CF4"/>
    <w:rsid w:val="00074F07"/>
    <w:rsid w:val="000753C4"/>
    <w:rsid w:val="000757E1"/>
    <w:rsid w:val="00075801"/>
    <w:rsid w:val="00076603"/>
    <w:rsid w:val="00076AB0"/>
    <w:rsid w:val="00076D8A"/>
    <w:rsid w:val="000772E8"/>
    <w:rsid w:val="000776A5"/>
    <w:rsid w:val="000800C6"/>
    <w:rsid w:val="00080271"/>
    <w:rsid w:val="000802B3"/>
    <w:rsid w:val="000802ED"/>
    <w:rsid w:val="0008067B"/>
    <w:rsid w:val="00080DAD"/>
    <w:rsid w:val="00081071"/>
    <w:rsid w:val="00081123"/>
    <w:rsid w:val="000811E8"/>
    <w:rsid w:val="000816A2"/>
    <w:rsid w:val="00081F08"/>
    <w:rsid w:val="00082385"/>
    <w:rsid w:val="000824A3"/>
    <w:rsid w:val="00082679"/>
    <w:rsid w:val="000826C0"/>
    <w:rsid w:val="00082815"/>
    <w:rsid w:val="0008371E"/>
    <w:rsid w:val="00083842"/>
    <w:rsid w:val="00083D3E"/>
    <w:rsid w:val="00083FB6"/>
    <w:rsid w:val="000843BD"/>
    <w:rsid w:val="00084446"/>
    <w:rsid w:val="00084A51"/>
    <w:rsid w:val="00084E66"/>
    <w:rsid w:val="00084EBB"/>
    <w:rsid w:val="00084FAC"/>
    <w:rsid w:val="00085717"/>
    <w:rsid w:val="00085D19"/>
    <w:rsid w:val="00085FD8"/>
    <w:rsid w:val="0008611F"/>
    <w:rsid w:val="00086223"/>
    <w:rsid w:val="000863A4"/>
    <w:rsid w:val="0008697F"/>
    <w:rsid w:val="00086D62"/>
    <w:rsid w:val="0008740C"/>
    <w:rsid w:val="00087759"/>
    <w:rsid w:val="00087C0B"/>
    <w:rsid w:val="00087C31"/>
    <w:rsid w:val="00087DD7"/>
    <w:rsid w:val="00087F74"/>
    <w:rsid w:val="000903B3"/>
    <w:rsid w:val="0009063B"/>
    <w:rsid w:val="00090A86"/>
    <w:rsid w:val="000910E6"/>
    <w:rsid w:val="00091286"/>
    <w:rsid w:val="0009129C"/>
    <w:rsid w:val="0009155D"/>
    <w:rsid w:val="000923DA"/>
    <w:rsid w:val="000925E2"/>
    <w:rsid w:val="00093027"/>
    <w:rsid w:val="000930D6"/>
    <w:rsid w:val="00093350"/>
    <w:rsid w:val="0009374C"/>
    <w:rsid w:val="000940DF"/>
    <w:rsid w:val="0009413C"/>
    <w:rsid w:val="00094305"/>
    <w:rsid w:val="0009439B"/>
    <w:rsid w:val="00094630"/>
    <w:rsid w:val="0009465D"/>
    <w:rsid w:val="00094725"/>
    <w:rsid w:val="000947AD"/>
    <w:rsid w:val="0009491A"/>
    <w:rsid w:val="00094EA6"/>
    <w:rsid w:val="000952CD"/>
    <w:rsid w:val="000965E2"/>
    <w:rsid w:val="000967DD"/>
    <w:rsid w:val="00096ED9"/>
    <w:rsid w:val="000972C8"/>
    <w:rsid w:val="0009754D"/>
    <w:rsid w:val="00097C34"/>
    <w:rsid w:val="000A06DA"/>
    <w:rsid w:val="000A073F"/>
    <w:rsid w:val="000A0C2A"/>
    <w:rsid w:val="000A0FDD"/>
    <w:rsid w:val="000A1312"/>
    <w:rsid w:val="000A1698"/>
    <w:rsid w:val="000A18D8"/>
    <w:rsid w:val="000A19FD"/>
    <w:rsid w:val="000A1FCD"/>
    <w:rsid w:val="000A2035"/>
    <w:rsid w:val="000A22FA"/>
    <w:rsid w:val="000A22FB"/>
    <w:rsid w:val="000A268A"/>
    <w:rsid w:val="000A28C9"/>
    <w:rsid w:val="000A29DD"/>
    <w:rsid w:val="000A2E0E"/>
    <w:rsid w:val="000A39AC"/>
    <w:rsid w:val="000A3A45"/>
    <w:rsid w:val="000A4488"/>
    <w:rsid w:val="000A453C"/>
    <w:rsid w:val="000A48A2"/>
    <w:rsid w:val="000A495F"/>
    <w:rsid w:val="000A4D1E"/>
    <w:rsid w:val="000A50B7"/>
    <w:rsid w:val="000A51F1"/>
    <w:rsid w:val="000A5B65"/>
    <w:rsid w:val="000A5E77"/>
    <w:rsid w:val="000A6067"/>
    <w:rsid w:val="000A6086"/>
    <w:rsid w:val="000A6ACA"/>
    <w:rsid w:val="000A7331"/>
    <w:rsid w:val="000A736F"/>
    <w:rsid w:val="000A79DD"/>
    <w:rsid w:val="000A7C4D"/>
    <w:rsid w:val="000B0195"/>
    <w:rsid w:val="000B02C4"/>
    <w:rsid w:val="000B06EA"/>
    <w:rsid w:val="000B0808"/>
    <w:rsid w:val="000B11A0"/>
    <w:rsid w:val="000B13EB"/>
    <w:rsid w:val="000B16F6"/>
    <w:rsid w:val="000B18EE"/>
    <w:rsid w:val="000B1A60"/>
    <w:rsid w:val="000B1E14"/>
    <w:rsid w:val="000B1E81"/>
    <w:rsid w:val="000B1FBB"/>
    <w:rsid w:val="000B203D"/>
    <w:rsid w:val="000B2258"/>
    <w:rsid w:val="000B22D1"/>
    <w:rsid w:val="000B2B24"/>
    <w:rsid w:val="000B2F1F"/>
    <w:rsid w:val="000B34AA"/>
    <w:rsid w:val="000B3BE8"/>
    <w:rsid w:val="000B3EE5"/>
    <w:rsid w:val="000B4421"/>
    <w:rsid w:val="000B4446"/>
    <w:rsid w:val="000B46EC"/>
    <w:rsid w:val="000B5267"/>
    <w:rsid w:val="000B555E"/>
    <w:rsid w:val="000B55FA"/>
    <w:rsid w:val="000B6314"/>
    <w:rsid w:val="000B6722"/>
    <w:rsid w:val="000B6835"/>
    <w:rsid w:val="000B683A"/>
    <w:rsid w:val="000B6D02"/>
    <w:rsid w:val="000B6D32"/>
    <w:rsid w:val="000B6FA3"/>
    <w:rsid w:val="000B726D"/>
    <w:rsid w:val="000B7AB4"/>
    <w:rsid w:val="000B7ACA"/>
    <w:rsid w:val="000B7F0A"/>
    <w:rsid w:val="000B7FD5"/>
    <w:rsid w:val="000C0696"/>
    <w:rsid w:val="000C0BFF"/>
    <w:rsid w:val="000C13C2"/>
    <w:rsid w:val="000C1A18"/>
    <w:rsid w:val="000C1F34"/>
    <w:rsid w:val="000C21D4"/>
    <w:rsid w:val="000C2AAB"/>
    <w:rsid w:val="000C31F2"/>
    <w:rsid w:val="000C3227"/>
    <w:rsid w:val="000C35D8"/>
    <w:rsid w:val="000C3A3B"/>
    <w:rsid w:val="000C3DC7"/>
    <w:rsid w:val="000C4462"/>
    <w:rsid w:val="000C4923"/>
    <w:rsid w:val="000C4D81"/>
    <w:rsid w:val="000C526E"/>
    <w:rsid w:val="000C55A1"/>
    <w:rsid w:val="000C5B15"/>
    <w:rsid w:val="000C60BD"/>
    <w:rsid w:val="000C60D0"/>
    <w:rsid w:val="000C6426"/>
    <w:rsid w:val="000C682C"/>
    <w:rsid w:val="000C696B"/>
    <w:rsid w:val="000C6B5D"/>
    <w:rsid w:val="000C7988"/>
    <w:rsid w:val="000C7B42"/>
    <w:rsid w:val="000D00C2"/>
    <w:rsid w:val="000D01E9"/>
    <w:rsid w:val="000D04A5"/>
    <w:rsid w:val="000D07BC"/>
    <w:rsid w:val="000D08CC"/>
    <w:rsid w:val="000D090C"/>
    <w:rsid w:val="000D0AFF"/>
    <w:rsid w:val="000D0B97"/>
    <w:rsid w:val="000D0BE8"/>
    <w:rsid w:val="000D1168"/>
    <w:rsid w:val="000D13EB"/>
    <w:rsid w:val="000D1677"/>
    <w:rsid w:val="000D19A2"/>
    <w:rsid w:val="000D22E6"/>
    <w:rsid w:val="000D27E8"/>
    <w:rsid w:val="000D285F"/>
    <w:rsid w:val="000D28EE"/>
    <w:rsid w:val="000D294E"/>
    <w:rsid w:val="000D3520"/>
    <w:rsid w:val="000D35A9"/>
    <w:rsid w:val="000D366F"/>
    <w:rsid w:val="000D41F4"/>
    <w:rsid w:val="000D42D1"/>
    <w:rsid w:val="000D4B2F"/>
    <w:rsid w:val="000D4DB5"/>
    <w:rsid w:val="000D53DC"/>
    <w:rsid w:val="000D5470"/>
    <w:rsid w:val="000D6DC1"/>
    <w:rsid w:val="000D7A8B"/>
    <w:rsid w:val="000D7DBB"/>
    <w:rsid w:val="000D7E4E"/>
    <w:rsid w:val="000E0555"/>
    <w:rsid w:val="000E06D5"/>
    <w:rsid w:val="000E094A"/>
    <w:rsid w:val="000E0C5E"/>
    <w:rsid w:val="000E10C6"/>
    <w:rsid w:val="000E11C2"/>
    <w:rsid w:val="000E1D58"/>
    <w:rsid w:val="000E1E49"/>
    <w:rsid w:val="000E220A"/>
    <w:rsid w:val="000E2211"/>
    <w:rsid w:val="000E244D"/>
    <w:rsid w:val="000E2F20"/>
    <w:rsid w:val="000E393A"/>
    <w:rsid w:val="000E399B"/>
    <w:rsid w:val="000E3C23"/>
    <w:rsid w:val="000E44B6"/>
    <w:rsid w:val="000E5147"/>
    <w:rsid w:val="000E5374"/>
    <w:rsid w:val="000E5511"/>
    <w:rsid w:val="000E5A81"/>
    <w:rsid w:val="000E5AF6"/>
    <w:rsid w:val="000E5C95"/>
    <w:rsid w:val="000E60E5"/>
    <w:rsid w:val="000E656D"/>
    <w:rsid w:val="000E6605"/>
    <w:rsid w:val="000E6648"/>
    <w:rsid w:val="000E665A"/>
    <w:rsid w:val="000E6ACD"/>
    <w:rsid w:val="000E6B29"/>
    <w:rsid w:val="000E6E04"/>
    <w:rsid w:val="000E6F53"/>
    <w:rsid w:val="000E6FBD"/>
    <w:rsid w:val="000E756E"/>
    <w:rsid w:val="000E7806"/>
    <w:rsid w:val="000E7F61"/>
    <w:rsid w:val="000F01FC"/>
    <w:rsid w:val="000F0822"/>
    <w:rsid w:val="000F10E4"/>
    <w:rsid w:val="000F1569"/>
    <w:rsid w:val="000F1976"/>
    <w:rsid w:val="000F1F90"/>
    <w:rsid w:val="000F227D"/>
    <w:rsid w:val="000F2485"/>
    <w:rsid w:val="000F28DE"/>
    <w:rsid w:val="000F2979"/>
    <w:rsid w:val="000F2ACC"/>
    <w:rsid w:val="000F2C7F"/>
    <w:rsid w:val="000F2CEE"/>
    <w:rsid w:val="000F3293"/>
    <w:rsid w:val="000F3801"/>
    <w:rsid w:val="000F3DB8"/>
    <w:rsid w:val="000F4BF8"/>
    <w:rsid w:val="000F5120"/>
    <w:rsid w:val="000F5428"/>
    <w:rsid w:val="000F56F9"/>
    <w:rsid w:val="000F5D51"/>
    <w:rsid w:val="000F5F9A"/>
    <w:rsid w:val="000F631A"/>
    <w:rsid w:val="000F704B"/>
    <w:rsid w:val="000F726D"/>
    <w:rsid w:val="000F7347"/>
    <w:rsid w:val="000F7854"/>
    <w:rsid w:val="000F7897"/>
    <w:rsid w:val="000F7BBE"/>
    <w:rsid w:val="000F7D1F"/>
    <w:rsid w:val="000F7D49"/>
    <w:rsid w:val="000F7EB4"/>
    <w:rsid w:val="00100A86"/>
    <w:rsid w:val="00100D27"/>
    <w:rsid w:val="00101AB4"/>
    <w:rsid w:val="00101CD4"/>
    <w:rsid w:val="00102104"/>
    <w:rsid w:val="001021DE"/>
    <w:rsid w:val="0010295D"/>
    <w:rsid w:val="00102F29"/>
    <w:rsid w:val="0010300A"/>
    <w:rsid w:val="0010383D"/>
    <w:rsid w:val="00103CD5"/>
    <w:rsid w:val="001045F6"/>
    <w:rsid w:val="001048E0"/>
    <w:rsid w:val="00104BC9"/>
    <w:rsid w:val="00104C24"/>
    <w:rsid w:val="00105836"/>
    <w:rsid w:val="00105EB8"/>
    <w:rsid w:val="0010614C"/>
    <w:rsid w:val="001063E0"/>
    <w:rsid w:val="001064D7"/>
    <w:rsid w:val="00106892"/>
    <w:rsid w:val="00106AF2"/>
    <w:rsid w:val="0010743E"/>
    <w:rsid w:val="0010748F"/>
    <w:rsid w:val="00107949"/>
    <w:rsid w:val="00107996"/>
    <w:rsid w:val="00107B42"/>
    <w:rsid w:val="00107B68"/>
    <w:rsid w:val="00107F47"/>
    <w:rsid w:val="001105DA"/>
    <w:rsid w:val="00110654"/>
    <w:rsid w:val="00110978"/>
    <w:rsid w:val="00110DED"/>
    <w:rsid w:val="00110F92"/>
    <w:rsid w:val="00111789"/>
    <w:rsid w:val="001117E8"/>
    <w:rsid w:val="00111922"/>
    <w:rsid w:val="00111C6B"/>
    <w:rsid w:val="00111CD9"/>
    <w:rsid w:val="00112355"/>
    <w:rsid w:val="00112945"/>
    <w:rsid w:val="00112A42"/>
    <w:rsid w:val="001137FD"/>
    <w:rsid w:val="00113BA5"/>
    <w:rsid w:val="00113F92"/>
    <w:rsid w:val="00113FE0"/>
    <w:rsid w:val="0011413C"/>
    <w:rsid w:val="00114883"/>
    <w:rsid w:val="00114995"/>
    <w:rsid w:val="00114DC6"/>
    <w:rsid w:val="0011518D"/>
    <w:rsid w:val="001153A3"/>
    <w:rsid w:val="001154ED"/>
    <w:rsid w:val="001155D6"/>
    <w:rsid w:val="00115898"/>
    <w:rsid w:val="00115921"/>
    <w:rsid w:val="00115B67"/>
    <w:rsid w:val="00115DA9"/>
    <w:rsid w:val="001160EA"/>
    <w:rsid w:val="00117204"/>
    <w:rsid w:val="00117252"/>
    <w:rsid w:val="0011777A"/>
    <w:rsid w:val="00117E3E"/>
    <w:rsid w:val="00117EB1"/>
    <w:rsid w:val="001203E5"/>
    <w:rsid w:val="0012049E"/>
    <w:rsid w:val="00120BC4"/>
    <w:rsid w:val="00120FD1"/>
    <w:rsid w:val="0012105D"/>
    <w:rsid w:val="001210F4"/>
    <w:rsid w:val="0012116A"/>
    <w:rsid w:val="001213ED"/>
    <w:rsid w:val="0012160C"/>
    <w:rsid w:val="00121617"/>
    <w:rsid w:val="00122C4B"/>
    <w:rsid w:val="00122E6D"/>
    <w:rsid w:val="00123081"/>
    <w:rsid w:val="001231CD"/>
    <w:rsid w:val="00123455"/>
    <w:rsid w:val="00123D4A"/>
    <w:rsid w:val="00123FC9"/>
    <w:rsid w:val="001241E7"/>
    <w:rsid w:val="0012431D"/>
    <w:rsid w:val="00124486"/>
    <w:rsid w:val="001244F4"/>
    <w:rsid w:val="0012467C"/>
    <w:rsid w:val="00124BD6"/>
    <w:rsid w:val="00124D26"/>
    <w:rsid w:val="001251B6"/>
    <w:rsid w:val="0012570B"/>
    <w:rsid w:val="001257A4"/>
    <w:rsid w:val="001259F2"/>
    <w:rsid w:val="001260F3"/>
    <w:rsid w:val="00126B63"/>
    <w:rsid w:val="00126FAC"/>
    <w:rsid w:val="00126FE8"/>
    <w:rsid w:val="001271BC"/>
    <w:rsid w:val="0012722D"/>
    <w:rsid w:val="0012739F"/>
    <w:rsid w:val="00127448"/>
    <w:rsid w:val="00127584"/>
    <w:rsid w:val="00127AD2"/>
    <w:rsid w:val="00127B7A"/>
    <w:rsid w:val="00127E88"/>
    <w:rsid w:val="001304CE"/>
    <w:rsid w:val="00130BA4"/>
    <w:rsid w:val="00130F20"/>
    <w:rsid w:val="00131618"/>
    <w:rsid w:val="001317AC"/>
    <w:rsid w:val="00131E53"/>
    <w:rsid w:val="00132247"/>
    <w:rsid w:val="001322AB"/>
    <w:rsid w:val="00132BB3"/>
    <w:rsid w:val="00132EC6"/>
    <w:rsid w:val="001336DC"/>
    <w:rsid w:val="0013411F"/>
    <w:rsid w:val="001342AD"/>
    <w:rsid w:val="00134B09"/>
    <w:rsid w:val="00134D7C"/>
    <w:rsid w:val="0013513A"/>
    <w:rsid w:val="00135C4E"/>
    <w:rsid w:val="00136121"/>
    <w:rsid w:val="001362C8"/>
    <w:rsid w:val="00137293"/>
    <w:rsid w:val="00137456"/>
    <w:rsid w:val="001376EB"/>
    <w:rsid w:val="00137DAD"/>
    <w:rsid w:val="00137E27"/>
    <w:rsid w:val="00137ECB"/>
    <w:rsid w:val="001406B0"/>
    <w:rsid w:val="00140A36"/>
    <w:rsid w:val="00140BF6"/>
    <w:rsid w:val="00140E9F"/>
    <w:rsid w:val="00140F8B"/>
    <w:rsid w:val="00141027"/>
    <w:rsid w:val="0014134D"/>
    <w:rsid w:val="00141362"/>
    <w:rsid w:val="0014170A"/>
    <w:rsid w:val="00142013"/>
    <w:rsid w:val="00142CB6"/>
    <w:rsid w:val="00143AD8"/>
    <w:rsid w:val="00143DBC"/>
    <w:rsid w:val="001445FE"/>
    <w:rsid w:val="001448C9"/>
    <w:rsid w:val="00144F53"/>
    <w:rsid w:val="001450FD"/>
    <w:rsid w:val="0014511F"/>
    <w:rsid w:val="001459D3"/>
    <w:rsid w:val="00145B4E"/>
    <w:rsid w:val="00145F17"/>
    <w:rsid w:val="0014616E"/>
    <w:rsid w:val="00146287"/>
    <w:rsid w:val="00146332"/>
    <w:rsid w:val="0014638A"/>
    <w:rsid w:val="00146904"/>
    <w:rsid w:val="0014699A"/>
    <w:rsid w:val="00146FB6"/>
    <w:rsid w:val="0014767C"/>
    <w:rsid w:val="00150156"/>
    <w:rsid w:val="00150537"/>
    <w:rsid w:val="00150949"/>
    <w:rsid w:val="00150C2B"/>
    <w:rsid w:val="00150C2F"/>
    <w:rsid w:val="00151075"/>
    <w:rsid w:val="00151FCC"/>
    <w:rsid w:val="001522BD"/>
    <w:rsid w:val="0015266D"/>
    <w:rsid w:val="00152829"/>
    <w:rsid w:val="00152849"/>
    <w:rsid w:val="001529E5"/>
    <w:rsid w:val="00152C97"/>
    <w:rsid w:val="00152CDC"/>
    <w:rsid w:val="0015306E"/>
    <w:rsid w:val="00153124"/>
    <w:rsid w:val="00153364"/>
    <w:rsid w:val="00153581"/>
    <w:rsid w:val="001535AF"/>
    <w:rsid w:val="00153BEF"/>
    <w:rsid w:val="00153D8F"/>
    <w:rsid w:val="00153FF3"/>
    <w:rsid w:val="001540A0"/>
    <w:rsid w:val="001542CA"/>
    <w:rsid w:val="001544B4"/>
    <w:rsid w:val="0015483E"/>
    <w:rsid w:val="001548F5"/>
    <w:rsid w:val="00154DF6"/>
    <w:rsid w:val="0015502B"/>
    <w:rsid w:val="001550D3"/>
    <w:rsid w:val="001552C9"/>
    <w:rsid w:val="001556EF"/>
    <w:rsid w:val="00155C7D"/>
    <w:rsid w:val="00155FC0"/>
    <w:rsid w:val="00156A8A"/>
    <w:rsid w:val="00156CEE"/>
    <w:rsid w:val="00156F2C"/>
    <w:rsid w:val="00156FBE"/>
    <w:rsid w:val="00157173"/>
    <w:rsid w:val="00157B7A"/>
    <w:rsid w:val="00160203"/>
    <w:rsid w:val="001604D0"/>
    <w:rsid w:val="00160DE5"/>
    <w:rsid w:val="00161500"/>
    <w:rsid w:val="001616B5"/>
    <w:rsid w:val="0016170F"/>
    <w:rsid w:val="00161793"/>
    <w:rsid w:val="00161A03"/>
    <w:rsid w:val="00161DAA"/>
    <w:rsid w:val="001623A9"/>
    <w:rsid w:val="00162465"/>
    <w:rsid w:val="001629C9"/>
    <w:rsid w:val="00162D7B"/>
    <w:rsid w:val="00163601"/>
    <w:rsid w:val="001637D2"/>
    <w:rsid w:val="001640E0"/>
    <w:rsid w:val="0016429E"/>
    <w:rsid w:val="0016471D"/>
    <w:rsid w:val="0016473C"/>
    <w:rsid w:val="00164E68"/>
    <w:rsid w:val="00164FB9"/>
    <w:rsid w:val="0016529E"/>
    <w:rsid w:val="001656F4"/>
    <w:rsid w:val="0016592F"/>
    <w:rsid w:val="00165D83"/>
    <w:rsid w:val="00165E4B"/>
    <w:rsid w:val="00165F8E"/>
    <w:rsid w:val="00166623"/>
    <w:rsid w:val="0016688B"/>
    <w:rsid w:val="0016698B"/>
    <w:rsid w:val="0016718A"/>
    <w:rsid w:val="0016719F"/>
    <w:rsid w:val="0016788E"/>
    <w:rsid w:val="0016799C"/>
    <w:rsid w:val="00167A76"/>
    <w:rsid w:val="00167E67"/>
    <w:rsid w:val="00170063"/>
    <w:rsid w:val="001708C3"/>
    <w:rsid w:val="00170B63"/>
    <w:rsid w:val="001719A2"/>
    <w:rsid w:val="00171DAC"/>
    <w:rsid w:val="00171E30"/>
    <w:rsid w:val="00171F19"/>
    <w:rsid w:val="00172044"/>
    <w:rsid w:val="001721E1"/>
    <w:rsid w:val="00172561"/>
    <w:rsid w:val="001726D4"/>
    <w:rsid w:val="00172F01"/>
    <w:rsid w:val="00172FB8"/>
    <w:rsid w:val="00173356"/>
    <w:rsid w:val="00173C4A"/>
    <w:rsid w:val="00173D13"/>
    <w:rsid w:val="001742A4"/>
    <w:rsid w:val="001743AB"/>
    <w:rsid w:val="001747C6"/>
    <w:rsid w:val="001747EF"/>
    <w:rsid w:val="00174A4C"/>
    <w:rsid w:val="00174C0B"/>
    <w:rsid w:val="0017507F"/>
    <w:rsid w:val="00175418"/>
    <w:rsid w:val="00175BC1"/>
    <w:rsid w:val="00175F62"/>
    <w:rsid w:val="00175F97"/>
    <w:rsid w:val="00175F99"/>
    <w:rsid w:val="001763DB"/>
    <w:rsid w:val="00176863"/>
    <w:rsid w:val="00176A54"/>
    <w:rsid w:val="00176AB8"/>
    <w:rsid w:val="00176C98"/>
    <w:rsid w:val="00176CDE"/>
    <w:rsid w:val="00176D3C"/>
    <w:rsid w:val="00177282"/>
    <w:rsid w:val="001800EE"/>
    <w:rsid w:val="00180121"/>
    <w:rsid w:val="00180187"/>
    <w:rsid w:val="0018028C"/>
    <w:rsid w:val="001805CE"/>
    <w:rsid w:val="0018072D"/>
    <w:rsid w:val="001809DE"/>
    <w:rsid w:val="00180D38"/>
    <w:rsid w:val="00180E37"/>
    <w:rsid w:val="0018165E"/>
    <w:rsid w:val="0018187B"/>
    <w:rsid w:val="00181891"/>
    <w:rsid w:val="00181D92"/>
    <w:rsid w:val="00181EB5"/>
    <w:rsid w:val="0018205F"/>
    <w:rsid w:val="00182717"/>
    <w:rsid w:val="00182ADB"/>
    <w:rsid w:val="00183ABB"/>
    <w:rsid w:val="00183C72"/>
    <w:rsid w:val="00183CA4"/>
    <w:rsid w:val="00183E0A"/>
    <w:rsid w:val="00183F54"/>
    <w:rsid w:val="00183FC4"/>
    <w:rsid w:val="0018468E"/>
    <w:rsid w:val="001849E8"/>
    <w:rsid w:val="00184AE2"/>
    <w:rsid w:val="00184BA1"/>
    <w:rsid w:val="00185BE9"/>
    <w:rsid w:val="00185D55"/>
    <w:rsid w:val="00185E16"/>
    <w:rsid w:val="00185E96"/>
    <w:rsid w:val="0018692A"/>
    <w:rsid w:val="00186D2B"/>
    <w:rsid w:val="0018704A"/>
    <w:rsid w:val="0018715F"/>
    <w:rsid w:val="001872C0"/>
    <w:rsid w:val="00187D3C"/>
    <w:rsid w:val="00187E52"/>
    <w:rsid w:val="00187E60"/>
    <w:rsid w:val="00187EE2"/>
    <w:rsid w:val="00190324"/>
    <w:rsid w:val="0019086B"/>
    <w:rsid w:val="00190EB5"/>
    <w:rsid w:val="00191009"/>
    <w:rsid w:val="0019131B"/>
    <w:rsid w:val="0019158E"/>
    <w:rsid w:val="001915C9"/>
    <w:rsid w:val="0019166C"/>
    <w:rsid w:val="00191CD0"/>
    <w:rsid w:val="00191DF4"/>
    <w:rsid w:val="001922C9"/>
    <w:rsid w:val="00192F3B"/>
    <w:rsid w:val="0019347A"/>
    <w:rsid w:val="001942AC"/>
    <w:rsid w:val="00194494"/>
    <w:rsid w:val="00194F39"/>
    <w:rsid w:val="00195047"/>
    <w:rsid w:val="00195541"/>
    <w:rsid w:val="001955F6"/>
    <w:rsid w:val="00195677"/>
    <w:rsid w:val="001957C8"/>
    <w:rsid w:val="00195A4F"/>
    <w:rsid w:val="00195B0C"/>
    <w:rsid w:val="00196313"/>
    <w:rsid w:val="00196951"/>
    <w:rsid w:val="001969D1"/>
    <w:rsid w:val="00196DC6"/>
    <w:rsid w:val="00197024"/>
    <w:rsid w:val="001973C6"/>
    <w:rsid w:val="001975A7"/>
    <w:rsid w:val="00197A2D"/>
    <w:rsid w:val="00197D7C"/>
    <w:rsid w:val="00197E4A"/>
    <w:rsid w:val="001A01EB"/>
    <w:rsid w:val="001A041F"/>
    <w:rsid w:val="001A0453"/>
    <w:rsid w:val="001A0943"/>
    <w:rsid w:val="001A10BA"/>
    <w:rsid w:val="001A123B"/>
    <w:rsid w:val="001A1958"/>
    <w:rsid w:val="001A1998"/>
    <w:rsid w:val="001A1C92"/>
    <w:rsid w:val="001A1DE1"/>
    <w:rsid w:val="001A243A"/>
    <w:rsid w:val="001A2655"/>
    <w:rsid w:val="001A26D1"/>
    <w:rsid w:val="001A28C9"/>
    <w:rsid w:val="001A2DB3"/>
    <w:rsid w:val="001A31FB"/>
    <w:rsid w:val="001A320F"/>
    <w:rsid w:val="001A3231"/>
    <w:rsid w:val="001A3285"/>
    <w:rsid w:val="001A35F3"/>
    <w:rsid w:val="001A385F"/>
    <w:rsid w:val="001A46BF"/>
    <w:rsid w:val="001A5081"/>
    <w:rsid w:val="001A50B2"/>
    <w:rsid w:val="001A5184"/>
    <w:rsid w:val="001A5629"/>
    <w:rsid w:val="001A62BC"/>
    <w:rsid w:val="001A6321"/>
    <w:rsid w:val="001A636E"/>
    <w:rsid w:val="001A6865"/>
    <w:rsid w:val="001A7033"/>
    <w:rsid w:val="001A7171"/>
    <w:rsid w:val="001A740B"/>
    <w:rsid w:val="001A75A4"/>
    <w:rsid w:val="001A791F"/>
    <w:rsid w:val="001A7972"/>
    <w:rsid w:val="001A79FD"/>
    <w:rsid w:val="001A7A9B"/>
    <w:rsid w:val="001A7AD2"/>
    <w:rsid w:val="001A7D7D"/>
    <w:rsid w:val="001A7E76"/>
    <w:rsid w:val="001B01DC"/>
    <w:rsid w:val="001B1051"/>
    <w:rsid w:val="001B1462"/>
    <w:rsid w:val="001B158B"/>
    <w:rsid w:val="001B17EE"/>
    <w:rsid w:val="001B248E"/>
    <w:rsid w:val="001B24AE"/>
    <w:rsid w:val="001B25D9"/>
    <w:rsid w:val="001B2C4D"/>
    <w:rsid w:val="001B33C1"/>
    <w:rsid w:val="001B4154"/>
    <w:rsid w:val="001B44D8"/>
    <w:rsid w:val="001B4D68"/>
    <w:rsid w:val="001B4DA8"/>
    <w:rsid w:val="001B4FC9"/>
    <w:rsid w:val="001B50F6"/>
    <w:rsid w:val="001B5509"/>
    <w:rsid w:val="001B5556"/>
    <w:rsid w:val="001B5609"/>
    <w:rsid w:val="001B56D6"/>
    <w:rsid w:val="001B57A0"/>
    <w:rsid w:val="001B59A3"/>
    <w:rsid w:val="001B622F"/>
    <w:rsid w:val="001B631F"/>
    <w:rsid w:val="001B66C1"/>
    <w:rsid w:val="001B696E"/>
    <w:rsid w:val="001B6C6E"/>
    <w:rsid w:val="001B6EC5"/>
    <w:rsid w:val="001B6F1F"/>
    <w:rsid w:val="001B6FDC"/>
    <w:rsid w:val="001B7506"/>
    <w:rsid w:val="001B751B"/>
    <w:rsid w:val="001B7764"/>
    <w:rsid w:val="001B796D"/>
    <w:rsid w:val="001B7A1F"/>
    <w:rsid w:val="001C0F46"/>
    <w:rsid w:val="001C1636"/>
    <w:rsid w:val="001C17FF"/>
    <w:rsid w:val="001C1964"/>
    <w:rsid w:val="001C1EE3"/>
    <w:rsid w:val="001C1F54"/>
    <w:rsid w:val="001C233F"/>
    <w:rsid w:val="001C236F"/>
    <w:rsid w:val="001C240B"/>
    <w:rsid w:val="001C2B40"/>
    <w:rsid w:val="001C2F63"/>
    <w:rsid w:val="001C3796"/>
    <w:rsid w:val="001C4371"/>
    <w:rsid w:val="001C4CAD"/>
    <w:rsid w:val="001C4F18"/>
    <w:rsid w:val="001C54E4"/>
    <w:rsid w:val="001C5609"/>
    <w:rsid w:val="001C5629"/>
    <w:rsid w:val="001C58E3"/>
    <w:rsid w:val="001C623A"/>
    <w:rsid w:val="001C6F91"/>
    <w:rsid w:val="001C6FD8"/>
    <w:rsid w:val="001C724F"/>
    <w:rsid w:val="001C77AD"/>
    <w:rsid w:val="001C7A1E"/>
    <w:rsid w:val="001D0273"/>
    <w:rsid w:val="001D0300"/>
    <w:rsid w:val="001D0375"/>
    <w:rsid w:val="001D04D3"/>
    <w:rsid w:val="001D09B9"/>
    <w:rsid w:val="001D0A52"/>
    <w:rsid w:val="001D0CE0"/>
    <w:rsid w:val="001D1060"/>
    <w:rsid w:val="001D157E"/>
    <w:rsid w:val="001D1A1A"/>
    <w:rsid w:val="001D220B"/>
    <w:rsid w:val="001D237D"/>
    <w:rsid w:val="001D241B"/>
    <w:rsid w:val="001D26CC"/>
    <w:rsid w:val="001D2902"/>
    <w:rsid w:val="001D2C36"/>
    <w:rsid w:val="001D2E56"/>
    <w:rsid w:val="001D36FD"/>
    <w:rsid w:val="001D3D24"/>
    <w:rsid w:val="001D41A6"/>
    <w:rsid w:val="001D4294"/>
    <w:rsid w:val="001D4675"/>
    <w:rsid w:val="001D4756"/>
    <w:rsid w:val="001D4AF0"/>
    <w:rsid w:val="001D50FA"/>
    <w:rsid w:val="001D5278"/>
    <w:rsid w:val="001D54BC"/>
    <w:rsid w:val="001D59DB"/>
    <w:rsid w:val="001D6100"/>
    <w:rsid w:val="001D6A78"/>
    <w:rsid w:val="001D76BC"/>
    <w:rsid w:val="001D7BFD"/>
    <w:rsid w:val="001D7CAF"/>
    <w:rsid w:val="001E00CE"/>
    <w:rsid w:val="001E0181"/>
    <w:rsid w:val="001E01D5"/>
    <w:rsid w:val="001E0C1F"/>
    <w:rsid w:val="001E0D59"/>
    <w:rsid w:val="001E1428"/>
    <w:rsid w:val="001E144F"/>
    <w:rsid w:val="001E1AB0"/>
    <w:rsid w:val="001E1B62"/>
    <w:rsid w:val="001E20B8"/>
    <w:rsid w:val="001E2138"/>
    <w:rsid w:val="001E21CB"/>
    <w:rsid w:val="001E2292"/>
    <w:rsid w:val="001E2309"/>
    <w:rsid w:val="001E3247"/>
    <w:rsid w:val="001E351E"/>
    <w:rsid w:val="001E3722"/>
    <w:rsid w:val="001E3A55"/>
    <w:rsid w:val="001E3F9A"/>
    <w:rsid w:val="001E4216"/>
    <w:rsid w:val="001E4624"/>
    <w:rsid w:val="001E49CD"/>
    <w:rsid w:val="001E4CA3"/>
    <w:rsid w:val="001E4E82"/>
    <w:rsid w:val="001E53F9"/>
    <w:rsid w:val="001E542E"/>
    <w:rsid w:val="001E54D9"/>
    <w:rsid w:val="001E552A"/>
    <w:rsid w:val="001E5604"/>
    <w:rsid w:val="001E5EA1"/>
    <w:rsid w:val="001E61A8"/>
    <w:rsid w:val="001E628F"/>
    <w:rsid w:val="001E62E8"/>
    <w:rsid w:val="001E63EF"/>
    <w:rsid w:val="001E66D3"/>
    <w:rsid w:val="001E6BEF"/>
    <w:rsid w:val="001E6CD5"/>
    <w:rsid w:val="001E7055"/>
    <w:rsid w:val="001E722E"/>
    <w:rsid w:val="001E727D"/>
    <w:rsid w:val="001E775A"/>
    <w:rsid w:val="001E78A8"/>
    <w:rsid w:val="001E7B75"/>
    <w:rsid w:val="001E7E9C"/>
    <w:rsid w:val="001F005F"/>
    <w:rsid w:val="001F01EE"/>
    <w:rsid w:val="001F0505"/>
    <w:rsid w:val="001F0632"/>
    <w:rsid w:val="001F0BCE"/>
    <w:rsid w:val="001F0D5E"/>
    <w:rsid w:val="001F0F49"/>
    <w:rsid w:val="001F10E0"/>
    <w:rsid w:val="001F1B09"/>
    <w:rsid w:val="001F1C78"/>
    <w:rsid w:val="001F1E11"/>
    <w:rsid w:val="001F3524"/>
    <w:rsid w:val="001F37E8"/>
    <w:rsid w:val="001F388F"/>
    <w:rsid w:val="001F3904"/>
    <w:rsid w:val="001F3DCA"/>
    <w:rsid w:val="001F40E9"/>
    <w:rsid w:val="001F4ADA"/>
    <w:rsid w:val="001F4B4A"/>
    <w:rsid w:val="001F4FC4"/>
    <w:rsid w:val="001F50BD"/>
    <w:rsid w:val="001F5209"/>
    <w:rsid w:val="001F5A6F"/>
    <w:rsid w:val="001F5A77"/>
    <w:rsid w:val="001F6C16"/>
    <w:rsid w:val="001F6DB7"/>
    <w:rsid w:val="001F6F2F"/>
    <w:rsid w:val="001F6F5D"/>
    <w:rsid w:val="001F718B"/>
    <w:rsid w:val="001F71AD"/>
    <w:rsid w:val="001F75E6"/>
    <w:rsid w:val="001F76FC"/>
    <w:rsid w:val="001F7E52"/>
    <w:rsid w:val="002000D7"/>
    <w:rsid w:val="00200657"/>
    <w:rsid w:val="00200AD5"/>
    <w:rsid w:val="00200B14"/>
    <w:rsid w:val="00200EAD"/>
    <w:rsid w:val="00201330"/>
    <w:rsid w:val="0020152D"/>
    <w:rsid w:val="0020154B"/>
    <w:rsid w:val="00201720"/>
    <w:rsid w:val="00201905"/>
    <w:rsid w:val="00201AB6"/>
    <w:rsid w:val="00201C7B"/>
    <w:rsid w:val="00202588"/>
    <w:rsid w:val="00202FAA"/>
    <w:rsid w:val="00203440"/>
    <w:rsid w:val="002041AC"/>
    <w:rsid w:val="00204645"/>
    <w:rsid w:val="002046D9"/>
    <w:rsid w:val="002047BB"/>
    <w:rsid w:val="00204B5F"/>
    <w:rsid w:val="00204D8A"/>
    <w:rsid w:val="0020528E"/>
    <w:rsid w:val="002057FA"/>
    <w:rsid w:val="00205CD3"/>
    <w:rsid w:val="002068C4"/>
    <w:rsid w:val="00206966"/>
    <w:rsid w:val="00207099"/>
    <w:rsid w:val="00207238"/>
    <w:rsid w:val="002079CF"/>
    <w:rsid w:val="00207C04"/>
    <w:rsid w:val="00207D05"/>
    <w:rsid w:val="002100AF"/>
    <w:rsid w:val="0021024D"/>
    <w:rsid w:val="00210445"/>
    <w:rsid w:val="002107C5"/>
    <w:rsid w:val="00211817"/>
    <w:rsid w:val="0021194C"/>
    <w:rsid w:val="00211E80"/>
    <w:rsid w:val="00211F14"/>
    <w:rsid w:val="00212021"/>
    <w:rsid w:val="00212356"/>
    <w:rsid w:val="00212440"/>
    <w:rsid w:val="00212684"/>
    <w:rsid w:val="0021288A"/>
    <w:rsid w:val="00212E37"/>
    <w:rsid w:val="00212F8D"/>
    <w:rsid w:val="00212F9B"/>
    <w:rsid w:val="00213D02"/>
    <w:rsid w:val="00213DBE"/>
    <w:rsid w:val="00214230"/>
    <w:rsid w:val="002144BD"/>
    <w:rsid w:val="002146F3"/>
    <w:rsid w:val="0021477F"/>
    <w:rsid w:val="00214CF1"/>
    <w:rsid w:val="0021559B"/>
    <w:rsid w:val="00215843"/>
    <w:rsid w:val="00215A89"/>
    <w:rsid w:val="00215CD8"/>
    <w:rsid w:val="002162D2"/>
    <w:rsid w:val="00216821"/>
    <w:rsid w:val="0021697A"/>
    <w:rsid w:val="00216A7C"/>
    <w:rsid w:val="00216D68"/>
    <w:rsid w:val="002172DB"/>
    <w:rsid w:val="0021760D"/>
    <w:rsid w:val="00217867"/>
    <w:rsid w:val="00217A12"/>
    <w:rsid w:val="00217CEC"/>
    <w:rsid w:val="002206A9"/>
    <w:rsid w:val="00220E49"/>
    <w:rsid w:val="00220F47"/>
    <w:rsid w:val="0022112B"/>
    <w:rsid w:val="002212E2"/>
    <w:rsid w:val="002213EB"/>
    <w:rsid w:val="00221607"/>
    <w:rsid w:val="00221B3B"/>
    <w:rsid w:val="00221C00"/>
    <w:rsid w:val="00222169"/>
    <w:rsid w:val="002221E4"/>
    <w:rsid w:val="00222454"/>
    <w:rsid w:val="002224FE"/>
    <w:rsid w:val="002226D6"/>
    <w:rsid w:val="00223127"/>
    <w:rsid w:val="00223157"/>
    <w:rsid w:val="00223568"/>
    <w:rsid w:val="00223CAD"/>
    <w:rsid w:val="00223E8B"/>
    <w:rsid w:val="00224EA7"/>
    <w:rsid w:val="00224EC4"/>
    <w:rsid w:val="0022511E"/>
    <w:rsid w:val="00225200"/>
    <w:rsid w:val="00225355"/>
    <w:rsid w:val="00225D04"/>
    <w:rsid w:val="00226135"/>
    <w:rsid w:val="00226381"/>
    <w:rsid w:val="0022649E"/>
    <w:rsid w:val="002266AA"/>
    <w:rsid w:val="002266EB"/>
    <w:rsid w:val="002269C8"/>
    <w:rsid w:val="00226C91"/>
    <w:rsid w:val="00226F12"/>
    <w:rsid w:val="00227D79"/>
    <w:rsid w:val="00227E94"/>
    <w:rsid w:val="00227F1A"/>
    <w:rsid w:val="002308A5"/>
    <w:rsid w:val="00230AFC"/>
    <w:rsid w:val="00230BC2"/>
    <w:rsid w:val="00230F69"/>
    <w:rsid w:val="002312D9"/>
    <w:rsid w:val="00231374"/>
    <w:rsid w:val="002316F9"/>
    <w:rsid w:val="00231CC8"/>
    <w:rsid w:val="00231D6F"/>
    <w:rsid w:val="00231E44"/>
    <w:rsid w:val="0023205A"/>
    <w:rsid w:val="002327F6"/>
    <w:rsid w:val="002328F1"/>
    <w:rsid w:val="00232A82"/>
    <w:rsid w:val="00232BE6"/>
    <w:rsid w:val="002331E4"/>
    <w:rsid w:val="0023388F"/>
    <w:rsid w:val="00233BFC"/>
    <w:rsid w:val="00233C87"/>
    <w:rsid w:val="00233CF8"/>
    <w:rsid w:val="0023404A"/>
    <w:rsid w:val="0023426A"/>
    <w:rsid w:val="00234DFA"/>
    <w:rsid w:val="00234EFF"/>
    <w:rsid w:val="002351F8"/>
    <w:rsid w:val="00235929"/>
    <w:rsid w:val="002360E5"/>
    <w:rsid w:val="00236611"/>
    <w:rsid w:val="002366E0"/>
    <w:rsid w:val="0023679B"/>
    <w:rsid w:val="00236868"/>
    <w:rsid w:val="00236FEA"/>
    <w:rsid w:val="0023739C"/>
    <w:rsid w:val="002374FF"/>
    <w:rsid w:val="002375B9"/>
    <w:rsid w:val="002376C8"/>
    <w:rsid w:val="002377F9"/>
    <w:rsid w:val="002379FF"/>
    <w:rsid w:val="0024073C"/>
    <w:rsid w:val="00240D9C"/>
    <w:rsid w:val="00240E3F"/>
    <w:rsid w:val="002421DF"/>
    <w:rsid w:val="00242F6C"/>
    <w:rsid w:val="002431C6"/>
    <w:rsid w:val="00243F71"/>
    <w:rsid w:val="002447E4"/>
    <w:rsid w:val="00244CF7"/>
    <w:rsid w:val="002458DE"/>
    <w:rsid w:val="00245972"/>
    <w:rsid w:val="00245EAC"/>
    <w:rsid w:val="00246107"/>
    <w:rsid w:val="00246ADA"/>
    <w:rsid w:val="00246F81"/>
    <w:rsid w:val="002471E0"/>
    <w:rsid w:val="0024730B"/>
    <w:rsid w:val="002474DA"/>
    <w:rsid w:val="00247646"/>
    <w:rsid w:val="0024793C"/>
    <w:rsid w:val="00247EB5"/>
    <w:rsid w:val="00250243"/>
    <w:rsid w:val="002504E6"/>
    <w:rsid w:val="002507D7"/>
    <w:rsid w:val="002509C5"/>
    <w:rsid w:val="00250B1E"/>
    <w:rsid w:val="00250C3C"/>
    <w:rsid w:val="00251A2D"/>
    <w:rsid w:val="00251A71"/>
    <w:rsid w:val="00251C2B"/>
    <w:rsid w:val="00251EC7"/>
    <w:rsid w:val="002520A9"/>
    <w:rsid w:val="00252EDE"/>
    <w:rsid w:val="002533BA"/>
    <w:rsid w:val="00253C84"/>
    <w:rsid w:val="00254115"/>
    <w:rsid w:val="00254217"/>
    <w:rsid w:val="00254288"/>
    <w:rsid w:val="00254D64"/>
    <w:rsid w:val="00255220"/>
    <w:rsid w:val="002558BD"/>
    <w:rsid w:val="00255FAF"/>
    <w:rsid w:val="00256676"/>
    <w:rsid w:val="00257AD0"/>
    <w:rsid w:val="00257B11"/>
    <w:rsid w:val="00257C44"/>
    <w:rsid w:val="00257D8B"/>
    <w:rsid w:val="00257E35"/>
    <w:rsid w:val="00260023"/>
    <w:rsid w:val="00260039"/>
    <w:rsid w:val="002600B7"/>
    <w:rsid w:val="00260212"/>
    <w:rsid w:val="00260805"/>
    <w:rsid w:val="00260E33"/>
    <w:rsid w:val="0026120C"/>
    <w:rsid w:val="0026120D"/>
    <w:rsid w:val="00261B73"/>
    <w:rsid w:val="00261D29"/>
    <w:rsid w:val="0026204D"/>
    <w:rsid w:val="00262490"/>
    <w:rsid w:val="002624DD"/>
    <w:rsid w:val="00262BAC"/>
    <w:rsid w:val="00262F99"/>
    <w:rsid w:val="0026330D"/>
    <w:rsid w:val="00263655"/>
    <w:rsid w:val="002638D7"/>
    <w:rsid w:val="002639F1"/>
    <w:rsid w:val="00263E21"/>
    <w:rsid w:val="00263E87"/>
    <w:rsid w:val="00263F3F"/>
    <w:rsid w:val="00265447"/>
    <w:rsid w:val="0026549D"/>
    <w:rsid w:val="00265752"/>
    <w:rsid w:val="00265F0C"/>
    <w:rsid w:val="00266300"/>
    <w:rsid w:val="00266588"/>
    <w:rsid w:val="00267991"/>
    <w:rsid w:val="00267AC9"/>
    <w:rsid w:val="002700A6"/>
    <w:rsid w:val="0027050C"/>
    <w:rsid w:val="002705F1"/>
    <w:rsid w:val="00270B7F"/>
    <w:rsid w:val="00270C36"/>
    <w:rsid w:val="00271255"/>
    <w:rsid w:val="002717E4"/>
    <w:rsid w:val="00271CD7"/>
    <w:rsid w:val="00271E39"/>
    <w:rsid w:val="00272189"/>
    <w:rsid w:val="00272386"/>
    <w:rsid w:val="002724DD"/>
    <w:rsid w:val="0027268D"/>
    <w:rsid w:val="00272ABE"/>
    <w:rsid w:val="00272D45"/>
    <w:rsid w:val="00272FBE"/>
    <w:rsid w:val="00273231"/>
    <w:rsid w:val="00273250"/>
    <w:rsid w:val="0027367D"/>
    <w:rsid w:val="00273D07"/>
    <w:rsid w:val="00274098"/>
    <w:rsid w:val="00274170"/>
    <w:rsid w:val="0027445D"/>
    <w:rsid w:val="00274824"/>
    <w:rsid w:val="00274DB0"/>
    <w:rsid w:val="0027514D"/>
    <w:rsid w:val="00275345"/>
    <w:rsid w:val="00275530"/>
    <w:rsid w:val="00276508"/>
    <w:rsid w:val="002774D7"/>
    <w:rsid w:val="0028006B"/>
    <w:rsid w:val="00280095"/>
    <w:rsid w:val="002806A4"/>
    <w:rsid w:val="0028071B"/>
    <w:rsid w:val="00280A68"/>
    <w:rsid w:val="00281296"/>
    <w:rsid w:val="00281790"/>
    <w:rsid w:val="00281AAF"/>
    <w:rsid w:val="00281BAC"/>
    <w:rsid w:val="00281E3D"/>
    <w:rsid w:val="002822E9"/>
    <w:rsid w:val="00282483"/>
    <w:rsid w:val="00282A00"/>
    <w:rsid w:val="00282C31"/>
    <w:rsid w:val="00282CCC"/>
    <w:rsid w:val="002833C2"/>
    <w:rsid w:val="00283905"/>
    <w:rsid w:val="00283B8C"/>
    <w:rsid w:val="00283C9D"/>
    <w:rsid w:val="00283D09"/>
    <w:rsid w:val="00284114"/>
    <w:rsid w:val="0028450D"/>
    <w:rsid w:val="00284695"/>
    <w:rsid w:val="002848BB"/>
    <w:rsid w:val="00284E5F"/>
    <w:rsid w:val="00284ED2"/>
    <w:rsid w:val="00285061"/>
    <w:rsid w:val="00285470"/>
    <w:rsid w:val="002854AE"/>
    <w:rsid w:val="00285F22"/>
    <w:rsid w:val="00286188"/>
    <w:rsid w:val="0028628E"/>
    <w:rsid w:val="002862DC"/>
    <w:rsid w:val="00286660"/>
    <w:rsid w:val="00286765"/>
    <w:rsid w:val="0028704A"/>
    <w:rsid w:val="002870EA"/>
    <w:rsid w:val="0028782E"/>
    <w:rsid w:val="00287A3E"/>
    <w:rsid w:val="00290386"/>
    <w:rsid w:val="00290A03"/>
    <w:rsid w:val="00290AD7"/>
    <w:rsid w:val="00290C51"/>
    <w:rsid w:val="0029126C"/>
    <w:rsid w:val="002913C9"/>
    <w:rsid w:val="0029188C"/>
    <w:rsid w:val="00291F74"/>
    <w:rsid w:val="002922B5"/>
    <w:rsid w:val="00292B19"/>
    <w:rsid w:val="00292C72"/>
    <w:rsid w:val="002931D7"/>
    <w:rsid w:val="002932D9"/>
    <w:rsid w:val="00293442"/>
    <w:rsid w:val="002939DB"/>
    <w:rsid w:val="00293E99"/>
    <w:rsid w:val="00294873"/>
    <w:rsid w:val="00294FA1"/>
    <w:rsid w:val="002953BD"/>
    <w:rsid w:val="0029579E"/>
    <w:rsid w:val="0029585D"/>
    <w:rsid w:val="00295C06"/>
    <w:rsid w:val="002962EC"/>
    <w:rsid w:val="00296C8C"/>
    <w:rsid w:val="0029716E"/>
    <w:rsid w:val="00297891"/>
    <w:rsid w:val="00297A2E"/>
    <w:rsid w:val="002A057E"/>
    <w:rsid w:val="002A0C31"/>
    <w:rsid w:val="002A0C51"/>
    <w:rsid w:val="002A0C6D"/>
    <w:rsid w:val="002A1037"/>
    <w:rsid w:val="002A1403"/>
    <w:rsid w:val="002A14CE"/>
    <w:rsid w:val="002A1594"/>
    <w:rsid w:val="002A22C1"/>
    <w:rsid w:val="002A2ED7"/>
    <w:rsid w:val="002A2F1A"/>
    <w:rsid w:val="002A390D"/>
    <w:rsid w:val="002A3993"/>
    <w:rsid w:val="002A39D1"/>
    <w:rsid w:val="002A3F74"/>
    <w:rsid w:val="002A40A7"/>
    <w:rsid w:val="002A436C"/>
    <w:rsid w:val="002A4470"/>
    <w:rsid w:val="002A46DF"/>
    <w:rsid w:val="002A47A2"/>
    <w:rsid w:val="002A4A36"/>
    <w:rsid w:val="002A4B72"/>
    <w:rsid w:val="002A4F93"/>
    <w:rsid w:val="002A521C"/>
    <w:rsid w:val="002A5636"/>
    <w:rsid w:val="002A5ACF"/>
    <w:rsid w:val="002A6014"/>
    <w:rsid w:val="002A67DD"/>
    <w:rsid w:val="002A686D"/>
    <w:rsid w:val="002A69C0"/>
    <w:rsid w:val="002A6A48"/>
    <w:rsid w:val="002A6CBD"/>
    <w:rsid w:val="002A7067"/>
    <w:rsid w:val="002A7965"/>
    <w:rsid w:val="002A7F3A"/>
    <w:rsid w:val="002B02C7"/>
    <w:rsid w:val="002B034B"/>
    <w:rsid w:val="002B07BE"/>
    <w:rsid w:val="002B099E"/>
    <w:rsid w:val="002B0D1D"/>
    <w:rsid w:val="002B0DEA"/>
    <w:rsid w:val="002B1B71"/>
    <w:rsid w:val="002B2201"/>
    <w:rsid w:val="002B255F"/>
    <w:rsid w:val="002B272F"/>
    <w:rsid w:val="002B27C8"/>
    <w:rsid w:val="002B2BEC"/>
    <w:rsid w:val="002B2E4E"/>
    <w:rsid w:val="002B2FC8"/>
    <w:rsid w:val="002B36EA"/>
    <w:rsid w:val="002B36FA"/>
    <w:rsid w:val="002B3EEA"/>
    <w:rsid w:val="002B3FE7"/>
    <w:rsid w:val="002B43AB"/>
    <w:rsid w:val="002B4450"/>
    <w:rsid w:val="002B446E"/>
    <w:rsid w:val="002B460D"/>
    <w:rsid w:val="002B4827"/>
    <w:rsid w:val="002B4D1B"/>
    <w:rsid w:val="002B508B"/>
    <w:rsid w:val="002B54DD"/>
    <w:rsid w:val="002B5E39"/>
    <w:rsid w:val="002B6119"/>
    <w:rsid w:val="002B6396"/>
    <w:rsid w:val="002B67DE"/>
    <w:rsid w:val="002B6BE6"/>
    <w:rsid w:val="002B6EA0"/>
    <w:rsid w:val="002B7224"/>
    <w:rsid w:val="002B778D"/>
    <w:rsid w:val="002B781E"/>
    <w:rsid w:val="002B7B7C"/>
    <w:rsid w:val="002B7DA8"/>
    <w:rsid w:val="002B7F38"/>
    <w:rsid w:val="002C0257"/>
    <w:rsid w:val="002C0956"/>
    <w:rsid w:val="002C0AC7"/>
    <w:rsid w:val="002C0B2E"/>
    <w:rsid w:val="002C148D"/>
    <w:rsid w:val="002C1962"/>
    <w:rsid w:val="002C1C14"/>
    <w:rsid w:val="002C1D09"/>
    <w:rsid w:val="002C1D48"/>
    <w:rsid w:val="002C2014"/>
    <w:rsid w:val="002C21A2"/>
    <w:rsid w:val="002C2398"/>
    <w:rsid w:val="002C2C10"/>
    <w:rsid w:val="002C3328"/>
    <w:rsid w:val="002C37E5"/>
    <w:rsid w:val="002C391E"/>
    <w:rsid w:val="002C3A45"/>
    <w:rsid w:val="002C3DE5"/>
    <w:rsid w:val="002C43BC"/>
    <w:rsid w:val="002C4410"/>
    <w:rsid w:val="002C4903"/>
    <w:rsid w:val="002C4B62"/>
    <w:rsid w:val="002C4E65"/>
    <w:rsid w:val="002C55F0"/>
    <w:rsid w:val="002C58EA"/>
    <w:rsid w:val="002C5B29"/>
    <w:rsid w:val="002C5BBA"/>
    <w:rsid w:val="002C5C2B"/>
    <w:rsid w:val="002C6011"/>
    <w:rsid w:val="002C6198"/>
    <w:rsid w:val="002C627F"/>
    <w:rsid w:val="002C6536"/>
    <w:rsid w:val="002C657A"/>
    <w:rsid w:val="002C660F"/>
    <w:rsid w:val="002C69F6"/>
    <w:rsid w:val="002C6A7A"/>
    <w:rsid w:val="002C6D0A"/>
    <w:rsid w:val="002C6DC4"/>
    <w:rsid w:val="002C7939"/>
    <w:rsid w:val="002C7A6E"/>
    <w:rsid w:val="002C7C9B"/>
    <w:rsid w:val="002C7E29"/>
    <w:rsid w:val="002D00FC"/>
    <w:rsid w:val="002D0307"/>
    <w:rsid w:val="002D0914"/>
    <w:rsid w:val="002D099F"/>
    <w:rsid w:val="002D0EF1"/>
    <w:rsid w:val="002D1219"/>
    <w:rsid w:val="002D1243"/>
    <w:rsid w:val="002D15FA"/>
    <w:rsid w:val="002D1628"/>
    <w:rsid w:val="002D178C"/>
    <w:rsid w:val="002D189A"/>
    <w:rsid w:val="002D18B8"/>
    <w:rsid w:val="002D1956"/>
    <w:rsid w:val="002D1C18"/>
    <w:rsid w:val="002D1C74"/>
    <w:rsid w:val="002D1EC8"/>
    <w:rsid w:val="002D20E3"/>
    <w:rsid w:val="002D2453"/>
    <w:rsid w:val="002D26C9"/>
    <w:rsid w:val="002D274C"/>
    <w:rsid w:val="002D2913"/>
    <w:rsid w:val="002D2DC6"/>
    <w:rsid w:val="002D2F97"/>
    <w:rsid w:val="002D363D"/>
    <w:rsid w:val="002D36ED"/>
    <w:rsid w:val="002D38B2"/>
    <w:rsid w:val="002D3B0C"/>
    <w:rsid w:val="002D3CB2"/>
    <w:rsid w:val="002D3E46"/>
    <w:rsid w:val="002D4082"/>
    <w:rsid w:val="002D46AF"/>
    <w:rsid w:val="002D4719"/>
    <w:rsid w:val="002D4950"/>
    <w:rsid w:val="002D4D1F"/>
    <w:rsid w:val="002D505F"/>
    <w:rsid w:val="002D52B1"/>
    <w:rsid w:val="002D55E2"/>
    <w:rsid w:val="002D57E2"/>
    <w:rsid w:val="002D5840"/>
    <w:rsid w:val="002D6200"/>
    <w:rsid w:val="002D62DB"/>
    <w:rsid w:val="002D662C"/>
    <w:rsid w:val="002D6898"/>
    <w:rsid w:val="002D6E97"/>
    <w:rsid w:val="002D7067"/>
    <w:rsid w:val="002D7387"/>
    <w:rsid w:val="002D7CCD"/>
    <w:rsid w:val="002E03D2"/>
    <w:rsid w:val="002E05A8"/>
    <w:rsid w:val="002E05D8"/>
    <w:rsid w:val="002E11B8"/>
    <w:rsid w:val="002E130C"/>
    <w:rsid w:val="002E14D1"/>
    <w:rsid w:val="002E22CE"/>
    <w:rsid w:val="002E22D8"/>
    <w:rsid w:val="002E2E4A"/>
    <w:rsid w:val="002E2EC7"/>
    <w:rsid w:val="002E31C4"/>
    <w:rsid w:val="002E3A24"/>
    <w:rsid w:val="002E3DB0"/>
    <w:rsid w:val="002E4219"/>
    <w:rsid w:val="002E4B7C"/>
    <w:rsid w:val="002E5316"/>
    <w:rsid w:val="002E543E"/>
    <w:rsid w:val="002E58A7"/>
    <w:rsid w:val="002E5A13"/>
    <w:rsid w:val="002E605B"/>
    <w:rsid w:val="002E657A"/>
    <w:rsid w:val="002E65D3"/>
    <w:rsid w:val="002E698F"/>
    <w:rsid w:val="002E7007"/>
    <w:rsid w:val="002E70EF"/>
    <w:rsid w:val="002E7316"/>
    <w:rsid w:val="002E733A"/>
    <w:rsid w:val="002E78DA"/>
    <w:rsid w:val="002E7EDC"/>
    <w:rsid w:val="002F0366"/>
    <w:rsid w:val="002F0565"/>
    <w:rsid w:val="002F0AB9"/>
    <w:rsid w:val="002F0B97"/>
    <w:rsid w:val="002F128F"/>
    <w:rsid w:val="002F1423"/>
    <w:rsid w:val="002F14EB"/>
    <w:rsid w:val="002F1884"/>
    <w:rsid w:val="002F1B22"/>
    <w:rsid w:val="002F1B56"/>
    <w:rsid w:val="002F1BE4"/>
    <w:rsid w:val="002F1CE4"/>
    <w:rsid w:val="002F1FC7"/>
    <w:rsid w:val="002F20C9"/>
    <w:rsid w:val="002F23B9"/>
    <w:rsid w:val="002F2438"/>
    <w:rsid w:val="002F287E"/>
    <w:rsid w:val="002F2F89"/>
    <w:rsid w:val="002F3003"/>
    <w:rsid w:val="002F30E6"/>
    <w:rsid w:val="002F328B"/>
    <w:rsid w:val="002F35B8"/>
    <w:rsid w:val="002F38B8"/>
    <w:rsid w:val="002F40A8"/>
    <w:rsid w:val="002F46E9"/>
    <w:rsid w:val="002F472E"/>
    <w:rsid w:val="002F477F"/>
    <w:rsid w:val="002F4954"/>
    <w:rsid w:val="002F526A"/>
    <w:rsid w:val="002F52B6"/>
    <w:rsid w:val="002F5960"/>
    <w:rsid w:val="002F59BC"/>
    <w:rsid w:val="002F5D4A"/>
    <w:rsid w:val="002F5FB2"/>
    <w:rsid w:val="002F6032"/>
    <w:rsid w:val="002F6282"/>
    <w:rsid w:val="002F67B0"/>
    <w:rsid w:val="002F6A9F"/>
    <w:rsid w:val="002F73EA"/>
    <w:rsid w:val="002F74C2"/>
    <w:rsid w:val="002F7AE7"/>
    <w:rsid w:val="00300914"/>
    <w:rsid w:val="0030097E"/>
    <w:rsid w:val="00300C33"/>
    <w:rsid w:val="00300CC6"/>
    <w:rsid w:val="00300E73"/>
    <w:rsid w:val="00300FE2"/>
    <w:rsid w:val="003019BE"/>
    <w:rsid w:val="00301AFA"/>
    <w:rsid w:val="003020A1"/>
    <w:rsid w:val="003024B4"/>
    <w:rsid w:val="003027E9"/>
    <w:rsid w:val="00302803"/>
    <w:rsid w:val="0030293E"/>
    <w:rsid w:val="00302975"/>
    <w:rsid w:val="00302BA1"/>
    <w:rsid w:val="00302C98"/>
    <w:rsid w:val="00302FA4"/>
    <w:rsid w:val="0030325E"/>
    <w:rsid w:val="00303446"/>
    <w:rsid w:val="003035D1"/>
    <w:rsid w:val="00303688"/>
    <w:rsid w:val="003039BE"/>
    <w:rsid w:val="00303D46"/>
    <w:rsid w:val="00303F3D"/>
    <w:rsid w:val="0030406A"/>
    <w:rsid w:val="003046C6"/>
    <w:rsid w:val="00304AAB"/>
    <w:rsid w:val="00304C76"/>
    <w:rsid w:val="0030503D"/>
    <w:rsid w:val="00305072"/>
    <w:rsid w:val="003051E1"/>
    <w:rsid w:val="003053C4"/>
    <w:rsid w:val="0030588C"/>
    <w:rsid w:val="00305CA3"/>
    <w:rsid w:val="00305D44"/>
    <w:rsid w:val="00305FA0"/>
    <w:rsid w:val="0030607B"/>
    <w:rsid w:val="00306160"/>
    <w:rsid w:val="00306697"/>
    <w:rsid w:val="003067D4"/>
    <w:rsid w:val="00306F84"/>
    <w:rsid w:val="003073EF"/>
    <w:rsid w:val="00307C47"/>
    <w:rsid w:val="00307D00"/>
    <w:rsid w:val="00310485"/>
    <w:rsid w:val="00310723"/>
    <w:rsid w:val="00310764"/>
    <w:rsid w:val="00310B07"/>
    <w:rsid w:val="00310DF9"/>
    <w:rsid w:val="00311177"/>
    <w:rsid w:val="00311299"/>
    <w:rsid w:val="003112B2"/>
    <w:rsid w:val="0031206C"/>
    <w:rsid w:val="00312454"/>
    <w:rsid w:val="003128E3"/>
    <w:rsid w:val="00312B5F"/>
    <w:rsid w:val="003133B3"/>
    <w:rsid w:val="00313483"/>
    <w:rsid w:val="00313522"/>
    <w:rsid w:val="00313EBD"/>
    <w:rsid w:val="00314082"/>
    <w:rsid w:val="00314159"/>
    <w:rsid w:val="003144EF"/>
    <w:rsid w:val="003146F6"/>
    <w:rsid w:val="0031477A"/>
    <w:rsid w:val="003148C7"/>
    <w:rsid w:val="00314908"/>
    <w:rsid w:val="00314D09"/>
    <w:rsid w:val="00315201"/>
    <w:rsid w:val="0031522E"/>
    <w:rsid w:val="00315ABB"/>
    <w:rsid w:val="00316229"/>
    <w:rsid w:val="003169F7"/>
    <w:rsid w:val="00316BBF"/>
    <w:rsid w:val="003175B7"/>
    <w:rsid w:val="00317FDB"/>
    <w:rsid w:val="00320422"/>
    <w:rsid w:val="0032046D"/>
    <w:rsid w:val="003205F2"/>
    <w:rsid w:val="00320FE5"/>
    <w:rsid w:val="003211F3"/>
    <w:rsid w:val="0032158B"/>
    <w:rsid w:val="00321934"/>
    <w:rsid w:val="0032233E"/>
    <w:rsid w:val="00322365"/>
    <w:rsid w:val="003225AC"/>
    <w:rsid w:val="00322A11"/>
    <w:rsid w:val="00322B16"/>
    <w:rsid w:val="00323328"/>
    <w:rsid w:val="00323DFC"/>
    <w:rsid w:val="00323E80"/>
    <w:rsid w:val="003240CF"/>
    <w:rsid w:val="00324151"/>
    <w:rsid w:val="0032418A"/>
    <w:rsid w:val="003244D1"/>
    <w:rsid w:val="00324512"/>
    <w:rsid w:val="00324C11"/>
    <w:rsid w:val="00324E41"/>
    <w:rsid w:val="00324F1D"/>
    <w:rsid w:val="00325003"/>
    <w:rsid w:val="00325034"/>
    <w:rsid w:val="00325708"/>
    <w:rsid w:val="0032576A"/>
    <w:rsid w:val="00325B5F"/>
    <w:rsid w:val="00325B81"/>
    <w:rsid w:val="00325FA0"/>
    <w:rsid w:val="00326449"/>
    <w:rsid w:val="00326617"/>
    <w:rsid w:val="00326843"/>
    <w:rsid w:val="00326A22"/>
    <w:rsid w:val="00326E9A"/>
    <w:rsid w:val="00326E9E"/>
    <w:rsid w:val="00326F65"/>
    <w:rsid w:val="00326FF8"/>
    <w:rsid w:val="0032782F"/>
    <w:rsid w:val="003279E2"/>
    <w:rsid w:val="00327D5A"/>
    <w:rsid w:val="00330421"/>
    <w:rsid w:val="00330674"/>
    <w:rsid w:val="00330892"/>
    <w:rsid w:val="003309B5"/>
    <w:rsid w:val="00330E11"/>
    <w:rsid w:val="00330FA9"/>
    <w:rsid w:val="00330FE4"/>
    <w:rsid w:val="003311C5"/>
    <w:rsid w:val="003312FC"/>
    <w:rsid w:val="00331778"/>
    <w:rsid w:val="00331FDF"/>
    <w:rsid w:val="003321C0"/>
    <w:rsid w:val="003321EA"/>
    <w:rsid w:val="00332263"/>
    <w:rsid w:val="00332BD1"/>
    <w:rsid w:val="00332CF1"/>
    <w:rsid w:val="0033306F"/>
    <w:rsid w:val="003332E4"/>
    <w:rsid w:val="0033347A"/>
    <w:rsid w:val="0033350B"/>
    <w:rsid w:val="003338CF"/>
    <w:rsid w:val="003339C8"/>
    <w:rsid w:val="0033435B"/>
    <w:rsid w:val="00335244"/>
    <w:rsid w:val="003355A7"/>
    <w:rsid w:val="003355BD"/>
    <w:rsid w:val="0033614A"/>
    <w:rsid w:val="00336C22"/>
    <w:rsid w:val="00337062"/>
    <w:rsid w:val="00337226"/>
    <w:rsid w:val="003372F6"/>
    <w:rsid w:val="003372F7"/>
    <w:rsid w:val="0033738E"/>
    <w:rsid w:val="00337560"/>
    <w:rsid w:val="003377DD"/>
    <w:rsid w:val="00340240"/>
    <w:rsid w:val="0034026E"/>
    <w:rsid w:val="00340520"/>
    <w:rsid w:val="00340617"/>
    <w:rsid w:val="0034077D"/>
    <w:rsid w:val="0034103A"/>
    <w:rsid w:val="00341224"/>
    <w:rsid w:val="003412F7"/>
    <w:rsid w:val="0034137D"/>
    <w:rsid w:val="00341697"/>
    <w:rsid w:val="0034170E"/>
    <w:rsid w:val="003418D9"/>
    <w:rsid w:val="003418F2"/>
    <w:rsid w:val="00341937"/>
    <w:rsid w:val="00341B8F"/>
    <w:rsid w:val="00341BAA"/>
    <w:rsid w:val="00341D45"/>
    <w:rsid w:val="00342108"/>
    <w:rsid w:val="003422F7"/>
    <w:rsid w:val="0034233F"/>
    <w:rsid w:val="00342605"/>
    <w:rsid w:val="00342872"/>
    <w:rsid w:val="00342B7F"/>
    <w:rsid w:val="00342CC2"/>
    <w:rsid w:val="00343371"/>
    <w:rsid w:val="00343981"/>
    <w:rsid w:val="00343A14"/>
    <w:rsid w:val="00343D44"/>
    <w:rsid w:val="00343E4E"/>
    <w:rsid w:val="0034488C"/>
    <w:rsid w:val="00344E8F"/>
    <w:rsid w:val="00344FCF"/>
    <w:rsid w:val="00345094"/>
    <w:rsid w:val="00345560"/>
    <w:rsid w:val="00345A46"/>
    <w:rsid w:val="00345AA9"/>
    <w:rsid w:val="00345D14"/>
    <w:rsid w:val="00345E3D"/>
    <w:rsid w:val="003462C7"/>
    <w:rsid w:val="00346458"/>
    <w:rsid w:val="003465E5"/>
    <w:rsid w:val="00346BDA"/>
    <w:rsid w:val="00346CAE"/>
    <w:rsid w:val="00346CF4"/>
    <w:rsid w:val="00346FF9"/>
    <w:rsid w:val="0034793E"/>
    <w:rsid w:val="00347962"/>
    <w:rsid w:val="00350151"/>
    <w:rsid w:val="0035088A"/>
    <w:rsid w:val="00350FC8"/>
    <w:rsid w:val="0035104A"/>
    <w:rsid w:val="00351902"/>
    <w:rsid w:val="00351B41"/>
    <w:rsid w:val="00351B52"/>
    <w:rsid w:val="00351CF7"/>
    <w:rsid w:val="003520BC"/>
    <w:rsid w:val="00352C06"/>
    <w:rsid w:val="00352E4A"/>
    <w:rsid w:val="00353426"/>
    <w:rsid w:val="003534FD"/>
    <w:rsid w:val="003536CE"/>
    <w:rsid w:val="003537B7"/>
    <w:rsid w:val="00353B94"/>
    <w:rsid w:val="00353FCF"/>
    <w:rsid w:val="00354152"/>
    <w:rsid w:val="00354C68"/>
    <w:rsid w:val="00354C6B"/>
    <w:rsid w:val="00354F7B"/>
    <w:rsid w:val="003555F3"/>
    <w:rsid w:val="003557F4"/>
    <w:rsid w:val="00355A84"/>
    <w:rsid w:val="00355B0A"/>
    <w:rsid w:val="00355C50"/>
    <w:rsid w:val="00355CF1"/>
    <w:rsid w:val="00355DD9"/>
    <w:rsid w:val="00356214"/>
    <w:rsid w:val="00356434"/>
    <w:rsid w:val="003565CD"/>
    <w:rsid w:val="00356B03"/>
    <w:rsid w:val="00356DEE"/>
    <w:rsid w:val="00357046"/>
    <w:rsid w:val="003574A7"/>
    <w:rsid w:val="00357937"/>
    <w:rsid w:val="00360425"/>
    <w:rsid w:val="00360466"/>
    <w:rsid w:val="003605D2"/>
    <w:rsid w:val="00360F78"/>
    <w:rsid w:val="00360F8E"/>
    <w:rsid w:val="00361184"/>
    <w:rsid w:val="00361303"/>
    <w:rsid w:val="003614E6"/>
    <w:rsid w:val="00361BD0"/>
    <w:rsid w:val="00361E72"/>
    <w:rsid w:val="0036223C"/>
    <w:rsid w:val="00362766"/>
    <w:rsid w:val="00362786"/>
    <w:rsid w:val="003631B8"/>
    <w:rsid w:val="0036351A"/>
    <w:rsid w:val="0036399D"/>
    <w:rsid w:val="00363A01"/>
    <w:rsid w:val="00363EF7"/>
    <w:rsid w:val="00363F09"/>
    <w:rsid w:val="00363F83"/>
    <w:rsid w:val="00364648"/>
    <w:rsid w:val="00364C0F"/>
    <w:rsid w:val="003652AB"/>
    <w:rsid w:val="00365473"/>
    <w:rsid w:val="00365AB4"/>
    <w:rsid w:val="00365D91"/>
    <w:rsid w:val="003663CB"/>
    <w:rsid w:val="003664E4"/>
    <w:rsid w:val="003665F1"/>
    <w:rsid w:val="00366B2F"/>
    <w:rsid w:val="00366F26"/>
    <w:rsid w:val="00367242"/>
    <w:rsid w:val="003674FA"/>
    <w:rsid w:val="00367715"/>
    <w:rsid w:val="00367AAE"/>
    <w:rsid w:val="00370CF3"/>
    <w:rsid w:val="00370FFB"/>
    <w:rsid w:val="00371205"/>
    <w:rsid w:val="00371290"/>
    <w:rsid w:val="00371779"/>
    <w:rsid w:val="003722FD"/>
    <w:rsid w:val="003727B8"/>
    <w:rsid w:val="00372DDF"/>
    <w:rsid w:val="00373647"/>
    <w:rsid w:val="00373972"/>
    <w:rsid w:val="00373AA1"/>
    <w:rsid w:val="00373D3F"/>
    <w:rsid w:val="003741E9"/>
    <w:rsid w:val="00374485"/>
    <w:rsid w:val="003747B7"/>
    <w:rsid w:val="00374881"/>
    <w:rsid w:val="00374B74"/>
    <w:rsid w:val="00375067"/>
    <w:rsid w:val="00375293"/>
    <w:rsid w:val="003752F0"/>
    <w:rsid w:val="0037540E"/>
    <w:rsid w:val="00375684"/>
    <w:rsid w:val="00375BF3"/>
    <w:rsid w:val="0037603B"/>
    <w:rsid w:val="00376129"/>
    <w:rsid w:val="0037684C"/>
    <w:rsid w:val="00376FBE"/>
    <w:rsid w:val="00376FD5"/>
    <w:rsid w:val="00377A18"/>
    <w:rsid w:val="003802BC"/>
    <w:rsid w:val="003810FA"/>
    <w:rsid w:val="0038160D"/>
    <w:rsid w:val="003825C7"/>
    <w:rsid w:val="0038282F"/>
    <w:rsid w:val="00382CC2"/>
    <w:rsid w:val="00382D8E"/>
    <w:rsid w:val="00383072"/>
    <w:rsid w:val="0038324A"/>
    <w:rsid w:val="003832A8"/>
    <w:rsid w:val="00383A87"/>
    <w:rsid w:val="0038411D"/>
    <w:rsid w:val="00384D4D"/>
    <w:rsid w:val="00385A2D"/>
    <w:rsid w:val="00385C9F"/>
    <w:rsid w:val="00385FC6"/>
    <w:rsid w:val="00386057"/>
    <w:rsid w:val="00386179"/>
    <w:rsid w:val="003868F8"/>
    <w:rsid w:val="003872BD"/>
    <w:rsid w:val="0038785E"/>
    <w:rsid w:val="00387A49"/>
    <w:rsid w:val="00387B8B"/>
    <w:rsid w:val="00387BB6"/>
    <w:rsid w:val="00387DF6"/>
    <w:rsid w:val="003900AF"/>
    <w:rsid w:val="003902C0"/>
    <w:rsid w:val="00390474"/>
    <w:rsid w:val="00390D1F"/>
    <w:rsid w:val="00390E34"/>
    <w:rsid w:val="0039120B"/>
    <w:rsid w:val="003914C6"/>
    <w:rsid w:val="00391780"/>
    <w:rsid w:val="0039196A"/>
    <w:rsid w:val="00391D37"/>
    <w:rsid w:val="00391DA5"/>
    <w:rsid w:val="00392538"/>
    <w:rsid w:val="00392FBB"/>
    <w:rsid w:val="0039314A"/>
    <w:rsid w:val="003933D4"/>
    <w:rsid w:val="003935A7"/>
    <w:rsid w:val="00393688"/>
    <w:rsid w:val="00393AB6"/>
    <w:rsid w:val="00394AE3"/>
    <w:rsid w:val="003952E8"/>
    <w:rsid w:val="00395BAB"/>
    <w:rsid w:val="00395D5D"/>
    <w:rsid w:val="00395DE7"/>
    <w:rsid w:val="003961B6"/>
    <w:rsid w:val="0039682D"/>
    <w:rsid w:val="0039685B"/>
    <w:rsid w:val="00396AFF"/>
    <w:rsid w:val="00396BFB"/>
    <w:rsid w:val="00396CAF"/>
    <w:rsid w:val="003970AD"/>
    <w:rsid w:val="003971AA"/>
    <w:rsid w:val="00397C40"/>
    <w:rsid w:val="003A0436"/>
    <w:rsid w:val="003A0501"/>
    <w:rsid w:val="003A0BE6"/>
    <w:rsid w:val="003A0DF5"/>
    <w:rsid w:val="003A0F4D"/>
    <w:rsid w:val="003A1B49"/>
    <w:rsid w:val="003A1C45"/>
    <w:rsid w:val="003A1D64"/>
    <w:rsid w:val="003A1EA2"/>
    <w:rsid w:val="003A1FCB"/>
    <w:rsid w:val="003A2173"/>
    <w:rsid w:val="003A2A3B"/>
    <w:rsid w:val="003A2D27"/>
    <w:rsid w:val="003A32A3"/>
    <w:rsid w:val="003A351C"/>
    <w:rsid w:val="003A35F3"/>
    <w:rsid w:val="003A3606"/>
    <w:rsid w:val="003A36F2"/>
    <w:rsid w:val="003A37BC"/>
    <w:rsid w:val="003A40F8"/>
    <w:rsid w:val="003A411C"/>
    <w:rsid w:val="003A414A"/>
    <w:rsid w:val="003A4A27"/>
    <w:rsid w:val="003A5166"/>
    <w:rsid w:val="003A5202"/>
    <w:rsid w:val="003A58AB"/>
    <w:rsid w:val="003A5BC6"/>
    <w:rsid w:val="003A5D97"/>
    <w:rsid w:val="003A6213"/>
    <w:rsid w:val="003A6460"/>
    <w:rsid w:val="003A67EE"/>
    <w:rsid w:val="003A6FC9"/>
    <w:rsid w:val="003A700C"/>
    <w:rsid w:val="003A728A"/>
    <w:rsid w:val="003A74F1"/>
    <w:rsid w:val="003A77D1"/>
    <w:rsid w:val="003A7A17"/>
    <w:rsid w:val="003A7AB8"/>
    <w:rsid w:val="003A7EC0"/>
    <w:rsid w:val="003A7F8A"/>
    <w:rsid w:val="003B032D"/>
    <w:rsid w:val="003B03B3"/>
    <w:rsid w:val="003B08E9"/>
    <w:rsid w:val="003B0BBB"/>
    <w:rsid w:val="003B1196"/>
    <w:rsid w:val="003B1285"/>
    <w:rsid w:val="003B1C53"/>
    <w:rsid w:val="003B1CD7"/>
    <w:rsid w:val="003B1EED"/>
    <w:rsid w:val="003B201E"/>
    <w:rsid w:val="003B2088"/>
    <w:rsid w:val="003B28B6"/>
    <w:rsid w:val="003B2B6D"/>
    <w:rsid w:val="003B2F76"/>
    <w:rsid w:val="003B3230"/>
    <w:rsid w:val="003B33F4"/>
    <w:rsid w:val="003B349E"/>
    <w:rsid w:val="003B35AE"/>
    <w:rsid w:val="003B3A6E"/>
    <w:rsid w:val="003B3B37"/>
    <w:rsid w:val="003B3D08"/>
    <w:rsid w:val="003B3FC3"/>
    <w:rsid w:val="003B412B"/>
    <w:rsid w:val="003B4417"/>
    <w:rsid w:val="003B4B3A"/>
    <w:rsid w:val="003B4BD3"/>
    <w:rsid w:val="003B4E64"/>
    <w:rsid w:val="003B5447"/>
    <w:rsid w:val="003B5455"/>
    <w:rsid w:val="003B568A"/>
    <w:rsid w:val="003B630F"/>
    <w:rsid w:val="003B68D7"/>
    <w:rsid w:val="003B6900"/>
    <w:rsid w:val="003B69F3"/>
    <w:rsid w:val="003B6A5E"/>
    <w:rsid w:val="003B6F06"/>
    <w:rsid w:val="003B6F62"/>
    <w:rsid w:val="003B7B4E"/>
    <w:rsid w:val="003B7F91"/>
    <w:rsid w:val="003C0314"/>
    <w:rsid w:val="003C0656"/>
    <w:rsid w:val="003C12BD"/>
    <w:rsid w:val="003C2029"/>
    <w:rsid w:val="003C21C4"/>
    <w:rsid w:val="003C2228"/>
    <w:rsid w:val="003C23D3"/>
    <w:rsid w:val="003C2C9D"/>
    <w:rsid w:val="003C3225"/>
    <w:rsid w:val="003C3375"/>
    <w:rsid w:val="003C4432"/>
    <w:rsid w:val="003C443A"/>
    <w:rsid w:val="003C4587"/>
    <w:rsid w:val="003C4785"/>
    <w:rsid w:val="003C4802"/>
    <w:rsid w:val="003C4CD5"/>
    <w:rsid w:val="003C4D8C"/>
    <w:rsid w:val="003C5120"/>
    <w:rsid w:val="003C5207"/>
    <w:rsid w:val="003C55B7"/>
    <w:rsid w:val="003C7339"/>
    <w:rsid w:val="003C7357"/>
    <w:rsid w:val="003C75CE"/>
    <w:rsid w:val="003C76A8"/>
    <w:rsid w:val="003C796A"/>
    <w:rsid w:val="003C7BC6"/>
    <w:rsid w:val="003D0517"/>
    <w:rsid w:val="003D051C"/>
    <w:rsid w:val="003D0587"/>
    <w:rsid w:val="003D07F0"/>
    <w:rsid w:val="003D0986"/>
    <w:rsid w:val="003D09F6"/>
    <w:rsid w:val="003D101F"/>
    <w:rsid w:val="003D1443"/>
    <w:rsid w:val="003D18C4"/>
    <w:rsid w:val="003D1953"/>
    <w:rsid w:val="003D19BA"/>
    <w:rsid w:val="003D1BBF"/>
    <w:rsid w:val="003D1C57"/>
    <w:rsid w:val="003D1D6B"/>
    <w:rsid w:val="003D24E3"/>
    <w:rsid w:val="003D2754"/>
    <w:rsid w:val="003D2CCC"/>
    <w:rsid w:val="003D3118"/>
    <w:rsid w:val="003D3645"/>
    <w:rsid w:val="003D36FB"/>
    <w:rsid w:val="003D39A7"/>
    <w:rsid w:val="003D416C"/>
    <w:rsid w:val="003D4319"/>
    <w:rsid w:val="003D4647"/>
    <w:rsid w:val="003D4777"/>
    <w:rsid w:val="003D4A1A"/>
    <w:rsid w:val="003D4A67"/>
    <w:rsid w:val="003D4B1D"/>
    <w:rsid w:val="003D4FAA"/>
    <w:rsid w:val="003D58BC"/>
    <w:rsid w:val="003D5B24"/>
    <w:rsid w:val="003D5F0C"/>
    <w:rsid w:val="003D6BFE"/>
    <w:rsid w:val="003D730A"/>
    <w:rsid w:val="003D7E00"/>
    <w:rsid w:val="003E0331"/>
    <w:rsid w:val="003E04B9"/>
    <w:rsid w:val="003E058F"/>
    <w:rsid w:val="003E13F4"/>
    <w:rsid w:val="003E1BC7"/>
    <w:rsid w:val="003E1C38"/>
    <w:rsid w:val="003E1D08"/>
    <w:rsid w:val="003E1E90"/>
    <w:rsid w:val="003E277A"/>
    <w:rsid w:val="003E2CFB"/>
    <w:rsid w:val="003E2DED"/>
    <w:rsid w:val="003E3180"/>
    <w:rsid w:val="003E3446"/>
    <w:rsid w:val="003E35A6"/>
    <w:rsid w:val="003E377D"/>
    <w:rsid w:val="003E43CD"/>
    <w:rsid w:val="003E441F"/>
    <w:rsid w:val="003E4AB8"/>
    <w:rsid w:val="003E4CEC"/>
    <w:rsid w:val="003E4E08"/>
    <w:rsid w:val="003E4FC6"/>
    <w:rsid w:val="003E59D5"/>
    <w:rsid w:val="003E5B2C"/>
    <w:rsid w:val="003E5BFB"/>
    <w:rsid w:val="003E5E6A"/>
    <w:rsid w:val="003E63AE"/>
    <w:rsid w:val="003E666C"/>
    <w:rsid w:val="003E66B1"/>
    <w:rsid w:val="003E6703"/>
    <w:rsid w:val="003E69D4"/>
    <w:rsid w:val="003E78A5"/>
    <w:rsid w:val="003E7CED"/>
    <w:rsid w:val="003E7D2D"/>
    <w:rsid w:val="003F0100"/>
    <w:rsid w:val="003F042B"/>
    <w:rsid w:val="003F0733"/>
    <w:rsid w:val="003F0DE1"/>
    <w:rsid w:val="003F1502"/>
    <w:rsid w:val="003F1911"/>
    <w:rsid w:val="003F1941"/>
    <w:rsid w:val="003F1F25"/>
    <w:rsid w:val="003F20FE"/>
    <w:rsid w:val="003F21EA"/>
    <w:rsid w:val="003F2845"/>
    <w:rsid w:val="003F2885"/>
    <w:rsid w:val="003F28A0"/>
    <w:rsid w:val="003F28C4"/>
    <w:rsid w:val="003F2920"/>
    <w:rsid w:val="003F2ABB"/>
    <w:rsid w:val="003F2C4D"/>
    <w:rsid w:val="003F2EF6"/>
    <w:rsid w:val="003F396C"/>
    <w:rsid w:val="003F424C"/>
    <w:rsid w:val="003F4706"/>
    <w:rsid w:val="003F4711"/>
    <w:rsid w:val="003F47F3"/>
    <w:rsid w:val="003F48E2"/>
    <w:rsid w:val="003F4B8B"/>
    <w:rsid w:val="003F56D9"/>
    <w:rsid w:val="003F5C42"/>
    <w:rsid w:val="003F61DB"/>
    <w:rsid w:val="003F6A01"/>
    <w:rsid w:val="003F6A32"/>
    <w:rsid w:val="003F6D23"/>
    <w:rsid w:val="003F6FFC"/>
    <w:rsid w:val="003F790D"/>
    <w:rsid w:val="004000A1"/>
    <w:rsid w:val="004003E5"/>
    <w:rsid w:val="004007C8"/>
    <w:rsid w:val="00400C11"/>
    <w:rsid w:val="0040105B"/>
    <w:rsid w:val="004011AD"/>
    <w:rsid w:val="00401351"/>
    <w:rsid w:val="0040139C"/>
    <w:rsid w:val="004013A6"/>
    <w:rsid w:val="00401566"/>
    <w:rsid w:val="004015F0"/>
    <w:rsid w:val="004017C0"/>
    <w:rsid w:val="0040180F"/>
    <w:rsid w:val="00401859"/>
    <w:rsid w:val="00401D0C"/>
    <w:rsid w:val="00401E64"/>
    <w:rsid w:val="004022FF"/>
    <w:rsid w:val="004023FA"/>
    <w:rsid w:val="00402AA1"/>
    <w:rsid w:val="00402D28"/>
    <w:rsid w:val="00402D46"/>
    <w:rsid w:val="00402E5F"/>
    <w:rsid w:val="00402EB6"/>
    <w:rsid w:val="00403A09"/>
    <w:rsid w:val="00403C2C"/>
    <w:rsid w:val="00403CE8"/>
    <w:rsid w:val="00403D0A"/>
    <w:rsid w:val="00404180"/>
    <w:rsid w:val="004042F2"/>
    <w:rsid w:val="00404358"/>
    <w:rsid w:val="00404645"/>
    <w:rsid w:val="0040479D"/>
    <w:rsid w:val="00405290"/>
    <w:rsid w:val="00405440"/>
    <w:rsid w:val="00405A49"/>
    <w:rsid w:val="00405E60"/>
    <w:rsid w:val="00405EEA"/>
    <w:rsid w:val="00406242"/>
    <w:rsid w:val="00406724"/>
    <w:rsid w:val="00406F1E"/>
    <w:rsid w:val="004076EB"/>
    <w:rsid w:val="00407841"/>
    <w:rsid w:val="00407A9F"/>
    <w:rsid w:val="00407E8C"/>
    <w:rsid w:val="004103D6"/>
    <w:rsid w:val="004108BD"/>
    <w:rsid w:val="004108C8"/>
    <w:rsid w:val="00411218"/>
    <w:rsid w:val="004115AD"/>
    <w:rsid w:val="004117BE"/>
    <w:rsid w:val="00411929"/>
    <w:rsid w:val="004119E6"/>
    <w:rsid w:val="00412393"/>
    <w:rsid w:val="00412593"/>
    <w:rsid w:val="00412818"/>
    <w:rsid w:val="0041285F"/>
    <w:rsid w:val="004129AB"/>
    <w:rsid w:val="00412E5D"/>
    <w:rsid w:val="00412F7C"/>
    <w:rsid w:val="0041356E"/>
    <w:rsid w:val="004139DA"/>
    <w:rsid w:val="00413D6C"/>
    <w:rsid w:val="0041440E"/>
    <w:rsid w:val="0041479A"/>
    <w:rsid w:val="004148D9"/>
    <w:rsid w:val="00414D93"/>
    <w:rsid w:val="004150EC"/>
    <w:rsid w:val="00415169"/>
    <w:rsid w:val="004158F3"/>
    <w:rsid w:val="00415982"/>
    <w:rsid w:val="00416277"/>
    <w:rsid w:val="00416782"/>
    <w:rsid w:val="00416BF1"/>
    <w:rsid w:val="00416F48"/>
    <w:rsid w:val="004172D6"/>
    <w:rsid w:val="00417645"/>
    <w:rsid w:val="00417A7C"/>
    <w:rsid w:val="00420235"/>
    <w:rsid w:val="00420E2A"/>
    <w:rsid w:val="004211E2"/>
    <w:rsid w:val="00421224"/>
    <w:rsid w:val="00421621"/>
    <w:rsid w:val="00421AC1"/>
    <w:rsid w:val="00422073"/>
    <w:rsid w:val="004223B2"/>
    <w:rsid w:val="00422E47"/>
    <w:rsid w:val="00422EF7"/>
    <w:rsid w:val="00423160"/>
    <w:rsid w:val="00423173"/>
    <w:rsid w:val="004231F3"/>
    <w:rsid w:val="0042338F"/>
    <w:rsid w:val="0042357F"/>
    <w:rsid w:val="00423849"/>
    <w:rsid w:val="00423886"/>
    <w:rsid w:val="00423992"/>
    <w:rsid w:val="00424953"/>
    <w:rsid w:val="004250F3"/>
    <w:rsid w:val="004251E4"/>
    <w:rsid w:val="004254D7"/>
    <w:rsid w:val="0042591F"/>
    <w:rsid w:val="00425B0C"/>
    <w:rsid w:val="00425B5A"/>
    <w:rsid w:val="00425D72"/>
    <w:rsid w:val="00425E53"/>
    <w:rsid w:val="00425EB2"/>
    <w:rsid w:val="00426655"/>
    <w:rsid w:val="00426929"/>
    <w:rsid w:val="00426FDB"/>
    <w:rsid w:val="0042719D"/>
    <w:rsid w:val="004271E4"/>
    <w:rsid w:val="00427287"/>
    <w:rsid w:val="00427580"/>
    <w:rsid w:val="00427734"/>
    <w:rsid w:val="00427793"/>
    <w:rsid w:val="00427F48"/>
    <w:rsid w:val="00427FA0"/>
    <w:rsid w:val="004300FE"/>
    <w:rsid w:val="00431084"/>
    <w:rsid w:val="004316EE"/>
    <w:rsid w:val="00431AC1"/>
    <w:rsid w:val="00431AE8"/>
    <w:rsid w:val="00431D27"/>
    <w:rsid w:val="004323E5"/>
    <w:rsid w:val="00432600"/>
    <w:rsid w:val="00432ECA"/>
    <w:rsid w:val="00432F2F"/>
    <w:rsid w:val="00433132"/>
    <w:rsid w:val="00433708"/>
    <w:rsid w:val="0043403A"/>
    <w:rsid w:val="004342ED"/>
    <w:rsid w:val="004344A0"/>
    <w:rsid w:val="00434788"/>
    <w:rsid w:val="0043482C"/>
    <w:rsid w:val="00435286"/>
    <w:rsid w:val="00435931"/>
    <w:rsid w:val="004361A7"/>
    <w:rsid w:val="004366F1"/>
    <w:rsid w:val="00436921"/>
    <w:rsid w:val="00437048"/>
    <w:rsid w:val="0043715E"/>
    <w:rsid w:val="004371BC"/>
    <w:rsid w:val="0043750E"/>
    <w:rsid w:val="00437630"/>
    <w:rsid w:val="00437944"/>
    <w:rsid w:val="00437ED9"/>
    <w:rsid w:val="0044007F"/>
    <w:rsid w:val="00440107"/>
    <w:rsid w:val="00440586"/>
    <w:rsid w:val="004409FE"/>
    <w:rsid w:val="00440D80"/>
    <w:rsid w:val="00440FE5"/>
    <w:rsid w:val="00441084"/>
    <w:rsid w:val="0044178E"/>
    <w:rsid w:val="00441B54"/>
    <w:rsid w:val="00441BCF"/>
    <w:rsid w:val="00441D44"/>
    <w:rsid w:val="00441DCE"/>
    <w:rsid w:val="00441EE8"/>
    <w:rsid w:val="0044253B"/>
    <w:rsid w:val="004427D1"/>
    <w:rsid w:val="004431BC"/>
    <w:rsid w:val="0044331E"/>
    <w:rsid w:val="004434B0"/>
    <w:rsid w:val="00443B73"/>
    <w:rsid w:val="00444114"/>
    <w:rsid w:val="00444336"/>
    <w:rsid w:val="00444E20"/>
    <w:rsid w:val="0044519D"/>
    <w:rsid w:val="004454A9"/>
    <w:rsid w:val="004454DD"/>
    <w:rsid w:val="0044560F"/>
    <w:rsid w:val="004456BC"/>
    <w:rsid w:val="004459A4"/>
    <w:rsid w:val="004459BA"/>
    <w:rsid w:val="0044635A"/>
    <w:rsid w:val="00446475"/>
    <w:rsid w:val="004465F3"/>
    <w:rsid w:val="00446652"/>
    <w:rsid w:val="00446758"/>
    <w:rsid w:val="00446EF2"/>
    <w:rsid w:val="00447080"/>
    <w:rsid w:val="004470CB"/>
    <w:rsid w:val="0044710B"/>
    <w:rsid w:val="00447D32"/>
    <w:rsid w:val="00450084"/>
    <w:rsid w:val="0045068B"/>
    <w:rsid w:val="00450C19"/>
    <w:rsid w:val="00451760"/>
    <w:rsid w:val="00451E17"/>
    <w:rsid w:val="004527B4"/>
    <w:rsid w:val="00452965"/>
    <w:rsid w:val="00452A99"/>
    <w:rsid w:val="00452D8E"/>
    <w:rsid w:val="00452F09"/>
    <w:rsid w:val="00453231"/>
    <w:rsid w:val="004534F2"/>
    <w:rsid w:val="00453676"/>
    <w:rsid w:val="0045374E"/>
    <w:rsid w:val="00453A89"/>
    <w:rsid w:val="00453B75"/>
    <w:rsid w:val="00453ED6"/>
    <w:rsid w:val="00453FA5"/>
    <w:rsid w:val="004542B1"/>
    <w:rsid w:val="00454758"/>
    <w:rsid w:val="004547B7"/>
    <w:rsid w:val="00454F4F"/>
    <w:rsid w:val="00454FB0"/>
    <w:rsid w:val="00455742"/>
    <w:rsid w:val="004558EE"/>
    <w:rsid w:val="00455B66"/>
    <w:rsid w:val="00455C93"/>
    <w:rsid w:val="00455E03"/>
    <w:rsid w:val="00455E2D"/>
    <w:rsid w:val="0045623A"/>
    <w:rsid w:val="00456282"/>
    <w:rsid w:val="0045628D"/>
    <w:rsid w:val="00456299"/>
    <w:rsid w:val="0045661C"/>
    <w:rsid w:val="004567C0"/>
    <w:rsid w:val="00457246"/>
    <w:rsid w:val="00457597"/>
    <w:rsid w:val="00457E9A"/>
    <w:rsid w:val="0046055B"/>
    <w:rsid w:val="004608E4"/>
    <w:rsid w:val="00460C37"/>
    <w:rsid w:val="00460CE3"/>
    <w:rsid w:val="00460D66"/>
    <w:rsid w:val="00460D6C"/>
    <w:rsid w:val="00460E9E"/>
    <w:rsid w:val="0046151C"/>
    <w:rsid w:val="00461750"/>
    <w:rsid w:val="004619D7"/>
    <w:rsid w:val="00461E88"/>
    <w:rsid w:val="004628A7"/>
    <w:rsid w:val="0046290A"/>
    <w:rsid w:val="00462FC7"/>
    <w:rsid w:val="004631D0"/>
    <w:rsid w:val="00463BBB"/>
    <w:rsid w:val="004649BB"/>
    <w:rsid w:val="004653D3"/>
    <w:rsid w:val="00465475"/>
    <w:rsid w:val="00465C31"/>
    <w:rsid w:val="00466470"/>
    <w:rsid w:val="004664FB"/>
    <w:rsid w:val="00466FBA"/>
    <w:rsid w:val="0046759F"/>
    <w:rsid w:val="00467D35"/>
    <w:rsid w:val="004703E9"/>
    <w:rsid w:val="004705C3"/>
    <w:rsid w:val="00470B60"/>
    <w:rsid w:val="00470E51"/>
    <w:rsid w:val="00470F12"/>
    <w:rsid w:val="0047185E"/>
    <w:rsid w:val="00471A23"/>
    <w:rsid w:val="00471BF7"/>
    <w:rsid w:val="004720AE"/>
    <w:rsid w:val="004721DD"/>
    <w:rsid w:val="004721EB"/>
    <w:rsid w:val="00472373"/>
    <w:rsid w:val="00472614"/>
    <w:rsid w:val="0047287A"/>
    <w:rsid w:val="004728EC"/>
    <w:rsid w:val="004732E0"/>
    <w:rsid w:val="00473332"/>
    <w:rsid w:val="00473771"/>
    <w:rsid w:val="00473AEC"/>
    <w:rsid w:val="00473B16"/>
    <w:rsid w:val="00473FE0"/>
    <w:rsid w:val="00474113"/>
    <w:rsid w:val="004749FB"/>
    <w:rsid w:val="00474B5A"/>
    <w:rsid w:val="00474ED3"/>
    <w:rsid w:val="004758CA"/>
    <w:rsid w:val="00475944"/>
    <w:rsid w:val="00475AD5"/>
    <w:rsid w:val="00475BAB"/>
    <w:rsid w:val="004764AF"/>
    <w:rsid w:val="0047662D"/>
    <w:rsid w:val="00476BB5"/>
    <w:rsid w:val="00476ED2"/>
    <w:rsid w:val="00477648"/>
    <w:rsid w:val="00477662"/>
    <w:rsid w:val="0047773B"/>
    <w:rsid w:val="00477997"/>
    <w:rsid w:val="00477A75"/>
    <w:rsid w:val="00477ABB"/>
    <w:rsid w:val="00477B63"/>
    <w:rsid w:val="00477DD2"/>
    <w:rsid w:val="004803E8"/>
    <w:rsid w:val="00480453"/>
    <w:rsid w:val="00480773"/>
    <w:rsid w:val="0048116D"/>
    <w:rsid w:val="004813A6"/>
    <w:rsid w:val="00481DA5"/>
    <w:rsid w:val="00481E2A"/>
    <w:rsid w:val="004822C7"/>
    <w:rsid w:val="00482DC6"/>
    <w:rsid w:val="00482F6F"/>
    <w:rsid w:val="00483F8D"/>
    <w:rsid w:val="00484806"/>
    <w:rsid w:val="00485059"/>
    <w:rsid w:val="0048547A"/>
    <w:rsid w:val="00485DF8"/>
    <w:rsid w:val="00485EA9"/>
    <w:rsid w:val="00486030"/>
    <w:rsid w:val="0048608E"/>
    <w:rsid w:val="00486316"/>
    <w:rsid w:val="0048658F"/>
    <w:rsid w:val="00486D61"/>
    <w:rsid w:val="00486EA5"/>
    <w:rsid w:val="00487624"/>
    <w:rsid w:val="00487BD8"/>
    <w:rsid w:val="00490499"/>
    <w:rsid w:val="00490856"/>
    <w:rsid w:val="0049090A"/>
    <w:rsid w:val="00490981"/>
    <w:rsid w:val="00490A91"/>
    <w:rsid w:val="00490AD1"/>
    <w:rsid w:val="00490D7B"/>
    <w:rsid w:val="00491195"/>
    <w:rsid w:val="004917F7"/>
    <w:rsid w:val="00491926"/>
    <w:rsid w:val="004919BF"/>
    <w:rsid w:val="00491B3C"/>
    <w:rsid w:val="00492737"/>
    <w:rsid w:val="0049280C"/>
    <w:rsid w:val="00492D15"/>
    <w:rsid w:val="00492D5C"/>
    <w:rsid w:val="00492DA6"/>
    <w:rsid w:val="00493040"/>
    <w:rsid w:val="004931DE"/>
    <w:rsid w:val="00493258"/>
    <w:rsid w:val="00493D5F"/>
    <w:rsid w:val="004940B7"/>
    <w:rsid w:val="004943C5"/>
    <w:rsid w:val="0049465E"/>
    <w:rsid w:val="00494791"/>
    <w:rsid w:val="0049487F"/>
    <w:rsid w:val="00494CFC"/>
    <w:rsid w:val="00494E27"/>
    <w:rsid w:val="00494EFC"/>
    <w:rsid w:val="00495E09"/>
    <w:rsid w:val="00495E1A"/>
    <w:rsid w:val="004962C5"/>
    <w:rsid w:val="0049687E"/>
    <w:rsid w:val="0049722C"/>
    <w:rsid w:val="004979D1"/>
    <w:rsid w:val="00497E3F"/>
    <w:rsid w:val="004A07C4"/>
    <w:rsid w:val="004A086B"/>
    <w:rsid w:val="004A0ED7"/>
    <w:rsid w:val="004A136B"/>
    <w:rsid w:val="004A1436"/>
    <w:rsid w:val="004A19B3"/>
    <w:rsid w:val="004A1A86"/>
    <w:rsid w:val="004A1AFD"/>
    <w:rsid w:val="004A201A"/>
    <w:rsid w:val="004A2098"/>
    <w:rsid w:val="004A2792"/>
    <w:rsid w:val="004A2B9C"/>
    <w:rsid w:val="004A334A"/>
    <w:rsid w:val="004A3F5D"/>
    <w:rsid w:val="004A3FC9"/>
    <w:rsid w:val="004A42CA"/>
    <w:rsid w:val="004A4310"/>
    <w:rsid w:val="004A4427"/>
    <w:rsid w:val="004A4599"/>
    <w:rsid w:val="004A4834"/>
    <w:rsid w:val="004A48D7"/>
    <w:rsid w:val="004A4A71"/>
    <w:rsid w:val="004A5237"/>
    <w:rsid w:val="004A552E"/>
    <w:rsid w:val="004A553D"/>
    <w:rsid w:val="004A5961"/>
    <w:rsid w:val="004A5CE9"/>
    <w:rsid w:val="004A5E83"/>
    <w:rsid w:val="004A6293"/>
    <w:rsid w:val="004A6FF2"/>
    <w:rsid w:val="004A76F1"/>
    <w:rsid w:val="004A78C2"/>
    <w:rsid w:val="004A7F52"/>
    <w:rsid w:val="004B00B1"/>
    <w:rsid w:val="004B029F"/>
    <w:rsid w:val="004B064D"/>
    <w:rsid w:val="004B0B46"/>
    <w:rsid w:val="004B0C1C"/>
    <w:rsid w:val="004B0F3D"/>
    <w:rsid w:val="004B0FC0"/>
    <w:rsid w:val="004B1362"/>
    <w:rsid w:val="004B17A6"/>
    <w:rsid w:val="004B2213"/>
    <w:rsid w:val="004B2487"/>
    <w:rsid w:val="004B26E7"/>
    <w:rsid w:val="004B2754"/>
    <w:rsid w:val="004B2A69"/>
    <w:rsid w:val="004B32F7"/>
    <w:rsid w:val="004B33BF"/>
    <w:rsid w:val="004B3B52"/>
    <w:rsid w:val="004B3EF7"/>
    <w:rsid w:val="004B3FBA"/>
    <w:rsid w:val="004B41CA"/>
    <w:rsid w:val="004B4219"/>
    <w:rsid w:val="004B4273"/>
    <w:rsid w:val="004B439C"/>
    <w:rsid w:val="004B4A5B"/>
    <w:rsid w:val="004B523A"/>
    <w:rsid w:val="004B5341"/>
    <w:rsid w:val="004B594E"/>
    <w:rsid w:val="004B5A9C"/>
    <w:rsid w:val="004B5B00"/>
    <w:rsid w:val="004B5C01"/>
    <w:rsid w:val="004B5FE9"/>
    <w:rsid w:val="004B6767"/>
    <w:rsid w:val="004B67CE"/>
    <w:rsid w:val="004B68DC"/>
    <w:rsid w:val="004B7098"/>
    <w:rsid w:val="004B72FD"/>
    <w:rsid w:val="004B772F"/>
    <w:rsid w:val="004C03BA"/>
    <w:rsid w:val="004C09C4"/>
    <w:rsid w:val="004C0CFC"/>
    <w:rsid w:val="004C0D27"/>
    <w:rsid w:val="004C0E5D"/>
    <w:rsid w:val="004C0ECE"/>
    <w:rsid w:val="004C0F55"/>
    <w:rsid w:val="004C1924"/>
    <w:rsid w:val="004C1A07"/>
    <w:rsid w:val="004C1EAC"/>
    <w:rsid w:val="004C218E"/>
    <w:rsid w:val="004C2289"/>
    <w:rsid w:val="004C25C9"/>
    <w:rsid w:val="004C292B"/>
    <w:rsid w:val="004C2E4D"/>
    <w:rsid w:val="004C2EA3"/>
    <w:rsid w:val="004C30FF"/>
    <w:rsid w:val="004C3719"/>
    <w:rsid w:val="004C3873"/>
    <w:rsid w:val="004C3C0D"/>
    <w:rsid w:val="004C4ADA"/>
    <w:rsid w:val="004C4DC4"/>
    <w:rsid w:val="004C4E43"/>
    <w:rsid w:val="004C4EDE"/>
    <w:rsid w:val="004C5056"/>
    <w:rsid w:val="004C51EA"/>
    <w:rsid w:val="004C5445"/>
    <w:rsid w:val="004C56BE"/>
    <w:rsid w:val="004C5C30"/>
    <w:rsid w:val="004C5D43"/>
    <w:rsid w:val="004C692F"/>
    <w:rsid w:val="004C6B97"/>
    <w:rsid w:val="004C6DB5"/>
    <w:rsid w:val="004C6DE2"/>
    <w:rsid w:val="004C7189"/>
    <w:rsid w:val="004C7578"/>
    <w:rsid w:val="004C7661"/>
    <w:rsid w:val="004C76CF"/>
    <w:rsid w:val="004C77FA"/>
    <w:rsid w:val="004C7EE7"/>
    <w:rsid w:val="004D019F"/>
    <w:rsid w:val="004D020D"/>
    <w:rsid w:val="004D03EC"/>
    <w:rsid w:val="004D0641"/>
    <w:rsid w:val="004D09AD"/>
    <w:rsid w:val="004D0DEE"/>
    <w:rsid w:val="004D0E07"/>
    <w:rsid w:val="004D0FF6"/>
    <w:rsid w:val="004D109F"/>
    <w:rsid w:val="004D15B0"/>
    <w:rsid w:val="004D17D6"/>
    <w:rsid w:val="004D18EC"/>
    <w:rsid w:val="004D1A3B"/>
    <w:rsid w:val="004D1A46"/>
    <w:rsid w:val="004D1DFC"/>
    <w:rsid w:val="004D1F3F"/>
    <w:rsid w:val="004D20A8"/>
    <w:rsid w:val="004D26F9"/>
    <w:rsid w:val="004D282B"/>
    <w:rsid w:val="004D2F3C"/>
    <w:rsid w:val="004D30FB"/>
    <w:rsid w:val="004D3551"/>
    <w:rsid w:val="004D390C"/>
    <w:rsid w:val="004D3A9E"/>
    <w:rsid w:val="004D3C73"/>
    <w:rsid w:val="004D3E76"/>
    <w:rsid w:val="004D3FCF"/>
    <w:rsid w:val="004D3FEC"/>
    <w:rsid w:val="004D4390"/>
    <w:rsid w:val="004D48CF"/>
    <w:rsid w:val="004D4AA6"/>
    <w:rsid w:val="004D4AF1"/>
    <w:rsid w:val="004D4EE2"/>
    <w:rsid w:val="004D4EF4"/>
    <w:rsid w:val="004D5732"/>
    <w:rsid w:val="004D5AC9"/>
    <w:rsid w:val="004D5B5E"/>
    <w:rsid w:val="004D608E"/>
    <w:rsid w:val="004D6093"/>
    <w:rsid w:val="004D60C1"/>
    <w:rsid w:val="004D6243"/>
    <w:rsid w:val="004D6C13"/>
    <w:rsid w:val="004D712C"/>
    <w:rsid w:val="004D71CB"/>
    <w:rsid w:val="004D75A6"/>
    <w:rsid w:val="004D7F5C"/>
    <w:rsid w:val="004E03F5"/>
    <w:rsid w:val="004E07E2"/>
    <w:rsid w:val="004E09B3"/>
    <w:rsid w:val="004E09CA"/>
    <w:rsid w:val="004E0FC0"/>
    <w:rsid w:val="004E1631"/>
    <w:rsid w:val="004E19BF"/>
    <w:rsid w:val="004E1C72"/>
    <w:rsid w:val="004E2CC8"/>
    <w:rsid w:val="004E2F23"/>
    <w:rsid w:val="004E3195"/>
    <w:rsid w:val="004E3397"/>
    <w:rsid w:val="004E3AE3"/>
    <w:rsid w:val="004E3C16"/>
    <w:rsid w:val="004E3E0C"/>
    <w:rsid w:val="004E420C"/>
    <w:rsid w:val="004E468D"/>
    <w:rsid w:val="004E5476"/>
    <w:rsid w:val="004E5591"/>
    <w:rsid w:val="004E5909"/>
    <w:rsid w:val="004E5914"/>
    <w:rsid w:val="004E5AC5"/>
    <w:rsid w:val="004E61C6"/>
    <w:rsid w:val="004E62AF"/>
    <w:rsid w:val="004E69A8"/>
    <w:rsid w:val="004E69EF"/>
    <w:rsid w:val="004E6AAA"/>
    <w:rsid w:val="004E6AC4"/>
    <w:rsid w:val="004E6AF3"/>
    <w:rsid w:val="004E6CE8"/>
    <w:rsid w:val="004E6E61"/>
    <w:rsid w:val="004E6EC1"/>
    <w:rsid w:val="004E72A4"/>
    <w:rsid w:val="004E7965"/>
    <w:rsid w:val="004E7A5B"/>
    <w:rsid w:val="004E7AEF"/>
    <w:rsid w:val="004F0064"/>
    <w:rsid w:val="004F0A5C"/>
    <w:rsid w:val="004F0A67"/>
    <w:rsid w:val="004F0CF2"/>
    <w:rsid w:val="004F0CFB"/>
    <w:rsid w:val="004F1446"/>
    <w:rsid w:val="004F170B"/>
    <w:rsid w:val="004F17D4"/>
    <w:rsid w:val="004F1B25"/>
    <w:rsid w:val="004F1CC6"/>
    <w:rsid w:val="004F1D9A"/>
    <w:rsid w:val="004F21EC"/>
    <w:rsid w:val="004F2309"/>
    <w:rsid w:val="004F30BA"/>
    <w:rsid w:val="004F33D6"/>
    <w:rsid w:val="004F35B1"/>
    <w:rsid w:val="004F3BD0"/>
    <w:rsid w:val="004F422E"/>
    <w:rsid w:val="004F4EA8"/>
    <w:rsid w:val="004F5079"/>
    <w:rsid w:val="004F524D"/>
    <w:rsid w:val="004F6009"/>
    <w:rsid w:val="004F6188"/>
    <w:rsid w:val="004F63D6"/>
    <w:rsid w:val="004F66E7"/>
    <w:rsid w:val="004F67A2"/>
    <w:rsid w:val="004F68FA"/>
    <w:rsid w:val="004F6C32"/>
    <w:rsid w:val="004F6C59"/>
    <w:rsid w:val="004F6CC7"/>
    <w:rsid w:val="004F6E59"/>
    <w:rsid w:val="004F735A"/>
    <w:rsid w:val="004F7365"/>
    <w:rsid w:val="0050043F"/>
    <w:rsid w:val="00500987"/>
    <w:rsid w:val="00500FD0"/>
    <w:rsid w:val="005013BB"/>
    <w:rsid w:val="00501448"/>
    <w:rsid w:val="005018A9"/>
    <w:rsid w:val="00502121"/>
    <w:rsid w:val="00502A73"/>
    <w:rsid w:val="00502C40"/>
    <w:rsid w:val="00502D2E"/>
    <w:rsid w:val="0050377F"/>
    <w:rsid w:val="00503B69"/>
    <w:rsid w:val="00504374"/>
    <w:rsid w:val="005047A7"/>
    <w:rsid w:val="00504F7A"/>
    <w:rsid w:val="00505160"/>
    <w:rsid w:val="005051CC"/>
    <w:rsid w:val="005051F5"/>
    <w:rsid w:val="00505440"/>
    <w:rsid w:val="005055A5"/>
    <w:rsid w:val="005059B9"/>
    <w:rsid w:val="00506042"/>
    <w:rsid w:val="0050609E"/>
    <w:rsid w:val="00506898"/>
    <w:rsid w:val="00506B72"/>
    <w:rsid w:val="005072BA"/>
    <w:rsid w:val="005072E1"/>
    <w:rsid w:val="0050782C"/>
    <w:rsid w:val="00507D42"/>
    <w:rsid w:val="00510689"/>
    <w:rsid w:val="00510BCC"/>
    <w:rsid w:val="005110E4"/>
    <w:rsid w:val="0051144A"/>
    <w:rsid w:val="005115DB"/>
    <w:rsid w:val="005121E5"/>
    <w:rsid w:val="00512753"/>
    <w:rsid w:val="00512D62"/>
    <w:rsid w:val="00513008"/>
    <w:rsid w:val="005131D9"/>
    <w:rsid w:val="00513590"/>
    <w:rsid w:val="005137AB"/>
    <w:rsid w:val="00513D9F"/>
    <w:rsid w:val="00513E9C"/>
    <w:rsid w:val="00514205"/>
    <w:rsid w:val="00514A8E"/>
    <w:rsid w:val="00514E73"/>
    <w:rsid w:val="00515719"/>
    <w:rsid w:val="005158BA"/>
    <w:rsid w:val="00515B01"/>
    <w:rsid w:val="00515CBC"/>
    <w:rsid w:val="00515DC3"/>
    <w:rsid w:val="00515FCA"/>
    <w:rsid w:val="005162A0"/>
    <w:rsid w:val="005201AD"/>
    <w:rsid w:val="00520223"/>
    <w:rsid w:val="00520286"/>
    <w:rsid w:val="005205D7"/>
    <w:rsid w:val="005206F5"/>
    <w:rsid w:val="00520BB0"/>
    <w:rsid w:val="00520EAC"/>
    <w:rsid w:val="005213DF"/>
    <w:rsid w:val="0052140D"/>
    <w:rsid w:val="0052180D"/>
    <w:rsid w:val="0052184A"/>
    <w:rsid w:val="00521DEC"/>
    <w:rsid w:val="00521F0C"/>
    <w:rsid w:val="005220AC"/>
    <w:rsid w:val="0052245B"/>
    <w:rsid w:val="00522510"/>
    <w:rsid w:val="00522607"/>
    <w:rsid w:val="0052262F"/>
    <w:rsid w:val="005227E9"/>
    <w:rsid w:val="00522846"/>
    <w:rsid w:val="0052293C"/>
    <w:rsid w:val="00522B4D"/>
    <w:rsid w:val="00522BE4"/>
    <w:rsid w:val="00522F22"/>
    <w:rsid w:val="00522F2A"/>
    <w:rsid w:val="0052312A"/>
    <w:rsid w:val="00523360"/>
    <w:rsid w:val="0052482A"/>
    <w:rsid w:val="005248FA"/>
    <w:rsid w:val="00524A0B"/>
    <w:rsid w:val="00524E87"/>
    <w:rsid w:val="00524F35"/>
    <w:rsid w:val="0052557B"/>
    <w:rsid w:val="005255E2"/>
    <w:rsid w:val="00525A59"/>
    <w:rsid w:val="00525B06"/>
    <w:rsid w:val="00525DA3"/>
    <w:rsid w:val="005268EF"/>
    <w:rsid w:val="00526CDA"/>
    <w:rsid w:val="00526E51"/>
    <w:rsid w:val="00526F33"/>
    <w:rsid w:val="00527744"/>
    <w:rsid w:val="005277AF"/>
    <w:rsid w:val="00527878"/>
    <w:rsid w:val="005278DA"/>
    <w:rsid w:val="00527B9B"/>
    <w:rsid w:val="00527D5B"/>
    <w:rsid w:val="00527F3C"/>
    <w:rsid w:val="0053081D"/>
    <w:rsid w:val="00530834"/>
    <w:rsid w:val="00530E34"/>
    <w:rsid w:val="00531163"/>
    <w:rsid w:val="005316FD"/>
    <w:rsid w:val="005319FF"/>
    <w:rsid w:val="00532188"/>
    <w:rsid w:val="0053254F"/>
    <w:rsid w:val="005326D1"/>
    <w:rsid w:val="00532E85"/>
    <w:rsid w:val="00533360"/>
    <w:rsid w:val="00533CBF"/>
    <w:rsid w:val="00533D4F"/>
    <w:rsid w:val="00534D9D"/>
    <w:rsid w:val="00535199"/>
    <w:rsid w:val="005354D4"/>
    <w:rsid w:val="005356C9"/>
    <w:rsid w:val="0053577F"/>
    <w:rsid w:val="00535A37"/>
    <w:rsid w:val="00536019"/>
    <w:rsid w:val="00536058"/>
    <w:rsid w:val="00536151"/>
    <w:rsid w:val="005369C9"/>
    <w:rsid w:val="00536A9F"/>
    <w:rsid w:val="00536EFE"/>
    <w:rsid w:val="00537043"/>
    <w:rsid w:val="0053763E"/>
    <w:rsid w:val="0054047C"/>
    <w:rsid w:val="00540497"/>
    <w:rsid w:val="00540558"/>
    <w:rsid w:val="005409B5"/>
    <w:rsid w:val="00540A62"/>
    <w:rsid w:val="00540A94"/>
    <w:rsid w:val="00540FBC"/>
    <w:rsid w:val="0054116D"/>
    <w:rsid w:val="00541282"/>
    <w:rsid w:val="005412F9"/>
    <w:rsid w:val="00541CAA"/>
    <w:rsid w:val="00541F1D"/>
    <w:rsid w:val="00542185"/>
    <w:rsid w:val="005423FC"/>
    <w:rsid w:val="00542682"/>
    <w:rsid w:val="00542903"/>
    <w:rsid w:val="005429B3"/>
    <w:rsid w:val="005429DE"/>
    <w:rsid w:val="00542A1A"/>
    <w:rsid w:val="00542E56"/>
    <w:rsid w:val="00543046"/>
    <w:rsid w:val="00544005"/>
    <w:rsid w:val="00544085"/>
    <w:rsid w:val="005443A8"/>
    <w:rsid w:val="005446B1"/>
    <w:rsid w:val="00544721"/>
    <w:rsid w:val="00544E37"/>
    <w:rsid w:val="00545278"/>
    <w:rsid w:val="00545450"/>
    <w:rsid w:val="0054584C"/>
    <w:rsid w:val="00545E8D"/>
    <w:rsid w:val="005463C9"/>
    <w:rsid w:val="00547054"/>
    <w:rsid w:val="0054746D"/>
    <w:rsid w:val="00547515"/>
    <w:rsid w:val="005478CF"/>
    <w:rsid w:val="00547E53"/>
    <w:rsid w:val="00550090"/>
    <w:rsid w:val="00550452"/>
    <w:rsid w:val="00550940"/>
    <w:rsid w:val="00551811"/>
    <w:rsid w:val="005518A1"/>
    <w:rsid w:val="00551F46"/>
    <w:rsid w:val="00552041"/>
    <w:rsid w:val="00552153"/>
    <w:rsid w:val="00552405"/>
    <w:rsid w:val="00552494"/>
    <w:rsid w:val="0055260D"/>
    <w:rsid w:val="0055272F"/>
    <w:rsid w:val="005531F9"/>
    <w:rsid w:val="0055384F"/>
    <w:rsid w:val="00553B97"/>
    <w:rsid w:val="005542AF"/>
    <w:rsid w:val="005543F0"/>
    <w:rsid w:val="0055491C"/>
    <w:rsid w:val="0055494F"/>
    <w:rsid w:val="00554CBE"/>
    <w:rsid w:val="00555223"/>
    <w:rsid w:val="005552D1"/>
    <w:rsid w:val="0055569A"/>
    <w:rsid w:val="00555D7B"/>
    <w:rsid w:val="00555DE6"/>
    <w:rsid w:val="00556411"/>
    <w:rsid w:val="00556775"/>
    <w:rsid w:val="00556A76"/>
    <w:rsid w:val="00556D7C"/>
    <w:rsid w:val="00557D76"/>
    <w:rsid w:val="00557DD1"/>
    <w:rsid w:val="00557E80"/>
    <w:rsid w:val="0056039C"/>
    <w:rsid w:val="005608FB"/>
    <w:rsid w:val="00560B50"/>
    <w:rsid w:val="00560E10"/>
    <w:rsid w:val="00560E6E"/>
    <w:rsid w:val="00560FEE"/>
    <w:rsid w:val="00561433"/>
    <w:rsid w:val="00561790"/>
    <w:rsid w:val="00561AE8"/>
    <w:rsid w:val="00561BDE"/>
    <w:rsid w:val="005623D0"/>
    <w:rsid w:val="00562B46"/>
    <w:rsid w:val="00562B6F"/>
    <w:rsid w:val="00562C2C"/>
    <w:rsid w:val="00562F9F"/>
    <w:rsid w:val="00563027"/>
    <w:rsid w:val="005634BA"/>
    <w:rsid w:val="00563866"/>
    <w:rsid w:val="00563B5B"/>
    <w:rsid w:val="00563DA5"/>
    <w:rsid w:val="00563E88"/>
    <w:rsid w:val="0056428D"/>
    <w:rsid w:val="00564311"/>
    <w:rsid w:val="0056484E"/>
    <w:rsid w:val="00564ED1"/>
    <w:rsid w:val="00564FDF"/>
    <w:rsid w:val="005650BB"/>
    <w:rsid w:val="0056514A"/>
    <w:rsid w:val="005654C5"/>
    <w:rsid w:val="00565542"/>
    <w:rsid w:val="0056555A"/>
    <w:rsid w:val="005655A4"/>
    <w:rsid w:val="00565672"/>
    <w:rsid w:val="00565727"/>
    <w:rsid w:val="0056589A"/>
    <w:rsid w:val="00565C5E"/>
    <w:rsid w:val="00565C7D"/>
    <w:rsid w:val="00565DFE"/>
    <w:rsid w:val="0056711D"/>
    <w:rsid w:val="005672A5"/>
    <w:rsid w:val="00567609"/>
    <w:rsid w:val="005676CB"/>
    <w:rsid w:val="00567C14"/>
    <w:rsid w:val="005705C2"/>
    <w:rsid w:val="00570632"/>
    <w:rsid w:val="00570679"/>
    <w:rsid w:val="005707C1"/>
    <w:rsid w:val="0057117E"/>
    <w:rsid w:val="005711CD"/>
    <w:rsid w:val="0057147E"/>
    <w:rsid w:val="005716F6"/>
    <w:rsid w:val="0057200E"/>
    <w:rsid w:val="005722DC"/>
    <w:rsid w:val="00572673"/>
    <w:rsid w:val="0057275A"/>
    <w:rsid w:val="0057338C"/>
    <w:rsid w:val="0057360D"/>
    <w:rsid w:val="0057372A"/>
    <w:rsid w:val="00573D77"/>
    <w:rsid w:val="00573EFD"/>
    <w:rsid w:val="00574044"/>
    <w:rsid w:val="0057423D"/>
    <w:rsid w:val="00574617"/>
    <w:rsid w:val="00574E92"/>
    <w:rsid w:val="005761C0"/>
    <w:rsid w:val="00576498"/>
    <w:rsid w:val="005765FA"/>
    <w:rsid w:val="00576EF0"/>
    <w:rsid w:val="00576FBF"/>
    <w:rsid w:val="0057721D"/>
    <w:rsid w:val="005778B1"/>
    <w:rsid w:val="00577E11"/>
    <w:rsid w:val="00577EB7"/>
    <w:rsid w:val="00580792"/>
    <w:rsid w:val="00580A38"/>
    <w:rsid w:val="00580A98"/>
    <w:rsid w:val="00581051"/>
    <w:rsid w:val="005811C0"/>
    <w:rsid w:val="005814DF"/>
    <w:rsid w:val="00582374"/>
    <w:rsid w:val="0058297D"/>
    <w:rsid w:val="00582ADA"/>
    <w:rsid w:val="00583468"/>
    <w:rsid w:val="00583541"/>
    <w:rsid w:val="00583589"/>
    <w:rsid w:val="005839B6"/>
    <w:rsid w:val="00583CBF"/>
    <w:rsid w:val="00583D60"/>
    <w:rsid w:val="0058402E"/>
    <w:rsid w:val="0058414A"/>
    <w:rsid w:val="00584304"/>
    <w:rsid w:val="00584534"/>
    <w:rsid w:val="005848FA"/>
    <w:rsid w:val="00584C09"/>
    <w:rsid w:val="00584DBA"/>
    <w:rsid w:val="005851D6"/>
    <w:rsid w:val="00585588"/>
    <w:rsid w:val="005855B6"/>
    <w:rsid w:val="00585C3E"/>
    <w:rsid w:val="00585D25"/>
    <w:rsid w:val="00585DE5"/>
    <w:rsid w:val="00586796"/>
    <w:rsid w:val="005868E5"/>
    <w:rsid w:val="00586C9F"/>
    <w:rsid w:val="00586F7E"/>
    <w:rsid w:val="0058713C"/>
    <w:rsid w:val="00587554"/>
    <w:rsid w:val="00587672"/>
    <w:rsid w:val="005879E9"/>
    <w:rsid w:val="00587B95"/>
    <w:rsid w:val="00590003"/>
    <w:rsid w:val="00590072"/>
    <w:rsid w:val="00590096"/>
    <w:rsid w:val="005901B3"/>
    <w:rsid w:val="00590945"/>
    <w:rsid w:val="00590EAD"/>
    <w:rsid w:val="005912BD"/>
    <w:rsid w:val="00591377"/>
    <w:rsid w:val="0059187D"/>
    <w:rsid w:val="00592CC8"/>
    <w:rsid w:val="00593D30"/>
    <w:rsid w:val="00594619"/>
    <w:rsid w:val="0059468F"/>
    <w:rsid w:val="00594731"/>
    <w:rsid w:val="0059484D"/>
    <w:rsid w:val="00594BEA"/>
    <w:rsid w:val="00595019"/>
    <w:rsid w:val="00595138"/>
    <w:rsid w:val="005951CD"/>
    <w:rsid w:val="005955D3"/>
    <w:rsid w:val="00595D52"/>
    <w:rsid w:val="00595F93"/>
    <w:rsid w:val="005967D0"/>
    <w:rsid w:val="0059699D"/>
    <w:rsid w:val="00597888"/>
    <w:rsid w:val="005A067C"/>
    <w:rsid w:val="005A0A2A"/>
    <w:rsid w:val="005A132E"/>
    <w:rsid w:val="005A1692"/>
    <w:rsid w:val="005A1DE7"/>
    <w:rsid w:val="005A28F8"/>
    <w:rsid w:val="005A29C4"/>
    <w:rsid w:val="005A2A5A"/>
    <w:rsid w:val="005A2D57"/>
    <w:rsid w:val="005A34E9"/>
    <w:rsid w:val="005A3561"/>
    <w:rsid w:val="005A3743"/>
    <w:rsid w:val="005A3AB3"/>
    <w:rsid w:val="005A3B59"/>
    <w:rsid w:val="005A3F23"/>
    <w:rsid w:val="005A3F42"/>
    <w:rsid w:val="005A444E"/>
    <w:rsid w:val="005A4B16"/>
    <w:rsid w:val="005A4BC9"/>
    <w:rsid w:val="005A4FE0"/>
    <w:rsid w:val="005A5003"/>
    <w:rsid w:val="005A5B77"/>
    <w:rsid w:val="005A5C84"/>
    <w:rsid w:val="005A5D0D"/>
    <w:rsid w:val="005A5FDC"/>
    <w:rsid w:val="005A62C7"/>
    <w:rsid w:val="005A62E4"/>
    <w:rsid w:val="005A65A6"/>
    <w:rsid w:val="005A6838"/>
    <w:rsid w:val="005A6CBF"/>
    <w:rsid w:val="005A6CD3"/>
    <w:rsid w:val="005A6E4C"/>
    <w:rsid w:val="005A6E74"/>
    <w:rsid w:val="005A70B5"/>
    <w:rsid w:val="005A740A"/>
    <w:rsid w:val="005A74B1"/>
    <w:rsid w:val="005A75B7"/>
    <w:rsid w:val="005A7881"/>
    <w:rsid w:val="005A79B9"/>
    <w:rsid w:val="005A7B15"/>
    <w:rsid w:val="005B002E"/>
    <w:rsid w:val="005B004B"/>
    <w:rsid w:val="005B01D6"/>
    <w:rsid w:val="005B05BE"/>
    <w:rsid w:val="005B079E"/>
    <w:rsid w:val="005B092F"/>
    <w:rsid w:val="005B0990"/>
    <w:rsid w:val="005B0C79"/>
    <w:rsid w:val="005B0F1B"/>
    <w:rsid w:val="005B1404"/>
    <w:rsid w:val="005B14EC"/>
    <w:rsid w:val="005B1D32"/>
    <w:rsid w:val="005B22D0"/>
    <w:rsid w:val="005B25B9"/>
    <w:rsid w:val="005B25BD"/>
    <w:rsid w:val="005B2BF7"/>
    <w:rsid w:val="005B31E1"/>
    <w:rsid w:val="005B38B4"/>
    <w:rsid w:val="005B3C36"/>
    <w:rsid w:val="005B3C81"/>
    <w:rsid w:val="005B44E5"/>
    <w:rsid w:val="005B542E"/>
    <w:rsid w:val="005B5804"/>
    <w:rsid w:val="005B5998"/>
    <w:rsid w:val="005B5B05"/>
    <w:rsid w:val="005B5D92"/>
    <w:rsid w:val="005B632D"/>
    <w:rsid w:val="005B633B"/>
    <w:rsid w:val="005B660E"/>
    <w:rsid w:val="005B717C"/>
    <w:rsid w:val="005B723C"/>
    <w:rsid w:val="005B7466"/>
    <w:rsid w:val="005B775D"/>
    <w:rsid w:val="005B776B"/>
    <w:rsid w:val="005B7CA5"/>
    <w:rsid w:val="005C0466"/>
    <w:rsid w:val="005C07E4"/>
    <w:rsid w:val="005C0A6B"/>
    <w:rsid w:val="005C11A8"/>
    <w:rsid w:val="005C243D"/>
    <w:rsid w:val="005C2558"/>
    <w:rsid w:val="005C2563"/>
    <w:rsid w:val="005C2DC9"/>
    <w:rsid w:val="005C3268"/>
    <w:rsid w:val="005C3309"/>
    <w:rsid w:val="005C3B6C"/>
    <w:rsid w:val="005C3C4E"/>
    <w:rsid w:val="005C3ED1"/>
    <w:rsid w:val="005C3FC3"/>
    <w:rsid w:val="005C4139"/>
    <w:rsid w:val="005C421A"/>
    <w:rsid w:val="005C4729"/>
    <w:rsid w:val="005C486B"/>
    <w:rsid w:val="005C48B2"/>
    <w:rsid w:val="005C4ADC"/>
    <w:rsid w:val="005C4B6C"/>
    <w:rsid w:val="005C4ED9"/>
    <w:rsid w:val="005C4F9D"/>
    <w:rsid w:val="005C55B3"/>
    <w:rsid w:val="005C567F"/>
    <w:rsid w:val="005C5B29"/>
    <w:rsid w:val="005C5E45"/>
    <w:rsid w:val="005C5FA9"/>
    <w:rsid w:val="005C6054"/>
    <w:rsid w:val="005C6872"/>
    <w:rsid w:val="005C6CDB"/>
    <w:rsid w:val="005C6ECF"/>
    <w:rsid w:val="005C7307"/>
    <w:rsid w:val="005C7519"/>
    <w:rsid w:val="005C7795"/>
    <w:rsid w:val="005C77E7"/>
    <w:rsid w:val="005C790A"/>
    <w:rsid w:val="005D00BF"/>
    <w:rsid w:val="005D01D6"/>
    <w:rsid w:val="005D025C"/>
    <w:rsid w:val="005D0A3F"/>
    <w:rsid w:val="005D0BC6"/>
    <w:rsid w:val="005D0BF4"/>
    <w:rsid w:val="005D0C50"/>
    <w:rsid w:val="005D0CB1"/>
    <w:rsid w:val="005D14DC"/>
    <w:rsid w:val="005D1854"/>
    <w:rsid w:val="005D1A31"/>
    <w:rsid w:val="005D1CBA"/>
    <w:rsid w:val="005D1F65"/>
    <w:rsid w:val="005D20A1"/>
    <w:rsid w:val="005D23C2"/>
    <w:rsid w:val="005D2BCB"/>
    <w:rsid w:val="005D2DBB"/>
    <w:rsid w:val="005D30D2"/>
    <w:rsid w:val="005D3293"/>
    <w:rsid w:val="005D3945"/>
    <w:rsid w:val="005D3C7A"/>
    <w:rsid w:val="005D3D3C"/>
    <w:rsid w:val="005D420C"/>
    <w:rsid w:val="005D47BB"/>
    <w:rsid w:val="005D5726"/>
    <w:rsid w:val="005D5D9B"/>
    <w:rsid w:val="005D61E1"/>
    <w:rsid w:val="005D6425"/>
    <w:rsid w:val="005D69E2"/>
    <w:rsid w:val="005D6CAE"/>
    <w:rsid w:val="005D735C"/>
    <w:rsid w:val="005D73F5"/>
    <w:rsid w:val="005D776E"/>
    <w:rsid w:val="005D7C20"/>
    <w:rsid w:val="005D7C2F"/>
    <w:rsid w:val="005E0A9A"/>
    <w:rsid w:val="005E0DC7"/>
    <w:rsid w:val="005E142E"/>
    <w:rsid w:val="005E1BD0"/>
    <w:rsid w:val="005E1CC8"/>
    <w:rsid w:val="005E29A1"/>
    <w:rsid w:val="005E2DBF"/>
    <w:rsid w:val="005E3108"/>
    <w:rsid w:val="005E32A6"/>
    <w:rsid w:val="005E371F"/>
    <w:rsid w:val="005E3B11"/>
    <w:rsid w:val="005E3BEC"/>
    <w:rsid w:val="005E4394"/>
    <w:rsid w:val="005E4631"/>
    <w:rsid w:val="005E4D45"/>
    <w:rsid w:val="005E550A"/>
    <w:rsid w:val="005E574D"/>
    <w:rsid w:val="005E5B41"/>
    <w:rsid w:val="005E63E9"/>
    <w:rsid w:val="005E6E66"/>
    <w:rsid w:val="005E78B2"/>
    <w:rsid w:val="005E796C"/>
    <w:rsid w:val="005F0389"/>
    <w:rsid w:val="005F0663"/>
    <w:rsid w:val="005F0B62"/>
    <w:rsid w:val="005F0BFF"/>
    <w:rsid w:val="005F1346"/>
    <w:rsid w:val="005F13AD"/>
    <w:rsid w:val="005F1C40"/>
    <w:rsid w:val="005F2044"/>
    <w:rsid w:val="005F233A"/>
    <w:rsid w:val="005F2C7B"/>
    <w:rsid w:val="005F2D9E"/>
    <w:rsid w:val="005F2E66"/>
    <w:rsid w:val="005F2FBF"/>
    <w:rsid w:val="005F3357"/>
    <w:rsid w:val="005F336D"/>
    <w:rsid w:val="005F339A"/>
    <w:rsid w:val="005F363E"/>
    <w:rsid w:val="005F388A"/>
    <w:rsid w:val="005F3BE2"/>
    <w:rsid w:val="005F3BED"/>
    <w:rsid w:val="005F3CFC"/>
    <w:rsid w:val="005F3F86"/>
    <w:rsid w:val="005F4201"/>
    <w:rsid w:val="005F4525"/>
    <w:rsid w:val="005F4CD0"/>
    <w:rsid w:val="005F50EC"/>
    <w:rsid w:val="005F55E7"/>
    <w:rsid w:val="005F5DF3"/>
    <w:rsid w:val="005F5F01"/>
    <w:rsid w:val="005F613D"/>
    <w:rsid w:val="005F6765"/>
    <w:rsid w:val="005F6866"/>
    <w:rsid w:val="005F6F13"/>
    <w:rsid w:val="005F6F5E"/>
    <w:rsid w:val="005F7071"/>
    <w:rsid w:val="005F7539"/>
    <w:rsid w:val="005F7773"/>
    <w:rsid w:val="005F7EBD"/>
    <w:rsid w:val="006000C3"/>
    <w:rsid w:val="006003CF"/>
    <w:rsid w:val="00600707"/>
    <w:rsid w:val="00600BE8"/>
    <w:rsid w:val="00600DA5"/>
    <w:rsid w:val="00600EEB"/>
    <w:rsid w:val="0060104D"/>
    <w:rsid w:val="0060112E"/>
    <w:rsid w:val="00601343"/>
    <w:rsid w:val="0060153B"/>
    <w:rsid w:val="00601907"/>
    <w:rsid w:val="00602104"/>
    <w:rsid w:val="0060261A"/>
    <w:rsid w:val="006028B4"/>
    <w:rsid w:val="00602F2A"/>
    <w:rsid w:val="00603269"/>
    <w:rsid w:val="00603658"/>
    <w:rsid w:val="00603885"/>
    <w:rsid w:val="00603B48"/>
    <w:rsid w:val="00603B7B"/>
    <w:rsid w:val="00603C75"/>
    <w:rsid w:val="00603E65"/>
    <w:rsid w:val="00603E85"/>
    <w:rsid w:val="0060414A"/>
    <w:rsid w:val="006042CF"/>
    <w:rsid w:val="00604326"/>
    <w:rsid w:val="0060447C"/>
    <w:rsid w:val="0060475E"/>
    <w:rsid w:val="00604D40"/>
    <w:rsid w:val="00604DDA"/>
    <w:rsid w:val="00605040"/>
    <w:rsid w:val="00605551"/>
    <w:rsid w:val="006057BB"/>
    <w:rsid w:val="00605AE0"/>
    <w:rsid w:val="00605FDA"/>
    <w:rsid w:val="00606A24"/>
    <w:rsid w:val="006079CC"/>
    <w:rsid w:val="00607B83"/>
    <w:rsid w:val="00610366"/>
    <w:rsid w:val="0061057D"/>
    <w:rsid w:val="0061070C"/>
    <w:rsid w:val="006107A4"/>
    <w:rsid w:val="00610894"/>
    <w:rsid w:val="00610A75"/>
    <w:rsid w:val="00610AA6"/>
    <w:rsid w:val="00610B8F"/>
    <w:rsid w:val="00610C19"/>
    <w:rsid w:val="00611044"/>
    <w:rsid w:val="00611318"/>
    <w:rsid w:val="006117D9"/>
    <w:rsid w:val="00611FA0"/>
    <w:rsid w:val="006124DF"/>
    <w:rsid w:val="00612505"/>
    <w:rsid w:val="00612809"/>
    <w:rsid w:val="00612A21"/>
    <w:rsid w:val="00612DC3"/>
    <w:rsid w:val="00612EA5"/>
    <w:rsid w:val="00612EFE"/>
    <w:rsid w:val="00612FA1"/>
    <w:rsid w:val="00613294"/>
    <w:rsid w:val="00613F7F"/>
    <w:rsid w:val="006145D4"/>
    <w:rsid w:val="00614C28"/>
    <w:rsid w:val="00614D41"/>
    <w:rsid w:val="006157C3"/>
    <w:rsid w:val="00615CE4"/>
    <w:rsid w:val="00615E74"/>
    <w:rsid w:val="006167F7"/>
    <w:rsid w:val="00616969"/>
    <w:rsid w:val="00616A9C"/>
    <w:rsid w:val="00616D13"/>
    <w:rsid w:val="0061779D"/>
    <w:rsid w:val="00617BFF"/>
    <w:rsid w:val="00620BB0"/>
    <w:rsid w:val="00620F5A"/>
    <w:rsid w:val="00620FAA"/>
    <w:rsid w:val="00620FBD"/>
    <w:rsid w:val="006213AB"/>
    <w:rsid w:val="006213E7"/>
    <w:rsid w:val="006216D3"/>
    <w:rsid w:val="006219F0"/>
    <w:rsid w:val="00621BF4"/>
    <w:rsid w:val="00621FFE"/>
    <w:rsid w:val="0062259E"/>
    <w:rsid w:val="0062273D"/>
    <w:rsid w:val="0062300B"/>
    <w:rsid w:val="0062340C"/>
    <w:rsid w:val="006235BE"/>
    <w:rsid w:val="00624074"/>
    <w:rsid w:val="00624C0A"/>
    <w:rsid w:val="00624C42"/>
    <w:rsid w:val="00625149"/>
    <w:rsid w:val="0062543F"/>
    <w:rsid w:val="00625835"/>
    <w:rsid w:val="00625A1D"/>
    <w:rsid w:val="00625A98"/>
    <w:rsid w:val="00625F16"/>
    <w:rsid w:val="0062603B"/>
    <w:rsid w:val="00626C24"/>
    <w:rsid w:val="00626CDC"/>
    <w:rsid w:val="00627018"/>
    <w:rsid w:val="006272CC"/>
    <w:rsid w:val="006276C9"/>
    <w:rsid w:val="006278BC"/>
    <w:rsid w:val="006278EB"/>
    <w:rsid w:val="0063040B"/>
    <w:rsid w:val="00630C46"/>
    <w:rsid w:val="00631A45"/>
    <w:rsid w:val="00631DAF"/>
    <w:rsid w:val="006321BA"/>
    <w:rsid w:val="0063228A"/>
    <w:rsid w:val="00632405"/>
    <w:rsid w:val="006327D3"/>
    <w:rsid w:val="006328D9"/>
    <w:rsid w:val="00632B61"/>
    <w:rsid w:val="00632F91"/>
    <w:rsid w:val="006331FE"/>
    <w:rsid w:val="0063332D"/>
    <w:rsid w:val="006335C9"/>
    <w:rsid w:val="0063368E"/>
    <w:rsid w:val="006338EB"/>
    <w:rsid w:val="00633BB2"/>
    <w:rsid w:val="00634160"/>
    <w:rsid w:val="0063422F"/>
    <w:rsid w:val="00634321"/>
    <w:rsid w:val="0063454D"/>
    <w:rsid w:val="006348F6"/>
    <w:rsid w:val="00634A25"/>
    <w:rsid w:val="00634B04"/>
    <w:rsid w:val="00634C6A"/>
    <w:rsid w:val="0063512D"/>
    <w:rsid w:val="0063516A"/>
    <w:rsid w:val="006353FA"/>
    <w:rsid w:val="00635944"/>
    <w:rsid w:val="00635D75"/>
    <w:rsid w:val="00635DC1"/>
    <w:rsid w:val="00635DD2"/>
    <w:rsid w:val="00637238"/>
    <w:rsid w:val="00637330"/>
    <w:rsid w:val="00637458"/>
    <w:rsid w:val="006375EC"/>
    <w:rsid w:val="0063773F"/>
    <w:rsid w:val="006378E5"/>
    <w:rsid w:val="0063790C"/>
    <w:rsid w:val="006402E8"/>
    <w:rsid w:val="0064056F"/>
    <w:rsid w:val="006406C1"/>
    <w:rsid w:val="006407E6"/>
    <w:rsid w:val="0064093E"/>
    <w:rsid w:val="00640C6C"/>
    <w:rsid w:val="006411E3"/>
    <w:rsid w:val="0064152F"/>
    <w:rsid w:val="0064153B"/>
    <w:rsid w:val="00641711"/>
    <w:rsid w:val="00641963"/>
    <w:rsid w:val="00642AB8"/>
    <w:rsid w:val="00642B40"/>
    <w:rsid w:val="00642D87"/>
    <w:rsid w:val="00642F8D"/>
    <w:rsid w:val="00643555"/>
    <w:rsid w:val="00643719"/>
    <w:rsid w:val="0064371A"/>
    <w:rsid w:val="00643C74"/>
    <w:rsid w:val="00643D2E"/>
    <w:rsid w:val="0064421E"/>
    <w:rsid w:val="0064445C"/>
    <w:rsid w:val="00644A70"/>
    <w:rsid w:val="00644A97"/>
    <w:rsid w:val="00645143"/>
    <w:rsid w:val="00645220"/>
    <w:rsid w:val="0064592B"/>
    <w:rsid w:val="00646502"/>
    <w:rsid w:val="00646762"/>
    <w:rsid w:val="00646800"/>
    <w:rsid w:val="00646989"/>
    <w:rsid w:val="00646DB0"/>
    <w:rsid w:val="00647652"/>
    <w:rsid w:val="00647688"/>
    <w:rsid w:val="00647738"/>
    <w:rsid w:val="00647CD3"/>
    <w:rsid w:val="00647EE0"/>
    <w:rsid w:val="00647FC9"/>
    <w:rsid w:val="006502A6"/>
    <w:rsid w:val="00650705"/>
    <w:rsid w:val="00650799"/>
    <w:rsid w:val="00650E01"/>
    <w:rsid w:val="0065140C"/>
    <w:rsid w:val="0065149F"/>
    <w:rsid w:val="00651BC5"/>
    <w:rsid w:val="00651EAD"/>
    <w:rsid w:val="006521F2"/>
    <w:rsid w:val="00652E11"/>
    <w:rsid w:val="006530C4"/>
    <w:rsid w:val="00653359"/>
    <w:rsid w:val="006533BB"/>
    <w:rsid w:val="00653CD0"/>
    <w:rsid w:val="00654145"/>
    <w:rsid w:val="00654212"/>
    <w:rsid w:val="00654433"/>
    <w:rsid w:val="00654867"/>
    <w:rsid w:val="00654892"/>
    <w:rsid w:val="00654999"/>
    <w:rsid w:val="00655459"/>
    <w:rsid w:val="0065545C"/>
    <w:rsid w:val="006555C5"/>
    <w:rsid w:val="00655607"/>
    <w:rsid w:val="0065659E"/>
    <w:rsid w:val="00656FFD"/>
    <w:rsid w:val="006570E4"/>
    <w:rsid w:val="006574DA"/>
    <w:rsid w:val="00657645"/>
    <w:rsid w:val="00657697"/>
    <w:rsid w:val="00657E83"/>
    <w:rsid w:val="00657EC7"/>
    <w:rsid w:val="006600F7"/>
    <w:rsid w:val="006609B2"/>
    <w:rsid w:val="00661A52"/>
    <w:rsid w:val="00661A64"/>
    <w:rsid w:val="00661DEF"/>
    <w:rsid w:val="006622D7"/>
    <w:rsid w:val="006629DA"/>
    <w:rsid w:val="00662ADF"/>
    <w:rsid w:val="00662D1C"/>
    <w:rsid w:val="00662DAD"/>
    <w:rsid w:val="006631E3"/>
    <w:rsid w:val="0066375C"/>
    <w:rsid w:val="00663784"/>
    <w:rsid w:val="0066395C"/>
    <w:rsid w:val="00663B6C"/>
    <w:rsid w:val="00663CC9"/>
    <w:rsid w:val="00663CEE"/>
    <w:rsid w:val="00664275"/>
    <w:rsid w:val="0066434E"/>
    <w:rsid w:val="006643E3"/>
    <w:rsid w:val="00664489"/>
    <w:rsid w:val="006654AA"/>
    <w:rsid w:val="0066577C"/>
    <w:rsid w:val="00665A44"/>
    <w:rsid w:val="00665AF6"/>
    <w:rsid w:val="00665BF3"/>
    <w:rsid w:val="00665F3D"/>
    <w:rsid w:val="00666046"/>
    <w:rsid w:val="00666750"/>
    <w:rsid w:val="00666838"/>
    <w:rsid w:val="00666D25"/>
    <w:rsid w:val="00666E43"/>
    <w:rsid w:val="00667071"/>
    <w:rsid w:val="0066720E"/>
    <w:rsid w:val="00667784"/>
    <w:rsid w:val="0066789B"/>
    <w:rsid w:val="00670CE5"/>
    <w:rsid w:val="00671009"/>
    <w:rsid w:val="006711AA"/>
    <w:rsid w:val="00671365"/>
    <w:rsid w:val="00671945"/>
    <w:rsid w:val="00671E35"/>
    <w:rsid w:val="00671F85"/>
    <w:rsid w:val="0067202D"/>
    <w:rsid w:val="006721AC"/>
    <w:rsid w:val="0067253B"/>
    <w:rsid w:val="00672F36"/>
    <w:rsid w:val="00673319"/>
    <w:rsid w:val="00673726"/>
    <w:rsid w:val="0067383A"/>
    <w:rsid w:val="00673C74"/>
    <w:rsid w:val="006745F2"/>
    <w:rsid w:val="006748EC"/>
    <w:rsid w:val="00674AA6"/>
    <w:rsid w:val="00675024"/>
    <w:rsid w:val="0067518E"/>
    <w:rsid w:val="00675BB7"/>
    <w:rsid w:val="006760DC"/>
    <w:rsid w:val="0067623D"/>
    <w:rsid w:val="00676355"/>
    <w:rsid w:val="00676BB9"/>
    <w:rsid w:val="00676C14"/>
    <w:rsid w:val="00676E3B"/>
    <w:rsid w:val="00677074"/>
    <w:rsid w:val="00677428"/>
    <w:rsid w:val="0067757A"/>
    <w:rsid w:val="00677D11"/>
    <w:rsid w:val="00677E3C"/>
    <w:rsid w:val="00677ECA"/>
    <w:rsid w:val="00680451"/>
    <w:rsid w:val="0068055D"/>
    <w:rsid w:val="006808C4"/>
    <w:rsid w:val="00680A14"/>
    <w:rsid w:val="00680F84"/>
    <w:rsid w:val="00681759"/>
    <w:rsid w:val="00682047"/>
    <w:rsid w:val="006821DA"/>
    <w:rsid w:val="006827D4"/>
    <w:rsid w:val="00682B0A"/>
    <w:rsid w:val="00682BD3"/>
    <w:rsid w:val="00682F1F"/>
    <w:rsid w:val="00683006"/>
    <w:rsid w:val="006835C2"/>
    <w:rsid w:val="006836E4"/>
    <w:rsid w:val="006838B1"/>
    <w:rsid w:val="006839B6"/>
    <w:rsid w:val="00683BF9"/>
    <w:rsid w:val="00683CAF"/>
    <w:rsid w:val="006842E3"/>
    <w:rsid w:val="006842EB"/>
    <w:rsid w:val="006843BD"/>
    <w:rsid w:val="0068461E"/>
    <w:rsid w:val="00684826"/>
    <w:rsid w:val="00684DF1"/>
    <w:rsid w:val="006854AB"/>
    <w:rsid w:val="0068587B"/>
    <w:rsid w:val="00685CB9"/>
    <w:rsid w:val="00686196"/>
    <w:rsid w:val="006862BC"/>
    <w:rsid w:val="00686EE3"/>
    <w:rsid w:val="00686EFF"/>
    <w:rsid w:val="00686FB1"/>
    <w:rsid w:val="006870A8"/>
    <w:rsid w:val="00687330"/>
    <w:rsid w:val="0068787D"/>
    <w:rsid w:val="00687EB5"/>
    <w:rsid w:val="006900D9"/>
    <w:rsid w:val="006902EE"/>
    <w:rsid w:val="00691159"/>
    <w:rsid w:val="006911E4"/>
    <w:rsid w:val="006917A4"/>
    <w:rsid w:val="0069198B"/>
    <w:rsid w:val="00691CCC"/>
    <w:rsid w:val="0069224E"/>
    <w:rsid w:val="0069277F"/>
    <w:rsid w:val="006927B0"/>
    <w:rsid w:val="00692A0D"/>
    <w:rsid w:val="00692B0F"/>
    <w:rsid w:val="00692E2D"/>
    <w:rsid w:val="006934A0"/>
    <w:rsid w:val="006938DC"/>
    <w:rsid w:val="00693D2F"/>
    <w:rsid w:val="00693E77"/>
    <w:rsid w:val="00694C99"/>
    <w:rsid w:val="00695460"/>
    <w:rsid w:val="00695519"/>
    <w:rsid w:val="006955DE"/>
    <w:rsid w:val="006957C7"/>
    <w:rsid w:val="00695B2C"/>
    <w:rsid w:val="00695BCB"/>
    <w:rsid w:val="006960F0"/>
    <w:rsid w:val="00696234"/>
    <w:rsid w:val="006971F9"/>
    <w:rsid w:val="006976D6"/>
    <w:rsid w:val="00697D4D"/>
    <w:rsid w:val="00697DB4"/>
    <w:rsid w:val="006A026B"/>
    <w:rsid w:val="006A05B3"/>
    <w:rsid w:val="006A073C"/>
    <w:rsid w:val="006A078F"/>
    <w:rsid w:val="006A0C80"/>
    <w:rsid w:val="006A0DDA"/>
    <w:rsid w:val="006A10BD"/>
    <w:rsid w:val="006A1343"/>
    <w:rsid w:val="006A153C"/>
    <w:rsid w:val="006A17B0"/>
    <w:rsid w:val="006A1AC6"/>
    <w:rsid w:val="006A1B0A"/>
    <w:rsid w:val="006A2160"/>
    <w:rsid w:val="006A2622"/>
    <w:rsid w:val="006A26F1"/>
    <w:rsid w:val="006A2808"/>
    <w:rsid w:val="006A2DA8"/>
    <w:rsid w:val="006A2F28"/>
    <w:rsid w:val="006A3B2C"/>
    <w:rsid w:val="006A3CF7"/>
    <w:rsid w:val="006A3FAE"/>
    <w:rsid w:val="006A4854"/>
    <w:rsid w:val="006A489E"/>
    <w:rsid w:val="006A4AAF"/>
    <w:rsid w:val="006A4B24"/>
    <w:rsid w:val="006A575F"/>
    <w:rsid w:val="006A5C70"/>
    <w:rsid w:val="006A78CD"/>
    <w:rsid w:val="006A7D88"/>
    <w:rsid w:val="006A7DA6"/>
    <w:rsid w:val="006A7E30"/>
    <w:rsid w:val="006B001A"/>
    <w:rsid w:val="006B100B"/>
    <w:rsid w:val="006B2140"/>
    <w:rsid w:val="006B2CB8"/>
    <w:rsid w:val="006B30A5"/>
    <w:rsid w:val="006B3181"/>
    <w:rsid w:val="006B3900"/>
    <w:rsid w:val="006B403A"/>
    <w:rsid w:val="006B4454"/>
    <w:rsid w:val="006B48CD"/>
    <w:rsid w:val="006B4ACB"/>
    <w:rsid w:val="006B4DC7"/>
    <w:rsid w:val="006B4FAC"/>
    <w:rsid w:val="006B51D9"/>
    <w:rsid w:val="006B5716"/>
    <w:rsid w:val="006B5A89"/>
    <w:rsid w:val="006B5F14"/>
    <w:rsid w:val="006B65BF"/>
    <w:rsid w:val="006B670A"/>
    <w:rsid w:val="006B692E"/>
    <w:rsid w:val="006B6E7D"/>
    <w:rsid w:val="006B71A4"/>
    <w:rsid w:val="006B7B63"/>
    <w:rsid w:val="006B7E6E"/>
    <w:rsid w:val="006B7F40"/>
    <w:rsid w:val="006B7F91"/>
    <w:rsid w:val="006C022F"/>
    <w:rsid w:val="006C0978"/>
    <w:rsid w:val="006C0EEB"/>
    <w:rsid w:val="006C135C"/>
    <w:rsid w:val="006C1E82"/>
    <w:rsid w:val="006C1F26"/>
    <w:rsid w:val="006C203D"/>
    <w:rsid w:val="006C22E1"/>
    <w:rsid w:val="006C2880"/>
    <w:rsid w:val="006C293C"/>
    <w:rsid w:val="006C2B13"/>
    <w:rsid w:val="006C2CA1"/>
    <w:rsid w:val="006C2CDE"/>
    <w:rsid w:val="006C3A89"/>
    <w:rsid w:val="006C3EBB"/>
    <w:rsid w:val="006C3F0B"/>
    <w:rsid w:val="006C407D"/>
    <w:rsid w:val="006C46C9"/>
    <w:rsid w:val="006C5705"/>
    <w:rsid w:val="006C5B52"/>
    <w:rsid w:val="006C5F1A"/>
    <w:rsid w:val="006C616B"/>
    <w:rsid w:val="006C682F"/>
    <w:rsid w:val="006C68A1"/>
    <w:rsid w:val="006C6E0F"/>
    <w:rsid w:val="006C6E8B"/>
    <w:rsid w:val="006C71AB"/>
    <w:rsid w:val="006C7363"/>
    <w:rsid w:val="006C761A"/>
    <w:rsid w:val="006C7AFF"/>
    <w:rsid w:val="006C7FBA"/>
    <w:rsid w:val="006D0479"/>
    <w:rsid w:val="006D04BF"/>
    <w:rsid w:val="006D0A3C"/>
    <w:rsid w:val="006D0B3E"/>
    <w:rsid w:val="006D0DAC"/>
    <w:rsid w:val="006D0E35"/>
    <w:rsid w:val="006D0E6D"/>
    <w:rsid w:val="006D1507"/>
    <w:rsid w:val="006D1A93"/>
    <w:rsid w:val="006D21BE"/>
    <w:rsid w:val="006D221B"/>
    <w:rsid w:val="006D25F8"/>
    <w:rsid w:val="006D2A3D"/>
    <w:rsid w:val="006D2EE0"/>
    <w:rsid w:val="006D35C2"/>
    <w:rsid w:val="006D39BC"/>
    <w:rsid w:val="006D3AC1"/>
    <w:rsid w:val="006D4627"/>
    <w:rsid w:val="006D4B1E"/>
    <w:rsid w:val="006D5A3D"/>
    <w:rsid w:val="006D7093"/>
    <w:rsid w:val="006D7C71"/>
    <w:rsid w:val="006D7DD6"/>
    <w:rsid w:val="006E08E3"/>
    <w:rsid w:val="006E0B33"/>
    <w:rsid w:val="006E10C8"/>
    <w:rsid w:val="006E11DF"/>
    <w:rsid w:val="006E1597"/>
    <w:rsid w:val="006E16B1"/>
    <w:rsid w:val="006E18EC"/>
    <w:rsid w:val="006E1907"/>
    <w:rsid w:val="006E247A"/>
    <w:rsid w:val="006E2C2C"/>
    <w:rsid w:val="006E3834"/>
    <w:rsid w:val="006E41B9"/>
    <w:rsid w:val="006E43EF"/>
    <w:rsid w:val="006E4B2E"/>
    <w:rsid w:val="006E4B7B"/>
    <w:rsid w:val="006E4EC0"/>
    <w:rsid w:val="006E56D8"/>
    <w:rsid w:val="006E61D1"/>
    <w:rsid w:val="006E67C2"/>
    <w:rsid w:val="006E6C38"/>
    <w:rsid w:val="006E6D61"/>
    <w:rsid w:val="006E7386"/>
    <w:rsid w:val="006E7460"/>
    <w:rsid w:val="006E74FC"/>
    <w:rsid w:val="006E7FEF"/>
    <w:rsid w:val="006F065D"/>
    <w:rsid w:val="006F09ED"/>
    <w:rsid w:val="006F0C15"/>
    <w:rsid w:val="006F0CBC"/>
    <w:rsid w:val="006F1051"/>
    <w:rsid w:val="006F16A9"/>
    <w:rsid w:val="006F16BF"/>
    <w:rsid w:val="006F2073"/>
    <w:rsid w:val="006F25E7"/>
    <w:rsid w:val="006F2A67"/>
    <w:rsid w:val="006F2E84"/>
    <w:rsid w:val="006F3478"/>
    <w:rsid w:val="006F353A"/>
    <w:rsid w:val="006F3B22"/>
    <w:rsid w:val="006F3D0E"/>
    <w:rsid w:val="006F47B1"/>
    <w:rsid w:val="006F4A7C"/>
    <w:rsid w:val="006F4AE7"/>
    <w:rsid w:val="006F53E9"/>
    <w:rsid w:val="006F58A5"/>
    <w:rsid w:val="006F5B13"/>
    <w:rsid w:val="006F610D"/>
    <w:rsid w:val="006F6130"/>
    <w:rsid w:val="006F632D"/>
    <w:rsid w:val="006F63DF"/>
    <w:rsid w:val="006F6D46"/>
    <w:rsid w:val="006F6EFE"/>
    <w:rsid w:val="006F77FD"/>
    <w:rsid w:val="006F786C"/>
    <w:rsid w:val="006F7FE3"/>
    <w:rsid w:val="00700D28"/>
    <w:rsid w:val="00700E3C"/>
    <w:rsid w:val="00701271"/>
    <w:rsid w:val="0070136A"/>
    <w:rsid w:val="0070197E"/>
    <w:rsid w:val="00701B49"/>
    <w:rsid w:val="00701C61"/>
    <w:rsid w:val="00701F62"/>
    <w:rsid w:val="00702642"/>
    <w:rsid w:val="00702E35"/>
    <w:rsid w:val="0070361D"/>
    <w:rsid w:val="00703F04"/>
    <w:rsid w:val="00704273"/>
    <w:rsid w:val="00704312"/>
    <w:rsid w:val="007048DF"/>
    <w:rsid w:val="00704B8D"/>
    <w:rsid w:val="00704D6F"/>
    <w:rsid w:val="00704DE4"/>
    <w:rsid w:val="00705B95"/>
    <w:rsid w:val="00705DAA"/>
    <w:rsid w:val="0070648B"/>
    <w:rsid w:val="007064C0"/>
    <w:rsid w:val="00706C14"/>
    <w:rsid w:val="007076B5"/>
    <w:rsid w:val="00707A08"/>
    <w:rsid w:val="007102A4"/>
    <w:rsid w:val="00710788"/>
    <w:rsid w:val="00710C01"/>
    <w:rsid w:val="0071139D"/>
    <w:rsid w:val="0071186E"/>
    <w:rsid w:val="00711A0C"/>
    <w:rsid w:val="00711CDE"/>
    <w:rsid w:val="00711D69"/>
    <w:rsid w:val="00711FAA"/>
    <w:rsid w:val="00711FED"/>
    <w:rsid w:val="007124AF"/>
    <w:rsid w:val="00712BB8"/>
    <w:rsid w:val="00712D94"/>
    <w:rsid w:val="00712F5A"/>
    <w:rsid w:val="00713021"/>
    <w:rsid w:val="007133EB"/>
    <w:rsid w:val="00713616"/>
    <w:rsid w:val="00713815"/>
    <w:rsid w:val="00713899"/>
    <w:rsid w:val="00713CFC"/>
    <w:rsid w:val="00713E83"/>
    <w:rsid w:val="00714D13"/>
    <w:rsid w:val="007150B8"/>
    <w:rsid w:val="00715315"/>
    <w:rsid w:val="00715A31"/>
    <w:rsid w:val="00715AEE"/>
    <w:rsid w:val="00715B30"/>
    <w:rsid w:val="00715BD5"/>
    <w:rsid w:val="00716325"/>
    <w:rsid w:val="007166C8"/>
    <w:rsid w:val="00716A94"/>
    <w:rsid w:val="00716F4F"/>
    <w:rsid w:val="007176F7"/>
    <w:rsid w:val="00717822"/>
    <w:rsid w:val="00717A1A"/>
    <w:rsid w:val="00717A90"/>
    <w:rsid w:val="00717B1D"/>
    <w:rsid w:val="00717DFA"/>
    <w:rsid w:val="0071AAE7"/>
    <w:rsid w:val="0072009C"/>
    <w:rsid w:val="007203D4"/>
    <w:rsid w:val="007204F0"/>
    <w:rsid w:val="00720B69"/>
    <w:rsid w:val="00720BE5"/>
    <w:rsid w:val="00720C68"/>
    <w:rsid w:val="00720E1A"/>
    <w:rsid w:val="00721196"/>
    <w:rsid w:val="007211DF"/>
    <w:rsid w:val="0072183B"/>
    <w:rsid w:val="00721C44"/>
    <w:rsid w:val="00722190"/>
    <w:rsid w:val="007221BA"/>
    <w:rsid w:val="00722DEA"/>
    <w:rsid w:val="007230C6"/>
    <w:rsid w:val="007230F2"/>
    <w:rsid w:val="00723B74"/>
    <w:rsid w:val="00724759"/>
    <w:rsid w:val="0072488B"/>
    <w:rsid w:val="00724D1D"/>
    <w:rsid w:val="00726206"/>
    <w:rsid w:val="007262E0"/>
    <w:rsid w:val="00726317"/>
    <w:rsid w:val="00726429"/>
    <w:rsid w:val="00726526"/>
    <w:rsid w:val="00726612"/>
    <w:rsid w:val="00726674"/>
    <w:rsid w:val="00726787"/>
    <w:rsid w:val="00726804"/>
    <w:rsid w:val="007269D7"/>
    <w:rsid w:val="007269FD"/>
    <w:rsid w:val="007274E4"/>
    <w:rsid w:val="007275FA"/>
    <w:rsid w:val="0073033F"/>
    <w:rsid w:val="007312A1"/>
    <w:rsid w:val="00731A92"/>
    <w:rsid w:val="00731C28"/>
    <w:rsid w:val="00731CF8"/>
    <w:rsid w:val="00731E41"/>
    <w:rsid w:val="007322A9"/>
    <w:rsid w:val="00732E47"/>
    <w:rsid w:val="007336AC"/>
    <w:rsid w:val="00733756"/>
    <w:rsid w:val="00733916"/>
    <w:rsid w:val="00733AB7"/>
    <w:rsid w:val="00733D7A"/>
    <w:rsid w:val="007349CE"/>
    <w:rsid w:val="00734EEB"/>
    <w:rsid w:val="0073547C"/>
    <w:rsid w:val="0073576D"/>
    <w:rsid w:val="00735851"/>
    <w:rsid w:val="00735F83"/>
    <w:rsid w:val="00736294"/>
    <w:rsid w:val="007362FC"/>
    <w:rsid w:val="007364F0"/>
    <w:rsid w:val="007365E8"/>
    <w:rsid w:val="007365F9"/>
    <w:rsid w:val="007367A7"/>
    <w:rsid w:val="00736AED"/>
    <w:rsid w:val="00737050"/>
    <w:rsid w:val="007374F1"/>
    <w:rsid w:val="00737DF3"/>
    <w:rsid w:val="00737F8C"/>
    <w:rsid w:val="00740191"/>
    <w:rsid w:val="007404B0"/>
    <w:rsid w:val="00740A28"/>
    <w:rsid w:val="00740FB8"/>
    <w:rsid w:val="00741110"/>
    <w:rsid w:val="007414E3"/>
    <w:rsid w:val="0074154B"/>
    <w:rsid w:val="0074188B"/>
    <w:rsid w:val="00741F2E"/>
    <w:rsid w:val="007420E6"/>
    <w:rsid w:val="007420F4"/>
    <w:rsid w:val="00742702"/>
    <w:rsid w:val="007427A2"/>
    <w:rsid w:val="00742984"/>
    <w:rsid w:val="00742CDD"/>
    <w:rsid w:val="00743327"/>
    <w:rsid w:val="00743500"/>
    <w:rsid w:val="007435AD"/>
    <w:rsid w:val="00743D18"/>
    <w:rsid w:val="007443CA"/>
    <w:rsid w:val="00744502"/>
    <w:rsid w:val="00744AF7"/>
    <w:rsid w:val="007454A9"/>
    <w:rsid w:val="00745EAD"/>
    <w:rsid w:val="00745FAB"/>
    <w:rsid w:val="0074609C"/>
    <w:rsid w:val="00746145"/>
    <w:rsid w:val="0074631A"/>
    <w:rsid w:val="00747888"/>
    <w:rsid w:val="00747D5C"/>
    <w:rsid w:val="00747E7C"/>
    <w:rsid w:val="00750308"/>
    <w:rsid w:val="00750559"/>
    <w:rsid w:val="00750A01"/>
    <w:rsid w:val="00750CA8"/>
    <w:rsid w:val="00750D52"/>
    <w:rsid w:val="00750F94"/>
    <w:rsid w:val="00751C11"/>
    <w:rsid w:val="00751F13"/>
    <w:rsid w:val="00752112"/>
    <w:rsid w:val="00752183"/>
    <w:rsid w:val="00752213"/>
    <w:rsid w:val="00752260"/>
    <w:rsid w:val="00752B6A"/>
    <w:rsid w:val="00752C7D"/>
    <w:rsid w:val="00752D73"/>
    <w:rsid w:val="00753182"/>
    <w:rsid w:val="007532BB"/>
    <w:rsid w:val="007532C9"/>
    <w:rsid w:val="00753AD8"/>
    <w:rsid w:val="007541E6"/>
    <w:rsid w:val="007544B4"/>
    <w:rsid w:val="00754828"/>
    <w:rsid w:val="00754CAD"/>
    <w:rsid w:val="00754F9F"/>
    <w:rsid w:val="0075524B"/>
    <w:rsid w:val="0075633C"/>
    <w:rsid w:val="00756527"/>
    <w:rsid w:val="0075652A"/>
    <w:rsid w:val="0075682A"/>
    <w:rsid w:val="007568FF"/>
    <w:rsid w:val="00756E24"/>
    <w:rsid w:val="007571F0"/>
    <w:rsid w:val="00757454"/>
    <w:rsid w:val="007579DA"/>
    <w:rsid w:val="00757C7E"/>
    <w:rsid w:val="00757CB9"/>
    <w:rsid w:val="00757FDB"/>
    <w:rsid w:val="00760490"/>
    <w:rsid w:val="00760BC1"/>
    <w:rsid w:val="007613FF"/>
    <w:rsid w:val="0076141A"/>
    <w:rsid w:val="007617F9"/>
    <w:rsid w:val="00761BED"/>
    <w:rsid w:val="00761CBA"/>
    <w:rsid w:val="007625FC"/>
    <w:rsid w:val="00762CF0"/>
    <w:rsid w:val="00762F94"/>
    <w:rsid w:val="00763089"/>
    <w:rsid w:val="007630C6"/>
    <w:rsid w:val="0076395A"/>
    <w:rsid w:val="007639C4"/>
    <w:rsid w:val="00763AC3"/>
    <w:rsid w:val="00764264"/>
    <w:rsid w:val="00765227"/>
    <w:rsid w:val="007656BA"/>
    <w:rsid w:val="00765775"/>
    <w:rsid w:val="007658B2"/>
    <w:rsid w:val="007659B8"/>
    <w:rsid w:val="00765A29"/>
    <w:rsid w:val="00765EBA"/>
    <w:rsid w:val="00766383"/>
    <w:rsid w:val="007663FC"/>
    <w:rsid w:val="00766891"/>
    <w:rsid w:val="00766A03"/>
    <w:rsid w:val="00766C45"/>
    <w:rsid w:val="007670F5"/>
    <w:rsid w:val="0076768E"/>
    <w:rsid w:val="00767D95"/>
    <w:rsid w:val="00767DA6"/>
    <w:rsid w:val="00767E8E"/>
    <w:rsid w:val="00770096"/>
    <w:rsid w:val="00770097"/>
    <w:rsid w:val="0077135C"/>
    <w:rsid w:val="00771471"/>
    <w:rsid w:val="00771750"/>
    <w:rsid w:val="007718F5"/>
    <w:rsid w:val="00771AE0"/>
    <w:rsid w:val="007722E8"/>
    <w:rsid w:val="00772B4E"/>
    <w:rsid w:val="007737E3"/>
    <w:rsid w:val="007738CF"/>
    <w:rsid w:val="00773CCE"/>
    <w:rsid w:val="00773E4E"/>
    <w:rsid w:val="00773F51"/>
    <w:rsid w:val="00774037"/>
    <w:rsid w:val="007744A3"/>
    <w:rsid w:val="007750FA"/>
    <w:rsid w:val="00775CC2"/>
    <w:rsid w:val="007766E5"/>
    <w:rsid w:val="00776701"/>
    <w:rsid w:val="00776883"/>
    <w:rsid w:val="0077730F"/>
    <w:rsid w:val="00777322"/>
    <w:rsid w:val="00777424"/>
    <w:rsid w:val="007804ED"/>
    <w:rsid w:val="007806B1"/>
    <w:rsid w:val="007806C7"/>
    <w:rsid w:val="00780B26"/>
    <w:rsid w:val="007811D0"/>
    <w:rsid w:val="00781A90"/>
    <w:rsid w:val="00781DD6"/>
    <w:rsid w:val="00781E77"/>
    <w:rsid w:val="00782098"/>
    <w:rsid w:val="007821DD"/>
    <w:rsid w:val="007823C4"/>
    <w:rsid w:val="00782805"/>
    <w:rsid w:val="00782B19"/>
    <w:rsid w:val="007838E4"/>
    <w:rsid w:val="00783D62"/>
    <w:rsid w:val="007844EC"/>
    <w:rsid w:val="007845E9"/>
    <w:rsid w:val="00784963"/>
    <w:rsid w:val="00784C76"/>
    <w:rsid w:val="00784CE9"/>
    <w:rsid w:val="00785729"/>
    <w:rsid w:val="00785DEB"/>
    <w:rsid w:val="00785EBE"/>
    <w:rsid w:val="007860A2"/>
    <w:rsid w:val="00786406"/>
    <w:rsid w:val="007867EB"/>
    <w:rsid w:val="00786A1E"/>
    <w:rsid w:val="00786BF5"/>
    <w:rsid w:val="00786F0E"/>
    <w:rsid w:val="00787153"/>
    <w:rsid w:val="00787192"/>
    <w:rsid w:val="00787B21"/>
    <w:rsid w:val="00787BF7"/>
    <w:rsid w:val="007904FD"/>
    <w:rsid w:val="007906D8"/>
    <w:rsid w:val="00790CEA"/>
    <w:rsid w:val="00790E6D"/>
    <w:rsid w:val="007910ED"/>
    <w:rsid w:val="00791217"/>
    <w:rsid w:val="00791316"/>
    <w:rsid w:val="0079131B"/>
    <w:rsid w:val="00791468"/>
    <w:rsid w:val="007914F2"/>
    <w:rsid w:val="00791739"/>
    <w:rsid w:val="00791D8A"/>
    <w:rsid w:val="00792178"/>
    <w:rsid w:val="00792234"/>
    <w:rsid w:val="00792281"/>
    <w:rsid w:val="00792F5A"/>
    <w:rsid w:val="00793609"/>
    <w:rsid w:val="00793821"/>
    <w:rsid w:val="00793B58"/>
    <w:rsid w:val="00794B4A"/>
    <w:rsid w:val="00794C59"/>
    <w:rsid w:val="00795B39"/>
    <w:rsid w:val="00795F5B"/>
    <w:rsid w:val="0079650D"/>
    <w:rsid w:val="007966FC"/>
    <w:rsid w:val="0079675F"/>
    <w:rsid w:val="00796C9E"/>
    <w:rsid w:val="0079739D"/>
    <w:rsid w:val="00797624"/>
    <w:rsid w:val="00797837"/>
    <w:rsid w:val="007978E3"/>
    <w:rsid w:val="00797A3E"/>
    <w:rsid w:val="00797F48"/>
    <w:rsid w:val="007A0554"/>
    <w:rsid w:val="007A0E6E"/>
    <w:rsid w:val="007A0E8D"/>
    <w:rsid w:val="007A1B20"/>
    <w:rsid w:val="007A1B61"/>
    <w:rsid w:val="007A1CD7"/>
    <w:rsid w:val="007A1ED8"/>
    <w:rsid w:val="007A29A7"/>
    <w:rsid w:val="007A2ED0"/>
    <w:rsid w:val="007A31B7"/>
    <w:rsid w:val="007A3204"/>
    <w:rsid w:val="007A3359"/>
    <w:rsid w:val="007A3AEE"/>
    <w:rsid w:val="007A3B84"/>
    <w:rsid w:val="007A4089"/>
    <w:rsid w:val="007A450C"/>
    <w:rsid w:val="007A45EB"/>
    <w:rsid w:val="007A4B07"/>
    <w:rsid w:val="007A4C17"/>
    <w:rsid w:val="007A4C51"/>
    <w:rsid w:val="007A4E61"/>
    <w:rsid w:val="007A4F1A"/>
    <w:rsid w:val="007A5CA9"/>
    <w:rsid w:val="007A6151"/>
    <w:rsid w:val="007A6B6B"/>
    <w:rsid w:val="007A724B"/>
    <w:rsid w:val="007A75AF"/>
    <w:rsid w:val="007A7755"/>
    <w:rsid w:val="007A7791"/>
    <w:rsid w:val="007A7CFE"/>
    <w:rsid w:val="007B028D"/>
    <w:rsid w:val="007B0C71"/>
    <w:rsid w:val="007B1869"/>
    <w:rsid w:val="007B2DA7"/>
    <w:rsid w:val="007B3712"/>
    <w:rsid w:val="007B4678"/>
    <w:rsid w:val="007B494F"/>
    <w:rsid w:val="007B49C9"/>
    <w:rsid w:val="007B4BD2"/>
    <w:rsid w:val="007B56DC"/>
    <w:rsid w:val="007B5704"/>
    <w:rsid w:val="007B599F"/>
    <w:rsid w:val="007B5C01"/>
    <w:rsid w:val="007B601D"/>
    <w:rsid w:val="007B7286"/>
    <w:rsid w:val="007B79C2"/>
    <w:rsid w:val="007B7AF2"/>
    <w:rsid w:val="007C00DD"/>
    <w:rsid w:val="007C048B"/>
    <w:rsid w:val="007C06F4"/>
    <w:rsid w:val="007C07A6"/>
    <w:rsid w:val="007C11D6"/>
    <w:rsid w:val="007C12F6"/>
    <w:rsid w:val="007C19F5"/>
    <w:rsid w:val="007C1EF9"/>
    <w:rsid w:val="007C23CD"/>
    <w:rsid w:val="007C253A"/>
    <w:rsid w:val="007C2722"/>
    <w:rsid w:val="007C2946"/>
    <w:rsid w:val="007C297C"/>
    <w:rsid w:val="007C36C9"/>
    <w:rsid w:val="007C3854"/>
    <w:rsid w:val="007C3C77"/>
    <w:rsid w:val="007C3EF7"/>
    <w:rsid w:val="007C400F"/>
    <w:rsid w:val="007C47A1"/>
    <w:rsid w:val="007C484D"/>
    <w:rsid w:val="007C4B29"/>
    <w:rsid w:val="007C4D97"/>
    <w:rsid w:val="007C556E"/>
    <w:rsid w:val="007C56EE"/>
    <w:rsid w:val="007C57A9"/>
    <w:rsid w:val="007C5DD0"/>
    <w:rsid w:val="007C6090"/>
    <w:rsid w:val="007C6DA2"/>
    <w:rsid w:val="007C79E9"/>
    <w:rsid w:val="007D0247"/>
    <w:rsid w:val="007D0926"/>
    <w:rsid w:val="007D0E9E"/>
    <w:rsid w:val="007D15F6"/>
    <w:rsid w:val="007D175C"/>
    <w:rsid w:val="007D19DF"/>
    <w:rsid w:val="007D1BAC"/>
    <w:rsid w:val="007D2D60"/>
    <w:rsid w:val="007D2FCB"/>
    <w:rsid w:val="007D326F"/>
    <w:rsid w:val="007D3383"/>
    <w:rsid w:val="007D3711"/>
    <w:rsid w:val="007D3B8F"/>
    <w:rsid w:val="007D3DE0"/>
    <w:rsid w:val="007D4183"/>
    <w:rsid w:val="007D43A0"/>
    <w:rsid w:val="007D44D8"/>
    <w:rsid w:val="007D4719"/>
    <w:rsid w:val="007D49CD"/>
    <w:rsid w:val="007D49E0"/>
    <w:rsid w:val="007D502C"/>
    <w:rsid w:val="007D513D"/>
    <w:rsid w:val="007D57EC"/>
    <w:rsid w:val="007D5F8E"/>
    <w:rsid w:val="007D645E"/>
    <w:rsid w:val="007D662A"/>
    <w:rsid w:val="007D6837"/>
    <w:rsid w:val="007D68D0"/>
    <w:rsid w:val="007D6F46"/>
    <w:rsid w:val="007D7586"/>
    <w:rsid w:val="007D7899"/>
    <w:rsid w:val="007D7A8F"/>
    <w:rsid w:val="007D7B24"/>
    <w:rsid w:val="007E0A5C"/>
    <w:rsid w:val="007E10BC"/>
    <w:rsid w:val="007E1EA7"/>
    <w:rsid w:val="007E1F71"/>
    <w:rsid w:val="007E2B5F"/>
    <w:rsid w:val="007E2DEC"/>
    <w:rsid w:val="007E2E71"/>
    <w:rsid w:val="007E2FA1"/>
    <w:rsid w:val="007E316B"/>
    <w:rsid w:val="007E3510"/>
    <w:rsid w:val="007E3522"/>
    <w:rsid w:val="007E3D0D"/>
    <w:rsid w:val="007E3DBF"/>
    <w:rsid w:val="007E3FDC"/>
    <w:rsid w:val="007E5536"/>
    <w:rsid w:val="007E56C4"/>
    <w:rsid w:val="007E57CC"/>
    <w:rsid w:val="007E61BA"/>
    <w:rsid w:val="007E61E2"/>
    <w:rsid w:val="007E6441"/>
    <w:rsid w:val="007E64AF"/>
    <w:rsid w:val="007E68B7"/>
    <w:rsid w:val="007E6967"/>
    <w:rsid w:val="007E69A9"/>
    <w:rsid w:val="007E6CEA"/>
    <w:rsid w:val="007E774A"/>
    <w:rsid w:val="007E7B08"/>
    <w:rsid w:val="007E7F75"/>
    <w:rsid w:val="007F025A"/>
    <w:rsid w:val="007F17D9"/>
    <w:rsid w:val="007F1AA0"/>
    <w:rsid w:val="007F1AE9"/>
    <w:rsid w:val="007F1BB2"/>
    <w:rsid w:val="007F1BEA"/>
    <w:rsid w:val="007F1ED0"/>
    <w:rsid w:val="007F20DE"/>
    <w:rsid w:val="007F21E0"/>
    <w:rsid w:val="007F2253"/>
    <w:rsid w:val="007F24D7"/>
    <w:rsid w:val="007F2809"/>
    <w:rsid w:val="007F2E10"/>
    <w:rsid w:val="007F30FA"/>
    <w:rsid w:val="007F312D"/>
    <w:rsid w:val="007F3BA1"/>
    <w:rsid w:val="007F3E03"/>
    <w:rsid w:val="007F3F45"/>
    <w:rsid w:val="007F4209"/>
    <w:rsid w:val="007F4496"/>
    <w:rsid w:val="007F465A"/>
    <w:rsid w:val="007F4F53"/>
    <w:rsid w:val="007F526A"/>
    <w:rsid w:val="007F538C"/>
    <w:rsid w:val="007F55E2"/>
    <w:rsid w:val="007F5753"/>
    <w:rsid w:val="007F5C52"/>
    <w:rsid w:val="007F60A1"/>
    <w:rsid w:val="007F62ED"/>
    <w:rsid w:val="007F6642"/>
    <w:rsid w:val="007F683B"/>
    <w:rsid w:val="007F6841"/>
    <w:rsid w:val="007F6A97"/>
    <w:rsid w:val="007F6AE7"/>
    <w:rsid w:val="007F71CC"/>
    <w:rsid w:val="00800087"/>
    <w:rsid w:val="00800787"/>
    <w:rsid w:val="00800CA0"/>
    <w:rsid w:val="00800D67"/>
    <w:rsid w:val="00800EC8"/>
    <w:rsid w:val="00801272"/>
    <w:rsid w:val="008016B2"/>
    <w:rsid w:val="00801E1C"/>
    <w:rsid w:val="00801EC5"/>
    <w:rsid w:val="00802197"/>
    <w:rsid w:val="008022D3"/>
    <w:rsid w:val="008023DB"/>
    <w:rsid w:val="00802790"/>
    <w:rsid w:val="008027B4"/>
    <w:rsid w:val="008031F0"/>
    <w:rsid w:val="008034D7"/>
    <w:rsid w:val="00803693"/>
    <w:rsid w:val="008037AD"/>
    <w:rsid w:val="00803825"/>
    <w:rsid w:val="0080384F"/>
    <w:rsid w:val="008038D8"/>
    <w:rsid w:val="008040E8"/>
    <w:rsid w:val="00804A2C"/>
    <w:rsid w:val="00804AC0"/>
    <w:rsid w:val="00804F2D"/>
    <w:rsid w:val="008051E1"/>
    <w:rsid w:val="00805443"/>
    <w:rsid w:val="00805F05"/>
    <w:rsid w:val="008060D5"/>
    <w:rsid w:val="008061FA"/>
    <w:rsid w:val="0080637C"/>
    <w:rsid w:val="008064C7"/>
    <w:rsid w:val="00806501"/>
    <w:rsid w:val="00806A8A"/>
    <w:rsid w:val="008071BC"/>
    <w:rsid w:val="00807266"/>
    <w:rsid w:val="008074A4"/>
    <w:rsid w:val="008078D6"/>
    <w:rsid w:val="00810076"/>
    <w:rsid w:val="008106A8"/>
    <w:rsid w:val="00810BE9"/>
    <w:rsid w:val="00810D0F"/>
    <w:rsid w:val="0081104C"/>
    <w:rsid w:val="008112BC"/>
    <w:rsid w:val="00811354"/>
    <w:rsid w:val="008113C3"/>
    <w:rsid w:val="00811D02"/>
    <w:rsid w:val="00811DFA"/>
    <w:rsid w:val="0081254C"/>
    <w:rsid w:val="00812CA1"/>
    <w:rsid w:val="00813842"/>
    <w:rsid w:val="008138FC"/>
    <w:rsid w:val="00813D76"/>
    <w:rsid w:val="00814378"/>
    <w:rsid w:val="0081443A"/>
    <w:rsid w:val="00814808"/>
    <w:rsid w:val="008151CC"/>
    <w:rsid w:val="0081549E"/>
    <w:rsid w:val="00815534"/>
    <w:rsid w:val="00815E25"/>
    <w:rsid w:val="00815EF0"/>
    <w:rsid w:val="00816624"/>
    <w:rsid w:val="00817045"/>
    <w:rsid w:val="00817215"/>
    <w:rsid w:val="00817369"/>
    <w:rsid w:val="00817377"/>
    <w:rsid w:val="008175D6"/>
    <w:rsid w:val="00817B92"/>
    <w:rsid w:val="00817CF2"/>
    <w:rsid w:val="00817D4B"/>
    <w:rsid w:val="008201F7"/>
    <w:rsid w:val="00820234"/>
    <w:rsid w:val="00820307"/>
    <w:rsid w:val="00820623"/>
    <w:rsid w:val="008207DD"/>
    <w:rsid w:val="00820819"/>
    <w:rsid w:val="00820B49"/>
    <w:rsid w:val="00821E49"/>
    <w:rsid w:val="00822478"/>
    <w:rsid w:val="00822975"/>
    <w:rsid w:val="00822A70"/>
    <w:rsid w:val="00822E4C"/>
    <w:rsid w:val="008233CA"/>
    <w:rsid w:val="0082346A"/>
    <w:rsid w:val="00823702"/>
    <w:rsid w:val="008239E8"/>
    <w:rsid w:val="00823F2E"/>
    <w:rsid w:val="00823F4C"/>
    <w:rsid w:val="0082483A"/>
    <w:rsid w:val="00824ABE"/>
    <w:rsid w:val="00824C9A"/>
    <w:rsid w:val="00824EEA"/>
    <w:rsid w:val="008250C2"/>
    <w:rsid w:val="00825138"/>
    <w:rsid w:val="008251D4"/>
    <w:rsid w:val="00825220"/>
    <w:rsid w:val="0082595D"/>
    <w:rsid w:val="00825F66"/>
    <w:rsid w:val="00826110"/>
    <w:rsid w:val="00826720"/>
    <w:rsid w:val="00826E8C"/>
    <w:rsid w:val="00826FB9"/>
    <w:rsid w:val="008274EF"/>
    <w:rsid w:val="00827694"/>
    <w:rsid w:val="00827886"/>
    <w:rsid w:val="00827C8D"/>
    <w:rsid w:val="00827E6A"/>
    <w:rsid w:val="00827EC1"/>
    <w:rsid w:val="008305F0"/>
    <w:rsid w:val="0083117B"/>
    <w:rsid w:val="008311AC"/>
    <w:rsid w:val="00831215"/>
    <w:rsid w:val="0083204C"/>
    <w:rsid w:val="008326F5"/>
    <w:rsid w:val="0083271E"/>
    <w:rsid w:val="008328F3"/>
    <w:rsid w:val="00832EE4"/>
    <w:rsid w:val="00833A69"/>
    <w:rsid w:val="008342E2"/>
    <w:rsid w:val="008346A6"/>
    <w:rsid w:val="00834779"/>
    <w:rsid w:val="00834AD4"/>
    <w:rsid w:val="008350D3"/>
    <w:rsid w:val="0083519F"/>
    <w:rsid w:val="008352FA"/>
    <w:rsid w:val="00835ADB"/>
    <w:rsid w:val="00835AEB"/>
    <w:rsid w:val="00835F54"/>
    <w:rsid w:val="00835FDC"/>
    <w:rsid w:val="0083608D"/>
    <w:rsid w:val="008360AA"/>
    <w:rsid w:val="00836679"/>
    <w:rsid w:val="008367BB"/>
    <w:rsid w:val="00836E79"/>
    <w:rsid w:val="00837575"/>
    <w:rsid w:val="00840014"/>
    <w:rsid w:val="0084059A"/>
    <w:rsid w:val="00840745"/>
    <w:rsid w:val="00840983"/>
    <w:rsid w:val="00840CC4"/>
    <w:rsid w:val="00840D30"/>
    <w:rsid w:val="00841530"/>
    <w:rsid w:val="0084188C"/>
    <w:rsid w:val="008418F6"/>
    <w:rsid w:val="00841FCF"/>
    <w:rsid w:val="00842A31"/>
    <w:rsid w:val="00842B4B"/>
    <w:rsid w:val="00843582"/>
    <w:rsid w:val="00843AAA"/>
    <w:rsid w:val="00843C5F"/>
    <w:rsid w:val="00843EDF"/>
    <w:rsid w:val="0084442D"/>
    <w:rsid w:val="00844481"/>
    <w:rsid w:val="00845018"/>
    <w:rsid w:val="00845086"/>
    <w:rsid w:val="0084510E"/>
    <w:rsid w:val="008452C7"/>
    <w:rsid w:val="00845564"/>
    <w:rsid w:val="00845FED"/>
    <w:rsid w:val="008460B5"/>
    <w:rsid w:val="008469E4"/>
    <w:rsid w:val="008471A3"/>
    <w:rsid w:val="0084726C"/>
    <w:rsid w:val="008472FD"/>
    <w:rsid w:val="008473F9"/>
    <w:rsid w:val="00850423"/>
    <w:rsid w:val="0085079B"/>
    <w:rsid w:val="008511F8"/>
    <w:rsid w:val="00851FF1"/>
    <w:rsid w:val="00851FFE"/>
    <w:rsid w:val="008520FF"/>
    <w:rsid w:val="008521A9"/>
    <w:rsid w:val="0085232D"/>
    <w:rsid w:val="00852363"/>
    <w:rsid w:val="00852834"/>
    <w:rsid w:val="00852BF8"/>
    <w:rsid w:val="00852C52"/>
    <w:rsid w:val="00852DEE"/>
    <w:rsid w:val="008530C0"/>
    <w:rsid w:val="008536B6"/>
    <w:rsid w:val="00853C1F"/>
    <w:rsid w:val="00853C2A"/>
    <w:rsid w:val="00853DFD"/>
    <w:rsid w:val="00854511"/>
    <w:rsid w:val="008547EE"/>
    <w:rsid w:val="00854E81"/>
    <w:rsid w:val="00854F10"/>
    <w:rsid w:val="008554AB"/>
    <w:rsid w:val="008563E8"/>
    <w:rsid w:val="008567B1"/>
    <w:rsid w:val="00856B19"/>
    <w:rsid w:val="00856B28"/>
    <w:rsid w:val="00856C94"/>
    <w:rsid w:val="008570AB"/>
    <w:rsid w:val="008574FF"/>
    <w:rsid w:val="0085795A"/>
    <w:rsid w:val="00860124"/>
    <w:rsid w:val="00860631"/>
    <w:rsid w:val="00860681"/>
    <w:rsid w:val="008607CE"/>
    <w:rsid w:val="00860A8E"/>
    <w:rsid w:val="00860EC4"/>
    <w:rsid w:val="008613F2"/>
    <w:rsid w:val="00861431"/>
    <w:rsid w:val="008614A4"/>
    <w:rsid w:val="00861653"/>
    <w:rsid w:val="00861856"/>
    <w:rsid w:val="00861858"/>
    <w:rsid w:val="00861B09"/>
    <w:rsid w:val="00861C51"/>
    <w:rsid w:val="00862152"/>
    <w:rsid w:val="008621F9"/>
    <w:rsid w:val="008625CA"/>
    <w:rsid w:val="00862970"/>
    <w:rsid w:val="00862E53"/>
    <w:rsid w:val="00862E79"/>
    <w:rsid w:val="00863739"/>
    <w:rsid w:val="008638CE"/>
    <w:rsid w:val="00863CA6"/>
    <w:rsid w:val="008647D1"/>
    <w:rsid w:val="00864805"/>
    <w:rsid w:val="00864B54"/>
    <w:rsid w:val="00864F6A"/>
    <w:rsid w:val="00865262"/>
    <w:rsid w:val="0086564A"/>
    <w:rsid w:val="00865836"/>
    <w:rsid w:val="00865D04"/>
    <w:rsid w:val="0086654F"/>
    <w:rsid w:val="00866689"/>
    <w:rsid w:val="00866B63"/>
    <w:rsid w:val="00867031"/>
    <w:rsid w:val="0086712F"/>
    <w:rsid w:val="008671BE"/>
    <w:rsid w:val="0086725F"/>
    <w:rsid w:val="00867DAB"/>
    <w:rsid w:val="00870253"/>
    <w:rsid w:val="0087063B"/>
    <w:rsid w:val="00870AC7"/>
    <w:rsid w:val="00870C36"/>
    <w:rsid w:val="00870E16"/>
    <w:rsid w:val="00870EEB"/>
    <w:rsid w:val="00871D5F"/>
    <w:rsid w:val="00871E4A"/>
    <w:rsid w:val="0087235A"/>
    <w:rsid w:val="008724DE"/>
    <w:rsid w:val="00872B7C"/>
    <w:rsid w:val="00872BF6"/>
    <w:rsid w:val="00872EFE"/>
    <w:rsid w:val="0087342A"/>
    <w:rsid w:val="00873991"/>
    <w:rsid w:val="00873A19"/>
    <w:rsid w:val="00873A95"/>
    <w:rsid w:val="00873E14"/>
    <w:rsid w:val="00873F39"/>
    <w:rsid w:val="00874510"/>
    <w:rsid w:val="00874E17"/>
    <w:rsid w:val="00874FF6"/>
    <w:rsid w:val="00875431"/>
    <w:rsid w:val="00875527"/>
    <w:rsid w:val="0087554A"/>
    <w:rsid w:val="008755D7"/>
    <w:rsid w:val="008758A7"/>
    <w:rsid w:val="00875ABE"/>
    <w:rsid w:val="0087619F"/>
    <w:rsid w:val="00876413"/>
    <w:rsid w:val="008764F2"/>
    <w:rsid w:val="00876554"/>
    <w:rsid w:val="008769CC"/>
    <w:rsid w:val="00876B7C"/>
    <w:rsid w:val="00876CCE"/>
    <w:rsid w:val="00877198"/>
    <w:rsid w:val="0087721E"/>
    <w:rsid w:val="008776DB"/>
    <w:rsid w:val="00877A48"/>
    <w:rsid w:val="00877D7D"/>
    <w:rsid w:val="0088041B"/>
    <w:rsid w:val="00880578"/>
    <w:rsid w:val="00880641"/>
    <w:rsid w:val="00880661"/>
    <w:rsid w:val="008808A5"/>
    <w:rsid w:val="00880F48"/>
    <w:rsid w:val="00881032"/>
    <w:rsid w:val="00881346"/>
    <w:rsid w:val="0088161C"/>
    <w:rsid w:val="00881AA1"/>
    <w:rsid w:val="00881B70"/>
    <w:rsid w:val="00881B7F"/>
    <w:rsid w:val="00881C34"/>
    <w:rsid w:val="00882751"/>
    <w:rsid w:val="008827BA"/>
    <w:rsid w:val="00882D67"/>
    <w:rsid w:val="00882E49"/>
    <w:rsid w:val="00883BAA"/>
    <w:rsid w:val="0088413A"/>
    <w:rsid w:val="008845DE"/>
    <w:rsid w:val="0088479F"/>
    <w:rsid w:val="0088492E"/>
    <w:rsid w:val="00885BCD"/>
    <w:rsid w:val="00886293"/>
    <w:rsid w:val="00886719"/>
    <w:rsid w:val="008868BA"/>
    <w:rsid w:val="00886BD4"/>
    <w:rsid w:val="008874FC"/>
    <w:rsid w:val="008877A4"/>
    <w:rsid w:val="00887A03"/>
    <w:rsid w:val="00887C93"/>
    <w:rsid w:val="008909AC"/>
    <w:rsid w:val="00890AB8"/>
    <w:rsid w:val="008910B9"/>
    <w:rsid w:val="0089152C"/>
    <w:rsid w:val="008915C2"/>
    <w:rsid w:val="00891884"/>
    <w:rsid w:val="00891B4E"/>
    <w:rsid w:val="00891B4F"/>
    <w:rsid w:val="00891F4B"/>
    <w:rsid w:val="00891F73"/>
    <w:rsid w:val="00891FC0"/>
    <w:rsid w:val="00892648"/>
    <w:rsid w:val="0089275B"/>
    <w:rsid w:val="008929B6"/>
    <w:rsid w:val="00892D62"/>
    <w:rsid w:val="00893A49"/>
    <w:rsid w:val="00893C3B"/>
    <w:rsid w:val="0089432C"/>
    <w:rsid w:val="00894457"/>
    <w:rsid w:val="00894979"/>
    <w:rsid w:val="0089497E"/>
    <w:rsid w:val="00894BC6"/>
    <w:rsid w:val="00894C70"/>
    <w:rsid w:val="00894EEF"/>
    <w:rsid w:val="00894EF8"/>
    <w:rsid w:val="00894FD3"/>
    <w:rsid w:val="0089515E"/>
    <w:rsid w:val="00895DFC"/>
    <w:rsid w:val="00895DFE"/>
    <w:rsid w:val="008961C4"/>
    <w:rsid w:val="00896591"/>
    <w:rsid w:val="00896793"/>
    <w:rsid w:val="0089687B"/>
    <w:rsid w:val="00896E3D"/>
    <w:rsid w:val="008970DC"/>
    <w:rsid w:val="00897D38"/>
    <w:rsid w:val="008A072D"/>
    <w:rsid w:val="008A0A25"/>
    <w:rsid w:val="008A0C23"/>
    <w:rsid w:val="008A0F74"/>
    <w:rsid w:val="008A0FF7"/>
    <w:rsid w:val="008A1251"/>
    <w:rsid w:val="008A12AF"/>
    <w:rsid w:val="008A1421"/>
    <w:rsid w:val="008A1C85"/>
    <w:rsid w:val="008A25DB"/>
    <w:rsid w:val="008A2A22"/>
    <w:rsid w:val="008A2BE9"/>
    <w:rsid w:val="008A3196"/>
    <w:rsid w:val="008A365E"/>
    <w:rsid w:val="008A39D2"/>
    <w:rsid w:val="008A3E9D"/>
    <w:rsid w:val="008A40EE"/>
    <w:rsid w:val="008A4B53"/>
    <w:rsid w:val="008A4E73"/>
    <w:rsid w:val="008A50D7"/>
    <w:rsid w:val="008A5149"/>
    <w:rsid w:val="008A55B8"/>
    <w:rsid w:val="008A5B25"/>
    <w:rsid w:val="008A5C45"/>
    <w:rsid w:val="008A7078"/>
    <w:rsid w:val="008A7305"/>
    <w:rsid w:val="008A73A7"/>
    <w:rsid w:val="008A778F"/>
    <w:rsid w:val="008A78A4"/>
    <w:rsid w:val="008A7A54"/>
    <w:rsid w:val="008B00FE"/>
    <w:rsid w:val="008B04E8"/>
    <w:rsid w:val="008B0531"/>
    <w:rsid w:val="008B06B6"/>
    <w:rsid w:val="008B0AB8"/>
    <w:rsid w:val="008B0B67"/>
    <w:rsid w:val="008B0DF8"/>
    <w:rsid w:val="008B1628"/>
    <w:rsid w:val="008B215E"/>
    <w:rsid w:val="008B2749"/>
    <w:rsid w:val="008B284F"/>
    <w:rsid w:val="008B2985"/>
    <w:rsid w:val="008B2A4E"/>
    <w:rsid w:val="008B2D99"/>
    <w:rsid w:val="008B2F89"/>
    <w:rsid w:val="008B3409"/>
    <w:rsid w:val="008B370F"/>
    <w:rsid w:val="008B3E02"/>
    <w:rsid w:val="008B40E1"/>
    <w:rsid w:val="008B4272"/>
    <w:rsid w:val="008B42DA"/>
    <w:rsid w:val="008B4451"/>
    <w:rsid w:val="008B49E2"/>
    <w:rsid w:val="008B4B02"/>
    <w:rsid w:val="008B4D2E"/>
    <w:rsid w:val="008B4F76"/>
    <w:rsid w:val="008B52B5"/>
    <w:rsid w:val="008B5397"/>
    <w:rsid w:val="008B540C"/>
    <w:rsid w:val="008B5BF4"/>
    <w:rsid w:val="008B63F0"/>
    <w:rsid w:val="008B6871"/>
    <w:rsid w:val="008B68F3"/>
    <w:rsid w:val="008B6B0E"/>
    <w:rsid w:val="008B6EB2"/>
    <w:rsid w:val="008B7187"/>
    <w:rsid w:val="008B745D"/>
    <w:rsid w:val="008B75A2"/>
    <w:rsid w:val="008B76D1"/>
    <w:rsid w:val="008B7C95"/>
    <w:rsid w:val="008B7DF9"/>
    <w:rsid w:val="008B7E62"/>
    <w:rsid w:val="008C078E"/>
    <w:rsid w:val="008C087E"/>
    <w:rsid w:val="008C0D02"/>
    <w:rsid w:val="008C0DBD"/>
    <w:rsid w:val="008C1171"/>
    <w:rsid w:val="008C1208"/>
    <w:rsid w:val="008C1600"/>
    <w:rsid w:val="008C16C0"/>
    <w:rsid w:val="008C1719"/>
    <w:rsid w:val="008C2042"/>
    <w:rsid w:val="008C2096"/>
    <w:rsid w:val="008C21FB"/>
    <w:rsid w:val="008C2965"/>
    <w:rsid w:val="008C2C32"/>
    <w:rsid w:val="008C2E7E"/>
    <w:rsid w:val="008C3276"/>
    <w:rsid w:val="008C3480"/>
    <w:rsid w:val="008C38EB"/>
    <w:rsid w:val="008C3E34"/>
    <w:rsid w:val="008C3E51"/>
    <w:rsid w:val="008C4566"/>
    <w:rsid w:val="008C483C"/>
    <w:rsid w:val="008C50B6"/>
    <w:rsid w:val="008C52FE"/>
    <w:rsid w:val="008C55BA"/>
    <w:rsid w:val="008C5835"/>
    <w:rsid w:val="008C5A31"/>
    <w:rsid w:val="008C5BEC"/>
    <w:rsid w:val="008C61EA"/>
    <w:rsid w:val="008C649C"/>
    <w:rsid w:val="008C6687"/>
    <w:rsid w:val="008C6E85"/>
    <w:rsid w:val="008C711C"/>
    <w:rsid w:val="008C734F"/>
    <w:rsid w:val="008C7577"/>
    <w:rsid w:val="008C779D"/>
    <w:rsid w:val="008C78F6"/>
    <w:rsid w:val="008C7C6D"/>
    <w:rsid w:val="008D083E"/>
    <w:rsid w:val="008D09F8"/>
    <w:rsid w:val="008D0BA7"/>
    <w:rsid w:val="008D12C5"/>
    <w:rsid w:val="008D13A3"/>
    <w:rsid w:val="008D156F"/>
    <w:rsid w:val="008D192A"/>
    <w:rsid w:val="008D1D53"/>
    <w:rsid w:val="008D1E34"/>
    <w:rsid w:val="008D1E6D"/>
    <w:rsid w:val="008D2409"/>
    <w:rsid w:val="008D29E8"/>
    <w:rsid w:val="008D3124"/>
    <w:rsid w:val="008D3278"/>
    <w:rsid w:val="008D3524"/>
    <w:rsid w:val="008D3B66"/>
    <w:rsid w:val="008D3DF8"/>
    <w:rsid w:val="008D40A0"/>
    <w:rsid w:val="008D467A"/>
    <w:rsid w:val="008D48B4"/>
    <w:rsid w:val="008D49E8"/>
    <w:rsid w:val="008D4F92"/>
    <w:rsid w:val="008D50C8"/>
    <w:rsid w:val="008D5191"/>
    <w:rsid w:val="008D65C4"/>
    <w:rsid w:val="008D680F"/>
    <w:rsid w:val="008D6917"/>
    <w:rsid w:val="008D6974"/>
    <w:rsid w:val="008D6EEA"/>
    <w:rsid w:val="008D6FBC"/>
    <w:rsid w:val="008D7A47"/>
    <w:rsid w:val="008D7DEF"/>
    <w:rsid w:val="008D7F0A"/>
    <w:rsid w:val="008E01CC"/>
    <w:rsid w:val="008E01DC"/>
    <w:rsid w:val="008E041F"/>
    <w:rsid w:val="008E0692"/>
    <w:rsid w:val="008E078B"/>
    <w:rsid w:val="008E0D99"/>
    <w:rsid w:val="008E0DFC"/>
    <w:rsid w:val="008E10EF"/>
    <w:rsid w:val="008E27A0"/>
    <w:rsid w:val="008E2BBF"/>
    <w:rsid w:val="008E2C7E"/>
    <w:rsid w:val="008E31D3"/>
    <w:rsid w:val="008E32AE"/>
    <w:rsid w:val="008E35A1"/>
    <w:rsid w:val="008E3883"/>
    <w:rsid w:val="008E3C77"/>
    <w:rsid w:val="008E3F89"/>
    <w:rsid w:val="008E41DD"/>
    <w:rsid w:val="008E44C8"/>
    <w:rsid w:val="008E45D8"/>
    <w:rsid w:val="008E464E"/>
    <w:rsid w:val="008E4762"/>
    <w:rsid w:val="008E4BD9"/>
    <w:rsid w:val="008E519F"/>
    <w:rsid w:val="008E51A0"/>
    <w:rsid w:val="008E529B"/>
    <w:rsid w:val="008E52D6"/>
    <w:rsid w:val="008E530D"/>
    <w:rsid w:val="008E539E"/>
    <w:rsid w:val="008E5430"/>
    <w:rsid w:val="008E6ECE"/>
    <w:rsid w:val="008E6EE1"/>
    <w:rsid w:val="008E7045"/>
    <w:rsid w:val="008E71F7"/>
    <w:rsid w:val="008E787A"/>
    <w:rsid w:val="008E7D21"/>
    <w:rsid w:val="008F0156"/>
    <w:rsid w:val="008F0EED"/>
    <w:rsid w:val="008F159D"/>
    <w:rsid w:val="008F168D"/>
    <w:rsid w:val="008F16B6"/>
    <w:rsid w:val="008F18FA"/>
    <w:rsid w:val="008F1C06"/>
    <w:rsid w:val="008F1C5C"/>
    <w:rsid w:val="008F1F07"/>
    <w:rsid w:val="008F22FD"/>
    <w:rsid w:val="008F2703"/>
    <w:rsid w:val="008F2866"/>
    <w:rsid w:val="008F2B63"/>
    <w:rsid w:val="008F406F"/>
    <w:rsid w:val="008F453A"/>
    <w:rsid w:val="008F469E"/>
    <w:rsid w:val="008F4840"/>
    <w:rsid w:val="008F49D0"/>
    <w:rsid w:val="008F4A3B"/>
    <w:rsid w:val="008F4CEB"/>
    <w:rsid w:val="008F4DA1"/>
    <w:rsid w:val="008F4DF1"/>
    <w:rsid w:val="008F50DC"/>
    <w:rsid w:val="008F54DD"/>
    <w:rsid w:val="008F55DC"/>
    <w:rsid w:val="008F5EC0"/>
    <w:rsid w:val="008F5F52"/>
    <w:rsid w:val="008F68D6"/>
    <w:rsid w:val="008F71C1"/>
    <w:rsid w:val="008F7A78"/>
    <w:rsid w:val="008F7C65"/>
    <w:rsid w:val="008F7D74"/>
    <w:rsid w:val="008F7FC3"/>
    <w:rsid w:val="008F7FD6"/>
    <w:rsid w:val="00900427"/>
    <w:rsid w:val="00901324"/>
    <w:rsid w:val="00901EF2"/>
    <w:rsid w:val="00902046"/>
    <w:rsid w:val="009021CD"/>
    <w:rsid w:val="009023F9"/>
    <w:rsid w:val="00902724"/>
    <w:rsid w:val="00902AEC"/>
    <w:rsid w:val="00902BCC"/>
    <w:rsid w:val="00902CE1"/>
    <w:rsid w:val="00903263"/>
    <w:rsid w:val="00903744"/>
    <w:rsid w:val="00903753"/>
    <w:rsid w:val="00903827"/>
    <w:rsid w:val="00903E26"/>
    <w:rsid w:val="00904299"/>
    <w:rsid w:val="0090437C"/>
    <w:rsid w:val="009044C7"/>
    <w:rsid w:val="00904CDD"/>
    <w:rsid w:val="00905303"/>
    <w:rsid w:val="00905309"/>
    <w:rsid w:val="009055BC"/>
    <w:rsid w:val="0090567C"/>
    <w:rsid w:val="00905A49"/>
    <w:rsid w:val="00905FC2"/>
    <w:rsid w:val="00906865"/>
    <w:rsid w:val="00907FEC"/>
    <w:rsid w:val="00910013"/>
    <w:rsid w:val="009114A7"/>
    <w:rsid w:val="00911621"/>
    <w:rsid w:val="009117E1"/>
    <w:rsid w:val="00911EDF"/>
    <w:rsid w:val="009126A7"/>
    <w:rsid w:val="00912742"/>
    <w:rsid w:val="00912BC3"/>
    <w:rsid w:val="0091304B"/>
    <w:rsid w:val="009130A8"/>
    <w:rsid w:val="0091321A"/>
    <w:rsid w:val="0091349E"/>
    <w:rsid w:val="009137AF"/>
    <w:rsid w:val="00913A93"/>
    <w:rsid w:val="00913DAF"/>
    <w:rsid w:val="00913FD5"/>
    <w:rsid w:val="00914110"/>
    <w:rsid w:val="00914379"/>
    <w:rsid w:val="0091451B"/>
    <w:rsid w:val="00914979"/>
    <w:rsid w:val="009149BD"/>
    <w:rsid w:val="009154C7"/>
    <w:rsid w:val="009159AA"/>
    <w:rsid w:val="00915B55"/>
    <w:rsid w:val="00916178"/>
    <w:rsid w:val="00916384"/>
    <w:rsid w:val="009166A0"/>
    <w:rsid w:val="0091681D"/>
    <w:rsid w:val="009168ED"/>
    <w:rsid w:val="009170B7"/>
    <w:rsid w:val="009206E4"/>
    <w:rsid w:val="00921257"/>
    <w:rsid w:val="00921259"/>
    <w:rsid w:val="00921E7D"/>
    <w:rsid w:val="00922006"/>
    <w:rsid w:val="009220DD"/>
    <w:rsid w:val="00922929"/>
    <w:rsid w:val="00922947"/>
    <w:rsid w:val="009231E6"/>
    <w:rsid w:val="00923322"/>
    <w:rsid w:val="00924131"/>
    <w:rsid w:val="009243BF"/>
    <w:rsid w:val="00924BFC"/>
    <w:rsid w:val="00924DCE"/>
    <w:rsid w:val="009252C9"/>
    <w:rsid w:val="0092568D"/>
    <w:rsid w:val="009256E1"/>
    <w:rsid w:val="00925D3F"/>
    <w:rsid w:val="00926792"/>
    <w:rsid w:val="0092680C"/>
    <w:rsid w:val="00926F6C"/>
    <w:rsid w:val="009277E2"/>
    <w:rsid w:val="00927B8E"/>
    <w:rsid w:val="00927E04"/>
    <w:rsid w:val="00930431"/>
    <w:rsid w:val="00930732"/>
    <w:rsid w:val="00930B16"/>
    <w:rsid w:val="00930F06"/>
    <w:rsid w:val="00931B1D"/>
    <w:rsid w:val="00931B52"/>
    <w:rsid w:val="009320C9"/>
    <w:rsid w:val="00932523"/>
    <w:rsid w:val="0093264D"/>
    <w:rsid w:val="00932753"/>
    <w:rsid w:val="00932E5F"/>
    <w:rsid w:val="00933171"/>
    <w:rsid w:val="00933314"/>
    <w:rsid w:val="009336D3"/>
    <w:rsid w:val="009337E0"/>
    <w:rsid w:val="00933CAC"/>
    <w:rsid w:val="00933D2B"/>
    <w:rsid w:val="00933F49"/>
    <w:rsid w:val="009348B1"/>
    <w:rsid w:val="00934FA6"/>
    <w:rsid w:val="009350E7"/>
    <w:rsid w:val="009352DA"/>
    <w:rsid w:val="00935521"/>
    <w:rsid w:val="009359FB"/>
    <w:rsid w:val="00935A10"/>
    <w:rsid w:val="00935A7D"/>
    <w:rsid w:val="00935B0D"/>
    <w:rsid w:val="00935C06"/>
    <w:rsid w:val="00935C86"/>
    <w:rsid w:val="00935ECD"/>
    <w:rsid w:val="00935EED"/>
    <w:rsid w:val="00935F06"/>
    <w:rsid w:val="00936487"/>
    <w:rsid w:val="009364C1"/>
    <w:rsid w:val="0093659F"/>
    <w:rsid w:val="00936E6A"/>
    <w:rsid w:val="00936E7B"/>
    <w:rsid w:val="00936F0D"/>
    <w:rsid w:val="00937066"/>
    <w:rsid w:val="00937100"/>
    <w:rsid w:val="009373A0"/>
    <w:rsid w:val="00937EF2"/>
    <w:rsid w:val="009401A1"/>
    <w:rsid w:val="009403EA"/>
    <w:rsid w:val="00940C8D"/>
    <w:rsid w:val="00940E19"/>
    <w:rsid w:val="00940F55"/>
    <w:rsid w:val="00941196"/>
    <w:rsid w:val="0094154A"/>
    <w:rsid w:val="00941C47"/>
    <w:rsid w:val="00941F23"/>
    <w:rsid w:val="0094203C"/>
    <w:rsid w:val="00942122"/>
    <w:rsid w:val="00942208"/>
    <w:rsid w:val="0094260E"/>
    <w:rsid w:val="0094275A"/>
    <w:rsid w:val="00942AAE"/>
    <w:rsid w:val="00943271"/>
    <w:rsid w:val="00943794"/>
    <w:rsid w:val="00943DF5"/>
    <w:rsid w:val="00943E88"/>
    <w:rsid w:val="009442FD"/>
    <w:rsid w:val="0094462B"/>
    <w:rsid w:val="0094532C"/>
    <w:rsid w:val="00945529"/>
    <w:rsid w:val="009456D0"/>
    <w:rsid w:val="009458DD"/>
    <w:rsid w:val="00945958"/>
    <w:rsid w:val="00945A42"/>
    <w:rsid w:val="00945B7D"/>
    <w:rsid w:val="00945F39"/>
    <w:rsid w:val="009461BA"/>
    <w:rsid w:val="0094632A"/>
    <w:rsid w:val="0094634A"/>
    <w:rsid w:val="0094642F"/>
    <w:rsid w:val="00946512"/>
    <w:rsid w:val="009465E9"/>
    <w:rsid w:val="0094672B"/>
    <w:rsid w:val="00946BAF"/>
    <w:rsid w:val="00946F75"/>
    <w:rsid w:val="00947F23"/>
    <w:rsid w:val="00947F2E"/>
    <w:rsid w:val="00947F69"/>
    <w:rsid w:val="009503CE"/>
    <w:rsid w:val="00950599"/>
    <w:rsid w:val="009507EF"/>
    <w:rsid w:val="00951178"/>
    <w:rsid w:val="009515A7"/>
    <w:rsid w:val="00951D90"/>
    <w:rsid w:val="00952352"/>
    <w:rsid w:val="00952881"/>
    <w:rsid w:val="009532BF"/>
    <w:rsid w:val="00953381"/>
    <w:rsid w:val="00953CFE"/>
    <w:rsid w:val="00953FA3"/>
    <w:rsid w:val="009544F0"/>
    <w:rsid w:val="0095485D"/>
    <w:rsid w:val="00954D65"/>
    <w:rsid w:val="00954EE5"/>
    <w:rsid w:val="00954F95"/>
    <w:rsid w:val="00955100"/>
    <w:rsid w:val="00955321"/>
    <w:rsid w:val="009555C7"/>
    <w:rsid w:val="009557FE"/>
    <w:rsid w:val="009559F8"/>
    <w:rsid w:val="00955BAB"/>
    <w:rsid w:val="00955BBB"/>
    <w:rsid w:val="00955DB3"/>
    <w:rsid w:val="00955DC3"/>
    <w:rsid w:val="00955DEB"/>
    <w:rsid w:val="00956241"/>
    <w:rsid w:val="009566EE"/>
    <w:rsid w:val="00956A2D"/>
    <w:rsid w:val="00956DE6"/>
    <w:rsid w:val="00957398"/>
    <w:rsid w:val="0095789D"/>
    <w:rsid w:val="00957954"/>
    <w:rsid w:val="00960351"/>
    <w:rsid w:val="009603D0"/>
    <w:rsid w:val="00960796"/>
    <w:rsid w:val="00960DAB"/>
    <w:rsid w:val="00960E1E"/>
    <w:rsid w:val="009614DC"/>
    <w:rsid w:val="009616A1"/>
    <w:rsid w:val="00961863"/>
    <w:rsid w:val="00961C3A"/>
    <w:rsid w:val="0096203E"/>
    <w:rsid w:val="00962250"/>
    <w:rsid w:val="00962281"/>
    <w:rsid w:val="009626AA"/>
    <w:rsid w:val="009627BC"/>
    <w:rsid w:val="00962B9D"/>
    <w:rsid w:val="00962D0C"/>
    <w:rsid w:val="00963BB6"/>
    <w:rsid w:val="00963E55"/>
    <w:rsid w:val="00964D90"/>
    <w:rsid w:val="00965247"/>
    <w:rsid w:val="009654AD"/>
    <w:rsid w:val="00965FE0"/>
    <w:rsid w:val="00966573"/>
    <w:rsid w:val="00966925"/>
    <w:rsid w:val="00966A99"/>
    <w:rsid w:val="009673BC"/>
    <w:rsid w:val="0096796E"/>
    <w:rsid w:val="00970347"/>
    <w:rsid w:val="0097124B"/>
    <w:rsid w:val="00971259"/>
    <w:rsid w:val="00971361"/>
    <w:rsid w:val="0097192E"/>
    <w:rsid w:val="009729B3"/>
    <w:rsid w:val="00972CB9"/>
    <w:rsid w:val="00973240"/>
    <w:rsid w:val="00973519"/>
    <w:rsid w:val="00973538"/>
    <w:rsid w:val="009735BA"/>
    <w:rsid w:val="00973975"/>
    <w:rsid w:val="00974683"/>
    <w:rsid w:val="0097499F"/>
    <w:rsid w:val="00974BE0"/>
    <w:rsid w:val="00975103"/>
    <w:rsid w:val="00975491"/>
    <w:rsid w:val="009754BD"/>
    <w:rsid w:val="00975FCA"/>
    <w:rsid w:val="0097614B"/>
    <w:rsid w:val="009768CB"/>
    <w:rsid w:val="00976C4A"/>
    <w:rsid w:val="00976CE2"/>
    <w:rsid w:val="00976D15"/>
    <w:rsid w:val="00976E06"/>
    <w:rsid w:val="00977811"/>
    <w:rsid w:val="00977C67"/>
    <w:rsid w:val="00977EF9"/>
    <w:rsid w:val="00980271"/>
    <w:rsid w:val="00980547"/>
    <w:rsid w:val="00980A38"/>
    <w:rsid w:val="009814B8"/>
    <w:rsid w:val="009814D5"/>
    <w:rsid w:val="00981946"/>
    <w:rsid w:val="00981BFC"/>
    <w:rsid w:val="00981E70"/>
    <w:rsid w:val="00982C4B"/>
    <w:rsid w:val="00982D23"/>
    <w:rsid w:val="00982EDA"/>
    <w:rsid w:val="00983016"/>
    <w:rsid w:val="0098308B"/>
    <w:rsid w:val="00983117"/>
    <w:rsid w:val="009833C6"/>
    <w:rsid w:val="0098378A"/>
    <w:rsid w:val="00983921"/>
    <w:rsid w:val="00983CED"/>
    <w:rsid w:val="009849CA"/>
    <w:rsid w:val="00984B36"/>
    <w:rsid w:val="00984DF1"/>
    <w:rsid w:val="009852FB"/>
    <w:rsid w:val="009853FE"/>
    <w:rsid w:val="00985429"/>
    <w:rsid w:val="009855A1"/>
    <w:rsid w:val="009859DB"/>
    <w:rsid w:val="00985F84"/>
    <w:rsid w:val="009867DE"/>
    <w:rsid w:val="00986C4E"/>
    <w:rsid w:val="00986E7A"/>
    <w:rsid w:val="0098745B"/>
    <w:rsid w:val="00987DBE"/>
    <w:rsid w:val="009905F6"/>
    <w:rsid w:val="00990614"/>
    <w:rsid w:val="00990D46"/>
    <w:rsid w:val="00990DCC"/>
    <w:rsid w:val="00990E47"/>
    <w:rsid w:val="009911CC"/>
    <w:rsid w:val="0099139B"/>
    <w:rsid w:val="009913C6"/>
    <w:rsid w:val="009915E5"/>
    <w:rsid w:val="00991931"/>
    <w:rsid w:val="00991ABC"/>
    <w:rsid w:val="00991EE2"/>
    <w:rsid w:val="00991F34"/>
    <w:rsid w:val="00992A5B"/>
    <w:rsid w:val="00993028"/>
    <w:rsid w:val="0099324D"/>
    <w:rsid w:val="00993591"/>
    <w:rsid w:val="00993769"/>
    <w:rsid w:val="00993A6D"/>
    <w:rsid w:val="00993BB2"/>
    <w:rsid w:val="00994147"/>
    <w:rsid w:val="00994261"/>
    <w:rsid w:val="009942C4"/>
    <w:rsid w:val="009945F1"/>
    <w:rsid w:val="00994784"/>
    <w:rsid w:val="00994A1A"/>
    <w:rsid w:val="00994A89"/>
    <w:rsid w:val="00994EC5"/>
    <w:rsid w:val="0099504E"/>
    <w:rsid w:val="00995AC3"/>
    <w:rsid w:val="00995DDE"/>
    <w:rsid w:val="009968A0"/>
    <w:rsid w:val="00996941"/>
    <w:rsid w:val="00996955"/>
    <w:rsid w:val="00996A12"/>
    <w:rsid w:val="00996FC6"/>
    <w:rsid w:val="00997A18"/>
    <w:rsid w:val="00997B35"/>
    <w:rsid w:val="009A05C7"/>
    <w:rsid w:val="009A05E6"/>
    <w:rsid w:val="009A097A"/>
    <w:rsid w:val="009A0BCC"/>
    <w:rsid w:val="009A0CAD"/>
    <w:rsid w:val="009A0D40"/>
    <w:rsid w:val="009A10E2"/>
    <w:rsid w:val="009A1199"/>
    <w:rsid w:val="009A17DC"/>
    <w:rsid w:val="009A2360"/>
    <w:rsid w:val="009A25BB"/>
    <w:rsid w:val="009A3641"/>
    <w:rsid w:val="009A36A8"/>
    <w:rsid w:val="009A3A9F"/>
    <w:rsid w:val="009A3F44"/>
    <w:rsid w:val="009A4215"/>
    <w:rsid w:val="009A4259"/>
    <w:rsid w:val="009A45E7"/>
    <w:rsid w:val="009A4C5B"/>
    <w:rsid w:val="009A5373"/>
    <w:rsid w:val="009A55AC"/>
    <w:rsid w:val="009A575F"/>
    <w:rsid w:val="009A582C"/>
    <w:rsid w:val="009A5AC4"/>
    <w:rsid w:val="009A5C39"/>
    <w:rsid w:val="009A5FDF"/>
    <w:rsid w:val="009A6950"/>
    <w:rsid w:val="009A69C1"/>
    <w:rsid w:val="009A78FB"/>
    <w:rsid w:val="009A7B21"/>
    <w:rsid w:val="009B0001"/>
    <w:rsid w:val="009B0105"/>
    <w:rsid w:val="009B04E7"/>
    <w:rsid w:val="009B0E3D"/>
    <w:rsid w:val="009B10D5"/>
    <w:rsid w:val="009B1890"/>
    <w:rsid w:val="009B1CCF"/>
    <w:rsid w:val="009B210D"/>
    <w:rsid w:val="009B25BF"/>
    <w:rsid w:val="009B3464"/>
    <w:rsid w:val="009B3985"/>
    <w:rsid w:val="009B3AF8"/>
    <w:rsid w:val="009B3B57"/>
    <w:rsid w:val="009B3D3A"/>
    <w:rsid w:val="009B3DC4"/>
    <w:rsid w:val="009B46FF"/>
    <w:rsid w:val="009B4C94"/>
    <w:rsid w:val="009B5307"/>
    <w:rsid w:val="009B54B4"/>
    <w:rsid w:val="009B5712"/>
    <w:rsid w:val="009B588B"/>
    <w:rsid w:val="009B5A71"/>
    <w:rsid w:val="009B5EC5"/>
    <w:rsid w:val="009B6163"/>
    <w:rsid w:val="009B6194"/>
    <w:rsid w:val="009B642B"/>
    <w:rsid w:val="009B69F1"/>
    <w:rsid w:val="009B6B93"/>
    <w:rsid w:val="009B7AEB"/>
    <w:rsid w:val="009C04FB"/>
    <w:rsid w:val="009C0988"/>
    <w:rsid w:val="009C0C50"/>
    <w:rsid w:val="009C1254"/>
    <w:rsid w:val="009C161C"/>
    <w:rsid w:val="009C1782"/>
    <w:rsid w:val="009C1988"/>
    <w:rsid w:val="009C1E33"/>
    <w:rsid w:val="009C2390"/>
    <w:rsid w:val="009C248F"/>
    <w:rsid w:val="009C2AB1"/>
    <w:rsid w:val="009C2AC3"/>
    <w:rsid w:val="009C307B"/>
    <w:rsid w:val="009C335E"/>
    <w:rsid w:val="009C359E"/>
    <w:rsid w:val="009C3AA9"/>
    <w:rsid w:val="009C43B4"/>
    <w:rsid w:val="009C4B00"/>
    <w:rsid w:val="009C4E20"/>
    <w:rsid w:val="009C4E9C"/>
    <w:rsid w:val="009C4EBE"/>
    <w:rsid w:val="009C5A42"/>
    <w:rsid w:val="009C697A"/>
    <w:rsid w:val="009C72FA"/>
    <w:rsid w:val="009C776A"/>
    <w:rsid w:val="009C7777"/>
    <w:rsid w:val="009C7B21"/>
    <w:rsid w:val="009C7DB6"/>
    <w:rsid w:val="009D10F2"/>
    <w:rsid w:val="009D1A31"/>
    <w:rsid w:val="009D21CE"/>
    <w:rsid w:val="009D26C0"/>
    <w:rsid w:val="009D27CF"/>
    <w:rsid w:val="009D2884"/>
    <w:rsid w:val="009D2AA9"/>
    <w:rsid w:val="009D2B3A"/>
    <w:rsid w:val="009D333C"/>
    <w:rsid w:val="009D35E3"/>
    <w:rsid w:val="009D3AFF"/>
    <w:rsid w:val="009D3B13"/>
    <w:rsid w:val="009D3E75"/>
    <w:rsid w:val="009D4AA1"/>
    <w:rsid w:val="009D50FD"/>
    <w:rsid w:val="009D5232"/>
    <w:rsid w:val="009D5444"/>
    <w:rsid w:val="009D555A"/>
    <w:rsid w:val="009D5569"/>
    <w:rsid w:val="009D5776"/>
    <w:rsid w:val="009D5E4F"/>
    <w:rsid w:val="009D6180"/>
    <w:rsid w:val="009D6189"/>
    <w:rsid w:val="009D68AB"/>
    <w:rsid w:val="009D6AD4"/>
    <w:rsid w:val="009D6D1F"/>
    <w:rsid w:val="009D6E50"/>
    <w:rsid w:val="009D718E"/>
    <w:rsid w:val="009D74B8"/>
    <w:rsid w:val="009D74FE"/>
    <w:rsid w:val="009D7654"/>
    <w:rsid w:val="009D7D3B"/>
    <w:rsid w:val="009D7FC8"/>
    <w:rsid w:val="009E000C"/>
    <w:rsid w:val="009E01CB"/>
    <w:rsid w:val="009E06C1"/>
    <w:rsid w:val="009E0884"/>
    <w:rsid w:val="009E0BC0"/>
    <w:rsid w:val="009E193B"/>
    <w:rsid w:val="009E19E8"/>
    <w:rsid w:val="009E1D12"/>
    <w:rsid w:val="009E2623"/>
    <w:rsid w:val="009E27CE"/>
    <w:rsid w:val="009E2A61"/>
    <w:rsid w:val="009E2B83"/>
    <w:rsid w:val="009E2D07"/>
    <w:rsid w:val="009E32D4"/>
    <w:rsid w:val="009E33A9"/>
    <w:rsid w:val="009E4CA5"/>
    <w:rsid w:val="009E58FD"/>
    <w:rsid w:val="009E5A4E"/>
    <w:rsid w:val="009E5DEF"/>
    <w:rsid w:val="009E64D4"/>
    <w:rsid w:val="009E656E"/>
    <w:rsid w:val="009E67CE"/>
    <w:rsid w:val="009E67F0"/>
    <w:rsid w:val="009E6894"/>
    <w:rsid w:val="009E6CB2"/>
    <w:rsid w:val="009E6E46"/>
    <w:rsid w:val="009E70B0"/>
    <w:rsid w:val="009E7135"/>
    <w:rsid w:val="009E79F2"/>
    <w:rsid w:val="009E7AB7"/>
    <w:rsid w:val="009E7BAA"/>
    <w:rsid w:val="009E7FDA"/>
    <w:rsid w:val="009F05EC"/>
    <w:rsid w:val="009F05ED"/>
    <w:rsid w:val="009F0802"/>
    <w:rsid w:val="009F0CE1"/>
    <w:rsid w:val="009F11A9"/>
    <w:rsid w:val="009F152D"/>
    <w:rsid w:val="009F1A77"/>
    <w:rsid w:val="009F1AB9"/>
    <w:rsid w:val="009F1BC6"/>
    <w:rsid w:val="009F2474"/>
    <w:rsid w:val="009F27B5"/>
    <w:rsid w:val="009F2F13"/>
    <w:rsid w:val="009F332D"/>
    <w:rsid w:val="009F34A5"/>
    <w:rsid w:val="009F3869"/>
    <w:rsid w:val="009F391E"/>
    <w:rsid w:val="009F3BA2"/>
    <w:rsid w:val="009F3C21"/>
    <w:rsid w:val="009F3CBE"/>
    <w:rsid w:val="009F40AE"/>
    <w:rsid w:val="009F4655"/>
    <w:rsid w:val="009F4873"/>
    <w:rsid w:val="009F4907"/>
    <w:rsid w:val="009F49A2"/>
    <w:rsid w:val="009F4A7A"/>
    <w:rsid w:val="009F4B3E"/>
    <w:rsid w:val="009F539E"/>
    <w:rsid w:val="009F53AE"/>
    <w:rsid w:val="009F55DC"/>
    <w:rsid w:val="009F55E8"/>
    <w:rsid w:val="009F5890"/>
    <w:rsid w:val="009F5A3A"/>
    <w:rsid w:val="009F5C24"/>
    <w:rsid w:val="009F5C96"/>
    <w:rsid w:val="009F5D90"/>
    <w:rsid w:val="009F60DE"/>
    <w:rsid w:val="009F62A6"/>
    <w:rsid w:val="009F6748"/>
    <w:rsid w:val="009F6C57"/>
    <w:rsid w:val="009F70BE"/>
    <w:rsid w:val="009F7F0C"/>
    <w:rsid w:val="00A00189"/>
    <w:rsid w:val="00A00C8E"/>
    <w:rsid w:val="00A00FD6"/>
    <w:rsid w:val="00A016D4"/>
    <w:rsid w:val="00A01B04"/>
    <w:rsid w:val="00A01B0B"/>
    <w:rsid w:val="00A01D27"/>
    <w:rsid w:val="00A01E04"/>
    <w:rsid w:val="00A01EE3"/>
    <w:rsid w:val="00A02030"/>
    <w:rsid w:val="00A02454"/>
    <w:rsid w:val="00A0313B"/>
    <w:rsid w:val="00A0336B"/>
    <w:rsid w:val="00A03458"/>
    <w:rsid w:val="00A034D2"/>
    <w:rsid w:val="00A03599"/>
    <w:rsid w:val="00A03E24"/>
    <w:rsid w:val="00A03F4E"/>
    <w:rsid w:val="00A0446D"/>
    <w:rsid w:val="00A04B54"/>
    <w:rsid w:val="00A04BC6"/>
    <w:rsid w:val="00A04E0A"/>
    <w:rsid w:val="00A055EE"/>
    <w:rsid w:val="00A05C24"/>
    <w:rsid w:val="00A05C54"/>
    <w:rsid w:val="00A05F3D"/>
    <w:rsid w:val="00A0609F"/>
    <w:rsid w:val="00A06402"/>
    <w:rsid w:val="00A06BF2"/>
    <w:rsid w:val="00A06E87"/>
    <w:rsid w:val="00A0723F"/>
    <w:rsid w:val="00A0780A"/>
    <w:rsid w:val="00A07ACF"/>
    <w:rsid w:val="00A07F63"/>
    <w:rsid w:val="00A10C86"/>
    <w:rsid w:val="00A10D8A"/>
    <w:rsid w:val="00A10DF2"/>
    <w:rsid w:val="00A1109F"/>
    <w:rsid w:val="00A1151A"/>
    <w:rsid w:val="00A116F4"/>
    <w:rsid w:val="00A1174D"/>
    <w:rsid w:val="00A11808"/>
    <w:rsid w:val="00A11CD6"/>
    <w:rsid w:val="00A11D62"/>
    <w:rsid w:val="00A11E9D"/>
    <w:rsid w:val="00A12273"/>
    <w:rsid w:val="00A128E3"/>
    <w:rsid w:val="00A12932"/>
    <w:rsid w:val="00A12AF0"/>
    <w:rsid w:val="00A12C66"/>
    <w:rsid w:val="00A12CA0"/>
    <w:rsid w:val="00A12D86"/>
    <w:rsid w:val="00A12DE4"/>
    <w:rsid w:val="00A12FBB"/>
    <w:rsid w:val="00A13037"/>
    <w:rsid w:val="00A130A3"/>
    <w:rsid w:val="00A132B3"/>
    <w:rsid w:val="00A133D5"/>
    <w:rsid w:val="00A1353F"/>
    <w:rsid w:val="00A138D5"/>
    <w:rsid w:val="00A13E08"/>
    <w:rsid w:val="00A14065"/>
    <w:rsid w:val="00A14CF7"/>
    <w:rsid w:val="00A14E90"/>
    <w:rsid w:val="00A1584C"/>
    <w:rsid w:val="00A15FBC"/>
    <w:rsid w:val="00A1690F"/>
    <w:rsid w:val="00A16A8C"/>
    <w:rsid w:val="00A17131"/>
    <w:rsid w:val="00A17183"/>
    <w:rsid w:val="00A171A5"/>
    <w:rsid w:val="00A17914"/>
    <w:rsid w:val="00A17BAD"/>
    <w:rsid w:val="00A17E96"/>
    <w:rsid w:val="00A17EB7"/>
    <w:rsid w:val="00A203F6"/>
    <w:rsid w:val="00A2082D"/>
    <w:rsid w:val="00A20B33"/>
    <w:rsid w:val="00A20FAC"/>
    <w:rsid w:val="00A22258"/>
    <w:rsid w:val="00A22B22"/>
    <w:rsid w:val="00A22F2B"/>
    <w:rsid w:val="00A2318D"/>
    <w:rsid w:val="00A234AB"/>
    <w:rsid w:val="00A23809"/>
    <w:rsid w:val="00A23906"/>
    <w:rsid w:val="00A23EE2"/>
    <w:rsid w:val="00A2421E"/>
    <w:rsid w:val="00A2473D"/>
    <w:rsid w:val="00A2486B"/>
    <w:rsid w:val="00A2533F"/>
    <w:rsid w:val="00A25626"/>
    <w:rsid w:val="00A25A2A"/>
    <w:rsid w:val="00A25F11"/>
    <w:rsid w:val="00A26CE7"/>
    <w:rsid w:val="00A26CFE"/>
    <w:rsid w:val="00A2703C"/>
    <w:rsid w:val="00A270BA"/>
    <w:rsid w:val="00A273A6"/>
    <w:rsid w:val="00A274DB"/>
    <w:rsid w:val="00A27B74"/>
    <w:rsid w:val="00A27BB9"/>
    <w:rsid w:val="00A27FE5"/>
    <w:rsid w:val="00A30D69"/>
    <w:rsid w:val="00A30E62"/>
    <w:rsid w:val="00A3147C"/>
    <w:rsid w:val="00A31792"/>
    <w:rsid w:val="00A31AAA"/>
    <w:rsid w:val="00A31B4D"/>
    <w:rsid w:val="00A31CA2"/>
    <w:rsid w:val="00A31FC5"/>
    <w:rsid w:val="00A328C1"/>
    <w:rsid w:val="00A32918"/>
    <w:rsid w:val="00A32DB5"/>
    <w:rsid w:val="00A32ED5"/>
    <w:rsid w:val="00A33455"/>
    <w:rsid w:val="00A33803"/>
    <w:rsid w:val="00A33832"/>
    <w:rsid w:val="00A34174"/>
    <w:rsid w:val="00A34196"/>
    <w:rsid w:val="00A34439"/>
    <w:rsid w:val="00A3480F"/>
    <w:rsid w:val="00A34965"/>
    <w:rsid w:val="00A34AE6"/>
    <w:rsid w:val="00A34BDE"/>
    <w:rsid w:val="00A34DD6"/>
    <w:rsid w:val="00A35159"/>
    <w:rsid w:val="00A35C93"/>
    <w:rsid w:val="00A36230"/>
    <w:rsid w:val="00A3628D"/>
    <w:rsid w:val="00A36439"/>
    <w:rsid w:val="00A364A3"/>
    <w:rsid w:val="00A370BB"/>
    <w:rsid w:val="00A37127"/>
    <w:rsid w:val="00A37323"/>
    <w:rsid w:val="00A37325"/>
    <w:rsid w:val="00A374A8"/>
    <w:rsid w:val="00A379EA"/>
    <w:rsid w:val="00A37AA0"/>
    <w:rsid w:val="00A37BF4"/>
    <w:rsid w:val="00A406C0"/>
    <w:rsid w:val="00A40DF8"/>
    <w:rsid w:val="00A4154B"/>
    <w:rsid w:val="00A415BE"/>
    <w:rsid w:val="00A41633"/>
    <w:rsid w:val="00A41BF2"/>
    <w:rsid w:val="00A41BF6"/>
    <w:rsid w:val="00A42565"/>
    <w:rsid w:val="00A42813"/>
    <w:rsid w:val="00A4285D"/>
    <w:rsid w:val="00A42AAB"/>
    <w:rsid w:val="00A42CB5"/>
    <w:rsid w:val="00A42F5E"/>
    <w:rsid w:val="00A43245"/>
    <w:rsid w:val="00A432EF"/>
    <w:rsid w:val="00A434F0"/>
    <w:rsid w:val="00A436A2"/>
    <w:rsid w:val="00A438FD"/>
    <w:rsid w:val="00A43B3C"/>
    <w:rsid w:val="00A43B99"/>
    <w:rsid w:val="00A43E54"/>
    <w:rsid w:val="00A44288"/>
    <w:rsid w:val="00A44340"/>
    <w:rsid w:val="00A443C7"/>
    <w:rsid w:val="00A4441E"/>
    <w:rsid w:val="00A4447D"/>
    <w:rsid w:val="00A45194"/>
    <w:rsid w:val="00A45502"/>
    <w:rsid w:val="00A45D96"/>
    <w:rsid w:val="00A45F18"/>
    <w:rsid w:val="00A46819"/>
    <w:rsid w:val="00A4689E"/>
    <w:rsid w:val="00A47693"/>
    <w:rsid w:val="00A47986"/>
    <w:rsid w:val="00A47A65"/>
    <w:rsid w:val="00A47BF8"/>
    <w:rsid w:val="00A5056F"/>
    <w:rsid w:val="00A505BF"/>
    <w:rsid w:val="00A50AFD"/>
    <w:rsid w:val="00A50D13"/>
    <w:rsid w:val="00A50E69"/>
    <w:rsid w:val="00A512E1"/>
    <w:rsid w:val="00A51833"/>
    <w:rsid w:val="00A51ACA"/>
    <w:rsid w:val="00A52401"/>
    <w:rsid w:val="00A52479"/>
    <w:rsid w:val="00A529E0"/>
    <w:rsid w:val="00A52E30"/>
    <w:rsid w:val="00A52EA2"/>
    <w:rsid w:val="00A52F6C"/>
    <w:rsid w:val="00A5305D"/>
    <w:rsid w:val="00A53858"/>
    <w:rsid w:val="00A53D24"/>
    <w:rsid w:val="00A53E75"/>
    <w:rsid w:val="00A53EFE"/>
    <w:rsid w:val="00A541FF"/>
    <w:rsid w:val="00A54608"/>
    <w:rsid w:val="00A5463B"/>
    <w:rsid w:val="00A546D8"/>
    <w:rsid w:val="00A551F0"/>
    <w:rsid w:val="00A5548D"/>
    <w:rsid w:val="00A55555"/>
    <w:rsid w:val="00A55B54"/>
    <w:rsid w:val="00A55BF5"/>
    <w:rsid w:val="00A55CCC"/>
    <w:rsid w:val="00A55ECE"/>
    <w:rsid w:val="00A56075"/>
    <w:rsid w:val="00A561FB"/>
    <w:rsid w:val="00A56B47"/>
    <w:rsid w:val="00A56C40"/>
    <w:rsid w:val="00A56E49"/>
    <w:rsid w:val="00A56EFB"/>
    <w:rsid w:val="00A56F3F"/>
    <w:rsid w:val="00A56FBE"/>
    <w:rsid w:val="00A5728E"/>
    <w:rsid w:val="00A572E9"/>
    <w:rsid w:val="00A57636"/>
    <w:rsid w:val="00A57A99"/>
    <w:rsid w:val="00A6055B"/>
    <w:rsid w:val="00A6288B"/>
    <w:rsid w:val="00A62C9C"/>
    <w:rsid w:val="00A62E37"/>
    <w:rsid w:val="00A63ABF"/>
    <w:rsid w:val="00A641F5"/>
    <w:rsid w:val="00A64B63"/>
    <w:rsid w:val="00A65067"/>
    <w:rsid w:val="00A654F3"/>
    <w:rsid w:val="00A655B6"/>
    <w:rsid w:val="00A6563C"/>
    <w:rsid w:val="00A65847"/>
    <w:rsid w:val="00A65D47"/>
    <w:rsid w:val="00A65FCF"/>
    <w:rsid w:val="00A6610D"/>
    <w:rsid w:val="00A66245"/>
    <w:rsid w:val="00A66CE1"/>
    <w:rsid w:val="00A66F56"/>
    <w:rsid w:val="00A6737C"/>
    <w:rsid w:val="00A67AB1"/>
    <w:rsid w:val="00A67AE1"/>
    <w:rsid w:val="00A70674"/>
    <w:rsid w:val="00A707D7"/>
    <w:rsid w:val="00A7111A"/>
    <w:rsid w:val="00A71537"/>
    <w:rsid w:val="00A7178E"/>
    <w:rsid w:val="00A7189B"/>
    <w:rsid w:val="00A71A98"/>
    <w:rsid w:val="00A721B3"/>
    <w:rsid w:val="00A7253E"/>
    <w:rsid w:val="00A72BE4"/>
    <w:rsid w:val="00A72C1E"/>
    <w:rsid w:val="00A730FD"/>
    <w:rsid w:val="00A7340B"/>
    <w:rsid w:val="00A7342F"/>
    <w:rsid w:val="00A7369E"/>
    <w:rsid w:val="00A73B05"/>
    <w:rsid w:val="00A73E5B"/>
    <w:rsid w:val="00A73F83"/>
    <w:rsid w:val="00A74965"/>
    <w:rsid w:val="00A74A86"/>
    <w:rsid w:val="00A74BCC"/>
    <w:rsid w:val="00A74E92"/>
    <w:rsid w:val="00A755DF"/>
    <w:rsid w:val="00A75F8F"/>
    <w:rsid w:val="00A762BD"/>
    <w:rsid w:val="00A764FD"/>
    <w:rsid w:val="00A76538"/>
    <w:rsid w:val="00A76AA1"/>
    <w:rsid w:val="00A77936"/>
    <w:rsid w:val="00A77F8D"/>
    <w:rsid w:val="00A80334"/>
    <w:rsid w:val="00A804B1"/>
    <w:rsid w:val="00A8079D"/>
    <w:rsid w:val="00A807C4"/>
    <w:rsid w:val="00A80933"/>
    <w:rsid w:val="00A80AA2"/>
    <w:rsid w:val="00A80CE9"/>
    <w:rsid w:val="00A8125C"/>
    <w:rsid w:val="00A81863"/>
    <w:rsid w:val="00A81D40"/>
    <w:rsid w:val="00A81E9A"/>
    <w:rsid w:val="00A823BA"/>
    <w:rsid w:val="00A82481"/>
    <w:rsid w:val="00A8252A"/>
    <w:rsid w:val="00A82542"/>
    <w:rsid w:val="00A8289A"/>
    <w:rsid w:val="00A82BDF"/>
    <w:rsid w:val="00A8332F"/>
    <w:rsid w:val="00A839E6"/>
    <w:rsid w:val="00A84085"/>
    <w:rsid w:val="00A84331"/>
    <w:rsid w:val="00A84971"/>
    <w:rsid w:val="00A849AE"/>
    <w:rsid w:val="00A84CE8"/>
    <w:rsid w:val="00A85093"/>
    <w:rsid w:val="00A854A7"/>
    <w:rsid w:val="00A857B0"/>
    <w:rsid w:val="00A85F1B"/>
    <w:rsid w:val="00A8615F"/>
    <w:rsid w:val="00A8650C"/>
    <w:rsid w:val="00A867E8"/>
    <w:rsid w:val="00A868E3"/>
    <w:rsid w:val="00A86EB3"/>
    <w:rsid w:val="00A86F93"/>
    <w:rsid w:val="00A8762D"/>
    <w:rsid w:val="00A876B0"/>
    <w:rsid w:val="00A87F0F"/>
    <w:rsid w:val="00A90567"/>
    <w:rsid w:val="00A9116C"/>
    <w:rsid w:val="00A91186"/>
    <w:rsid w:val="00A91AF6"/>
    <w:rsid w:val="00A92022"/>
    <w:rsid w:val="00A927C9"/>
    <w:rsid w:val="00A93095"/>
    <w:rsid w:val="00A93D53"/>
    <w:rsid w:val="00A93E1C"/>
    <w:rsid w:val="00A9405E"/>
    <w:rsid w:val="00A94642"/>
    <w:rsid w:val="00A946CA"/>
    <w:rsid w:val="00A948FF"/>
    <w:rsid w:val="00A951BF"/>
    <w:rsid w:val="00A95985"/>
    <w:rsid w:val="00A95B5E"/>
    <w:rsid w:val="00A9616F"/>
    <w:rsid w:val="00A96792"/>
    <w:rsid w:val="00A96D8F"/>
    <w:rsid w:val="00A96DCD"/>
    <w:rsid w:val="00A96E67"/>
    <w:rsid w:val="00A970C5"/>
    <w:rsid w:val="00A97B1C"/>
    <w:rsid w:val="00A97B1E"/>
    <w:rsid w:val="00A97B59"/>
    <w:rsid w:val="00A97E41"/>
    <w:rsid w:val="00AA09E0"/>
    <w:rsid w:val="00AA0C20"/>
    <w:rsid w:val="00AA1207"/>
    <w:rsid w:val="00AA1463"/>
    <w:rsid w:val="00AA1F72"/>
    <w:rsid w:val="00AA2637"/>
    <w:rsid w:val="00AA2B8B"/>
    <w:rsid w:val="00AA2C7C"/>
    <w:rsid w:val="00AA3082"/>
    <w:rsid w:val="00AA32A4"/>
    <w:rsid w:val="00AA3E78"/>
    <w:rsid w:val="00AA3F49"/>
    <w:rsid w:val="00AA4058"/>
    <w:rsid w:val="00AA4298"/>
    <w:rsid w:val="00AA43C8"/>
    <w:rsid w:val="00AA44E9"/>
    <w:rsid w:val="00AA48D6"/>
    <w:rsid w:val="00AA4AE3"/>
    <w:rsid w:val="00AA5788"/>
    <w:rsid w:val="00AA5884"/>
    <w:rsid w:val="00AA5EB1"/>
    <w:rsid w:val="00AA6274"/>
    <w:rsid w:val="00AA66EE"/>
    <w:rsid w:val="00AA6C95"/>
    <w:rsid w:val="00AA6FD6"/>
    <w:rsid w:val="00AA7144"/>
    <w:rsid w:val="00AA722C"/>
    <w:rsid w:val="00AA7595"/>
    <w:rsid w:val="00AA7F8C"/>
    <w:rsid w:val="00AB0000"/>
    <w:rsid w:val="00AB0189"/>
    <w:rsid w:val="00AB0614"/>
    <w:rsid w:val="00AB0821"/>
    <w:rsid w:val="00AB0AAD"/>
    <w:rsid w:val="00AB0D6E"/>
    <w:rsid w:val="00AB0F19"/>
    <w:rsid w:val="00AB0FB8"/>
    <w:rsid w:val="00AB1293"/>
    <w:rsid w:val="00AB1674"/>
    <w:rsid w:val="00AB1C49"/>
    <w:rsid w:val="00AB22F2"/>
    <w:rsid w:val="00AB2342"/>
    <w:rsid w:val="00AB2358"/>
    <w:rsid w:val="00AB24BA"/>
    <w:rsid w:val="00AB2CD0"/>
    <w:rsid w:val="00AB2E1D"/>
    <w:rsid w:val="00AB2FAF"/>
    <w:rsid w:val="00AB35E9"/>
    <w:rsid w:val="00AB3B4E"/>
    <w:rsid w:val="00AB3B89"/>
    <w:rsid w:val="00AB4460"/>
    <w:rsid w:val="00AB4622"/>
    <w:rsid w:val="00AB48F0"/>
    <w:rsid w:val="00AB49A0"/>
    <w:rsid w:val="00AB4C34"/>
    <w:rsid w:val="00AB4F28"/>
    <w:rsid w:val="00AB50A7"/>
    <w:rsid w:val="00AB52FE"/>
    <w:rsid w:val="00AB621B"/>
    <w:rsid w:val="00AB646C"/>
    <w:rsid w:val="00AB64E3"/>
    <w:rsid w:val="00AB6557"/>
    <w:rsid w:val="00AB685F"/>
    <w:rsid w:val="00AB6CB2"/>
    <w:rsid w:val="00AB6F28"/>
    <w:rsid w:val="00AB6F94"/>
    <w:rsid w:val="00AB70B0"/>
    <w:rsid w:val="00AB74AE"/>
    <w:rsid w:val="00AB783F"/>
    <w:rsid w:val="00AB789F"/>
    <w:rsid w:val="00AB79CC"/>
    <w:rsid w:val="00AB7D74"/>
    <w:rsid w:val="00AB7E71"/>
    <w:rsid w:val="00AB7F8D"/>
    <w:rsid w:val="00AB7FE3"/>
    <w:rsid w:val="00AC00FD"/>
    <w:rsid w:val="00AC0402"/>
    <w:rsid w:val="00AC08BD"/>
    <w:rsid w:val="00AC0C85"/>
    <w:rsid w:val="00AC0D48"/>
    <w:rsid w:val="00AC1086"/>
    <w:rsid w:val="00AC146B"/>
    <w:rsid w:val="00AC159B"/>
    <w:rsid w:val="00AC15D7"/>
    <w:rsid w:val="00AC2089"/>
    <w:rsid w:val="00AC21DF"/>
    <w:rsid w:val="00AC23E4"/>
    <w:rsid w:val="00AC2954"/>
    <w:rsid w:val="00AC2CB7"/>
    <w:rsid w:val="00AC2E63"/>
    <w:rsid w:val="00AC333B"/>
    <w:rsid w:val="00AC3407"/>
    <w:rsid w:val="00AC3985"/>
    <w:rsid w:val="00AC3FAD"/>
    <w:rsid w:val="00AC4C5A"/>
    <w:rsid w:val="00AC4C7B"/>
    <w:rsid w:val="00AC4F96"/>
    <w:rsid w:val="00AC513C"/>
    <w:rsid w:val="00AC5D26"/>
    <w:rsid w:val="00AC6013"/>
    <w:rsid w:val="00AC62E1"/>
    <w:rsid w:val="00AC6EE1"/>
    <w:rsid w:val="00AC6F75"/>
    <w:rsid w:val="00AC6FF7"/>
    <w:rsid w:val="00AC700B"/>
    <w:rsid w:val="00AC7259"/>
    <w:rsid w:val="00AC738A"/>
    <w:rsid w:val="00AC762F"/>
    <w:rsid w:val="00AC7A5E"/>
    <w:rsid w:val="00AC7E3B"/>
    <w:rsid w:val="00AD03FF"/>
    <w:rsid w:val="00AD04FC"/>
    <w:rsid w:val="00AD0866"/>
    <w:rsid w:val="00AD09A2"/>
    <w:rsid w:val="00AD1051"/>
    <w:rsid w:val="00AD1701"/>
    <w:rsid w:val="00AD17DB"/>
    <w:rsid w:val="00AD1C03"/>
    <w:rsid w:val="00AD20BC"/>
    <w:rsid w:val="00AD24BA"/>
    <w:rsid w:val="00AD26DC"/>
    <w:rsid w:val="00AD3894"/>
    <w:rsid w:val="00AD412F"/>
    <w:rsid w:val="00AD48F4"/>
    <w:rsid w:val="00AD506A"/>
    <w:rsid w:val="00AD50B7"/>
    <w:rsid w:val="00AD52E2"/>
    <w:rsid w:val="00AD58C3"/>
    <w:rsid w:val="00AD5F46"/>
    <w:rsid w:val="00AD6073"/>
    <w:rsid w:val="00AD60CE"/>
    <w:rsid w:val="00AD68CF"/>
    <w:rsid w:val="00AD6D67"/>
    <w:rsid w:val="00AD6DC4"/>
    <w:rsid w:val="00AD6F27"/>
    <w:rsid w:val="00AD7D6E"/>
    <w:rsid w:val="00AE02ED"/>
    <w:rsid w:val="00AE0449"/>
    <w:rsid w:val="00AE0530"/>
    <w:rsid w:val="00AE0CE8"/>
    <w:rsid w:val="00AE184F"/>
    <w:rsid w:val="00AE1A1C"/>
    <w:rsid w:val="00AE1C6B"/>
    <w:rsid w:val="00AE20AD"/>
    <w:rsid w:val="00AE2762"/>
    <w:rsid w:val="00AE2B14"/>
    <w:rsid w:val="00AE2EBF"/>
    <w:rsid w:val="00AE359B"/>
    <w:rsid w:val="00AE3ABA"/>
    <w:rsid w:val="00AE3F55"/>
    <w:rsid w:val="00AE432E"/>
    <w:rsid w:val="00AE51C6"/>
    <w:rsid w:val="00AE52AB"/>
    <w:rsid w:val="00AE54E1"/>
    <w:rsid w:val="00AE5642"/>
    <w:rsid w:val="00AE5A3A"/>
    <w:rsid w:val="00AE5EBE"/>
    <w:rsid w:val="00AE6055"/>
    <w:rsid w:val="00AE6D25"/>
    <w:rsid w:val="00AE6FED"/>
    <w:rsid w:val="00AE7E8F"/>
    <w:rsid w:val="00AF0222"/>
    <w:rsid w:val="00AF022F"/>
    <w:rsid w:val="00AF0297"/>
    <w:rsid w:val="00AF06DD"/>
    <w:rsid w:val="00AF06F9"/>
    <w:rsid w:val="00AF0B98"/>
    <w:rsid w:val="00AF10D0"/>
    <w:rsid w:val="00AF120F"/>
    <w:rsid w:val="00AF13AB"/>
    <w:rsid w:val="00AF140E"/>
    <w:rsid w:val="00AF1654"/>
    <w:rsid w:val="00AF1954"/>
    <w:rsid w:val="00AF1DAA"/>
    <w:rsid w:val="00AF231F"/>
    <w:rsid w:val="00AF2759"/>
    <w:rsid w:val="00AF293D"/>
    <w:rsid w:val="00AF29C0"/>
    <w:rsid w:val="00AF2F0D"/>
    <w:rsid w:val="00AF3861"/>
    <w:rsid w:val="00AF3B54"/>
    <w:rsid w:val="00AF3F44"/>
    <w:rsid w:val="00AF40B6"/>
    <w:rsid w:val="00AF4193"/>
    <w:rsid w:val="00AF4AD2"/>
    <w:rsid w:val="00AF4B1F"/>
    <w:rsid w:val="00AF4D8E"/>
    <w:rsid w:val="00AF5053"/>
    <w:rsid w:val="00AF51D1"/>
    <w:rsid w:val="00AF5361"/>
    <w:rsid w:val="00AF5C2B"/>
    <w:rsid w:val="00AF5E10"/>
    <w:rsid w:val="00AF6782"/>
    <w:rsid w:val="00AF71B5"/>
    <w:rsid w:val="00AF72A3"/>
    <w:rsid w:val="00AF7830"/>
    <w:rsid w:val="00AF7EA1"/>
    <w:rsid w:val="00B0038A"/>
    <w:rsid w:val="00B0078D"/>
    <w:rsid w:val="00B00AD3"/>
    <w:rsid w:val="00B00BC1"/>
    <w:rsid w:val="00B00E68"/>
    <w:rsid w:val="00B00F91"/>
    <w:rsid w:val="00B01268"/>
    <w:rsid w:val="00B0166E"/>
    <w:rsid w:val="00B02050"/>
    <w:rsid w:val="00B02166"/>
    <w:rsid w:val="00B028B9"/>
    <w:rsid w:val="00B02E74"/>
    <w:rsid w:val="00B030A0"/>
    <w:rsid w:val="00B03299"/>
    <w:rsid w:val="00B034C2"/>
    <w:rsid w:val="00B035F1"/>
    <w:rsid w:val="00B03B69"/>
    <w:rsid w:val="00B03BF3"/>
    <w:rsid w:val="00B03DAE"/>
    <w:rsid w:val="00B03FAA"/>
    <w:rsid w:val="00B04884"/>
    <w:rsid w:val="00B048D3"/>
    <w:rsid w:val="00B048FF"/>
    <w:rsid w:val="00B04AA7"/>
    <w:rsid w:val="00B05465"/>
    <w:rsid w:val="00B05BC3"/>
    <w:rsid w:val="00B05C89"/>
    <w:rsid w:val="00B06016"/>
    <w:rsid w:val="00B068D0"/>
    <w:rsid w:val="00B06AB0"/>
    <w:rsid w:val="00B07063"/>
    <w:rsid w:val="00B073AB"/>
    <w:rsid w:val="00B07997"/>
    <w:rsid w:val="00B079C7"/>
    <w:rsid w:val="00B07C15"/>
    <w:rsid w:val="00B07F2B"/>
    <w:rsid w:val="00B07F55"/>
    <w:rsid w:val="00B1009B"/>
    <w:rsid w:val="00B10285"/>
    <w:rsid w:val="00B10762"/>
    <w:rsid w:val="00B10904"/>
    <w:rsid w:val="00B1114C"/>
    <w:rsid w:val="00B1218C"/>
    <w:rsid w:val="00B12640"/>
    <w:rsid w:val="00B1274B"/>
    <w:rsid w:val="00B12750"/>
    <w:rsid w:val="00B1290B"/>
    <w:rsid w:val="00B13197"/>
    <w:rsid w:val="00B13396"/>
    <w:rsid w:val="00B13BF4"/>
    <w:rsid w:val="00B13CB2"/>
    <w:rsid w:val="00B13D27"/>
    <w:rsid w:val="00B13D58"/>
    <w:rsid w:val="00B14155"/>
    <w:rsid w:val="00B14274"/>
    <w:rsid w:val="00B143A3"/>
    <w:rsid w:val="00B1454A"/>
    <w:rsid w:val="00B145D8"/>
    <w:rsid w:val="00B14687"/>
    <w:rsid w:val="00B147A5"/>
    <w:rsid w:val="00B14C69"/>
    <w:rsid w:val="00B14CED"/>
    <w:rsid w:val="00B14E4A"/>
    <w:rsid w:val="00B14F4F"/>
    <w:rsid w:val="00B157EB"/>
    <w:rsid w:val="00B159C0"/>
    <w:rsid w:val="00B15F04"/>
    <w:rsid w:val="00B160BB"/>
    <w:rsid w:val="00B168FA"/>
    <w:rsid w:val="00B169DF"/>
    <w:rsid w:val="00B16CBA"/>
    <w:rsid w:val="00B16F12"/>
    <w:rsid w:val="00B170B4"/>
    <w:rsid w:val="00B171A4"/>
    <w:rsid w:val="00B17231"/>
    <w:rsid w:val="00B172CD"/>
    <w:rsid w:val="00B1770A"/>
    <w:rsid w:val="00B20AB6"/>
    <w:rsid w:val="00B20D8F"/>
    <w:rsid w:val="00B20DEA"/>
    <w:rsid w:val="00B20E41"/>
    <w:rsid w:val="00B21E8C"/>
    <w:rsid w:val="00B220B5"/>
    <w:rsid w:val="00B2217D"/>
    <w:rsid w:val="00B22340"/>
    <w:rsid w:val="00B2243B"/>
    <w:rsid w:val="00B2243D"/>
    <w:rsid w:val="00B226E0"/>
    <w:rsid w:val="00B22943"/>
    <w:rsid w:val="00B22B21"/>
    <w:rsid w:val="00B22BB0"/>
    <w:rsid w:val="00B22CAB"/>
    <w:rsid w:val="00B230E6"/>
    <w:rsid w:val="00B2374A"/>
    <w:rsid w:val="00B238EC"/>
    <w:rsid w:val="00B23A78"/>
    <w:rsid w:val="00B23BCE"/>
    <w:rsid w:val="00B23C87"/>
    <w:rsid w:val="00B24590"/>
    <w:rsid w:val="00B248FE"/>
    <w:rsid w:val="00B24915"/>
    <w:rsid w:val="00B24A26"/>
    <w:rsid w:val="00B24CB4"/>
    <w:rsid w:val="00B24D06"/>
    <w:rsid w:val="00B254C0"/>
    <w:rsid w:val="00B256B4"/>
    <w:rsid w:val="00B256FC"/>
    <w:rsid w:val="00B25C16"/>
    <w:rsid w:val="00B26028"/>
    <w:rsid w:val="00B26081"/>
    <w:rsid w:val="00B26363"/>
    <w:rsid w:val="00B26C7B"/>
    <w:rsid w:val="00B27034"/>
    <w:rsid w:val="00B27349"/>
    <w:rsid w:val="00B30061"/>
    <w:rsid w:val="00B3067B"/>
    <w:rsid w:val="00B30878"/>
    <w:rsid w:val="00B30A74"/>
    <w:rsid w:val="00B30EFE"/>
    <w:rsid w:val="00B30F41"/>
    <w:rsid w:val="00B31118"/>
    <w:rsid w:val="00B3164B"/>
    <w:rsid w:val="00B31653"/>
    <w:rsid w:val="00B31A8B"/>
    <w:rsid w:val="00B31BD7"/>
    <w:rsid w:val="00B3234C"/>
    <w:rsid w:val="00B327F1"/>
    <w:rsid w:val="00B33047"/>
    <w:rsid w:val="00B3319C"/>
    <w:rsid w:val="00B331F1"/>
    <w:rsid w:val="00B33235"/>
    <w:rsid w:val="00B336CB"/>
    <w:rsid w:val="00B338F1"/>
    <w:rsid w:val="00B33B73"/>
    <w:rsid w:val="00B33C50"/>
    <w:rsid w:val="00B33D99"/>
    <w:rsid w:val="00B34BD9"/>
    <w:rsid w:val="00B34CD3"/>
    <w:rsid w:val="00B352B0"/>
    <w:rsid w:val="00B355CF"/>
    <w:rsid w:val="00B357F6"/>
    <w:rsid w:val="00B359CE"/>
    <w:rsid w:val="00B35FC2"/>
    <w:rsid w:val="00B3618E"/>
    <w:rsid w:val="00B36277"/>
    <w:rsid w:val="00B3657C"/>
    <w:rsid w:val="00B36584"/>
    <w:rsid w:val="00B36C69"/>
    <w:rsid w:val="00B373D8"/>
    <w:rsid w:val="00B37FDC"/>
    <w:rsid w:val="00B40245"/>
    <w:rsid w:val="00B40344"/>
    <w:rsid w:val="00B403EC"/>
    <w:rsid w:val="00B40B61"/>
    <w:rsid w:val="00B40D41"/>
    <w:rsid w:val="00B4112B"/>
    <w:rsid w:val="00B41393"/>
    <w:rsid w:val="00B413B6"/>
    <w:rsid w:val="00B41478"/>
    <w:rsid w:val="00B41647"/>
    <w:rsid w:val="00B41774"/>
    <w:rsid w:val="00B417C8"/>
    <w:rsid w:val="00B41996"/>
    <w:rsid w:val="00B41CAD"/>
    <w:rsid w:val="00B4249C"/>
    <w:rsid w:val="00B425BE"/>
    <w:rsid w:val="00B426DB"/>
    <w:rsid w:val="00B42978"/>
    <w:rsid w:val="00B42ACA"/>
    <w:rsid w:val="00B42BD6"/>
    <w:rsid w:val="00B42CDB"/>
    <w:rsid w:val="00B436B1"/>
    <w:rsid w:val="00B43C66"/>
    <w:rsid w:val="00B43E16"/>
    <w:rsid w:val="00B4447F"/>
    <w:rsid w:val="00B44640"/>
    <w:rsid w:val="00B4479C"/>
    <w:rsid w:val="00B44C9E"/>
    <w:rsid w:val="00B44CCA"/>
    <w:rsid w:val="00B45112"/>
    <w:rsid w:val="00B45160"/>
    <w:rsid w:val="00B4544F"/>
    <w:rsid w:val="00B4630D"/>
    <w:rsid w:val="00B468B8"/>
    <w:rsid w:val="00B46B28"/>
    <w:rsid w:val="00B47013"/>
    <w:rsid w:val="00B475DF"/>
    <w:rsid w:val="00B4773F"/>
    <w:rsid w:val="00B479FC"/>
    <w:rsid w:val="00B50572"/>
    <w:rsid w:val="00B5066A"/>
    <w:rsid w:val="00B507B4"/>
    <w:rsid w:val="00B50C39"/>
    <w:rsid w:val="00B50F14"/>
    <w:rsid w:val="00B51293"/>
    <w:rsid w:val="00B513B0"/>
    <w:rsid w:val="00B51BE2"/>
    <w:rsid w:val="00B524DB"/>
    <w:rsid w:val="00B52FF5"/>
    <w:rsid w:val="00B5340F"/>
    <w:rsid w:val="00B53594"/>
    <w:rsid w:val="00B535AD"/>
    <w:rsid w:val="00B53872"/>
    <w:rsid w:val="00B545D7"/>
    <w:rsid w:val="00B54619"/>
    <w:rsid w:val="00B54714"/>
    <w:rsid w:val="00B5486B"/>
    <w:rsid w:val="00B54C83"/>
    <w:rsid w:val="00B54DA4"/>
    <w:rsid w:val="00B55170"/>
    <w:rsid w:val="00B55347"/>
    <w:rsid w:val="00B5635A"/>
    <w:rsid w:val="00B563DA"/>
    <w:rsid w:val="00B56478"/>
    <w:rsid w:val="00B5665E"/>
    <w:rsid w:val="00B5689C"/>
    <w:rsid w:val="00B56938"/>
    <w:rsid w:val="00B56A64"/>
    <w:rsid w:val="00B56B33"/>
    <w:rsid w:val="00B57072"/>
    <w:rsid w:val="00B57467"/>
    <w:rsid w:val="00B574B9"/>
    <w:rsid w:val="00B579B6"/>
    <w:rsid w:val="00B57E40"/>
    <w:rsid w:val="00B57F1D"/>
    <w:rsid w:val="00B57FFE"/>
    <w:rsid w:val="00B60085"/>
    <w:rsid w:val="00B604D2"/>
    <w:rsid w:val="00B60AFE"/>
    <w:rsid w:val="00B6159E"/>
    <w:rsid w:val="00B61669"/>
    <w:rsid w:val="00B61EC8"/>
    <w:rsid w:val="00B6209B"/>
    <w:rsid w:val="00B62536"/>
    <w:rsid w:val="00B62AFE"/>
    <w:rsid w:val="00B63013"/>
    <w:rsid w:val="00B634FA"/>
    <w:rsid w:val="00B6375F"/>
    <w:rsid w:val="00B63862"/>
    <w:rsid w:val="00B6387B"/>
    <w:rsid w:val="00B638D7"/>
    <w:rsid w:val="00B63EA2"/>
    <w:rsid w:val="00B6432A"/>
    <w:rsid w:val="00B6449A"/>
    <w:rsid w:val="00B64B83"/>
    <w:rsid w:val="00B64F02"/>
    <w:rsid w:val="00B65127"/>
    <w:rsid w:val="00B651AD"/>
    <w:rsid w:val="00B653E5"/>
    <w:rsid w:val="00B65993"/>
    <w:rsid w:val="00B65A81"/>
    <w:rsid w:val="00B65E46"/>
    <w:rsid w:val="00B65EBA"/>
    <w:rsid w:val="00B66526"/>
    <w:rsid w:val="00B667CF"/>
    <w:rsid w:val="00B66940"/>
    <w:rsid w:val="00B66B8F"/>
    <w:rsid w:val="00B66EE7"/>
    <w:rsid w:val="00B67458"/>
    <w:rsid w:val="00B67F21"/>
    <w:rsid w:val="00B67FD0"/>
    <w:rsid w:val="00B700F2"/>
    <w:rsid w:val="00B704DA"/>
    <w:rsid w:val="00B707C7"/>
    <w:rsid w:val="00B709FF"/>
    <w:rsid w:val="00B70CFD"/>
    <w:rsid w:val="00B718B4"/>
    <w:rsid w:val="00B7193E"/>
    <w:rsid w:val="00B71CE4"/>
    <w:rsid w:val="00B72940"/>
    <w:rsid w:val="00B72B7B"/>
    <w:rsid w:val="00B72CE6"/>
    <w:rsid w:val="00B72FE7"/>
    <w:rsid w:val="00B730EF"/>
    <w:rsid w:val="00B73141"/>
    <w:rsid w:val="00B73213"/>
    <w:rsid w:val="00B736AD"/>
    <w:rsid w:val="00B73B13"/>
    <w:rsid w:val="00B73CB9"/>
    <w:rsid w:val="00B741BE"/>
    <w:rsid w:val="00B74279"/>
    <w:rsid w:val="00B744B0"/>
    <w:rsid w:val="00B7451C"/>
    <w:rsid w:val="00B746DC"/>
    <w:rsid w:val="00B7478F"/>
    <w:rsid w:val="00B74841"/>
    <w:rsid w:val="00B749EB"/>
    <w:rsid w:val="00B74E4E"/>
    <w:rsid w:val="00B75190"/>
    <w:rsid w:val="00B753E9"/>
    <w:rsid w:val="00B75554"/>
    <w:rsid w:val="00B7573D"/>
    <w:rsid w:val="00B75E80"/>
    <w:rsid w:val="00B75F95"/>
    <w:rsid w:val="00B76017"/>
    <w:rsid w:val="00B762B1"/>
    <w:rsid w:val="00B7672A"/>
    <w:rsid w:val="00B769EE"/>
    <w:rsid w:val="00B77223"/>
    <w:rsid w:val="00B77565"/>
    <w:rsid w:val="00B776A1"/>
    <w:rsid w:val="00B778AB"/>
    <w:rsid w:val="00B77F6C"/>
    <w:rsid w:val="00B80010"/>
    <w:rsid w:val="00B80722"/>
    <w:rsid w:val="00B811C8"/>
    <w:rsid w:val="00B812DD"/>
    <w:rsid w:val="00B815B4"/>
    <w:rsid w:val="00B815D1"/>
    <w:rsid w:val="00B817DC"/>
    <w:rsid w:val="00B81B74"/>
    <w:rsid w:val="00B81EE5"/>
    <w:rsid w:val="00B82082"/>
    <w:rsid w:val="00B82326"/>
    <w:rsid w:val="00B82649"/>
    <w:rsid w:val="00B8281C"/>
    <w:rsid w:val="00B82A2B"/>
    <w:rsid w:val="00B82C1E"/>
    <w:rsid w:val="00B83214"/>
    <w:rsid w:val="00B8354B"/>
    <w:rsid w:val="00B83614"/>
    <w:rsid w:val="00B8377B"/>
    <w:rsid w:val="00B83963"/>
    <w:rsid w:val="00B83B23"/>
    <w:rsid w:val="00B83C79"/>
    <w:rsid w:val="00B83DA5"/>
    <w:rsid w:val="00B840A4"/>
    <w:rsid w:val="00B84421"/>
    <w:rsid w:val="00B84C90"/>
    <w:rsid w:val="00B855EF"/>
    <w:rsid w:val="00B855F0"/>
    <w:rsid w:val="00B857C5"/>
    <w:rsid w:val="00B85EB5"/>
    <w:rsid w:val="00B866B0"/>
    <w:rsid w:val="00B86A7D"/>
    <w:rsid w:val="00B86D7A"/>
    <w:rsid w:val="00B87357"/>
    <w:rsid w:val="00B87677"/>
    <w:rsid w:val="00B87883"/>
    <w:rsid w:val="00B90292"/>
    <w:rsid w:val="00B90A4A"/>
    <w:rsid w:val="00B90EFA"/>
    <w:rsid w:val="00B91012"/>
    <w:rsid w:val="00B91688"/>
    <w:rsid w:val="00B9189E"/>
    <w:rsid w:val="00B91ADD"/>
    <w:rsid w:val="00B91B35"/>
    <w:rsid w:val="00B92262"/>
    <w:rsid w:val="00B92A2C"/>
    <w:rsid w:val="00B92C18"/>
    <w:rsid w:val="00B92C87"/>
    <w:rsid w:val="00B92F15"/>
    <w:rsid w:val="00B92F55"/>
    <w:rsid w:val="00B939A1"/>
    <w:rsid w:val="00B93E2B"/>
    <w:rsid w:val="00B93FA8"/>
    <w:rsid w:val="00B94D3A"/>
    <w:rsid w:val="00B94FEB"/>
    <w:rsid w:val="00B9508D"/>
    <w:rsid w:val="00B95612"/>
    <w:rsid w:val="00B9570F"/>
    <w:rsid w:val="00B9603D"/>
    <w:rsid w:val="00B96041"/>
    <w:rsid w:val="00B96420"/>
    <w:rsid w:val="00B967F3"/>
    <w:rsid w:val="00B9699C"/>
    <w:rsid w:val="00B97441"/>
    <w:rsid w:val="00B978A9"/>
    <w:rsid w:val="00B979E7"/>
    <w:rsid w:val="00BA036E"/>
    <w:rsid w:val="00BA0BCE"/>
    <w:rsid w:val="00BA2033"/>
    <w:rsid w:val="00BA2324"/>
    <w:rsid w:val="00BA27D0"/>
    <w:rsid w:val="00BA2D27"/>
    <w:rsid w:val="00BA2F98"/>
    <w:rsid w:val="00BA2FFA"/>
    <w:rsid w:val="00BA358F"/>
    <w:rsid w:val="00BA3737"/>
    <w:rsid w:val="00BA37C7"/>
    <w:rsid w:val="00BA4BD6"/>
    <w:rsid w:val="00BA4DDB"/>
    <w:rsid w:val="00BA50B1"/>
    <w:rsid w:val="00BA5EA1"/>
    <w:rsid w:val="00BA5ED9"/>
    <w:rsid w:val="00BA60D3"/>
    <w:rsid w:val="00BA645A"/>
    <w:rsid w:val="00BA66D6"/>
    <w:rsid w:val="00BA6A55"/>
    <w:rsid w:val="00BA6BE6"/>
    <w:rsid w:val="00BA6EE5"/>
    <w:rsid w:val="00BA79B4"/>
    <w:rsid w:val="00BA7AAE"/>
    <w:rsid w:val="00BA7BD4"/>
    <w:rsid w:val="00BA7D67"/>
    <w:rsid w:val="00BB0953"/>
    <w:rsid w:val="00BB0A35"/>
    <w:rsid w:val="00BB0CB9"/>
    <w:rsid w:val="00BB0D2C"/>
    <w:rsid w:val="00BB1502"/>
    <w:rsid w:val="00BB16EB"/>
    <w:rsid w:val="00BB1766"/>
    <w:rsid w:val="00BB1B82"/>
    <w:rsid w:val="00BB1FBC"/>
    <w:rsid w:val="00BB1FC0"/>
    <w:rsid w:val="00BB2082"/>
    <w:rsid w:val="00BB2435"/>
    <w:rsid w:val="00BB26C8"/>
    <w:rsid w:val="00BB2A6D"/>
    <w:rsid w:val="00BB2E58"/>
    <w:rsid w:val="00BB31BB"/>
    <w:rsid w:val="00BB38B8"/>
    <w:rsid w:val="00BB39D6"/>
    <w:rsid w:val="00BB4188"/>
    <w:rsid w:val="00BB429E"/>
    <w:rsid w:val="00BB42FB"/>
    <w:rsid w:val="00BB470F"/>
    <w:rsid w:val="00BB4A0C"/>
    <w:rsid w:val="00BB4A6B"/>
    <w:rsid w:val="00BB5402"/>
    <w:rsid w:val="00BB56AE"/>
    <w:rsid w:val="00BB5C2E"/>
    <w:rsid w:val="00BB5D13"/>
    <w:rsid w:val="00BB5DFF"/>
    <w:rsid w:val="00BB6120"/>
    <w:rsid w:val="00BB6419"/>
    <w:rsid w:val="00BB645A"/>
    <w:rsid w:val="00BB65F0"/>
    <w:rsid w:val="00BB66E7"/>
    <w:rsid w:val="00BB6B55"/>
    <w:rsid w:val="00BB703D"/>
    <w:rsid w:val="00BB70CA"/>
    <w:rsid w:val="00BB73F8"/>
    <w:rsid w:val="00BB7B86"/>
    <w:rsid w:val="00BC02D6"/>
    <w:rsid w:val="00BC042D"/>
    <w:rsid w:val="00BC079B"/>
    <w:rsid w:val="00BC123F"/>
    <w:rsid w:val="00BC1712"/>
    <w:rsid w:val="00BC1749"/>
    <w:rsid w:val="00BC17DF"/>
    <w:rsid w:val="00BC1F32"/>
    <w:rsid w:val="00BC30F6"/>
    <w:rsid w:val="00BC3195"/>
    <w:rsid w:val="00BC3443"/>
    <w:rsid w:val="00BC355C"/>
    <w:rsid w:val="00BC3B47"/>
    <w:rsid w:val="00BC3B4F"/>
    <w:rsid w:val="00BC3BF2"/>
    <w:rsid w:val="00BC3DB2"/>
    <w:rsid w:val="00BC4875"/>
    <w:rsid w:val="00BC48D2"/>
    <w:rsid w:val="00BC4CC1"/>
    <w:rsid w:val="00BC4EC0"/>
    <w:rsid w:val="00BC5083"/>
    <w:rsid w:val="00BC5123"/>
    <w:rsid w:val="00BC522E"/>
    <w:rsid w:val="00BC5312"/>
    <w:rsid w:val="00BC56C5"/>
    <w:rsid w:val="00BC57B1"/>
    <w:rsid w:val="00BC5AF0"/>
    <w:rsid w:val="00BC5B5B"/>
    <w:rsid w:val="00BC5E33"/>
    <w:rsid w:val="00BC607E"/>
    <w:rsid w:val="00BC7A6B"/>
    <w:rsid w:val="00BC7AC8"/>
    <w:rsid w:val="00BC7B34"/>
    <w:rsid w:val="00BC7FE9"/>
    <w:rsid w:val="00BD0378"/>
    <w:rsid w:val="00BD0D13"/>
    <w:rsid w:val="00BD0D20"/>
    <w:rsid w:val="00BD0E8E"/>
    <w:rsid w:val="00BD10C3"/>
    <w:rsid w:val="00BD173E"/>
    <w:rsid w:val="00BD179F"/>
    <w:rsid w:val="00BD1823"/>
    <w:rsid w:val="00BD1E4B"/>
    <w:rsid w:val="00BD2306"/>
    <w:rsid w:val="00BD326F"/>
    <w:rsid w:val="00BD370F"/>
    <w:rsid w:val="00BD3FE6"/>
    <w:rsid w:val="00BD4219"/>
    <w:rsid w:val="00BD440D"/>
    <w:rsid w:val="00BD45EF"/>
    <w:rsid w:val="00BD4682"/>
    <w:rsid w:val="00BD4925"/>
    <w:rsid w:val="00BD4A88"/>
    <w:rsid w:val="00BD4D4F"/>
    <w:rsid w:val="00BD4DB4"/>
    <w:rsid w:val="00BD4F26"/>
    <w:rsid w:val="00BD54A8"/>
    <w:rsid w:val="00BD5727"/>
    <w:rsid w:val="00BD5788"/>
    <w:rsid w:val="00BD5AE7"/>
    <w:rsid w:val="00BD5BED"/>
    <w:rsid w:val="00BD5E59"/>
    <w:rsid w:val="00BD6583"/>
    <w:rsid w:val="00BD6D0E"/>
    <w:rsid w:val="00BD6D7A"/>
    <w:rsid w:val="00BD6FD0"/>
    <w:rsid w:val="00BD6FDE"/>
    <w:rsid w:val="00BD7044"/>
    <w:rsid w:val="00BD708F"/>
    <w:rsid w:val="00BD7261"/>
    <w:rsid w:val="00BD742D"/>
    <w:rsid w:val="00BD75CB"/>
    <w:rsid w:val="00BD7607"/>
    <w:rsid w:val="00BD76D9"/>
    <w:rsid w:val="00BD7A3A"/>
    <w:rsid w:val="00BD7AB8"/>
    <w:rsid w:val="00BD7DC4"/>
    <w:rsid w:val="00BE0037"/>
    <w:rsid w:val="00BE07FA"/>
    <w:rsid w:val="00BE0C6F"/>
    <w:rsid w:val="00BE1018"/>
    <w:rsid w:val="00BE2656"/>
    <w:rsid w:val="00BE26EE"/>
    <w:rsid w:val="00BE28A0"/>
    <w:rsid w:val="00BE2A3C"/>
    <w:rsid w:val="00BE310B"/>
    <w:rsid w:val="00BE336C"/>
    <w:rsid w:val="00BE40E9"/>
    <w:rsid w:val="00BE44C6"/>
    <w:rsid w:val="00BE4765"/>
    <w:rsid w:val="00BE496B"/>
    <w:rsid w:val="00BE4E47"/>
    <w:rsid w:val="00BE4EE2"/>
    <w:rsid w:val="00BE5AC5"/>
    <w:rsid w:val="00BE6295"/>
    <w:rsid w:val="00BE689C"/>
    <w:rsid w:val="00BE69DF"/>
    <w:rsid w:val="00BE6A53"/>
    <w:rsid w:val="00BE6D77"/>
    <w:rsid w:val="00BE72A1"/>
    <w:rsid w:val="00BE77F1"/>
    <w:rsid w:val="00BE7B34"/>
    <w:rsid w:val="00BE7BEB"/>
    <w:rsid w:val="00BE7E45"/>
    <w:rsid w:val="00BF00E3"/>
    <w:rsid w:val="00BF03A3"/>
    <w:rsid w:val="00BF0C51"/>
    <w:rsid w:val="00BF0D58"/>
    <w:rsid w:val="00BF103C"/>
    <w:rsid w:val="00BF1053"/>
    <w:rsid w:val="00BF107A"/>
    <w:rsid w:val="00BF19FF"/>
    <w:rsid w:val="00BF1D97"/>
    <w:rsid w:val="00BF2015"/>
    <w:rsid w:val="00BF2102"/>
    <w:rsid w:val="00BF2512"/>
    <w:rsid w:val="00BF2793"/>
    <w:rsid w:val="00BF2D24"/>
    <w:rsid w:val="00BF32EB"/>
    <w:rsid w:val="00BF3585"/>
    <w:rsid w:val="00BF38BC"/>
    <w:rsid w:val="00BF3A81"/>
    <w:rsid w:val="00BF3BD9"/>
    <w:rsid w:val="00BF3DA1"/>
    <w:rsid w:val="00BF3E5A"/>
    <w:rsid w:val="00BF432A"/>
    <w:rsid w:val="00BF5539"/>
    <w:rsid w:val="00BF55DC"/>
    <w:rsid w:val="00BF5656"/>
    <w:rsid w:val="00BF5678"/>
    <w:rsid w:val="00BF5B5F"/>
    <w:rsid w:val="00BF5F02"/>
    <w:rsid w:val="00BF600C"/>
    <w:rsid w:val="00BF614C"/>
    <w:rsid w:val="00BF6966"/>
    <w:rsid w:val="00BF7237"/>
    <w:rsid w:val="00BF78CD"/>
    <w:rsid w:val="00BF7C32"/>
    <w:rsid w:val="00C00301"/>
    <w:rsid w:val="00C0042D"/>
    <w:rsid w:val="00C00EEC"/>
    <w:rsid w:val="00C010C2"/>
    <w:rsid w:val="00C0168D"/>
    <w:rsid w:val="00C0181E"/>
    <w:rsid w:val="00C01B19"/>
    <w:rsid w:val="00C01C22"/>
    <w:rsid w:val="00C01C24"/>
    <w:rsid w:val="00C02094"/>
    <w:rsid w:val="00C026A3"/>
    <w:rsid w:val="00C0274E"/>
    <w:rsid w:val="00C028E1"/>
    <w:rsid w:val="00C02A00"/>
    <w:rsid w:val="00C02C96"/>
    <w:rsid w:val="00C02F02"/>
    <w:rsid w:val="00C0311E"/>
    <w:rsid w:val="00C03251"/>
    <w:rsid w:val="00C032CC"/>
    <w:rsid w:val="00C0358A"/>
    <w:rsid w:val="00C03610"/>
    <w:rsid w:val="00C03CCF"/>
    <w:rsid w:val="00C0449B"/>
    <w:rsid w:val="00C0454F"/>
    <w:rsid w:val="00C04903"/>
    <w:rsid w:val="00C04B90"/>
    <w:rsid w:val="00C04C61"/>
    <w:rsid w:val="00C052E3"/>
    <w:rsid w:val="00C05383"/>
    <w:rsid w:val="00C053A8"/>
    <w:rsid w:val="00C061C3"/>
    <w:rsid w:val="00C06A34"/>
    <w:rsid w:val="00C06B5C"/>
    <w:rsid w:val="00C072EA"/>
    <w:rsid w:val="00C07DE0"/>
    <w:rsid w:val="00C10B99"/>
    <w:rsid w:val="00C1107A"/>
    <w:rsid w:val="00C115C2"/>
    <w:rsid w:val="00C11929"/>
    <w:rsid w:val="00C11A07"/>
    <w:rsid w:val="00C11FCB"/>
    <w:rsid w:val="00C12060"/>
    <w:rsid w:val="00C1227C"/>
    <w:rsid w:val="00C122DC"/>
    <w:rsid w:val="00C1241B"/>
    <w:rsid w:val="00C1284E"/>
    <w:rsid w:val="00C128DC"/>
    <w:rsid w:val="00C132A2"/>
    <w:rsid w:val="00C1330C"/>
    <w:rsid w:val="00C13489"/>
    <w:rsid w:val="00C13A00"/>
    <w:rsid w:val="00C13BAF"/>
    <w:rsid w:val="00C13D8C"/>
    <w:rsid w:val="00C143E7"/>
    <w:rsid w:val="00C146FA"/>
    <w:rsid w:val="00C14DBA"/>
    <w:rsid w:val="00C14EE0"/>
    <w:rsid w:val="00C153C9"/>
    <w:rsid w:val="00C15516"/>
    <w:rsid w:val="00C15880"/>
    <w:rsid w:val="00C15D07"/>
    <w:rsid w:val="00C161A9"/>
    <w:rsid w:val="00C166CB"/>
    <w:rsid w:val="00C16980"/>
    <w:rsid w:val="00C16993"/>
    <w:rsid w:val="00C16DCA"/>
    <w:rsid w:val="00C1759A"/>
    <w:rsid w:val="00C17DEE"/>
    <w:rsid w:val="00C2008D"/>
    <w:rsid w:val="00C206CD"/>
    <w:rsid w:val="00C20BD1"/>
    <w:rsid w:val="00C21C33"/>
    <w:rsid w:val="00C21CA1"/>
    <w:rsid w:val="00C22122"/>
    <w:rsid w:val="00C223C3"/>
    <w:rsid w:val="00C22DE8"/>
    <w:rsid w:val="00C22E74"/>
    <w:rsid w:val="00C234F2"/>
    <w:rsid w:val="00C247FC"/>
    <w:rsid w:val="00C24DCB"/>
    <w:rsid w:val="00C24EE4"/>
    <w:rsid w:val="00C24FA4"/>
    <w:rsid w:val="00C25815"/>
    <w:rsid w:val="00C25F1C"/>
    <w:rsid w:val="00C26B20"/>
    <w:rsid w:val="00C26E94"/>
    <w:rsid w:val="00C2723D"/>
    <w:rsid w:val="00C27786"/>
    <w:rsid w:val="00C277F5"/>
    <w:rsid w:val="00C27991"/>
    <w:rsid w:val="00C27F00"/>
    <w:rsid w:val="00C30154"/>
    <w:rsid w:val="00C302C9"/>
    <w:rsid w:val="00C30B84"/>
    <w:rsid w:val="00C30F5F"/>
    <w:rsid w:val="00C30FB0"/>
    <w:rsid w:val="00C3115F"/>
    <w:rsid w:val="00C31803"/>
    <w:rsid w:val="00C31B92"/>
    <w:rsid w:val="00C31F79"/>
    <w:rsid w:val="00C324B6"/>
    <w:rsid w:val="00C32523"/>
    <w:rsid w:val="00C32746"/>
    <w:rsid w:val="00C335C7"/>
    <w:rsid w:val="00C339AA"/>
    <w:rsid w:val="00C339DB"/>
    <w:rsid w:val="00C33B41"/>
    <w:rsid w:val="00C340CC"/>
    <w:rsid w:val="00C34648"/>
    <w:rsid w:val="00C3483F"/>
    <w:rsid w:val="00C34B68"/>
    <w:rsid w:val="00C34F3C"/>
    <w:rsid w:val="00C35193"/>
    <w:rsid w:val="00C355A7"/>
    <w:rsid w:val="00C35688"/>
    <w:rsid w:val="00C3569D"/>
    <w:rsid w:val="00C35873"/>
    <w:rsid w:val="00C35A15"/>
    <w:rsid w:val="00C35BDD"/>
    <w:rsid w:val="00C36181"/>
    <w:rsid w:val="00C364CA"/>
    <w:rsid w:val="00C36841"/>
    <w:rsid w:val="00C36CA2"/>
    <w:rsid w:val="00C36CBE"/>
    <w:rsid w:val="00C378E4"/>
    <w:rsid w:val="00C37CEA"/>
    <w:rsid w:val="00C37F3F"/>
    <w:rsid w:val="00C4022A"/>
    <w:rsid w:val="00C40442"/>
    <w:rsid w:val="00C40AE9"/>
    <w:rsid w:val="00C410B4"/>
    <w:rsid w:val="00C41440"/>
    <w:rsid w:val="00C414DA"/>
    <w:rsid w:val="00C41A6E"/>
    <w:rsid w:val="00C41DA6"/>
    <w:rsid w:val="00C41F05"/>
    <w:rsid w:val="00C4296D"/>
    <w:rsid w:val="00C429D4"/>
    <w:rsid w:val="00C429E4"/>
    <w:rsid w:val="00C42C7C"/>
    <w:rsid w:val="00C42E61"/>
    <w:rsid w:val="00C433CF"/>
    <w:rsid w:val="00C43846"/>
    <w:rsid w:val="00C4407B"/>
    <w:rsid w:val="00C44282"/>
    <w:rsid w:val="00C44302"/>
    <w:rsid w:val="00C44FB4"/>
    <w:rsid w:val="00C45614"/>
    <w:rsid w:val="00C45750"/>
    <w:rsid w:val="00C45759"/>
    <w:rsid w:val="00C45AF6"/>
    <w:rsid w:val="00C45B0F"/>
    <w:rsid w:val="00C45DB8"/>
    <w:rsid w:val="00C460E5"/>
    <w:rsid w:val="00C464C6"/>
    <w:rsid w:val="00C47524"/>
    <w:rsid w:val="00C47BE0"/>
    <w:rsid w:val="00C500B5"/>
    <w:rsid w:val="00C5034B"/>
    <w:rsid w:val="00C50856"/>
    <w:rsid w:val="00C5089E"/>
    <w:rsid w:val="00C50E3C"/>
    <w:rsid w:val="00C51D07"/>
    <w:rsid w:val="00C52303"/>
    <w:rsid w:val="00C523FA"/>
    <w:rsid w:val="00C52633"/>
    <w:rsid w:val="00C52A12"/>
    <w:rsid w:val="00C52DF3"/>
    <w:rsid w:val="00C53016"/>
    <w:rsid w:val="00C53243"/>
    <w:rsid w:val="00C53407"/>
    <w:rsid w:val="00C53693"/>
    <w:rsid w:val="00C53BA4"/>
    <w:rsid w:val="00C546D7"/>
    <w:rsid w:val="00C547A8"/>
    <w:rsid w:val="00C54969"/>
    <w:rsid w:val="00C54FD9"/>
    <w:rsid w:val="00C553E8"/>
    <w:rsid w:val="00C558A8"/>
    <w:rsid w:val="00C559B9"/>
    <w:rsid w:val="00C55A13"/>
    <w:rsid w:val="00C55BCD"/>
    <w:rsid w:val="00C561BA"/>
    <w:rsid w:val="00C566DE"/>
    <w:rsid w:val="00C570D4"/>
    <w:rsid w:val="00C5724D"/>
    <w:rsid w:val="00C57326"/>
    <w:rsid w:val="00C57357"/>
    <w:rsid w:val="00C575E5"/>
    <w:rsid w:val="00C57F18"/>
    <w:rsid w:val="00C60C9F"/>
    <w:rsid w:val="00C60F1E"/>
    <w:rsid w:val="00C61276"/>
    <w:rsid w:val="00C61648"/>
    <w:rsid w:val="00C61810"/>
    <w:rsid w:val="00C618FB"/>
    <w:rsid w:val="00C62135"/>
    <w:rsid w:val="00C62303"/>
    <w:rsid w:val="00C627C1"/>
    <w:rsid w:val="00C638DE"/>
    <w:rsid w:val="00C64137"/>
    <w:rsid w:val="00C64702"/>
    <w:rsid w:val="00C64E8A"/>
    <w:rsid w:val="00C654E9"/>
    <w:rsid w:val="00C6560B"/>
    <w:rsid w:val="00C6589B"/>
    <w:rsid w:val="00C65B79"/>
    <w:rsid w:val="00C65C78"/>
    <w:rsid w:val="00C66309"/>
    <w:rsid w:val="00C66ABC"/>
    <w:rsid w:val="00C66BF6"/>
    <w:rsid w:val="00C66CF4"/>
    <w:rsid w:val="00C66D54"/>
    <w:rsid w:val="00C66F95"/>
    <w:rsid w:val="00C675F1"/>
    <w:rsid w:val="00C67939"/>
    <w:rsid w:val="00C70220"/>
    <w:rsid w:val="00C719DF"/>
    <w:rsid w:val="00C71C20"/>
    <w:rsid w:val="00C71E7A"/>
    <w:rsid w:val="00C721AD"/>
    <w:rsid w:val="00C72520"/>
    <w:rsid w:val="00C726F4"/>
    <w:rsid w:val="00C72B0B"/>
    <w:rsid w:val="00C72FC0"/>
    <w:rsid w:val="00C738FF"/>
    <w:rsid w:val="00C73F38"/>
    <w:rsid w:val="00C743A0"/>
    <w:rsid w:val="00C7457C"/>
    <w:rsid w:val="00C747FB"/>
    <w:rsid w:val="00C748FA"/>
    <w:rsid w:val="00C74E9C"/>
    <w:rsid w:val="00C76036"/>
    <w:rsid w:val="00C7618C"/>
    <w:rsid w:val="00C7678C"/>
    <w:rsid w:val="00C76E25"/>
    <w:rsid w:val="00C7730F"/>
    <w:rsid w:val="00C77471"/>
    <w:rsid w:val="00C775E1"/>
    <w:rsid w:val="00C77C66"/>
    <w:rsid w:val="00C77E43"/>
    <w:rsid w:val="00C801E2"/>
    <w:rsid w:val="00C80311"/>
    <w:rsid w:val="00C8038D"/>
    <w:rsid w:val="00C80C46"/>
    <w:rsid w:val="00C8106E"/>
    <w:rsid w:val="00C81293"/>
    <w:rsid w:val="00C8148D"/>
    <w:rsid w:val="00C81511"/>
    <w:rsid w:val="00C81860"/>
    <w:rsid w:val="00C81A1F"/>
    <w:rsid w:val="00C81DCD"/>
    <w:rsid w:val="00C822AD"/>
    <w:rsid w:val="00C82571"/>
    <w:rsid w:val="00C82581"/>
    <w:rsid w:val="00C82872"/>
    <w:rsid w:val="00C82989"/>
    <w:rsid w:val="00C82C6C"/>
    <w:rsid w:val="00C82D49"/>
    <w:rsid w:val="00C82DEC"/>
    <w:rsid w:val="00C82ED8"/>
    <w:rsid w:val="00C83629"/>
    <w:rsid w:val="00C83CCC"/>
    <w:rsid w:val="00C8422B"/>
    <w:rsid w:val="00C842C1"/>
    <w:rsid w:val="00C84A65"/>
    <w:rsid w:val="00C84C7A"/>
    <w:rsid w:val="00C84D95"/>
    <w:rsid w:val="00C84F0D"/>
    <w:rsid w:val="00C856FC"/>
    <w:rsid w:val="00C85722"/>
    <w:rsid w:val="00C85A10"/>
    <w:rsid w:val="00C85ADF"/>
    <w:rsid w:val="00C85FDE"/>
    <w:rsid w:val="00C8606B"/>
    <w:rsid w:val="00C864E2"/>
    <w:rsid w:val="00C86F99"/>
    <w:rsid w:val="00C879B9"/>
    <w:rsid w:val="00C87B2D"/>
    <w:rsid w:val="00C905DD"/>
    <w:rsid w:val="00C90728"/>
    <w:rsid w:val="00C90992"/>
    <w:rsid w:val="00C914AF"/>
    <w:rsid w:val="00C9210F"/>
    <w:rsid w:val="00C9267B"/>
    <w:rsid w:val="00C9297C"/>
    <w:rsid w:val="00C92C28"/>
    <w:rsid w:val="00C93007"/>
    <w:rsid w:val="00C93628"/>
    <w:rsid w:val="00C938F8"/>
    <w:rsid w:val="00C9419B"/>
    <w:rsid w:val="00C94255"/>
    <w:rsid w:val="00C94396"/>
    <w:rsid w:val="00C9476C"/>
    <w:rsid w:val="00C94925"/>
    <w:rsid w:val="00C95E87"/>
    <w:rsid w:val="00C96088"/>
    <w:rsid w:val="00C9623F"/>
    <w:rsid w:val="00C96306"/>
    <w:rsid w:val="00C963CA"/>
    <w:rsid w:val="00C96485"/>
    <w:rsid w:val="00C96A96"/>
    <w:rsid w:val="00C96A9F"/>
    <w:rsid w:val="00C96E57"/>
    <w:rsid w:val="00C97291"/>
    <w:rsid w:val="00C973DF"/>
    <w:rsid w:val="00C9778B"/>
    <w:rsid w:val="00CA01B8"/>
    <w:rsid w:val="00CA0517"/>
    <w:rsid w:val="00CA094B"/>
    <w:rsid w:val="00CA0E69"/>
    <w:rsid w:val="00CA1CE5"/>
    <w:rsid w:val="00CA1EBB"/>
    <w:rsid w:val="00CA21C6"/>
    <w:rsid w:val="00CA2256"/>
    <w:rsid w:val="00CA24D4"/>
    <w:rsid w:val="00CA27A7"/>
    <w:rsid w:val="00CA2847"/>
    <w:rsid w:val="00CA29B7"/>
    <w:rsid w:val="00CA2BE5"/>
    <w:rsid w:val="00CA2F90"/>
    <w:rsid w:val="00CA3388"/>
    <w:rsid w:val="00CA3599"/>
    <w:rsid w:val="00CA35C8"/>
    <w:rsid w:val="00CA3775"/>
    <w:rsid w:val="00CA3D39"/>
    <w:rsid w:val="00CA40A9"/>
    <w:rsid w:val="00CA41E9"/>
    <w:rsid w:val="00CA4897"/>
    <w:rsid w:val="00CA4DDD"/>
    <w:rsid w:val="00CA527D"/>
    <w:rsid w:val="00CA5671"/>
    <w:rsid w:val="00CA5905"/>
    <w:rsid w:val="00CA61B1"/>
    <w:rsid w:val="00CA69BA"/>
    <w:rsid w:val="00CA7567"/>
    <w:rsid w:val="00CA774F"/>
    <w:rsid w:val="00CA7A27"/>
    <w:rsid w:val="00CA7CCB"/>
    <w:rsid w:val="00CB00F6"/>
    <w:rsid w:val="00CB0754"/>
    <w:rsid w:val="00CB0779"/>
    <w:rsid w:val="00CB07A2"/>
    <w:rsid w:val="00CB0E49"/>
    <w:rsid w:val="00CB10C7"/>
    <w:rsid w:val="00CB1169"/>
    <w:rsid w:val="00CB146A"/>
    <w:rsid w:val="00CB155E"/>
    <w:rsid w:val="00CB1B34"/>
    <w:rsid w:val="00CB1C4F"/>
    <w:rsid w:val="00CB2009"/>
    <w:rsid w:val="00CB25BC"/>
    <w:rsid w:val="00CB2D2E"/>
    <w:rsid w:val="00CB2E81"/>
    <w:rsid w:val="00CB3A0B"/>
    <w:rsid w:val="00CB3E81"/>
    <w:rsid w:val="00CB3F53"/>
    <w:rsid w:val="00CB4126"/>
    <w:rsid w:val="00CB431A"/>
    <w:rsid w:val="00CB4342"/>
    <w:rsid w:val="00CB437F"/>
    <w:rsid w:val="00CB44E0"/>
    <w:rsid w:val="00CB47E5"/>
    <w:rsid w:val="00CB4804"/>
    <w:rsid w:val="00CB482B"/>
    <w:rsid w:val="00CB48A8"/>
    <w:rsid w:val="00CB4AE4"/>
    <w:rsid w:val="00CB4B8B"/>
    <w:rsid w:val="00CB5540"/>
    <w:rsid w:val="00CB5FD7"/>
    <w:rsid w:val="00CB6832"/>
    <w:rsid w:val="00CB6E87"/>
    <w:rsid w:val="00CB706C"/>
    <w:rsid w:val="00CB750B"/>
    <w:rsid w:val="00CB7CDD"/>
    <w:rsid w:val="00CB7CEE"/>
    <w:rsid w:val="00CB7F5D"/>
    <w:rsid w:val="00CC0093"/>
    <w:rsid w:val="00CC0349"/>
    <w:rsid w:val="00CC07AE"/>
    <w:rsid w:val="00CC0FC6"/>
    <w:rsid w:val="00CC1E2A"/>
    <w:rsid w:val="00CC1E90"/>
    <w:rsid w:val="00CC22ED"/>
    <w:rsid w:val="00CC2781"/>
    <w:rsid w:val="00CC2A26"/>
    <w:rsid w:val="00CC2CAA"/>
    <w:rsid w:val="00CC2E34"/>
    <w:rsid w:val="00CC3099"/>
    <w:rsid w:val="00CC351C"/>
    <w:rsid w:val="00CC3D19"/>
    <w:rsid w:val="00CC40E1"/>
    <w:rsid w:val="00CC43A6"/>
    <w:rsid w:val="00CC466B"/>
    <w:rsid w:val="00CC489E"/>
    <w:rsid w:val="00CC4A35"/>
    <w:rsid w:val="00CC4CEC"/>
    <w:rsid w:val="00CC4FBE"/>
    <w:rsid w:val="00CC51B0"/>
    <w:rsid w:val="00CC5409"/>
    <w:rsid w:val="00CC57E4"/>
    <w:rsid w:val="00CC5AF2"/>
    <w:rsid w:val="00CC5E70"/>
    <w:rsid w:val="00CC5EDE"/>
    <w:rsid w:val="00CC65D8"/>
    <w:rsid w:val="00CC6A3A"/>
    <w:rsid w:val="00CC6D43"/>
    <w:rsid w:val="00CC6E0D"/>
    <w:rsid w:val="00CC7035"/>
    <w:rsid w:val="00CC7065"/>
    <w:rsid w:val="00CC794C"/>
    <w:rsid w:val="00CC7A0A"/>
    <w:rsid w:val="00CD01B1"/>
    <w:rsid w:val="00CD0623"/>
    <w:rsid w:val="00CD0EB8"/>
    <w:rsid w:val="00CD1255"/>
    <w:rsid w:val="00CD12D0"/>
    <w:rsid w:val="00CD1C61"/>
    <w:rsid w:val="00CD1C81"/>
    <w:rsid w:val="00CD25B2"/>
    <w:rsid w:val="00CD2D11"/>
    <w:rsid w:val="00CD308D"/>
    <w:rsid w:val="00CD321E"/>
    <w:rsid w:val="00CD34CB"/>
    <w:rsid w:val="00CD3E28"/>
    <w:rsid w:val="00CD3EEA"/>
    <w:rsid w:val="00CD4792"/>
    <w:rsid w:val="00CD4DA7"/>
    <w:rsid w:val="00CD5807"/>
    <w:rsid w:val="00CD586A"/>
    <w:rsid w:val="00CD58D8"/>
    <w:rsid w:val="00CD6D61"/>
    <w:rsid w:val="00CD7010"/>
    <w:rsid w:val="00CD7268"/>
    <w:rsid w:val="00CD7378"/>
    <w:rsid w:val="00CD7980"/>
    <w:rsid w:val="00CD7FDD"/>
    <w:rsid w:val="00CE00FA"/>
    <w:rsid w:val="00CE014F"/>
    <w:rsid w:val="00CE04BE"/>
    <w:rsid w:val="00CE0583"/>
    <w:rsid w:val="00CE06A0"/>
    <w:rsid w:val="00CE0FA1"/>
    <w:rsid w:val="00CE15C1"/>
    <w:rsid w:val="00CE1975"/>
    <w:rsid w:val="00CE198C"/>
    <w:rsid w:val="00CE1B8D"/>
    <w:rsid w:val="00CE1CB8"/>
    <w:rsid w:val="00CE1D35"/>
    <w:rsid w:val="00CE1F65"/>
    <w:rsid w:val="00CE1FB2"/>
    <w:rsid w:val="00CE2303"/>
    <w:rsid w:val="00CE232A"/>
    <w:rsid w:val="00CE26E2"/>
    <w:rsid w:val="00CE2A9D"/>
    <w:rsid w:val="00CE30B8"/>
    <w:rsid w:val="00CE3908"/>
    <w:rsid w:val="00CE3E01"/>
    <w:rsid w:val="00CE3F9D"/>
    <w:rsid w:val="00CE40E7"/>
    <w:rsid w:val="00CE410D"/>
    <w:rsid w:val="00CE4373"/>
    <w:rsid w:val="00CE462D"/>
    <w:rsid w:val="00CE4739"/>
    <w:rsid w:val="00CE4C76"/>
    <w:rsid w:val="00CE4E5F"/>
    <w:rsid w:val="00CE4F2C"/>
    <w:rsid w:val="00CE5131"/>
    <w:rsid w:val="00CE53B5"/>
    <w:rsid w:val="00CE553B"/>
    <w:rsid w:val="00CE6597"/>
    <w:rsid w:val="00CE6608"/>
    <w:rsid w:val="00CE670D"/>
    <w:rsid w:val="00CE73F6"/>
    <w:rsid w:val="00CE74CA"/>
    <w:rsid w:val="00CE75FF"/>
    <w:rsid w:val="00CE764D"/>
    <w:rsid w:val="00CE77BC"/>
    <w:rsid w:val="00CE78A7"/>
    <w:rsid w:val="00CF0265"/>
    <w:rsid w:val="00CF048A"/>
    <w:rsid w:val="00CF069E"/>
    <w:rsid w:val="00CF06F2"/>
    <w:rsid w:val="00CF0916"/>
    <w:rsid w:val="00CF0EC2"/>
    <w:rsid w:val="00CF1169"/>
    <w:rsid w:val="00CF16B1"/>
    <w:rsid w:val="00CF2A10"/>
    <w:rsid w:val="00CF2D99"/>
    <w:rsid w:val="00CF3200"/>
    <w:rsid w:val="00CF3531"/>
    <w:rsid w:val="00CF39D2"/>
    <w:rsid w:val="00CF3EFA"/>
    <w:rsid w:val="00CF4993"/>
    <w:rsid w:val="00CF4EC2"/>
    <w:rsid w:val="00CF516F"/>
    <w:rsid w:val="00CF51EE"/>
    <w:rsid w:val="00CF5647"/>
    <w:rsid w:val="00CF5905"/>
    <w:rsid w:val="00CF5913"/>
    <w:rsid w:val="00CF62D7"/>
    <w:rsid w:val="00CF6503"/>
    <w:rsid w:val="00CF6A34"/>
    <w:rsid w:val="00CF6CC1"/>
    <w:rsid w:val="00CF6FD1"/>
    <w:rsid w:val="00CF7A41"/>
    <w:rsid w:val="00D002A0"/>
    <w:rsid w:val="00D002AB"/>
    <w:rsid w:val="00D0073D"/>
    <w:rsid w:val="00D00ADA"/>
    <w:rsid w:val="00D00F66"/>
    <w:rsid w:val="00D014E3"/>
    <w:rsid w:val="00D01553"/>
    <w:rsid w:val="00D01762"/>
    <w:rsid w:val="00D017DD"/>
    <w:rsid w:val="00D01A67"/>
    <w:rsid w:val="00D02818"/>
    <w:rsid w:val="00D0284E"/>
    <w:rsid w:val="00D02D0B"/>
    <w:rsid w:val="00D0365F"/>
    <w:rsid w:val="00D03E7B"/>
    <w:rsid w:val="00D03E9D"/>
    <w:rsid w:val="00D04390"/>
    <w:rsid w:val="00D04828"/>
    <w:rsid w:val="00D0482B"/>
    <w:rsid w:val="00D04A7E"/>
    <w:rsid w:val="00D04C3D"/>
    <w:rsid w:val="00D055CD"/>
    <w:rsid w:val="00D059BA"/>
    <w:rsid w:val="00D05DBE"/>
    <w:rsid w:val="00D05E28"/>
    <w:rsid w:val="00D05EE5"/>
    <w:rsid w:val="00D05EF8"/>
    <w:rsid w:val="00D069BB"/>
    <w:rsid w:val="00D077C7"/>
    <w:rsid w:val="00D07B68"/>
    <w:rsid w:val="00D1094F"/>
    <w:rsid w:val="00D109F4"/>
    <w:rsid w:val="00D10AAC"/>
    <w:rsid w:val="00D10CDF"/>
    <w:rsid w:val="00D11107"/>
    <w:rsid w:val="00D111CA"/>
    <w:rsid w:val="00D11281"/>
    <w:rsid w:val="00D118EA"/>
    <w:rsid w:val="00D11C79"/>
    <w:rsid w:val="00D123E3"/>
    <w:rsid w:val="00D12600"/>
    <w:rsid w:val="00D127D9"/>
    <w:rsid w:val="00D12A42"/>
    <w:rsid w:val="00D12C1A"/>
    <w:rsid w:val="00D12D0B"/>
    <w:rsid w:val="00D12F12"/>
    <w:rsid w:val="00D135B9"/>
    <w:rsid w:val="00D13A09"/>
    <w:rsid w:val="00D13BB0"/>
    <w:rsid w:val="00D13D6E"/>
    <w:rsid w:val="00D1421D"/>
    <w:rsid w:val="00D1423D"/>
    <w:rsid w:val="00D15002"/>
    <w:rsid w:val="00D15005"/>
    <w:rsid w:val="00D151F5"/>
    <w:rsid w:val="00D15293"/>
    <w:rsid w:val="00D15544"/>
    <w:rsid w:val="00D156E3"/>
    <w:rsid w:val="00D158C3"/>
    <w:rsid w:val="00D1599C"/>
    <w:rsid w:val="00D15F12"/>
    <w:rsid w:val="00D15F18"/>
    <w:rsid w:val="00D16553"/>
    <w:rsid w:val="00D168F2"/>
    <w:rsid w:val="00D16E38"/>
    <w:rsid w:val="00D17235"/>
    <w:rsid w:val="00D17325"/>
    <w:rsid w:val="00D17593"/>
    <w:rsid w:val="00D20201"/>
    <w:rsid w:val="00D20449"/>
    <w:rsid w:val="00D20979"/>
    <w:rsid w:val="00D20A67"/>
    <w:rsid w:val="00D20BBA"/>
    <w:rsid w:val="00D20BD8"/>
    <w:rsid w:val="00D20ECB"/>
    <w:rsid w:val="00D214F8"/>
    <w:rsid w:val="00D220A9"/>
    <w:rsid w:val="00D220C2"/>
    <w:rsid w:val="00D223B2"/>
    <w:rsid w:val="00D22615"/>
    <w:rsid w:val="00D22770"/>
    <w:rsid w:val="00D23177"/>
    <w:rsid w:val="00D23DB6"/>
    <w:rsid w:val="00D24003"/>
    <w:rsid w:val="00D247C9"/>
    <w:rsid w:val="00D248E7"/>
    <w:rsid w:val="00D2495F"/>
    <w:rsid w:val="00D24D4D"/>
    <w:rsid w:val="00D24E90"/>
    <w:rsid w:val="00D2576D"/>
    <w:rsid w:val="00D25A73"/>
    <w:rsid w:val="00D263DD"/>
    <w:rsid w:val="00D264CD"/>
    <w:rsid w:val="00D26C6E"/>
    <w:rsid w:val="00D2789D"/>
    <w:rsid w:val="00D27FE0"/>
    <w:rsid w:val="00D30199"/>
    <w:rsid w:val="00D30468"/>
    <w:rsid w:val="00D315B7"/>
    <w:rsid w:val="00D31ADD"/>
    <w:rsid w:val="00D321DC"/>
    <w:rsid w:val="00D32301"/>
    <w:rsid w:val="00D32693"/>
    <w:rsid w:val="00D329AD"/>
    <w:rsid w:val="00D32AE5"/>
    <w:rsid w:val="00D32D2A"/>
    <w:rsid w:val="00D32E49"/>
    <w:rsid w:val="00D33449"/>
    <w:rsid w:val="00D33D29"/>
    <w:rsid w:val="00D33F30"/>
    <w:rsid w:val="00D34129"/>
    <w:rsid w:val="00D3447D"/>
    <w:rsid w:val="00D34599"/>
    <w:rsid w:val="00D34698"/>
    <w:rsid w:val="00D346B9"/>
    <w:rsid w:val="00D35012"/>
    <w:rsid w:val="00D35589"/>
    <w:rsid w:val="00D36205"/>
    <w:rsid w:val="00D368E5"/>
    <w:rsid w:val="00D36944"/>
    <w:rsid w:val="00D36EF3"/>
    <w:rsid w:val="00D37235"/>
    <w:rsid w:val="00D374C0"/>
    <w:rsid w:val="00D3753D"/>
    <w:rsid w:val="00D375E5"/>
    <w:rsid w:val="00D3763F"/>
    <w:rsid w:val="00D37832"/>
    <w:rsid w:val="00D40011"/>
    <w:rsid w:val="00D401A3"/>
    <w:rsid w:val="00D404EF"/>
    <w:rsid w:val="00D407D1"/>
    <w:rsid w:val="00D4089B"/>
    <w:rsid w:val="00D40926"/>
    <w:rsid w:val="00D40980"/>
    <w:rsid w:val="00D40ADC"/>
    <w:rsid w:val="00D41139"/>
    <w:rsid w:val="00D4128C"/>
    <w:rsid w:val="00D4164D"/>
    <w:rsid w:val="00D419B5"/>
    <w:rsid w:val="00D41D22"/>
    <w:rsid w:val="00D41D2E"/>
    <w:rsid w:val="00D41DB3"/>
    <w:rsid w:val="00D42339"/>
    <w:rsid w:val="00D4284D"/>
    <w:rsid w:val="00D42B13"/>
    <w:rsid w:val="00D42D68"/>
    <w:rsid w:val="00D433F0"/>
    <w:rsid w:val="00D4364E"/>
    <w:rsid w:val="00D438CC"/>
    <w:rsid w:val="00D438F7"/>
    <w:rsid w:val="00D440ED"/>
    <w:rsid w:val="00D44326"/>
    <w:rsid w:val="00D4444D"/>
    <w:rsid w:val="00D44816"/>
    <w:rsid w:val="00D4558E"/>
    <w:rsid w:val="00D455BF"/>
    <w:rsid w:val="00D45686"/>
    <w:rsid w:val="00D45E4A"/>
    <w:rsid w:val="00D45E8E"/>
    <w:rsid w:val="00D46527"/>
    <w:rsid w:val="00D46DC7"/>
    <w:rsid w:val="00D47402"/>
    <w:rsid w:val="00D47BCD"/>
    <w:rsid w:val="00D47CA8"/>
    <w:rsid w:val="00D47D51"/>
    <w:rsid w:val="00D47FFE"/>
    <w:rsid w:val="00D50566"/>
    <w:rsid w:val="00D50DB2"/>
    <w:rsid w:val="00D50FD8"/>
    <w:rsid w:val="00D5110F"/>
    <w:rsid w:val="00D514AD"/>
    <w:rsid w:val="00D518C0"/>
    <w:rsid w:val="00D51CF0"/>
    <w:rsid w:val="00D52F66"/>
    <w:rsid w:val="00D533EF"/>
    <w:rsid w:val="00D53645"/>
    <w:rsid w:val="00D53E31"/>
    <w:rsid w:val="00D53E8B"/>
    <w:rsid w:val="00D5414B"/>
    <w:rsid w:val="00D5475F"/>
    <w:rsid w:val="00D54E5F"/>
    <w:rsid w:val="00D555CF"/>
    <w:rsid w:val="00D556EA"/>
    <w:rsid w:val="00D55A09"/>
    <w:rsid w:val="00D56390"/>
    <w:rsid w:val="00D565E0"/>
    <w:rsid w:val="00D5694F"/>
    <w:rsid w:val="00D56B1E"/>
    <w:rsid w:val="00D56B66"/>
    <w:rsid w:val="00D56B8E"/>
    <w:rsid w:val="00D56DC0"/>
    <w:rsid w:val="00D56E87"/>
    <w:rsid w:val="00D5710B"/>
    <w:rsid w:val="00D5745C"/>
    <w:rsid w:val="00D57555"/>
    <w:rsid w:val="00D57924"/>
    <w:rsid w:val="00D57DC1"/>
    <w:rsid w:val="00D57F0E"/>
    <w:rsid w:val="00D603BE"/>
    <w:rsid w:val="00D6050D"/>
    <w:rsid w:val="00D6061E"/>
    <w:rsid w:val="00D60AF8"/>
    <w:rsid w:val="00D61285"/>
    <w:rsid w:val="00D6129B"/>
    <w:rsid w:val="00D614A5"/>
    <w:rsid w:val="00D6185A"/>
    <w:rsid w:val="00D619A8"/>
    <w:rsid w:val="00D61C4E"/>
    <w:rsid w:val="00D61D63"/>
    <w:rsid w:val="00D621BE"/>
    <w:rsid w:val="00D6247A"/>
    <w:rsid w:val="00D62589"/>
    <w:rsid w:val="00D628A8"/>
    <w:rsid w:val="00D62BEC"/>
    <w:rsid w:val="00D63406"/>
    <w:rsid w:val="00D63C07"/>
    <w:rsid w:val="00D63D86"/>
    <w:rsid w:val="00D64413"/>
    <w:rsid w:val="00D64635"/>
    <w:rsid w:val="00D6487D"/>
    <w:rsid w:val="00D649F1"/>
    <w:rsid w:val="00D651D7"/>
    <w:rsid w:val="00D651E7"/>
    <w:rsid w:val="00D6530D"/>
    <w:rsid w:val="00D654FD"/>
    <w:rsid w:val="00D656F3"/>
    <w:rsid w:val="00D657A2"/>
    <w:rsid w:val="00D658B0"/>
    <w:rsid w:val="00D65CF7"/>
    <w:rsid w:val="00D6609C"/>
    <w:rsid w:val="00D66A1F"/>
    <w:rsid w:val="00D66A66"/>
    <w:rsid w:val="00D66C90"/>
    <w:rsid w:val="00D66FD4"/>
    <w:rsid w:val="00D670E9"/>
    <w:rsid w:val="00D67372"/>
    <w:rsid w:val="00D6760E"/>
    <w:rsid w:val="00D67656"/>
    <w:rsid w:val="00D6771E"/>
    <w:rsid w:val="00D70458"/>
    <w:rsid w:val="00D71BF6"/>
    <w:rsid w:val="00D71F62"/>
    <w:rsid w:val="00D7247B"/>
    <w:rsid w:val="00D726ED"/>
    <w:rsid w:val="00D72803"/>
    <w:rsid w:val="00D72847"/>
    <w:rsid w:val="00D729E0"/>
    <w:rsid w:val="00D72C10"/>
    <w:rsid w:val="00D7300E"/>
    <w:rsid w:val="00D734DB"/>
    <w:rsid w:val="00D7381F"/>
    <w:rsid w:val="00D73983"/>
    <w:rsid w:val="00D73B42"/>
    <w:rsid w:val="00D73BEB"/>
    <w:rsid w:val="00D73D74"/>
    <w:rsid w:val="00D74462"/>
    <w:rsid w:val="00D74A3B"/>
    <w:rsid w:val="00D74C63"/>
    <w:rsid w:val="00D74C83"/>
    <w:rsid w:val="00D75316"/>
    <w:rsid w:val="00D7582E"/>
    <w:rsid w:val="00D75890"/>
    <w:rsid w:val="00D7638E"/>
    <w:rsid w:val="00D76569"/>
    <w:rsid w:val="00D765F0"/>
    <w:rsid w:val="00D76BC0"/>
    <w:rsid w:val="00D77136"/>
    <w:rsid w:val="00D774A3"/>
    <w:rsid w:val="00D7759D"/>
    <w:rsid w:val="00D775CE"/>
    <w:rsid w:val="00D778EF"/>
    <w:rsid w:val="00D77CE3"/>
    <w:rsid w:val="00D77F0C"/>
    <w:rsid w:val="00D801B2"/>
    <w:rsid w:val="00D8067E"/>
    <w:rsid w:val="00D80972"/>
    <w:rsid w:val="00D811A8"/>
    <w:rsid w:val="00D812C5"/>
    <w:rsid w:val="00D8132D"/>
    <w:rsid w:val="00D8179E"/>
    <w:rsid w:val="00D81A67"/>
    <w:rsid w:val="00D81AB1"/>
    <w:rsid w:val="00D81F32"/>
    <w:rsid w:val="00D822E9"/>
    <w:rsid w:val="00D82498"/>
    <w:rsid w:val="00D82A5F"/>
    <w:rsid w:val="00D82B95"/>
    <w:rsid w:val="00D82EBB"/>
    <w:rsid w:val="00D83068"/>
    <w:rsid w:val="00D83C7D"/>
    <w:rsid w:val="00D83FD7"/>
    <w:rsid w:val="00D8451C"/>
    <w:rsid w:val="00D84C6D"/>
    <w:rsid w:val="00D84C9C"/>
    <w:rsid w:val="00D84E8A"/>
    <w:rsid w:val="00D85286"/>
    <w:rsid w:val="00D8591D"/>
    <w:rsid w:val="00D85C71"/>
    <w:rsid w:val="00D85E32"/>
    <w:rsid w:val="00D86594"/>
    <w:rsid w:val="00D86DC8"/>
    <w:rsid w:val="00D872B8"/>
    <w:rsid w:val="00D874E9"/>
    <w:rsid w:val="00D8752C"/>
    <w:rsid w:val="00D900D0"/>
    <w:rsid w:val="00D9011A"/>
    <w:rsid w:val="00D9043D"/>
    <w:rsid w:val="00D904F3"/>
    <w:rsid w:val="00D912CE"/>
    <w:rsid w:val="00D913A5"/>
    <w:rsid w:val="00D91796"/>
    <w:rsid w:val="00D91F97"/>
    <w:rsid w:val="00D92185"/>
    <w:rsid w:val="00D92322"/>
    <w:rsid w:val="00D923E8"/>
    <w:rsid w:val="00D92431"/>
    <w:rsid w:val="00D92578"/>
    <w:rsid w:val="00D925D5"/>
    <w:rsid w:val="00D92895"/>
    <w:rsid w:val="00D92900"/>
    <w:rsid w:val="00D9291E"/>
    <w:rsid w:val="00D929AC"/>
    <w:rsid w:val="00D9313F"/>
    <w:rsid w:val="00D9335F"/>
    <w:rsid w:val="00D93981"/>
    <w:rsid w:val="00D94049"/>
    <w:rsid w:val="00D940F1"/>
    <w:rsid w:val="00D949FB"/>
    <w:rsid w:val="00D94FE7"/>
    <w:rsid w:val="00D951F5"/>
    <w:rsid w:val="00D9606F"/>
    <w:rsid w:val="00D9614C"/>
    <w:rsid w:val="00D962B9"/>
    <w:rsid w:val="00D964D8"/>
    <w:rsid w:val="00D96870"/>
    <w:rsid w:val="00D96DB8"/>
    <w:rsid w:val="00D9782C"/>
    <w:rsid w:val="00D97D05"/>
    <w:rsid w:val="00DA0DD5"/>
    <w:rsid w:val="00DA0FFB"/>
    <w:rsid w:val="00DA1062"/>
    <w:rsid w:val="00DA1EAB"/>
    <w:rsid w:val="00DA1F1F"/>
    <w:rsid w:val="00DA1FC3"/>
    <w:rsid w:val="00DA2132"/>
    <w:rsid w:val="00DA2230"/>
    <w:rsid w:val="00DA26DF"/>
    <w:rsid w:val="00DA2864"/>
    <w:rsid w:val="00DA29D1"/>
    <w:rsid w:val="00DA334A"/>
    <w:rsid w:val="00DA39EB"/>
    <w:rsid w:val="00DA3C32"/>
    <w:rsid w:val="00DA4238"/>
    <w:rsid w:val="00DA4842"/>
    <w:rsid w:val="00DA48D3"/>
    <w:rsid w:val="00DA54E1"/>
    <w:rsid w:val="00DA5605"/>
    <w:rsid w:val="00DA58B7"/>
    <w:rsid w:val="00DA5C38"/>
    <w:rsid w:val="00DA6350"/>
    <w:rsid w:val="00DA643E"/>
    <w:rsid w:val="00DA6D0D"/>
    <w:rsid w:val="00DA6DF2"/>
    <w:rsid w:val="00DA76EE"/>
    <w:rsid w:val="00DA7A74"/>
    <w:rsid w:val="00DA7E3F"/>
    <w:rsid w:val="00DB00D3"/>
    <w:rsid w:val="00DB0271"/>
    <w:rsid w:val="00DB02D3"/>
    <w:rsid w:val="00DB0602"/>
    <w:rsid w:val="00DB18EE"/>
    <w:rsid w:val="00DB1DCD"/>
    <w:rsid w:val="00DB205B"/>
    <w:rsid w:val="00DB2D29"/>
    <w:rsid w:val="00DB2F06"/>
    <w:rsid w:val="00DB32CE"/>
    <w:rsid w:val="00DB3837"/>
    <w:rsid w:val="00DB393A"/>
    <w:rsid w:val="00DB3C77"/>
    <w:rsid w:val="00DB43AD"/>
    <w:rsid w:val="00DB48F8"/>
    <w:rsid w:val="00DB4AA1"/>
    <w:rsid w:val="00DB4EBD"/>
    <w:rsid w:val="00DB4FB7"/>
    <w:rsid w:val="00DB553A"/>
    <w:rsid w:val="00DB5661"/>
    <w:rsid w:val="00DB57AA"/>
    <w:rsid w:val="00DB58A5"/>
    <w:rsid w:val="00DB5946"/>
    <w:rsid w:val="00DB597C"/>
    <w:rsid w:val="00DB62A7"/>
    <w:rsid w:val="00DB62F4"/>
    <w:rsid w:val="00DB6669"/>
    <w:rsid w:val="00DB6A62"/>
    <w:rsid w:val="00DB6B23"/>
    <w:rsid w:val="00DB754F"/>
    <w:rsid w:val="00DB76D4"/>
    <w:rsid w:val="00DB78AE"/>
    <w:rsid w:val="00DB792B"/>
    <w:rsid w:val="00DC04A3"/>
    <w:rsid w:val="00DC04F1"/>
    <w:rsid w:val="00DC06CF"/>
    <w:rsid w:val="00DC0C64"/>
    <w:rsid w:val="00DC1D00"/>
    <w:rsid w:val="00DC1D9C"/>
    <w:rsid w:val="00DC1EBA"/>
    <w:rsid w:val="00DC1F59"/>
    <w:rsid w:val="00DC2040"/>
    <w:rsid w:val="00DC20E0"/>
    <w:rsid w:val="00DC210B"/>
    <w:rsid w:val="00DC24F3"/>
    <w:rsid w:val="00DC2517"/>
    <w:rsid w:val="00DC2551"/>
    <w:rsid w:val="00DC283B"/>
    <w:rsid w:val="00DC29E1"/>
    <w:rsid w:val="00DC2F62"/>
    <w:rsid w:val="00DC3940"/>
    <w:rsid w:val="00DC39DF"/>
    <w:rsid w:val="00DC3FC9"/>
    <w:rsid w:val="00DC4072"/>
    <w:rsid w:val="00DC4763"/>
    <w:rsid w:val="00DC4EEC"/>
    <w:rsid w:val="00DC50AD"/>
    <w:rsid w:val="00DC5230"/>
    <w:rsid w:val="00DC5521"/>
    <w:rsid w:val="00DC5802"/>
    <w:rsid w:val="00DC586C"/>
    <w:rsid w:val="00DC5A0D"/>
    <w:rsid w:val="00DC5B14"/>
    <w:rsid w:val="00DC62B6"/>
    <w:rsid w:val="00DC6908"/>
    <w:rsid w:val="00DC6E60"/>
    <w:rsid w:val="00DC71BE"/>
    <w:rsid w:val="00DC75C1"/>
    <w:rsid w:val="00DC7721"/>
    <w:rsid w:val="00DC7881"/>
    <w:rsid w:val="00DC7A2D"/>
    <w:rsid w:val="00DC7E48"/>
    <w:rsid w:val="00DD03DB"/>
    <w:rsid w:val="00DD0421"/>
    <w:rsid w:val="00DD0787"/>
    <w:rsid w:val="00DD0F02"/>
    <w:rsid w:val="00DD15EE"/>
    <w:rsid w:val="00DD1867"/>
    <w:rsid w:val="00DD2055"/>
    <w:rsid w:val="00DD24CE"/>
    <w:rsid w:val="00DD25AE"/>
    <w:rsid w:val="00DD2700"/>
    <w:rsid w:val="00DD2B21"/>
    <w:rsid w:val="00DD3163"/>
    <w:rsid w:val="00DD31A5"/>
    <w:rsid w:val="00DD3440"/>
    <w:rsid w:val="00DD369D"/>
    <w:rsid w:val="00DD3B97"/>
    <w:rsid w:val="00DD3DF2"/>
    <w:rsid w:val="00DD3ED5"/>
    <w:rsid w:val="00DD40E5"/>
    <w:rsid w:val="00DD4634"/>
    <w:rsid w:val="00DD475F"/>
    <w:rsid w:val="00DD4CF9"/>
    <w:rsid w:val="00DD4DB2"/>
    <w:rsid w:val="00DD4FBF"/>
    <w:rsid w:val="00DD52D8"/>
    <w:rsid w:val="00DD561C"/>
    <w:rsid w:val="00DD5CD2"/>
    <w:rsid w:val="00DD5F72"/>
    <w:rsid w:val="00DD5F7D"/>
    <w:rsid w:val="00DD68E4"/>
    <w:rsid w:val="00DD6A61"/>
    <w:rsid w:val="00DD6B48"/>
    <w:rsid w:val="00DD742D"/>
    <w:rsid w:val="00DD7485"/>
    <w:rsid w:val="00DD77F4"/>
    <w:rsid w:val="00DD7DF7"/>
    <w:rsid w:val="00DE008D"/>
    <w:rsid w:val="00DE02DB"/>
    <w:rsid w:val="00DE0357"/>
    <w:rsid w:val="00DE07D9"/>
    <w:rsid w:val="00DE1741"/>
    <w:rsid w:val="00DE252F"/>
    <w:rsid w:val="00DE2550"/>
    <w:rsid w:val="00DE2668"/>
    <w:rsid w:val="00DE2688"/>
    <w:rsid w:val="00DE3216"/>
    <w:rsid w:val="00DE336F"/>
    <w:rsid w:val="00DE3E05"/>
    <w:rsid w:val="00DE4062"/>
    <w:rsid w:val="00DE45FB"/>
    <w:rsid w:val="00DE476D"/>
    <w:rsid w:val="00DE4898"/>
    <w:rsid w:val="00DE51A5"/>
    <w:rsid w:val="00DE5259"/>
    <w:rsid w:val="00DE5328"/>
    <w:rsid w:val="00DE56C9"/>
    <w:rsid w:val="00DE58F5"/>
    <w:rsid w:val="00DE5A97"/>
    <w:rsid w:val="00DE5CD3"/>
    <w:rsid w:val="00DE65C6"/>
    <w:rsid w:val="00DE6A12"/>
    <w:rsid w:val="00DE6F3C"/>
    <w:rsid w:val="00DE708E"/>
    <w:rsid w:val="00DE7232"/>
    <w:rsid w:val="00DE776C"/>
    <w:rsid w:val="00DE7B26"/>
    <w:rsid w:val="00DF08B4"/>
    <w:rsid w:val="00DF1155"/>
    <w:rsid w:val="00DF1557"/>
    <w:rsid w:val="00DF1C7A"/>
    <w:rsid w:val="00DF1DD6"/>
    <w:rsid w:val="00DF1FD7"/>
    <w:rsid w:val="00DF20A4"/>
    <w:rsid w:val="00DF2B2F"/>
    <w:rsid w:val="00DF328D"/>
    <w:rsid w:val="00DF36AF"/>
    <w:rsid w:val="00DF36EB"/>
    <w:rsid w:val="00DF3BDD"/>
    <w:rsid w:val="00DF3BEE"/>
    <w:rsid w:val="00DF3FA5"/>
    <w:rsid w:val="00DF4125"/>
    <w:rsid w:val="00DF42EC"/>
    <w:rsid w:val="00DF4492"/>
    <w:rsid w:val="00DF486D"/>
    <w:rsid w:val="00DF525E"/>
    <w:rsid w:val="00DF55CF"/>
    <w:rsid w:val="00DF5977"/>
    <w:rsid w:val="00DF5B20"/>
    <w:rsid w:val="00DF5CB7"/>
    <w:rsid w:val="00DF6103"/>
    <w:rsid w:val="00DF65B7"/>
    <w:rsid w:val="00DF677D"/>
    <w:rsid w:val="00DF6F65"/>
    <w:rsid w:val="00DF73FD"/>
    <w:rsid w:val="00DF7446"/>
    <w:rsid w:val="00E0000D"/>
    <w:rsid w:val="00E00270"/>
    <w:rsid w:val="00E00B8B"/>
    <w:rsid w:val="00E00F8C"/>
    <w:rsid w:val="00E01049"/>
    <w:rsid w:val="00E01107"/>
    <w:rsid w:val="00E0141E"/>
    <w:rsid w:val="00E016B5"/>
    <w:rsid w:val="00E0170F"/>
    <w:rsid w:val="00E01C95"/>
    <w:rsid w:val="00E0276E"/>
    <w:rsid w:val="00E02AB4"/>
    <w:rsid w:val="00E02EC6"/>
    <w:rsid w:val="00E0322F"/>
    <w:rsid w:val="00E0329B"/>
    <w:rsid w:val="00E033B7"/>
    <w:rsid w:val="00E03437"/>
    <w:rsid w:val="00E03607"/>
    <w:rsid w:val="00E03E52"/>
    <w:rsid w:val="00E04541"/>
    <w:rsid w:val="00E04A9A"/>
    <w:rsid w:val="00E05C4C"/>
    <w:rsid w:val="00E06050"/>
    <w:rsid w:val="00E0605D"/>
    <w:rsid w:val="00E06B03"/>
    <w:rsid w:val="00E06F70"/>
    <w:rsid w:val="00E0707A"/>
    <w:rsid w:val="00E07343"/>
    <w:rsid w:val="00E077BE"/>
    <w:rsid w:val="00E07AAA"/>
    <w:rsid w:val="00E07B35"/>
    <w:rsid w:val="00E07BC1"/>
    <w:rsid w:val="00E102F8"/>
    <w:rsid w:val="00E10831"/>
    <w:rsid w:val="00E10CDE"/>
    <w:rsid w:val="00E11027"/>
    <w:rsid w:val="00E11D91"/>
    <w:rsid w:val="00E11F71"/>
    <w:rsid w:val="00E120C4"/>
    <w:rsid w:val="00E121C4"/>
    <w:rsid w:val="00E124DE"/>
    <w:rsid w:val="00E12F93"/>
    <w:rsid w:val="00E13294"/>
    <w:rsid w:val="00E136B4"/>
    <w:rsid w:val="00E13D03"/>
    <w:rsid w:val="00E13D40"/>
    <w:rsid w:val="00E15429"/>
    <w:rsid w:val="00E15492"/>
    <w:rsid w:val="00E1580E"/>
    <w:rsid w:val="00E15857"/>
    <w:rsid w:val="00E15876"/>
    <w:rsid w:val="00E158CF"/>
    <w:rsid w:val="00E15A78"/>
    <w:rsid w:val="00E15AF1"/>
    <w:rsid w:val="00E15FFC"/>
    <w:rsid w:val="00E16206"/>
    <w:rsid w:val="00E165FA"/>
    <w:rsid w:val="00E16B84"/>
    <w:rsid w:val="00E16CA7"/>
    <w:rsid w:val="00E16E01"/>
    <w:rsid w:val="00E16E7C"/>
    <w:rsid w:val="00E17434"/>
    <w:rsid w:val="00E179AA"/>
    <w:rsid w:val="00E201EB"/>
    <w:rsid w:val="00E202E3"/>
    <w:rsid w:val="00E2048A"/>
    <w:rsid w:val="00E20D22"/>
    <w:rsid w:val="00E2120D"/>
    <w:rsid w:val="00E21490"/>
    <w:rsid w:val="00E21C3A"/>
    <w:rsid w:val="00E2253E"/>
    <w:rsid w:val="00E229CC"/>
    <w:rsid w:val="00E231F9"/>
    <w:rsid w:val="00E23262"/>
    <w:rsid w:val="00E23324"/>
    <w:rsid w:val="00E23604"/>
    <w:rsid w:val="00E2367E"/>
    <w:rsid w:val="00E236CC"/>
    <w:rsid w:val="00E24571"/>
    <w:rsid w:val="00E2494C"/>
    <w:rsid w:val="00E24962"/>
    <w:rsid w:val="00E24977"/>
    <w:rsid w:val="00E24AC2"/>
    <w:rsid w:val="00E24B99"/>
    <w:rsid w:val="00E24C51"/>
    <w:rsid w:val="00E24CCF"/>
    <w:rsid w:val="00E24E47"/>
    <w:rsid w:val="00E25585"/>
    <w:rsid w:val="00E25697"/>
    <w:rsid w:val="00E257B9"/>
    <w:rsid w:val="00E257DD"/>
    <w:rsid w:val="00E25863"/>
    <w:rsid w:val="00E25A5E"/>
    <w:rsid w:val="00E25FA3"/>
    <w:rsid w:val="00E26401"/>
    <w:rsid w:val="00E26444"/>
    <w:rsid w:val="00E268B2"/>
    <w:rsid w:val="00E26C18"/>
    <w:rsid w:val="00E278D6"/>
    <w:rsid w:val="00E27BD6"/>
    <w:rsid w:val="00E27D4E"/>
    <w:rsid w:val="00E27D7A"/>
    <w:rsid w:val="00E30252"/>
    <w:rsid w:val="00E303EA"/>
    <w:rsid w:val="00E30709"/>
    <w:rsid w:val="00E30851"/>
    <w:rsid w:val="00E31F62"/>
    <w:rsid w:val="00E32A3D"/>
    <w:rsid w:val="00E32C6A"/>
    <w:rsid w:val="00E33030"/>
    <w:rsid w:val="00E33577"/>
    <w:rsid w:val="00E33679"/>
    <w:rsid w:val="00E33936"/>
    <w:rsid w:val="00E33ACF"/>
    <w:rsid w:val="00E33CAA"/>
    <w:rsid w:val="00E340D9"/>
    <w:rsid w:val="00E343D0"/>
    <w:rsid w:val="00E3485C"/>
    <w:rsid w:val="00E34D6D"/>
    <w:rsid w:val="00E35173"/>
    <w:rsid w:val="00E35476"/>
    <w:rsid w:val="00E35707"/>
    <w:rsid w:val="00E359BF"/>
    <w:rsid w:val="00E362B9"/>
    <w:rsid w:val="00E366F1"/>
    <w:rsid w:val="00E36945"/>
    <w:rsid w:val="00E36B4C"/>
    <w:rsid w:val="00E36E1C"/>
    <w:rsid w:val="00E37425"/>
    <w:rsid w:val="00E37882"/>
    <w:rsid w:val="00E37A72"/>
    <w:rsid w:val="00E4000E"/>
    <w:rsid w:val="00E40063"/>
    <w:rsid w:val="00E403F2"/>
    <w:rsid w:val="00E404B7"/>
    <w:rsid w:val="00E40C57"/>
    <w:rsid w:val="00E40E47"/>
    <w:rsid w:val="00E412C7"/>
    <w:rsid w:val="00E413BC"/>
    <w:rsid w:val="00E41882"/>
    <w:rsid w:val="00E41A50"/>
    <w:rsid w:val="00E41B26"/>
    <w:rsid w:val="00E41B4F"/>
    <w:rsid w:val="00E41B54"/>
    <w:rsid w:val="00E41BA3"/>
    <w:rsid w:val="00E41BC3"/>
    <w:rsid w:val="00E41CB6"/>
    <w:rsid w:val="00E422C6"/>
    <w:rsid w:val="00E423B7"/>
    <w:rsid w:val="00E423FC"/>
    <w:rsid w:val="00E42D8F"/>
    <w:rsid w:val="00E43392"/>
    <w:rsid w:val="00E438C8"/>
    <w:rsid w:val="00E43DDB"/>
    <w:rsid w:val="00E44270"/>
    <w:rsid w:val="00E4439F"/>
    <w:rsid w:val="00E445BC"/>
    <w:rsid w:val="00E445CF"/>
    <w:rsid w:val="00E44B9E"/>
    <w:rsid w:val="00E44C6A"/>
    <w:rsid w:val="00E459C9"/>
    <w:rsid w:val="00E46297"/>
    <w:rsid w:val="00E46A36"/>
    <w:rsid w:val="00E46B06"/>
    <w:rsid w:val="00E46EF8"/>
    <w:rsid w:val="00E46FC5"/>
    <w:rsid w:val="00E47312"/>
    <w:rsid w:val="00E47CC5"/>
    <w:rsid w:val="00E47E1B"/>
    <w:rsid w:val="00E47F64"/>
    <w:rsid w:val="00E5016C"/>
    <w:rsid w:val="00E504D9"/>
    <w:rsid w:val="00E50588"/>
    <w:rsid w:val="00E50651"/>
    <w:rsid w:val="00E50C5B"/>
    <w:rsid w:val="00E50CD9"/>
    <w:rsid w:val="00E51082"/>
    <w:rsid w:val="00E510F5"/>
    <w:rsid w:val="00E5119E"/>
    <w:rsid w:val="00E513E1"/>
    <w:rsid w:val="00E51568"/>
    <w:rsid w:val="00E52111"/>
    <w:rsid w:val="00E525D2"/>
    <w:rsid w:val="00E525F6"/>
    <w:rsid w:val="00E52730"/>
    <w:rsid w:val="00E52DA8"/>
    <w:rsid w:val="00E52E2D"/>
    <w:rsid w:val="00E531B8"/>
    <w:rsid w:val="00E531F6"/>
    <w:rsid w:val="00E53282"/>
    <w:rsid w:val="00E533FB"/>
    <w:rsid w:val="00E5346E"/>
    <w:rsid w:val="00E534F8"/>
    <w:rsid w:val="00E543A1"/>
    <w:rsid w:val="00E5508D"/>
    <w:rsid w:val="00E55909"/>
    <w:rsid w:val="00E55C0D"/>
    <w:rsid w:val="00E56432"/>
    <w:rsid w:val="00E56553"/>
    <w:rsid w:val="00E56714"/>
    <w:rsid w:val="00E5698E"/>
    <w:rsid w:val="00E56B1E"/>
    <w:rsid w:val="00E571CA"/>
    <w:rsid w:val="00E57C4D"/>
    <w:rsid w:val="00E57D40"/>
    <w:rsid w:val="00E57E2D"/>
    <w:rsid w:val="00E601CB"/>
    <w:rsid w:val="00E60282"/>
    <w:rsid w:val="00E60591"/>
    <w:rsid w:val="00E60732"/>
    <w:rsid w:val="00E60C11"/>
    <w:rsid w:val="00E60D5E"/>
    <w:rsid w:val="00E61087"/>
    <w:rsid w:val="00E6140E"/>
    <w:rsid w:val="00E61623"/>
    <w:rsid w:val="00E61880"/>
    <w:rsid w:val="00E61D6D"/>
    <w:rsid w:val="00E62239"/>
    <w:rsid w:val="00E623A2"/>
    <w:rsid w:val="00E6248A"/>
    <w:rsid w:val="00E625E0"/>
    <w:rsid w:val="00E62E8F"/>
    <w:rsid w:val="00E633B8"/>
    <w:rsid w:val="00E635B5"/>
    <w:rsid w:val="00E6379A"/>
    <w:rsid w:val="00E63C5F"/>
    <w:rsid w:val="00E6405A"/>
    <w:rsid w:val="00E64203"/>
    <w:rsid w:val="00E64338"/>
    <w:rsid w:val="00E6485F"/>
    <w:rsid w:val="00E64A8F"/>
    <w:rsid w:val="00E64D0B"/>
    <w:rsid w:val="00E64EF5"/>
    <w:rsid w:val="00E64F04"/>
    <w:rsid w:val="00E64F6D"/>
    <w:rsid w:val="00E65238"/>
    <w:rsid w:val="00E65B8F"/>
    <w:rsid w:val="00E65F14"/>
    <w:rsid w:val="00E66231"/>
    <w:rsid w:val="00E66710"/>
    <w:rsid w:val="00E66725"/>
    <w:rsid w:val="00E669AC"/>
    <w:rsid w:val="00E669FF"/>
    <w:rsid w:val="00E66DDE"/>
    <w:rsid w:val="00E6746E"/>
    <w:rsid w:val="00E6770D"/>
    <w:rsid w:val="00E67C81"/>
    <w:rsid w:val="00E67EA9"/>
    <w:rsid w:val="00E70067"/>
    <w:rsid w:val="00E70841"/>
    <w:rsid w:val="00E70E6F"/>
    <w:rsid w:val="00E71CB6"/>
    <w:rsid w:val="00E71CEB"/>
    <w:rsid w:val="00E71E2B"/>
    <w:rsid w:val="00E7209E"/>
    <w:rsid w:val="00E72100"/>
    <w:rsid w:val="00E7224F"/>
    <w:rsid w:val="00E731D5"/>
    <w:rsid w:val="00E731DE"/>
    <w:rsid w:val="00E73315"/>
    <w:rsid w:val="00E734C4"/>
    <w:rsid w:val="00E737B9"/>
    <w:rsid w:val="00E73849"/>
    <w:rsid w:val="00E74142"/>
    <w:rsid w:val="00E74270"/>
    <w:rsid w:val="00E746B0"/>
    <w:rsid w:val="00E747A4"/>
    <w:rsid w:val="00E748D5"/>
    <w:rsid w:val="00E748F1"/>
    <w:rsid w:val="00E74A2E"/>
    <w:rsid w:val="00E74D4A"/>
    <w:rsid w:val="00E75C29"/>
    <w:rsid w:val="00E76438"/>
    <w:rsid w:val="00E76505"/>
    <w:rsid w:val="00E76937"/>
    <w:rsid w:val="00E7713C"/>
    <w:rsid w:val="00E77C38"/>
    <w:rsid w:val="00E77DEE"/>
    <w:rsid w:val="00E77F31"/>
    <w:rsid w:val="00E803EF"/>
    <w:rsid w:val="00E8073F"/>
    <w:rsid w:val="00E807C6"/>
    <w:rsid w:val="00E80984"/>
    <w:rsid w:val="00E809A4"/>
    <w:rsid w:val="00E81173"/>
    <w:rsid w:val="00E81288"/>
    <w:rsid w:val="00E81917"/>
    <w:rsid w:val="00E819D7"/>
    <w:rsid w:val="00E81C88"/>
    <w:rsid w:val="00E8242D"/>
    <w:rsid w:val="00E82A9E"/>
    <w:rsid w:val="00E82D7F"/>
    <w:rsid w:val="00E82E3B"/>
    <w:rsid w:val="00E831FB"/>
    <w:rsid w:val="00E83443"/>
    <w:rsid w:val="00E834D0"/>
    <w:rsid w:val="00E83BE5"/>
    <w:rsid w:val="00E83FF0"/>
    <w:rsid w:val="00E83FF7"/>
    <w:rsid w:val="00E844C2"/>
    <w:rsid w:val="00E84D96"/>
    <w:rsid w:val="00E851D9"/>
    <w:rsid w:val="00E85323"/>
    <w:rsid w:val="00E854E6"/>
    <w:rsid w:val="00E85674"/>
    <w:rsid w:val="00E85678"/>
    <w:rsid w:val="00E85798"/>
    <w:rsid w:val="00E85840"/>
    <w:rsid w:val="00E858DC"/>
    <w:rsid w:val="00E85B98"/>
    <w:rsid w:val="00E85E0D"/>
    <w:rsid w:val="00E86146"/>
    <w:rsid w:val="00E86B88"/>
    <w:rsid w:val="00E86D56"/>
    <w:rsid w:val="00E87F88"/>
    <w:rsid w:val="00E9073A"/>
    <w:rsid w:val="00E90C87"/>
    <w:rsid w:val="00E91119"/>
    <w:rsid w:val="00E912FE"/>
    <w:rsid w:val="00E91374"/>
    <w:rsid w:val="00E91FF9"/>
    <w:rsid w:val="00E92460"/>
    <w:rsid w:val="00E927B0"/>
    <w:rsid w:val="00E92A71"/>
    <w:rsid w:val="00E941BC"/>
    <w:rsid w:val="00E943E9"/>
    <w:rsid w:val="00E946E9"/>
    <w:rsid w:val="00E94D90"/>
    <w:rsid w:val="00E94E29"/>
    <w:rsid w:val="00E95539"/>
    <w:rsid w:val="00E95709"/>
    <w:rsid w:val="00E959D9"/>
    <w:rsid w:val="00E95AAD"/>
    <w:rsid w:val="00E95FD8"/>
    <w:rsid w:val="00E96242"/>
    <w:rsid w:val="00E9633E"/>
    <w:rsid w:val="00E964C2"/>
    <w:rsid w:val="00E96EF3"/>
    <w:rsid w:val="00E96F45"/>
    <w:rsid w:val="00E9700C"/>
    <w:rsid w:val="00E97232"/>
    <w:rsid w:val="00E97AA7"/>
    <w:rsid w:val="00E97BA2"/>
    <w:rsid w:val="00E97C07"/>
    <w:rsid w:val="00E97D72"/>
    <w:rsid w:val="00E97FA4"/>
    <w:rsid w:val="00EA00E9"/>
    <w:rsid w:val="00EA02DC"/>
    <w:rsid w:val="00EA0C3E"/>
    <w:rsid w:val="00EA0C93"/>
    <w:rsid w:val="00EA0E4D"/>
    <w:rsid w:val="00EA1123"/>
    <w:rsid w:val="00EA17EB"/>
    <w:rsid w:val="00EA22CB"/>
    <w:rsid w:val="00EA27CD"/>
    <w:rsid w:val="00EA3935"/>
    <w:rsid w:val="00EA3B8D"/>
    <w:rsid w:val="00EA3BD9"/>
    <w:rsid w:val="00EA3FCC"/>
    <w:rsid w:val="00EA4080"/>
    <w:rsid w:val="00EA4245"/>
    <w:rsid w:val="00EA476E"/>
    <w:rsid w:val="00EA489B"/>
    <w:rsid w:val="00EA4922"/>
    <w:rsid w:val="00EA4F03"/>
    <w:rsid w:val="00EA5044"/>
    <w:rsid w:val="00EA509D"/>
    <w:rsid w:val="00EA5C0A"/>
    <w:rsid w:val="00EA64E1"/>
    <w:rsid w:val="00EA6E6A"/>
    <w:rsid w:val="00EA734D"/>
    <w:rsid w:val="00EA78B3"/>
    <w:rsid w:val="00EB0555"/>
    <w:rsid w:val="00EB0923"/>
    <w:rsid w:val="00EB0B9F"/>
    <w:rsid w:val="00EB1448"/>
    <w:rsid w:val="00EB152A"/>
    <w:rsid w:val="00EB1B74"/>
    <w:rsid w:val="00EB2250"/>
    <w:rsid w:val="00EB2465"/>
    <w:rsid w:val="00EB2548"/>
    <w:rsid w:val="00EB26AC"/>
    <w:rsid w:val="00EB296A"/>
    <w:rsid w:val="00EB3166"/>
    <w:rsid w:val="00EB35AC"/>
    <w:rsid w:val="00EB3649"/>
    <w:rsid w:val="00EB3ACD"/>
    <w:rsid w:val="00EB410D"/>
    <w:rsid w:val="00EB420D"/>
    <w:rsid w:val="00EB4319"/>
    <w:rsid w:val="00EB4830"/>
    <w:rsid w:val="00EB4AE9"/>
    <w:rsid w:val="00EB54E3"/>
    <w:rsid w:val="00EB573C"/>
    <w:rsid w:val="00EB640C"/>
    <w:rsid w:val="00EB684E"/>
    <w:rsid w:val="00EB6E0A"/>
    <w:rsid w:val="00EB718F"/>
    <w:rsid w:val="00EB775C"/>
    <w:rsid w:val="00EB7AC1"/>
    <w:rsid w:val="00EB7BFE"/>
    <w:rsid w:val="00EB7D37"/>
    <w:rsid w:val="00EB7D91"/>
    <w:rsid w:val="00EC038C"/>
    <w:rsid w:val="00EC0697"/>
    <w:rsid w:val="00EC0A44"/>
    <w:rsid w:val="00EC0D24"/>
    <w:rsid w:val="00EC1115"/>
    <w:rsid w:val="00EC13BE"/>
    <w:rsid w:val="00EC1788"/>
    <w:rsid w:val="00EC1878"/>
    <w:rsid w:val="00EC1FE5"/>
    <w:rsid w:val="00EC27AE"/>
    <w:rsid w:val="00EC29E8"/>
    <w:rsid w:val="00EC2D53"/>
    <w:rsid w:val="00EC36A2"/>
    <w:rsid w:val="00EC3CE4"/>
    <w:rsid w:val="00EC3FA0"/>
    <w:rsid w:val="00EC418A"/>
    <w:rsid w:val="00EC422D"/>
    <w:rsid w:val="00EC455E"/>
    <w:rsid w:val="00EC4B82"/>
    <w:rsid w:val="00EC4C4B"/>
    <w:rsid w:val="00EC4E5F"/>
    <w:rsid w:val="00EC5093"/>
    <w:rsid w:val="00EC54AF"/>
    <w:rsid w:val="00EC5715"/>
    <w:rsid w:val="00EC6066"/>
    <w:rsid w:val="00EC61D8"/>
    <w:rsid w:val="00EC6377"/>
    <w:rsid w:val="00EC661F"/>
    <w:rsid w:val="00EC686E"/>
    <w:rsid w:val="00EC6EA1"/>
    <w:rsid w:val="00EC6FE4"/>
    <w:rsid w:val="00EC7277"/>
    <w:rsid w:val="00EC7C76"/>
    <w:rsid w:val="00EC7EA4"/>
    <w:rsid w:val="00EC7FA7"/>
    <w:rsid w:val="00ED000B"/>
    <w:rsid w:val="00ED030A"/>
    <w:rsid w:val="00ED07B2"/>
    <w:rsid w:val="00ED0891"/>
    <w:rsid w:val="00ED0B21"/>
    <w:rsid w:val="00ED0F54"/>
    <w:rsid w:val="00ED1CE1"/>
    <w:rsid w:val="00ED1DE5"/>
    <w:rsid w:val="00ED236B"/>
    <w:rsid w:val="00ED2432"/>
    <w:rsid w:val="00ED290F"/>
    <w:rsid w:val="00ED3092"/>
    <w:rsid w:val="00ED30D7"/>
    <w:rsid w:val="00ED31DA"/>
    <w:rsid w:val="00ED34FA"/>
    <w:rsid w:val="00ED371B"/>
    <w:rsid w:val="00ED37CA"/>
    <w:rsid w:val="00ED39EF"/>
    <w:rsid w:val="00ED3FF2"/>
    <w:rsid w:val="00ED4B5D"/>
    <w:rsid w:val="00ED4FB3"/>
    <w:rsid w:val="00ED5044"/>
    <w:rsid w:val="00ED5388"/>
    <w:rsid w:val="00ED5460"/>
    <w:rsid w:val="00ED5797"/>
    <w:rsid w:val="00ED5A27"/>
    <w:rsid w:val="00ED5A4D"/>
    <w:rsid w:val="00ED6352"/>
    <w:rsid w:val="00ED6D54"/>
    <w:rsid w:val="00ED715B"/>
    <w:rsid w:val="00ED73FC"/>
    <w:rsid w:val="00ED7931"/>
    <w:rsid w:val="00ED7BA7"/>
    <w:rsid w:val="00ED7D5F"/>
    <w:rsid w:val="00EE025A"/>
    <w:rsid w:val="00EE06A0"/>
    <w:rsid w:val="00EE0809"/>
    <w:rsid w:val="00EE0F6A"/>
    <w:rsid w:val="00EE16EC"/>
    <w:rsid w:val="00EE17BF"/>
    <w:rsid w:val="00EE1C73"/>
    <w:rsid w:val="00EE26B3"/>
    <w:rsid w:val="00EE30D2"/>
    <w:rsid w:val="00EE39B8"/>
    <w:rsid w:val="00EE423F"/>
    <w:rsid w:val="00EE4B38"/>
    <w:rsid w:val="00EE53AA"/>
    <w:rsid w:val="00EE5586"/>
    <w:rsid w:val="00EE593E"/>
    <w:rsid w:val="00EE5BA3"/>
    <w:rsid w:val="00EE5F45"/>
    <w:rsid w:val="00EE62BF"/>
    <w:rsid w:val="00EE69BC"/>
    <w:rsid w:val="00EE74F6"/>
    <w:rsid w:val="00EE7A21"/>
    <w:rsid w:val="00EE7B11"/>
    <w:rsid w:val="00EE7C03"/>
    <w:rsid w:val="00EF02A9"/>
    <w:rsid w:val="00EF02D9"/>
    <w:rsid w:val="00EF06F5"/>
    <w:rsid w:val="00EF11C0"/>
    <w:rsid w:val="00EF157C"/>
    <w:rsid w:val="00EF171F"/>
    <w:rsid w:val="00EF1A9D"/>
    <w:rsid w:val="00EF1B46"/>
    <w:rsid w:val="00EF1DC6"/>
    <w:rsid w:val="00EF1E9A"/>
    <w:rsid w:val="00EF20EE"/>
    <w:rsid w:val="00EF2359"/>
    <w:rsid w:val="00EF24B1"/>
    <w:rsid w:val="00EF2697"/>
    <w:rsid w:val="00EF28B0"/>
    <w:rsid w:val="00EF2B53"/>
    <w:rsid w:val="00EF3357"/>
    <w:rsid w:val="00EF3475"/>
    <w:rsid w:val="00EF3846"/>
    <w:rsid w:val="00EF38DD"/>
    <w:rsid w:val="00EF3C7A"/>
    <w:rsid w:val="00EF3DC4"/>
    <w:rsid w:val="00EF4266"/>
    <w:rsid w:val="00EF428C"/>
    <w:rsid w:val="00EF4CC2"/>
    <w:rsid w:val="00EF5362"/>
    <w:rsid w:val="00EF544B"/>
    <w:rsid w:val="00EF5568"/>
    <w:rsid w:val="00EF5790"/>
    <w:rsid w:val="00EF5DE7"/>
    <w:rsid w:val="00EF6387"/>
    <w:rsid w:val="00EF7284"/>
    <w:rsid w:val="00EF72BF"/>
    <w:rsid w:val="00EF77B8"/>
    <w:rsid w:val="00EF784C"/>
    <w:rsid w:val="00F00087"/>
    <w:rsid w:val="00F0040D"/>
    <w:rsid w:val="00F004E1"/>
    <w:rsid w:val="00F00556"/>
    <w:rsid w:val="00F009CD"/>
    <w:rsid w:val="00F00B74"/>
    <w:rsid w:val="00F00DC3"/>
    <w:rsid w:val="00F012C6"/>
    <w:rsid w:val="00F01429"/>
    <w:rsid w:val="00F01A2A"/>
    <w:rsid w:val="00F01B1A"/>
    <w:rsid w:val="00F01BE4"/>
    <w:rsid w:val="00F01C68"/>
    <w:rsid w:val="00F022E8"/>
    <w:rsid w:val="00F02799"/>
    <w:rsid w:val="00F02C64"/>
    <w:rsid w:val="00F02D78"/>
    <w:rsid w:val="00F031C2"/>
    <w:rsid w:val="00F035A0"/>
    <w:rsid w:val="00F03685"/>
    <w:rsid w:val="00F03AC3"/>
    <w:rsid w:val="00F03BB7"/>
    <w:rsid w:val="00F03EC5"/>
    <w:rsid w:val="00F04515"/>
    <w:rsid w:val="00F04535"/>
    <w:rsid w:val="00F04BFB"/>
    <w:rsid w:val="00F04C71"/>
    <w:rsid w:val="00F04EDE"/>
    <w:rsid w:val="00F0557C"/>
    <w:rsid w:val="00F05A00"/>
    <w:rsid w:val="00F05DA7"/>
    <w:rsid w:val="00F05F35"/>
    <w:rsid w:val="00F05F48"/>
    <w:rsid w:val="00F06130"/>
    <w:rsid w:val="00F0617B"/>
    <w:rsid w:val="00F06570"/>
    <w:rsid w:val="00F06699"/>
    <w:rsid w:val="00F06DCB"/>
    <w:rsid w:val="00F06F56"/>
    <w:rsid w:val="00F0757B"/>
    <w:rsid w:val="00F07E99"/>
    <w:rsid w:val="00F07EEE"/>
    <w:rsid w:val="00F1048F"/>
    <w:rsid w:val="00F10536"/>
    <w:rsid w:val="00F108F5"/>
    <w:rsid w:val="00F10B3A"/>
    <w:rsid w:val="00F115C5"/>
    <w:rsid w:val="00F11740"/>
    <w:rsid w:val="00F11BF8"/>
    <w:rsid w:val="00F11E21"/>
    <w:rsid w:val="00F12044"/>
    <w:rsid w:val="00F12818"/>
    <w:rsid w:val="00F12BC5"/>
    <w:rsid w:val="00F12C32"/>
    <w:rsid w:val="00F13605"/>
    <w:rsid w:val="00F137A3"/>
    <w:rsid w:val="00F13B10"/>
    <w:rsid w:val="00F13CFD"/>
    <w:rsid w:val="00F13DC0"/>
    <w:rsid w:val="00F14267"/>
    <w:rsid w:val="00F14413"/>
    <w:rsid w:val="00F14562"/>
    <w:rsid w:val="00F14AC2"/>
    <w:rsid w:val="00F14EFC"/>
    <w:rsid w:val="00F1504E"/>
    <w:rsid w:val="00F152BF"/>
    <w:rsid w:val="00F15AA8"/>
    <w:rsid w:val="00F15B53"/>
    <w:rsid w:val="00F16471"/>
    <w:rsid w:val="00F166FF"/>
    <w:rsid w:val="00F16BD8"/>
    <w:rsid w:val="00F1706B"/>
    <w:rsid w:val="00F177CE"/>
    <w:rsid w:val="00F17D75"/>
    <w:rsid w:val="00F17E69"/>
    <w:rsid w:val="00F20116"/>
    <w:rsid w:val="00F20121"/>
    <w:rsid w:val="00F205B9"/>
    <w:rsid w:val="00F20B74"/>
    <w:rsid w:val="00F20C71"/>
    <w:rsid w:val="00F21164"/>
    <w:rsid w:val="00F2156C"/>
    <w:rsid w:val="00F215E1"/>
    <w:rsid w:val="00F2161A"/>
    <w:rsid w:val="00F21CCE"/>
    <w:rsid w:val="00F21FBB"/>
    <w:rsid w:val="00F222F2"/>
    <w:rsid w:val="00F2243A"/>
    <w:rsid w:val="00F231C0"/>
    <w:rsid w:val="00F231D9"/>
    <w:rsid w:val="00F23BEB"/>
    <w:rsid w:val="00F23C20"/>
    <w:rsid w:val="00F23C7F"/>
    <w:rsid w:val="00F245C0"/>
    <w:rsid w:val="00F24638"/>
    <w:rsid w:val="00F24935"/>
    <w:rsid w:val="00F25285"/>
    <w:rsid w:val="00F25964"/>
    <w:rsid w:val="00F25EF2"/>
    <w:rsid w:val="00F26186"/>
    <w:rsid w:val="00F26993"/>
    <w:rsid w:val="00F269FA"/>
    <w:rsid w:val="00F26D8B"/>
    <w:rsid w:val="00F26F42"/>
    <w:rsid w:val="00F2723F"/>
    <w:rsid w:val="00F27C0F"/>
    <w:rsid w:val="00F27E42"/>
    <w:rsid w:val="00F300BF"/>
    <w:rsid w:val="00F3057E"/>
    <w:rsid w:val="00F30805"/>
    <w:rsid w:val="00F312E1"/>
    <w:rsid w:val="00F31760"/>
    <w:rsid w:val="00F31F28"/>
    <w:rsid w:val="00F324C0"/>
    <w:rsid w:val="00F328BA"/>
    <w:rsid w:val="00F33000"/>
    <w:rsid w:val="00F3309B"/>
    <w:rsid w:val="00F3324E"/>
    <w:rsid w:val="00F33518"/>
    <w:rsid w:val="00F335FC"/>
    <w:rsid w:val="00F337D9"/>
    <w:rsid w:val="00F3388C"/>
    <w:rsid w:val="00F33E9E"/>
    <w:rsid w:val="00F3417E"/>
    <w:rsid w:val="00F34193"/>
    <w:rsid w:val="00F348E7"/>
    <w:rsid w:val="00F34BB5"/>
    <w:rsid w:val="00F34C32"/>
    <w:rsid w:val="00F34C74"/>
    <w:rsid w:val="00F34E2C"/>
    <w:rsid w:val="00F35B75"/>
    <w:rsid w:val="00F35BDA"/>
    <w:rsid w:val="00F36496"/>
    <w:rsid w:val="00F365B6"/>
    <w:rsid w:val="00F36807"/>
    <w:rsid w:val="00F36825"/>
    <w:rsid w:val="00F36A1C"/>
    <w:rsid w:val="00F36AD8"/>
    <w:rsid w:val="00F36BA3"/>
    <w:rsid w:val="00F37520"/>
    <w:rsid w:val="00F37920"/>
    <w:rsid w:val="00F379E1"/>
    <w:rsid w:val="00F37BD0"/>
    <w:rsid w:val="00F37D4B"/>
    <w:rsid w:val="00F37E4A"/>
    <w:rsid w:val="00F40063"/>
    <w:rsid w:val="00F40210"/>
    <w:rsid w:val="00F403B5"/>
    <w:rsid w:val="00F404B3"/>
    <w:rsid w:val="00F4055E"/>
    <w:rsid w:val="00F40942"/>
    <w:rsid w:val="00F40BD2"/>
    <w:rsid w:val="00F40C7C"/>
    <w:rsid w:val="00F40DA4"/>
    <w:rsid w:val="00F40DF3"/>
    <w:rsid w:val="00F413BD"/>
    <w:rsid w:val="00F416FE"/>
    <w:rsid w:val="00F41708"/>
    <w:rsid w:val="00F419DB"/>
    <w:rsid w:val="00F422F0"/>
    <w:rsid w:val="00F43A50"/>
    <w:rsid w:val="00F43B84"/>
    <w:rsid w:val="00F43EF9"/>
    <w:rsid w:val="00F44A8C"/>
    <w:rsid w:val="00F4520F"/>
    <w:rsid w:val="00F45707"/>
    <w:rsid w:val="00F458A0"/>
    <w:rsid w:val="00F45ABF"/>
    <w:rsid w:val="00F45DF6"/>
    <w:rsid w:val="00F4650F"/>
    <w:rsid w:val="00F466D1"/>
    <w:rsid w:val="00F46B57"/>
    <w:rsid w:val="00F46B9D"/>
    <w:rsid w:val="00F46BE4"/>
    <w:rsid w:val="00F46CD3"/>
    <w:rsid w:val="00F46D25"/>
    <w:rsid w:val="00F47485"/>
    <w:rsid w:val="00F50026"/>
    <w:rsid w:val="00F50330"/>
    <w:rsid w:val="00F51984"/>
    <w:rsid w:val="00F519E9"/>
    <w:rsid w:val="00F521D0"/>
    <w:rsid w:val="00F52F61"/>
    <w:rsid w:val="00F5361E"/>
    <w:rsid w:val="00F54118"/>
    <w:rsid w:val="00F541B2"/>
    <w:rsid w:val="00F54E08"/>
    <w:rsid w:val="00F54F36"/>
    <w:rsid w:val="00F5539E"/>
    <w:rsid w:val="00F5568B"/>
    <w:rsid w:val="00F556B4"/>
    <w:rsid w:val="00F557D3"/>
    <w:rsid w:val="00F55B0A"/>
    <w:rsid w:val="00F55B0B"/>
    <w:rsid w:val="00F55B40"/>
    <w:rsid w:val="00F55B59"/>
    <w:rsid w:val="00F55D59"/>
    <w:rsid w:val="00F55DF6"/>
    <w:rsid w:val="00F55E7A"/>
    <w:rsid w:val="00F55EDE"/>
    <w:rsid w:val="00F55FD4"/>
    <w:rsid w:val="00F561A3"/>
    <w:rsid w:val="00F5623E"/>
    <w:rsid w:val="00F567EF"/>
    <w:rsid w:val="00F57171"/>
    <w:rsid w:val="00F57575"/>
    <w:rsid w:val="00F57613"/>
    <w:rsid w:val="00F57710"/>
    <w:rsid w:val="00F577C3"/>
    <w:rsid w:val="00F57846"/>
    <w:rsid w:val="00F5793B"/>
    <w:rsid w:val="00F57BA1"/>
    <w:rsid w:val="00F57C73"/>
    <w:rsid w:val="00F57E3F"/>
    <w:rsid w:val="00F60009"/>
    <w:rsid w:val="00F6013D"/>
    <w:rsid w:val="00F6028A"/>
    <w:rsid w:val="00F605F5"/>
    <w:rsid w:val="00F6067F"/>
    <w:rsid w:val="00F6177D"/>
    <w:rsid w:val="00F617F7"/>
    <w:rsid w:val="00F6187D"/>
    <w:rsid w:val="00F61D3D"/>
    <w:rsid w:val="00F620DC"/>
    <w:rsid w:val="00F62208"/>
    <w:rsid w:val="00F62325"/>
    <w:rsid w:val="00F623F3"/>
    <w:rsid w:val="00F62825"/>
    <w:rsid w:val="00F62A01"/>
    <w:rsid w:val="00F62CF7"/>
    <w:rsid w:val="00F62D43"/>
    <w:rsid w:val="00F62E19"/>
    <w:rsid w:val="00F63759"/>
    <w:rsid w:val="00F64218"/>
    <w:rsid w:val="00F6447D"/>
    <w:rsid w:val="00F644EA"/>
    <w:rsid w:val="00F646D2"/>
    <w:rsid w:val="00F64BD9"/>
    <w:rsid w:val="00F64CBE"/>
    <w:rsid w:val="00F6500C"/>
    <w:rsid w:val="00F6502C"/>
    <w:rsid w:val="00F652CD"/>
    <w:rsid w:val="00F65956"/>
    <w:rsid w:val="00F65EC0"/>
    <w:rsid w:val="00F66463"/>
    <w:rsid w:val="00F667B1"/>
    <w:rsid w:val="00F667F7"/>
    <w:rsid w:val="00F6687A"/>
    <w:rsid w:val="00F66CBB"/>
    <w:rsid w:val="00F66E54"/>
    <w:rsid w:val="00F66F7E"/>
    <w:rsid w:val="00F67715"/>
    <w:rsid w:val="00F6774E"/>
    <w:rsid w:val="00F679DA"/>
    <w:rsid w:val="00F67C2A"/>
    <w:rsid w:val="00F67DB8"/>
    <w:rsid w:val="00F70236"/>
    <w:rsid w:val="00F703DE"/>
    <w:rsid w:val="00F707D3"/>
    <w:rsid w:val="00F71119"/>
    <w:rsid w:val="00F716CC"/>
    <w:rsid w:val="00F71841"/>
    <w:rsid w:val="00F71B56"/>
    <w:rsid w:val="00F71CF6"/>
    <w:rsid w:val="00F7242E"/>
    <w:rsid w:val="00F726BD"/>
    <w:rsid w:val="00F72D09"/>
    <w:rsid w:val="00F72D1A"/>
    <w:rsid w:val="00F72FBF"/>
    <w:rsid w:val="00F72FE7"/>
    <w:rsid w:val="00F733CD"/>
    <w:rsid w:val="00F73A7B"/>
    <w:rsid w:val="00F73D89"/>
    <w:rsid w:val="00F745CD"/>
    <w:rsid w:val="00F74785"/>
    <w:rsid w:val="00F748A7"/>
    <w:rsid w:val="00F74F51"/>
    <w:rsid w:val="00F7507D"/>
    <w:rsid w:val="00F7535C"/>
    <w:rsid w:val="00F753B7"/>
    <w:rsid w:val="00F757FB"/>
    <w:rsid w:val="00F76458"/>
    <w:rsid w:val="00F7663C"/>
    <w:rsid w:val="00F772A1"/>
    <w:rsid w:val="00F7765A"/>
    <w:rsid w:val="00F77C7E"/>
    <w:rsid w:val="00F77CAD"/>
    <w:rsid w:val="00F77EC5"/>
    <w:rsid w:val="00F8044F"/>
    <w:rsid w:val="00F8050E"/>
    <w:rsid w:val="00F80D14"/>
    <w:rsid w:val="00F819B8"/>
    <w:rsid w:val="00F81A63"/>
    <w:rsid w:val="00F821A3"/>
    <w:rsid w:val="00F82457"/>
    <w:rsid w:val="00F82489"/>
    <w:rsid w:val="00F82598"/>
    <w:rsid w:val="00F8412F"/>
    <w:rsid w:val="00F84176"/>
    <w:rsid w:val="00F84B11"/>
    <w:rsid w:val="00F84C00"/>
    <w:rsid w:val="00F84CD7"/>
    <w:rsid w:val="00F84E8A"/>
    <w:rsid w:val="00F850B0"/>
    <w:rsid w:val="00F854E9"/>
    <w:rsid w:val="00F8594D"/>
    <w:rsid w:val="00F85DA2"/>
    <w:rsid w:val="00F85E35"/>
    <w:rsid w:val="00F8612B"/>
    <w:rsid w:val="00F862E1"/>
    <w:rsid w:val="00F862FC"/>
    <w:rsid w:val="00F86357"/>
    <w:rsid w:val="00F86581"/>
    <w:rsid w:val="00F866C4"/>
    <w:rsid w:val="00F86EAC"/>
    <w:rsid w:val="00F86F73"/>
    <w:rsid w:val="00F87842"/>
    <w:rsid w:val="00F87949"/>
    <w:rsid w:val="00F87CD1"/>
    <w:rsid w:val="00F87E20"/>
    <w:rsid w:val="00F87EB2"/>
    <w:rsid w:val="00F90142"/>
    <w:rsid w:val="00F90756"/>
    <w:rsid w:val="00F90AC5"/>
    <w:rsid w:val="00F9145D"/>
    <w:rsid w:val="00F91C77"/>
    <w:rsid w:val="00F91F49"/>
    <w:rsid w:val="00F9207F"/>
    <w:rsid w:val="00F920D3"/>
    <w:rsid w:val="00F92431"/>
    <w:rsid w:val="00F924FA"/>
    <w:rsid w:val="00F92FE1"/>
    <w:rsid w:val="00F9308D"/>
    <w:rsid w:val="00F93884"/>
    <w:rsid w:val="00F94B6A"/>
    <w:rsid w:val="00F94E37"/>
    <w:rsid w:val="00F94E72"/>
    <w:rsid w:val="00F952D6"/>
    <w:rsid w:val="00F95825"/>
    <w:rsid w:val="00F95900"/>
    <w:rsid w:val="00F95950"/>
    <w:rsid w:val="00F961F6"/>
    <w:rsid w:val="00F96553"/>
    <w:rsid w:val="00F965B6"/>
    <w:rsid w:val="00F96738"/>
    <w:rsid w:val="00F96ABF"/>
    <w:rsid w:val="00F96CED"/>
    <w:rsid w:val="00F977AE"/>
    <w:rsid w:val="00F97942"/>
    <w:rsid w:val="00F97DE2"/>
    <w:rsid w:val="00FA009A"/>
    <w:rsid w:val="00FA0382"/>
    <w:rsid w:val="00FA073D"/>
    <w:rsid w:val="00FA09AC"/>
    <w:rsid w:val="00FA14DA"/>
    <w:rsid w:val="00FA172F"/>
    <w:rsid w:val="00FA1B5C"/>
    <w:rsid w:val="00FA1C51"/>
    <w:rsid w:val="00FA1F43"/>
    <w:rsid w:val="00FA253C"/>
    <w:rsid w:val="00FA2846"/>
    <w:rsid w:val="00FA2921"/>
    <w:rsid w:val="00FA2C6C"/>
    <w:rsid w:val="00FA2D86"/>
    <w:rsid w:val="00FA33EF"/>
    <w:rsid w:val="00FA34F6"/>
    <w:rsid w:val="00FA36A8"/>
    <w:rsid w:val="00FA377E"/>
    <w:rsid w:val="00FA3F34"/>
    <w:rsid w:val="00FA4360"/>
    <w:rsid w:val="00FA44EB"/>
    <w:rsid w:val="00FA456A"/>
    <w:rsid w:val="00FA4813"/>
    <w:rsid w:val="00FA4B6F"/>
    <w:rsid w:val="00FA4E17"/>
    <w:rsid w:val="00FA5202"/>
    <w:rsid w:val="00FA57C4"/>
    <w:rsid w:val="00FA6461"/>
    <w:rsid w:val="00FA666D"/>
    <w:rsid w:val="00FA69A9"/>
    <w:rsid w:val="00FA6AA0"/>
    <w:rsid w:val="00FA6D5F"/>
    <w:rsid w:val="00FA70FE"/>
    <w:rsid w:val="00FA7743"/>
    <w:rsid w:val="00FA7AD7"/>
    <w:rsid w:val="00FA7FA2"/>
    <w:rsid w:val="00FB009B"/>
    <w:rsid w:val="00FB017F"/>
    <w:rsid w:val="00FB04F5"/>
    <w:rsid w:val="00FB0A65"/>
    <w:rsid w:val="00FB0C7E"/>
    <w:rsid w:val="00FB0F9A"/>
    <w:rsid w:val="00FB13B6"/>
    <w:rsid w:val="00FB1636"/>
    <w:rsid w:val="00FB1894"/>
    <w:rsid w:val="00FB1B61"/>
    <w:rsid w:val="00FB2433"/>
    <w:rsid w:val="00FB3531"/>
    <w:rsid w:val="00FB3774"/>
    <w:rsid w:val="00FB3B0E"/>
    <w:rsid w:val="00FB4236"/>
    <w:rsid w:val="00FB4401"/>
    <w:rsid w:val="00FB464E"/>
    <w:rsid w:val="00FB4AF4"/>
    <w:rsid w:val="00FB4B91"/>
    <w:rsid w:val="00FB5696"/>
    <w:rsid w:val="00FB63C6"/>
    <w:rsid w:val="00FB6449"/>
    <w:rsid w:val="00FB67A8"/>
    <w:rsid w:val="00FB74AA"/>
    <w:rsid w:val="00FB7B0A"/>
    <w:rsid w:val="00FB7C1C"/>
    <w:rsid w:val="00FB7EC5"/>
    <w:rsid w:val="00FB7FE5"/>
    <w:rsid w:val="00FC076E"/>
    <w:rsid w:val="00FC0B7F"/>
    <w:rsid w:val="00FC0DF5"/>
    <w:rsid w:val="00FC0F5B"/>
    <w:rsid w:val="00FC0F85"/>
    <w:rsid w:val="00FC152F"/>
    <w:rsid w:val="00FC17EE"/>
    <w:rsid w:val="00FC1B4D"/>
    <w:rsid w:val="00FC1D4B"/>
    <w:rsid w:val="00FC1FCA"/>
    <w:rsid w:val="00FC27C8"/>
    <w:rsid w:val="00FC2905"/>
    <w:rsid w:val="00FC2D29"/>
    <w:rsid w:val="00FC3203"/>
    <w:rsid w:val="00FC3375"/>
    <w:rsid w:val="00FC3647"/>
    <w:rsid w:val="00FC3810"/>
    <w:rsid w:val="00FC38CB"/>
    <w:rsid w:val="00FC391A"/>
    <w:rsid w:val="00FC39ED"/>
    <w:rsid w:val="00FC3AA3"/>
    <w:rsid w:val="00FC3B11"/>
    <w:rsid w:val="00FC3F1A"/>
    <w:rsid w:val="00FC4130"/>
    <w:rsid w:val="00FC425A"/>
    <w:rsid w:val="00FC46A6"/>
    <w:rsid w:val="00FC4713"/>
    <w:rsid w:val="00FC48A5"/>
    <w:rsid w:val="00FC4D2C"/>
    <w:rsid w:val="00FC4DEC"/>
    <w:rsid w:val="00FC4F41"/>
    <w:rsid w:val="00FC4F94"/>
    <w:rsid w:val="00FC501E"/>
    <w:rsid w:val="00FC54B0"/>
    <w:rsid w:val="00FC5527"/>
    <w:rsid w:val="00FC57CF"/>
    <w:rsid w:val="00FC5D0F"/>
    <w:rsid w:val="00FC5E17"/>
    <w:rsid w:val="00FC602D"/>
    <w:rsid w:val="00FC6D8C"/>
    <w:rsid w:val="00FC74B4"/>
    <w:rsid w:val="00FC79D8"/>
    <w:rsid w:val="00FD0013"/>
    <w:rsid w:val="00FD00F0"/>
    <w:rsid w:val="00FD03FA"/>
    <w:rsid w:val="00FD06A4"/>
    <w:rsid w:val="00FD085B"/>
    <w:rsid w:val="00FD09A4"/>
    <w:rsid w:val="00FD0B37"/>
    <w:rsid w:val="00FD23DD"/>
    <w:rsid w:val="00FD25F0"/>
    <w:rsid w:val="00FD263D"/>
    <w:rsid w:val="00FD266A"/>
    <w:rsid w:val="00FD2AD8"/>
    <w:rsid w:val="00FD2C7C"/>
    <w:rsid w:val="00FD2DD5"/>
    <w:rsid w:val="00FD2DDC"/>
    <w:rsid w:val="00FD2F29"/>
    <w:rsid w:val="00FD309B"/>
    <w:rsid w:val="00FD31D7"/>
    <w:rsid w:val="00FD341B"/>
    <w:rsid w:val="00FD3ADB"/>
    <w:rsid w:val="00FD3CBA"/>
    <w:rsid w:val="00FD45E0"/>
    <w:rsid w:val="00FD4A88"/>
    <w:rsid w:val="00FD4AF7"/>
    <w:rsid w:val="00FD4E94"/>
    <w:rsid w:val="00FD5298"/>
    <w:rsid w:val="00FD54B9"/>
    <w:rsid w:val="00FD55C4"/>
    <w:rsid w:val="00FD577A"/>
    <w:rsid w:val="00FD594E"/>
    <w:rsid w:val="00FD5E79"/>
    <w:rsid w:val="00FD5F7C"/>
    <w:rsid w:val="00FD605B"/>
    <w:rsid w:val="00FD6592"/>
    <w:rsid w:val="00FD661A"/>
    <w:rsid w:val="00FD673F"/>
    <w:rsid w:val="00FD6987"/>
    <w:rsid w:val="00FD7161"/>
    <w:rsid w:val="00FD7184"/>
    <w:rsid w:val="00FD72AB"/>
    <w:rsid w:val="00FD769E"/>
    <w:rsid w:val="00FD78CB"/>
    <w:rsid w:val="00FE004E"/>
    <w:rsid w:val="00FE00B0"/>
    <w:rsid w:val="00FE010D"/>
    <w:rsid w:val="00FE01C0"/>
    <w:rsid w:val="00FE036B"/>
    <w:rsid w:val="00FE0CD3"/>
    <w:rsid w:val="00FE0EDB"/>
    <w:rsid w:val="00FE0F54"/>
    <w:rsid w:val="00FE13DD"/>
    <w:rsid w:val="00FE16E4"/>
    <w:rsid w:val="00FE1B41"/>
    <w:rsid w:val="00FE2271"/>
    <w:rsid w:val="00FE2293"/>
    <w:rsid w:val="00FE22EE"/>
    <w:rsid w:val="00FE2318"/>
    <w:rsid w:val="00FE2364"/>
    <w:rsid w:val="00FE3339"/>
    <w:rsid w:val="00FE3644"/>
    <w:rsid w:val="00FE38F8"/>
    <w:rsid w:val="00FE3B99"/>
    <w:rsid w:val="00FE3EF7"/>
    <w:rsid w:val="00FE3F0A"/>
    <w:rsid w:val="00FE3F0C"/>
    <w:rsid w:val="00FE415E"/>
    <w:rsid w:val="00FE425C"/>
    <w:rsid w:val="00FE42A4"/>
    <w:rsid w:val="00FE442C"/>
    <w:rsid w:val="00FE454D"/>
    <w:rsid w:val="00FE4A7C"/>
    <w:rsid w:val="00FE4BA8"/>
    <w:rsid w:val="00FE5057"/>
    <w:rsid w:val="00FE5F31"/>
    <w:rsid w:val="00FE6180"/>
    <w:rsid w:val="00FE61FD"/>
    <w:rsid w:val="00FE62A4"/>
    <w:rsid w:val="00FE63C2"/>
    <w:rsid w:val="00FE6514"/>
    <w:rsid w:val="00FE653A"/>
    <w:rsid w:val="00FE6CD9"/>
    <w:rsid w:val="00FE6D6E"/>
    <w:rsid w:val="00FE7312"/>
    <w:rsid w:val="00FE75E7"/>
    <w:rsid w:val="00FE761B"/>
    <w:rsid w:val="00FE7671"/>
    <w:rsid w:val="00FE7854"/>
    <w:rsid w:val="00FE7A83"/>
    <w:rsid w:val="00FE7F86"/>
    <w:rsid w:val="00FF0103"/>
    <w:rsid w:val="00FF056E"/>
    <w:rsid w:val="00FF0F6D"/>
    <w:rsid w:val="00FF177B"/>
    <w:rsid w:val="00FF1D09"/>
    <w:rsid w:val="00FF2428"/>
    <w:rsid w:val="00FF28A8"/>
    <w:rsid w:val="00FF2A4A"/>
    <w:rsid w:val="00FF36E5"/>
    <w:rsid w:val="00FF37D9"/>
    <w:rsid w:val="00FF415B"/>
    <w:rsid w:val="00FF4AE0"/>
    <w:rsid w:val="00FF4CC6"/>
    <w:rsid w:val="00FF5287"/>
    <w:rsid w:val="00FF558C"/>
    <w:rsid w:val="00FF5C5B"/>
    <w:rsid w:val="00FF5E93"/>
    <w:rsid w:val="00FF5F0F"/>
    <w:rsid w:val="00FF5FB8"/>
    <w:rsid w:val="00FF645D"/>
    <w:rsid w:val="00FF6879"/>
    <w:rsid w:val="00FF6FC4"/>
    <w:rsid w:val="00FF71FD"/>
    <w:rsid w:val="00FF7938"/>
    <w:rsid w:val="00FF7D2E"/>
    <w:rsid w:val="00FF7D55"/>
    <w:rsid w:val="01463C49"/>
    <w:rsid w:val="014C1C4E"/>
    <w:rsid w:val="0156002F"/>
    <w:rsid w:val="01579F69"/>
    <w:rsid w:val="017AA8E5"/>
    <w:rsid w:val="018CECD5"/>
    <w:rsid w:val="019A0EC3"/>
    <w:rsid w:val="01A531D6"/>
    <w:rsid w:val="01C71291"/>
    <w:rsid w:val="01CA4072"/>
    <w:rsid w:val="01E208A0"/>
    <w:rsid w:val="01E6C509"/>
    <w:rsid w:val="020F2F0A"/>
    <w:rsid w:val="0220CE7B"/>
    <w:rsid w:val="025BD410"/>
    <w:rsid w:val="028C26B6"/>
    <w:rsid w:val="02B1829B"/>
    <w:rsid w:val="02B9C355"/>
    <w:rsid w:val="02BE8595"/>
    <w:rsid w:val="03057AC5"/>
    <w:rsid w:val="0307BADF"/>
    <w:rsid w:val="03497E18"/>
    <w:rsid w:val="034B4072"/>
    <w:rsid w:val="0371782C"/>
    <w:rsid w:val="03BBD2AC"/>
    <w:rsid w:val="03BE9903"/>
    <w:rsid w:val="03D1739B"/>
    <w:rsid w:val="0411E3D9"/>
    <w:rsid w:val="0450CB17"/>
    <w:rsid w:val="04642BB1"/>
    <w:rsid w:val="046532DF"/>
    <w:rsid w:val="046DF736"/>
    <w:rsid w:val="04717ED4"/>
    <w:rsid w:val="047588F9"/>
    <w:rsid w:val="047AAEAA"/>
    <w:rsid w:val="0481F0A5"/>
    <w:rsid w:val="048888ED"/>
    <w:rsid w:val="04B390D8"/>
    <w:rsid w:val="04E2B037"/>
    <w:rsid w:val="05115E14"/>
    <w:rsid w:val="0513BE1B"/>
    <w:rsid w:val="05220073"/>
    <w:rsid w:val="054D25F6"/>
    <w:rsid w:val="0557267D"/>
    <w:rsid w:val="057307EA"/>
    <w:rsid w:val="058CA073"/>
    <w:rsid w:val="06120387"/>
    <w:rsid w:val="061997AE"/>
    <w:rsid w:val="063905EC"/>
    <w:rsid w:val="063F436E"/>
    <w:rsid w:val="06504852"/>
    <w:rsid w:val="066989A3"/>
    <w:rsid w:val="06729D9A"/>
    <w:rsid w:val="06785382"/>
    <w:rsid w:val="068ABB31"/>
    <w:rsid w:val="069408EC"/>
    <w:rsid w:val="06A3BA63"/>
    <w:rsid w:val="06AD955F"/>
    <w:rsid w:val="06B171E0"/>
    <w:rsid w:val="06DDA49B"/>
    <w:rsid w:val="06E31ECF"/>
    <w:rsid w:val="06EB279E"/>
    <w:rsid w:val="07118A91"/>
    <w:rsid w:val="07558F13"/>
    <w:rsid w:val="0755BA31"/>
    <w:rsid w:val="075FD763"/>
    <w:rsid w:val="076842D9"/>
    <w:rsid w:val="077E4D6B"/>
    <w:rsid w:val="07845F27"/>
    <w:rsid w:val="079C6B3C"/>
    <w:rsid w:val="0825EE5A"/>
    <w:rsid w:val="08268B92"/>
    <w:rsid w:val="0827EDBC"/>
    <w:rsid w:val="0833FB56"/>
    <w:rsid w:val="0854F18F"/>
    <w:rsid w:val="086EADCF"/>
    <w:rsid w:val="0884CF82"/>
    <w:rsid w:val="088CA4AA"/>
    <w:rsid w:val="088D27D2"/>
    <w:rsid w:val="0890FD41"/>
    <w:rsid w:val="08AF67C6"/>
    <w:rsid w:val="08C25E12"/>
    <w:rsid w:val="08E7E93A"/>
    <w:rsid w:val="09103E57"/>
    <w:rsid w:val="0943BC12"/>
    <w:rsid w:val="094B124D"/>
    <w:rsid w:val="0959A50F"/>
    <w:rsid w:val="096ED5E1"/>
    <w:rsid w:val="0993B49D"/>
    <w:rsid w:val="099DD799"/>
    <w:rsid w:val="09A11D6C"/>
    <w:rsid w:val="09B7849D"/>
    <w:rsid w:val="0A08A910"/>
    <w:rsid w:val="0A4A7D13"/>
    <w:rsid w:val="0A5936CE"/>
    <w:rsid w:val="0A6B4633"/>
    <w:rsid w:val="0A747FE7"/>
    <w:rsid w:val="0A74CD16"/>
    <w:rsid w:val="0A7D6E8F"/>
    <w:rsid w:val="0A95AEF1"/>
    <w:rsid w:val="0AA89107"/>
    <w:rsid w:val="0AD180E9"/>
    <w:rsid w:val="0B1BB13A"/>
    <w:rsid w:val="0B219D7A"/>
    <w:rsid w:val="0B6EB6B4"/>
    <w:rsid w:val="0BB8051C"/>
    <w:rsid w:val="0BB98FBE"/>
    <w:rsid w:val="0BCD5B9C"/>
    <w:rsid w:val="0BD4CDF1"/>
    <w:rsid w:val="0BFB1FE7"/>
    <w:rsid w:val="0C148416"/>
    <w:rsid w:val="0C19144E"/>
    <w:rsid w:val="0C1D4201"/>
    <w:rsid w:val="0C1E15BD"/>
    <w:rsid w:val="0C45E5F3"/>
    <w:rsid w:val="0C771981"/>
    <w:rsid w:val="0C89B7B5"/>
    <w:rsid w:val="0C97DAE7"/>
    <w:rsid w:val="0C9852CC"/>
    <w:rsid w:val="0C9CCD02"/>
    <w:rsid w:val="0CC497D6"/>
    <w:rsid w:val="0D0FA600"/>
    <w:rsid w:val="0D7B75AB"/>
    <w:rsid w:val="0D80014A"/>
    <w:rsid w:val="0D91967A"/>
    <w:rsid w:val="0DBCE8F7"/>
    <w:rsid w:val="0E13F6FF"/>
    <w:rsid w:val="0E200290"/>
    <w:rsid w:val="0E490416"/>
    <w:rsid w:val="0E566D06"/>
    <w:rsid w:val="0E80CF06"/>
    <w:rsid w:val="0E81AB3F"/>
    <w:rsid w:val="0E87DB45"/>
    <w:rsid w:val="0EF4083C"/>
    <w:rsid w:val="0EFA6C3C"/>
    <w:rsid w:val="0EFD5A33"/>
    <w:rsid w:val="0F23263B"/>
    <w:rsid w:val="0F42E16B"/>
    <w:rsid w:val="0F550682"/>
    <w:rsid w:val="0FDE2E7C"/>
    <w:rsid w:val="0FE3ECCB"/>
    <w:rsid w:val="0FF7266A"/>
    <w:rsid w:val="1004A3A9"/>
    <w:rsid w:val="101609F5"/>
    <w:rsid w:val="10302493"/>
    <w:rsid w:val="10319C4D"/>
    <w:rsid w:val="103D0B3E"/>
    <w:rsid w:val="10660369"/>
    <w:rsid w:val="108FD89D"/>
    <w:rsid w:val="10AFFC87"/>
    <w:rsid w:val="10CDF462"/>
    <w:rsid w:val="111013F4"/>
    <w:rsid w:val="1112F8BB"/>
    <w:rsid w:val="111EBDAE"/>
    <w:rsid w:val="1120E30E"/>
    <w:rsid w:val="1147CD55"/>
    <w:rsid w:val="114C3135"/>
    <w:rsid w:val="11628D0A"/>
    <w:rsid w:val="1180CCAC"/>
    <w:rsid w:val="118959C9"/>
    <w:rsid w:val="11EBE1FB"/>
    <w:rsid w:val="121085EF"/>
    <w:rsid w:val="12268AB2"/>
    <w:rsid w:val="12522837"/>
    <w:rsid w:val="1280713B"/>
    <w:rsid w:val="128442FD"/>
    <w:rsid w:val="129FFF3D"/>
    <w:rsid w:val="12BC18F4"/>
    <w:rsid w:val="12CAC184"/>
    <w:rsid w:val="12FFD197"/>
    <w:rsid w:val="13197732"/>
    <w:rsid w:val="1357E31B"/>
    <w:rsid w:val="135F6964"/>
    <w:rsid w:val="13B5743F"/>
    <w:rsid w:val="13C672BC"/>
    <w:rsid w:val="13D970CB"/>
    <w:rsid w:val="13F2A214"/>
    <w:rsid w:val="141EC006"/>
    <w:rsid w:val="1424BA3C"/>
    <w:rsid w:val="142F6F10"/>
    <w:rsid w:val="143E73A7"/>
    <w:rsid w:val="14526E35"/>
    <w:rsid w:val="149C57B6"/>
    <w:rsid w:val="14C94F89"/>
    <w:rsid w:val="14D54EEA"/>
    <w:rsid w:val="14F2BC12"/>
    <w:rsid w:val="14FB0CB6"/>
    <w:rsid w:val="1555ECF8"/>
    <w:rsid w:val="15608954"/>
    <w:rsid w:val="15657B07"/>
    <w:rsid w:val="15C29ACC"/>
    <w:rsid w:val="15FA59BC"/>
    <w:rsid w:val="165552B5"/>
    <w:rsid w:val="16BD76B8"/>
    <w:rsid w:val="16D3A36A"/>
    <w:rsid w:val="16E8B3BD"/>
    <w:rsid w:val="170E3AB4"/>
    <w:rsid w:val="173FB17A"/>
    <w:rsid w:val="17726750"/>
    <w:rsid w:val="177BCAB7"/>
    <w:rsid w:val="17BD284C"/>
    <w:rsid w:val="17C3228E"/>
    <w:rsid w:val="17D2A5CF"/>
    <w:rsid w:val="17D3F878"/>
    <w:rsid w:val="17D89F79"/>
    <w:rsid w:val="17F1FD55"/>
    <w:rsid w:val="17FDD1E1"/>
    <w:rsid w:val="18449CE2"/>
    <w:rsid w:val="185C51F1"/>
    <w:rsid w:val="188BA4E1"/>
    <w:rsid w:val="18A45160"/>
    <w:rsid w:val="18A651F9"/>
    <w:rsid w:val="18F59C1C"/>
    <w:rsid w:val="1919BDFD"/>
    <w:rsid w:val="19CD55D9"/>
    <w:rsid w:val="19DA5090"/>
    <w:rsid w:val="19DB2B4D"/>
    <w:rsid w:val="19E01D89"/>
    <w:rsid w:val="1A1AA282"/>
    <w:rsid w:val="1A2811F6"/>
    <w:rsid w:val="1A286043"/>
    <w:rsid w:val="1A35BE72"/>
    <w:rsid w:val="1A4723EA"/>
    <w:rsid w:val="1A830285"/>
    <w:rsid w:val="1A908643"/>
    <w:rsid w:val="1A9EFF6A"/>
    <w:rsid w:val="1AB0B94E"/>
    <w:rsid w:val="1ABE65BD"/>
    <w:rsid w:val="1AD4E4B1"/>
    <w:rsid w:val="1ADA1139"/>
    <w:rsid w:val="1AED1927"/>
    <w:rsid w:val="1AF6520C"/>
    <w:rsid w:val="1B11D32F"/>
    <w:rsid w:val="1B38910D"/>
    <w:rsid w:val="1B408077"/>
    <w:rsid w:val="1B70A667"/>
    <w:rsid w:val="1B89631B"/>
    <w:rsid w:val="1B99A285"/>
    <w:rsid w:val="1BA3B998"/>
    <w:rsid w:val="1BC19840"/>
    <w:rsid w:val="1BD4840B"/>
    <w:rsid w:val="1BD50165"/>
    <w:rsid w:val="1BE1F089"/>
    <w:rsid w:val="1BF46B95"/>
    <w:rsid w:val="1BF6FFA0"/>
    <w:rsid w:val="1C0E1B7B"/>
    <w:rsid w:val="1C16A3C4"/>
    <w:rsid w:val="1C1C9D98"/>
    <w:rsid w:val="1C2CA016"/>
    <w:rsid w:val="1C383662"/>
    <w:rsid w:val="1C709FAF"/>
    <w:rsid w:val="1C8C9D51"/>
    <w:rsid w:val="1CAD25DA"/>
    <w:rsid w:val="1CF2FABB"/>
    <w:rsid w:val="1CF6331D"/>
    <w:rsid w:val="1D3293E2"/>
    <w:rsid w:val="1D366F0E"/>
    <w:rsid w:val="1D5E08C7"/>
    <w:rsid w:val="1D6697FE"/>
    <w:rsid w:val="1D776406"/>
    <w:rsid w:val="1D77C556"/>
    <w:rsid w:val="1DB55636"/>
    <w:rsid w:val="1DB599E6"/>
    <w:rsid w:val="1DBE93B6"/>
    <w:rsid w:val="1DCBEAFE"/>
    <w:rsid w:val="1DDE841D"/>
    <w:rsid w:val="1DE8D38C"/>
    <w:rsid w:val="1E39D102"/>
    <w:rsid w:val="1E42BAD9"/>
    <w:rsid w:val="1E600C83"/>
    <w:rsid w:val="1E9F71DB"/>
    <w:rsid w:val="1EB38EAC"/>
    <w:rsid w:val="1EB58EF7"/>
    <w:rsid w:val="1ECDA6C7"/>
    <w:rsid w:val="1EE2855E"/>
    <w:rsid w:val="1F3F4E4A"/>
    <w:rsid w:val="1F6FC4AA"/>
    <w:rsid w:val="1F6FD724"/>
    <w:rsid w:val="1FA20AA0"/>
    <w:rsid w:val="1FB14A08"/>
    <w:rsid w:val="1FBEB90E"/>
    <w:rsid w:val="1FC545D4"/>
    <w:rsid w:val="1FF53C70"/>
    <w:rsid w:val="206436E8"/>
    <w:rsid w:val="20AE69E8"/>
    <w:rsid w:val="20D2CD50"/>
    <w:rsid w:val="20E33FD5"/>
    <w:rsid w:val="211928E1"/>
    <w:rsid w:val="2124FC21"/>
    <w:rsid w:val="2126AC50"/>
    <w:rsid w:val="21547EBE"/>
    <w:rsid w:val="21689930"/>
    <w:rsid w:val="2186102A"/>
    <w:rsid w:val="218C9252"/>
    <w:rsid w:val="219500D8"/>
    <w:rsid w:val="219FEB59"/>
    <w:rsid w:val="21B92EC7"/>
    <w:rsid w:val="21FC6347"/>
    <w:rsid w:val="220A1F39"/>
    <w:rsid w:val="2228364C"/>
    <w:rsid w:val="22918C9F"/>
    <w:rsid w:val="22A02298"/>
    <w:rsid w:val="22A1D6EA"/>
    <w:rsid w:val="22AB35F9"/>
    <w:rsid w:val="22E174DE"/>
    <w:rsid w:val="22E56CE6"/>
    <w:rsid w:val="22ECB973"/>
    <w:rsid w:val="22EDB64B"/>
    <w:rsid w:val="22EFEFA7"/>
    <w:rsid w:val="230ABD65"/>
    <w:rsid w:val="23170A89"/>
    <w:rsid w:val="231E98A5"/>
    <w:rsid w:val="2329AACC"/>
    <w:rsid w:val="234BC3E0"/>
    <w:rsid w:val="2397C9B2"/>
    <w:rsid w:val="240880F5"/>
    <w:rsid w:val="240F14B8"/>
    <w:rsid w:val="2414C4BA"/>
    <w:rsid w:val="242CAEE9"/>
    <w:rsid w:val="24442A27"/>
    <w:rsid w:val="2458D362"/>
    <w:rsid w:val="2477E7A4"/>
    <w:rsid w:val="24854710"/>
    <w:rsid w:val="2509F78D"/>
    <w:rsid w:val="2516ACFA"/>
    <w:rsid w:val="25170670"/>
    <w:rsid w:val="251B4E3E"/>
    <w:rsid w:val="253110B2"/>
    <w:rsid w:val="2541F982"/>
    <w:rsid w:val="2552360F"/>
    <w:rsid w:val="257645EA"/>
    <w:rsid w:val="25A35374"/>
    <w:rsid w:val="25EB3145"/>
    <w:rsid w:val="25FB49E2"/>
    <w:rsid w:val="2603B056"/>
    <w:rsid w:val="26094B52"/>
    <w:rsid w:val="2625F721"/>
    <w:rsid w:val="262C1928"/>
    <w:rsid w:val="2635901C"/>
    <w:rsid w:val="26563967"/>
    <w:rsid w:val="267E4250"/>
    <w:rsid w:val="26EAB27B"/>
    <w:rsid w:val="2712D13F"/>
    <w:rsid w:val="27571252"/>
    <w:rsid w:val="275C387C"/>
    <w:rsid w:val="2774DF9E"/>
    <w:rsid w:val="277D968A"/>
    <w:rsid w:val="2791CBCF"/>
    <w:rsid w:val="27A1FE42"/>
    <w:rsid w:val="27A46BB4"/>
    <w:rsid w:val="27AD5009"/>
    <w:rsid w:val="27DD0092"/>
    <w:rsid w:val="27EB12A8"/>
    <w:rsid w:val="283D279A"/>
    <w:rsid w:val="28B0C417"/>
    <w:rsid w:val="28BA51F9"/>
    <w:rsid w:val="28C941FE"/>
    <w:rsid w:val="28CF64B1"/>
    <w:rsid w:val="290756AF"/>
    <w:rsid w:val="2913E7A6"/>
    <w:rsid w:val="293F70B2"/>
    <w:rsid w:val="2940A170"/>
    <w:rsid w:val="2947F399"/>
    <w:rsid w:val="2950025A"/>
    <w:rsid w:val="299E2D88"/>
    <w:rsid w:val="29A54F8E"/>
    <w:rsid w:val="29A5C550"/>
    <w:rsid w:val="29A7A936"/>
    <w:rsid w:val="29BAC504"/>
    <w:rsid w:val="29D5A57B"/>
    <w:rsid w:val="29DF8640"/>
    <w:rsid w:val="2A042B4A"/>
    <w:rsid w:val="2A2DA6CE"/>
    <w:rsid w:val="2A4090F9"/>
    <w:rsid w:val="2A4A5B48"/>
    <w:rsid w:val="2A75AB1C"/>
    <w:rsid w:val="2A7720A1"/>
    <w:rsid w:val="2A95638C"/>
    <w:rsid w:val="2ACA8487"/>
    <w:rsid w:val="2ACCF1C9"/>
    <w:rsid w:val="2B0E50E6"/>
    <w:rsid w:val="2B14C51F"/>
    <w:rsid w:val="2B1B5FF3"/>
    <w:rsid w:val="2B1F88ED"/>
    <w:rsid w:val="2B30B052"/>
    <w:rsid w:val="2B3FC9EE"/>
    <w:rsid w:val="2B43D432"/>
    <w:rsid w:val="2B599FB5"/>
    <w:rsid w:val="2B7C6A86"/>
    <w:rsid w:val="2BC6CB7D"/>
    <w:rsid w:val="2C097790"/>
    <w:rsid w:val="2C783774"/>
    <w:rsid w:val="2C7D9ABF"/>
    <w:rsid w:val="2CA6540A"/>
    <w:rsid w:val="2CAA9EFD"/>
    <w:rsid w:val="2CC5426B"/>
    <w:rsid w:val="2CCE745F"/>
    <w:rsid w:val="2CFB4B31"/>
    <w:rsid w:val="2D16FF4E"/>
    <w:rsid w:val="2D172702"/>
    <w:rsid w:val="2D1CF5FF"/>
    <w:rsid w:val="2D3DF6FF"/>
    <w:rsid w:val="2D599521"/>
    <w:rsid w:val="2D5C2449"/>
    <w:rsid w:val="2D6A2822"/>
    <w:rsid w:val="2DA4D0B5"/>
    <w:rsid w:val="2DBA3A68"/>
    <w:rsid w:val="2DC5016D"/>
    <w:rsid w:val="2DC570AD"/>
    <w:rsid w:val="2DEABAB6"/>
    <w:rsid w:val="2DF61059"/>
    <w:rsid w:val="2E17C751"/>
    <w:rsid w:val="2E4AE8B9"/>
    <w:rsid w:val="2E65B709"/>
    <w:rsid w:val="2EAEE560"/>
    <w:rsid w:val="2EC7EA7D"/>
    <w:rsid w:val="2ED52B13"/>
    <w:rsid w:val="2EDBB601"/>
    <w:rsid w:val="2EF29D2D"/>
    <w:rsid w:val="2F1B6F74"/>
    <w:rsid w:val="2F1D2830"/>
    <w:rsid w:val="2F626BBA"/>
    <w:rsid w:val="2F652A8B"/>
    <w:rsid w:val="2F7A0B2C"/>
    <w:rsid w:val="300651DD"/>
    <w:rsid w:val="30101B5A"/>
    <w:rsid w:val="3015F34A"/>
    <w:rsid w:val="302B8F2A"/>
    <w:rsid w:val="305716D0"/>
    <w:rsid w:val="30723C35"/>
    <w:rsid w:val="307EAE24"/>
    <w:rsid w:val="30931FE9"/>
    <w:rsid w:val="3096C623"/>
    <w:rsid w:val="30A20868"/>
    <w:rsid w:val="30CC20DA"/>
    <w:rsid w:val="30E33903"/>
    <w:rsid w:val="30F88E70"/>
    <w:rsid w:val="311283CB"/>
    <w:rsid w:val="312969C6"/>
    <w:rsid w:val="313863F6"/>
    <w:rsid w:val="315A2F2D"/>
    <w:rsid w:val="315A5568"/>
    <w:rsid w:val="317EB071"/>
    <w:rsid w:val="319A8446"/>
    <w:rsid w:val="31CB3815"/>
    <w:rsid w:val="31D27F20"/>
    <w:rsid w:val="31F5E7E5"/>
    <w:rsid w:val="3204F7E4"/>
    <w:rsid w:val="320B040D"/>
    <w:rsid w:val="320D86F3"/>
    <w:rsid w:val="321F55B4"/>
    <w:rsid w:val="3225265F"/>
    <w:rsid w:val="3241254A"/>
    <w:rsid w:val="3257188D"/>
    <w:rsid w:val="326640CA"/>
    <w:rsid w:val="32D16FD3"/>
    <w:rsid w:val="32D35945"/>
    <w:rsid w:val="32FE0971"/>
    <w:rsid w:val="3307B4EA"/>
    <w:rsid w:val="3322690B"/>
    <w:rsid w:val="3347BC1C"/>
    <w:rsid w:val="3373ABA5"/>
    <w:rsid w:val="337D0AF0"/>
    <w:rsid w:val="338A90F9"/>
    <w:rsid w:val="33ACA905"/>
    <w:rsid w:val="33AD5EFE"/>
    <w:rsid w:val="33B70F65"/>
    <w:rsid w:val="33CBAEF2"/>
    <w:rsid w:val="33F8BA41"/>
    <w:rsid w:val="341108BE"/>
    <w:rsid w:val="34272D4D"/>
    <w:rsid w:val="3468966C"/>
    <w:rsid w:val="347504B0"/>
    <w:rsid w:val="3477BE2F"/>
    <w:rsid w:val="34847790"/>
    <w:rsid w:val="34A059CA"/>
    <w:rsid w:val="34CC4D6D"/>
    <w:rsid w:val="34E5F16F"/>
    <w:rsid w:val="357F9FCA"/>
    <w:rsid w:val="35CCCF02"/>
    <w:rsid w:val="35D529B7"/>
    <w:rsid w:val="35DFD505"/>
    <w:rsid w:val="35EA07EB"/>
    <w:rsid w:val="35FD29F8"/>
    <w:rsid w:val="36626CEF"/>
    <w:rsid w:val="366AABD6"/>
    <w:rsid w:val="370DB230"/>
    <w:rsid w:val="370F0CB6"/>
    <w:rsid w:val="37108552"/>
    <w:rsid w:val="3731380D"/>
    <w:rsid w:val="37568F67"/>
    <w:rsid w:val="375696A4"/>
    <w:rsid w:val="37803E36"/>
    <w:rsid w:val="37AAC740"/>
    <w:rsid w:val="37BB925D"/>
    <w:rsid w:val="37D2197E"/>
    <w:rsid w:val="37E75C26"/>
    <w:rsid w:val="37EE97F0"/>
    <w:rsid w:val="3801EEDC"/>
    <w:rsid w:val="383F7A68"/>
    <w:rsid w:val="3847A473"/>
    <w:rsid w:val="38730E8A"/>
    <w:rsid w:val="387A528A"/>
    <w:rsid w:val="38A72F06"/>
    <w:rsid w:val="38B8B0D0"/>
    <w:rsid w:val="38C0DC8B"/>
    <w:rsid w:val="38C3E094"/>
    <w:rsid w:val="38C6AFB6"/>
    <w:rsid w:val="38E01486"/>
    <w:rsid w:val="390CEEE4"/>
    <w:rsid w:val="392A4D7E"/>
    <w:rsid w:val="394BAC47"/>
    <w:rsid w:val="395613A8"/>
    <w:rsid w:val="3958C0F7"/>
    <w:rsid w:val="395D2D98"/>
    <w:rsid w:val="396F9DD6"/>
    <w:rsid w:val="397B92E7"/>
    <w:rsid w:val="397CFC4C"/>
    <w:rsid w:val="39A0F229"/>
    <w:rsid w:val="39D61615"/>
    <w:rsid w:val="3A3D584A"/>
    <w:rsid w:val="3A6EA2B3"/>
    <w:rsid w:val="3AC28E56"/>
    <w:rsid w:val="3ACA7583"/>
    <w:rsid w:val="3AF0A549"/>
    <w:rsid w:val="3B18808F"/>
    <w:rsid w:val="3B34E1D9"/>
    <w:rsid w:val="3B47B24A"/>
    <w:rsid w:val="3B62040C"/>
    <w:rsid w:val="3B7C9240"/>
    <w:rsid w:val="3BB91B18"/>
    <w:rsid w:val="3BB9E0D2"/>
    <w:rsid w:val="3C1745E3"/>
    <w:rsid w:val="3C938663"/>
    <w:rsid w:val="3CC69813"/>
    <w:rsid w:val="3CCE9031"/>
    <w:rsid w:val="3CE65306"/>
    <w:rsid w:val="3D026084"/>
    <w:rsid w:val="3D0C8CB3"/>
    <w:rsid w:val="3D2A7A6D"/>
    <w:rsid w:val="3D2D9BDE"/>
    <w:rsid w:val="3D4F7EAE"/>
    <w:rsid w:val="3D57EA6E"/>
    <w:rsid w:val="3D61361C"/>
    <w:rsid w:val="3D65BDA6"/>
    <w:rsid w:val="3D69DF9E"/>
    <w:rsid w:val="3D704005"/>
    <w:rsid w:val="3D7D17B2"/>
    <w:rsid w:val="3DBAE1EA"/>
    <w:rsid w:val="3DCF61A8"/>
    <w:rsid w:val="3DE4531E"/>
    <w:rsid w:val="3E02BE99"/>
    <w:rsid w:val="3E094AB4"/>
    <w:rsid w:val="3E0EC7A2"/>
    <w:rsid w:val="3E241F1B"/>
    <w:rsid w:val="3E2FBAFD"/>
    <w:rsid w:val="3E308664"/>
    <w:rsid w:val="3E3E0E82"/>
    <w:rsid w:val="3E57E218"/>
    <w:rsid w:val="3E67EAC3"/>
    <w:rsid w:val="3E780D09"/>
    <w:rsid w:val="3E949138"/>
    <w:rsid w:val="3E97C5DA"/>
    <w:rsid w:val="3EB81AA1"/>
    <w:rsid w:val="3ED52BA7"/>
    <w:rsid w:val="3EE31FD5"/>
    <w:rsid w:val="3F028258"/>
    <w:rsid w:val="3F359F3D"/>
    <w:rsid w:val="3F4E80F2"/>
    <w:rsid w:val="3FD2B8E0"/>
    <w:rsid w:val="3FF6E9B8"/>
    <w:rsid w:val="4050DEC6"/>
    <w:rsid w:val="406ADD3C"/>
    <w:rsid w:val="4083D567"/>
    <w:rsid w:val="4092460A"/>
    <w:rsid w:val="40B08892"/>
    <w:rsid w:val="40D709E1"/>
    <w:rsid w:val="40F7FC0D"/>
    <w:rsid w:val="412D8A56"/>
    <w:rsid w:val="413A653A"/>
    <w:rsid w:val="414A8077"/>
    <w:rsid w:val="41769F76"/>
    <w:rsid w:val="418DC8B3"/>
    <w:rsid w:val="4194A691"/>
    <w:rsid w:val="4195AEFB"/>
    <w:rsid w:val="419DD501"/>
    <w:rsid w:val="41A4289C"/>
    <w:rsid w:val="41F8C084"/>
    <w:rsid w:val="421F1137"/>
    <w:rsid w:val="426D1D22"/>
    <w:rsid w:val="428A61FF"/>
    <w:rsid w:val="42A1EEE9"/>
    <w:rsid w:val="42B2E565"/>
    <w:rsid w:val="42BD1F07"/>
    <w:rsid w:val="42C96850"/>
    <w:rsid w:val="42E533BF"/>
    <w:rsid w:val="42E93EB2"/>
    <w:rsid w:val="430037D4"/>
    <w:rsid w:val="43024BA1"/>
    <w:rsid w:val="43104594"/>
    <w:rsid w:val="431FA01F"/>
    <w:rsid w:val="432B0551"/>
    <w:rsid w:val="433EB19C"/>
    <w:rsid w:val="4348A492"/>
    <w:rsid w:val="43495D05"/>
    <w:rsid w:val="4394F0E8"/>
    <w:rsid w:val="43E89C1E"/>
    <w:rsid w:val="4405F346"/>
    <w:rsid w:val="440A9EE1"/>
    <w:rsid w:val="4416DA47"/>
    <w:rsid w:val="44251D84"/>
    <w:rsid w:val="442A0465"/>
    <w:rsid w:val="44492764"/>
    <w:rsid w:val="44B0C49B"/>
    <w:rsid w:val="44D3447C"/>
    <w:rsid w:val="44D575C3"/>
    <w:rsid w:val="44E3D3A8"/>
    <w:rsid w:val="44E3E6FE"/>
    <w:rsid w:val="45232E8F"/>
    <w:rsid w:val="4525DE43"/>
    <w:rsid w:val="4549B639"/>
    <w:rsid w:val="454CB3BE"/>
    <w:rsid w:val="45714558"/>
    <w:rsid w:val="4586E958"/>
    <w:rsid w:val="4598BC22"/>
    <w:rsid w:val="45A48B17"/>
    <w:rsid w:val="4601A20F"/>
    <w:rsid w:val="46021E20"/>
    <w:rsid w:val="461D106E"/>
    <w:rsid w:val="461F338E"/>
    <w:rsid w:val="462A30D5"/>
    <w:rsid w:val="46316F88"/>
    <w:rsid w:val="463DF69A"/>
    <w:rsid w:val="464EF8CD"/>
    <w:rsid w:val="466B51E1"/>
    <w:rsid w:val="467D0C50"/>
    <w:rsid w:val="468E00D1"/>
    <w:rsid w:val="46FFB45A"/>
    <w:rsid w:val="47313FCA"/>
    <w:rsid w:val="47466901"/>
    <w:rsid w:val="475AF65A"/>
    <w:rsid w:val="477698D7"/>
    <w:rsid w:val="4785D47E"/>
    <w:rsid w:val="47A3F3A4"/>
    <w:rsid w:val="47A8ACBA"/>
    <w:rsid w:val="47B5181F"/>
    <w:rsid w:val="47B52388"/>
    <w:rsid w:val="47D30793"/>
    <w:rsid w:val="482A160C"/>
    <w:rsid w:val="484BE524"/>
    <w:rsid w:val="487F3B7D"/>
    <w:rsid w:val="48ADAB90"/>
    <w:rsid w:val="48C5AA63"/>
    <w:rsid w:val="48C86446"/>
    <w:rsid w:val="48F540A9"/>
    <w:rsid w:val="49022764"/>
    <w:rsid w:val="4912F7AE"/>
    <w:rsid w:val="49197BC9"/>
    <w:rsid w:val="491D1F06"/>
    <w:rsid w:val="499FC85C"/>
    <w:rsid w:val="49DD3FD7"/>
    <w:rsid w:val="49E31DB1"/>
    <w:rsid w:val="4A1F35F6"/>
    <w:rsid w:val="4A2082BC"/>
    <w:rsid w:val="4A31AC4F"/>
    <w:rsid w:val="4A7A5041"/>
    <w:rsid w:val="4A95BD9E"/>
    <w:rsid w:val="4A97C113"/>
    <w:rsid w:val="4AC19065"/>
    <w:rsid w:val="4AFDD837"/>
    <w:rsid w:val="4B5EA605"/>
    <w:rsid w:val="4B66F522"/>
    <w:rsid w:val="4BD1B141"/>
    <w:rsid w:val="4C21E6BF"/>
    <w:rsid w:val="4C3D1F1D"/>
    <w:rsid w:val="4C9609A5"/>
    <w:rsid w:val="4CA4EE21"/>
    <w:rsid w:val="4CC0D890"/>
    <w:rsid w:val="4CD83A3A"/>
    <w:rsid w:val="4CD8F1B2"/>
    <w:rsid w:val="4CD93815"/>
    <w:rsid w:val="4CE4C474"/>
    <w:rsid w:val="4D1A3BC7"/>
    <w:rsid w:val="4D6234E8"/>
    <w:rsid w:val="4D6D3B72"/>
    <w:rsid w:val="4D6EB298"/>
    <w:rsid w:val="4D7D0CE2"/>
    <w:rsid w:val="4D9787CA"/>
    <w:rsid w:val="4DEA7277"/>
    <w:rsid w:val="4E07FFC6"/>
    <w:rsid w:val="4E675DA2"/>
    <w:rsid w:val="4E7C1F89"/>
    <w:rsid w:val="4E8FECF4"/>
    <w:rsid w:val="4E967366"/>
    <w:rsid w:val="4EB901A2"/>
    <w:rsid w:val="4EC72AAD"/>
    <w:rsid w:val="4EC978D1"/>
    <w:rsid w:val="4EF71933"/>
    <w:rsid w:val="4F04D9C5"/>
    <w:rsid w:val="4F132AA0"/>
    <w:rsid w:val="4F1EBE59"/>
    <w:rsid w:val="4F2EFAAA"/>
    <w:rsid w:val="4F321962"/>
    <w:rsid w:val="4F7B2D23"/>
    <w:rsid w:val="4F95C504"/>
    <w:rsid w:val="4F9F7A4C"/>
    <w:rsid w:val="4FA9F0E2"/>
    <w:rsid w:val="4FC95587"/>
    <w:rsid w:val="5017EFEA"/>
    <w:rsid w:val="5026602A"/>
    <w:rsid w:val="5041147B"/>
    <w:rsid w:val="508CF16B"/>
    <w:rsid w:val="50DA7A91"/>
    <w:rsid w:val="50E1061F"/>
    <w:rsid w:val="50FDD527"/>
    <w:rsid w:val="5104914B"/>
    <w:rsid w:val="5112F67A"/>
    <w:rsid w:val="511AAAB8"/>
    <w:rsid w:val="51F7973C"/>
    <w:rsid w:val="523AE0B8"/>
    <w:rsid w:val="526FD5AF"/>
    <w:rsid w:val="52A77E35"/>
    <w:rsid w:val="52B2CDE5"/>
    <w:rsid w:val="52B896F0"/>
    <w:rsid w:val="52CD5A78"/>
    <w:rsid w:val="52D5315B"/>
    <w:rsid w:val="52EC9E38"/>
    <w:rsid w:val="52F93F7E"/>
    <w:rsid w:val="52FCA009"/>
    <w:rsid w:val="533F0DB1"/>
    <w:rsid w:val="5358FF5C"/>
    <w:rsid w:val="53614655"/>
    <w:rsid w:val="538A076E"/>
    <w:rsid w:val="53A0A498"/>
    <w:rsid w:val="53B9ED86"/>
    <w:rsid w:val="53C1EE24"/>
    <w:rsid w:val="53E6628B"/>
    <w:rsid w:val="53EB2EAC"/>
    <w:rsid w:val="5418CC62"/>
    <w:rsid w:val="5454E6DA"/>
    <w:rsid w:val="547181B5"/>
    <w:rsid w:val="54749B92"/>
    <w:rsid w:val="548EEEEE"/>
    <w:rsid w:val="54C2AF7E"/>
    <w:rsid w:val="54DADA62"/>
    <w:rsid w:val="54F05ACD"/>
    <w:rsid w:val="54FD16B6"/>
    <w:rsid w:val="551850A9"/>
    <w:rsid w:val="551E7ECD"/>
    <w:rsid w:val="55D40EC3"/>
    <w:rsid w:val="56005816"/>
    <w:rsid w:val="56023D50"/>
    <w:rsid w:val="56104A7E"/>
    <w:rsid w:val="56105D82"/>
    <w:rsid w:val="564342D7"/>
    <w:rsid w:val="56482FE0"/>
    <w:rsid w:val="565D0A84"/>
    <w:rsid w:val="569905FE"/>
    <w:rsid w:val="569B3964"/>
    <w:rsid w:val="56BA78D2"/>
    <w:rsid w:val="56CA8017"/>
    <w:rsid w:val="56CCAA19"/>
    <w:rsid w:val="56CEE7E7"/>
    <w:rsid w:val="56D9164D"/>
    <w:rsid w:val="57232E7B"/>
    <w:rsid w:val="573B461B"/>
    <w:rsid w:val="57446834"/>
    <w:rsid w:val="5747061E"/>
    <w:rsid w:val="57657D56"/>
    <w:rsid w:val="576DB5C3"/>
    <w:rsid w:val="5779F7B9"/>
    <w:rsid w:val="577D2166"/>
    <w:rsid w:val="579D5FE4"/>
    <w:rsid w:val="57A18F68"/>
    <w:rsid w:val="582038C2"/>
    <w:rsid w:val="583709C5"/>
    <w:rsid w:val="5840DADA"/>
    <w:rsid w:val="584437F7"/>
    <w:rsid w:val="584993BA"/>
    <w:rsid w:val="584E4ABD"/>
    <w:rsid w:val="585142BF"/>
    <w:rsid w:val="585D1BDB"/>
    <w:rsid w:val="58695582"/>
    <w:rsid w:val="588C54F8"/>
    <w:rsid w:val="5918B7F2"/>
    <w:rsid w:val="59238098"/>
    <w:rsid w:val="5933AE65"/>
    <w:rsid w:val="59668185"/>
    <w:rsid w:val="59720CD8"/>
    <w:rsid w:val="59764A83"/>
    <w:rsid w:val="598F2023"/>
    <w:rsid w:val="59939F76"/>
    <w:rsid w:val="59F40E12"/>
    <w:rsid w:val="5A3381B2"/>
    <w:rsid w:val="5A741CA4"/>
    <w:rsid w:val="5A74324C"/>
    <w:rsid w:val="5A7861B8"/>
    <w:rsid w:val="5AA64544"/>
    <w:rsid w:val="5AC56FCC"/>
    <w:rsid w:val="5AD650BF"/>
    <w:rsid w:val="5AE75FA6"/>
    <w:rsid w:val="5AF96623"/>
    <w:rsid w:val="5AF97A25"/>
    <w:rsid w:val="5AFA5F4A"/>
    <w:rsid w:val="5B1EEFD8"/>
    <w:rsid w:val="5B7E0F00"/>
    <w:rsid w:val="5BFCF71F"/>
    <w:rsid w:val="5C009E8A"/>
    <w:rsid w:val="5C17B725"/>
    <w:rsid w:val="5CC0C2FC"/>
    <w:rsid w:val="5CC3D3B6"/>
    <w:rsid w:val="5CCEDD20"/>
    <w:rsid w:val="5CD23127"/>
    <w:rsid w:val="5CD6AC02"/>
    <w:rsid w:val="5CDA7FC0"/>
    <w:rsid w:val="5D214B14"/>
    <w:rsid w:val="5D3F4D28"/>
    <w:rsid w:val="5D53F505"/>
    <w:rsid w:val="5D544680"/>
    <w:rsid w:val="5D54844D"/>
    <w:rsid w:val="5D753E2E"/>
    <w:rsid w:val="5D84C0FD"/>
    <w:rsid w:val="5DA660B7"/>
    <w:rsid w:val="5DC025E6"/>
    <w:rsid w:val="5DD76689"/>
    <w:rsid w:val="5DDF2E9A"/>
    <w:rsid w:val="5DF34C81"/>
    <w:rsid w:val="5E0C5C81"/>
    <w:rsid w:val="5E324453"/>
    <w:rsid w:val="5E56A6DA"/>
    <w:rsid w:val="5E6650DC"/>
    <w:rsid w:val="5E7A0D51"/>
    <w:rsid w:val="5E9B5862"/>
    <w:rsid w:val="5EA32812"/>
    <w:rsid w:val="5ED13A39"/>
    <w:rsid w:val="5F1C01C5"/>
    <w:rsid w:val="5F39DAA8"/>
    <w:rsid w:val="5F3C2AE4"/>
    <w:rsid w:val="5F5D59CB"/>
    <w:rsid w:val="5F84CF11"/>
    <w:rsid w:val="5FA99D8F"/>
    <w:rsid w:val="5FADF7BD"/>
    <w:rsid w:val="5FB6D4A3"/>
    <w:rsid w:val="5FBF7C0D"/>
    <w:rsid w:val="5FC1D959"/>
    <w:rsid w:val="5FF8DCB8"/>
    <w:rsid w:val="6003C24B"/>
    <w:rsid w:val="60130C1C"/>
    <w:rsid w:val="6022F640"/>
    <w:rsid w:val="605F607A"/>
    <w:rsid w:val="609DDEA8"/>
    <w:rsid w:val="609F1AC0"/>
    <w:rsid w:val="60A5B5D4"/>
    <w:rsid w:val="60B45904"/>
    <w:rsid w:val="60CD1B7D"/>
    <w:rsid w:val="610CFD8E"/>
    <w:rsid w:val="612BD7E1"/>
    <w:rsid w:val="612BE767"/>
    <w:rsid w:val="613EA358"/>
    <w:rsid w:val="61456DF0"/>
    <w:rsid w:val="6152A504"/>
    <w:rsid w:val="617D489C"/>
    <w:rsid w:val="6184D162"/>
    <w:rsid w:val="618F2906"/>
    <w:rsid w:val="61B6B077"/>
    <w:rsid w:val="61D0A0B1"/>
    <w:rsid w:val="61D8CADA"/>
    <w:rsid w:val="6220E441"/>
    <w:rsid w:val="624ABA48"/>
    <w:rsid w:val="6254B153"/>
    <w:rsid w:val="62925197"/>
    <w:rsid w:val="62A9452D"/>
    <w:rsid w:val="62DBEA38"/>
    <w:rsid w:val="62EE7565"/>
    <w:rsid w:val="63250650"/>
    <w:rsid w:val="63350478"/>
    <w:rsid w:val="6341D81E"/>
    <w:rsid w:val="63482CA9"/>
    <w:rsid w:val="636328F2"/>
    <w:rsid w:val="6365F707"/>
    <w:rsid w:val="63F3BCD8"/>
    <w:rsid w:val="63F62DB1"/>
    <w:rsid w:val="6406F081"/>
    <w:rsid w:val="64487598"/>
    <w:rsid w:val="645E7A2F"/>
    <w:rsid w:val="646A7EA9"/>
    <w:rsid w:val="646BACA3"/>
    <w:rsid w:val="6483A1DF"/>
    <w:rsid w:val="6489C6E5"/>
    <w:rsid w:val="649169FC"/>
    <w:rsid w:val="64A57777"/>
    <w:rsid w:val="64FF41DB"/>
    <w:rsid w:val="65256EEB"/>
    <w:rsid w:val="65301419"/>
    <w:rsid w:val="654C2BD0"/>
    <w:rsid w:val="659DF1EF"/>
    <w:rsid w:val="65A5772E"/>
    <w:rsid w:val="65D47444"/>
    <w:rsid w:val="65F4934D"/>
    <w:rsid w:val="6605C6F9"/>
    <w:rsid w:val="66094989"/>
    <w:rsid w:val="6614B95D"/>
    <w:rsid w:val="661A93C7"/>
    <w:rsid w:val="66826394"/>
    <w:rsid w:val="6687825C"/>
    <w:rsid w:val="6695EBDD"/>
    <w:rsid w:val="669F360C"/>
    <w:rsid w:val="66B333CD"/>
    <w:rsid w:val="66BE07C6"/>
    <w:rsid w:val="66C6C4CC"/>
    <w:rsid w:val="66D84A9F"/>
    <w:rsid w:val="66DB2D07"/>
    <w:rsid w:val="6715184A"/>
    <w:rsid w:val="672DAE95"/>
    <w:rsid w:val="6742980F"/>
    <w:rsid w:val="67617D09"/>
    <w:rsid w:val="6775F707"/>
    <w:rsid w:val="6782CF52"/>
    <w:rsid w:val="6783B12A"/>
    <w:rsid w:val="6795FE3E"/>
    <w:rsid w:val="67B408AB"/>
    <w:rsid w:val="67DE490F"/>
    <w:rsid w:val="67E0F653"/>
    <w:rsid w:val="67E35BC3"/>
    <w:rsid w:val="67E7211C"/>
    <w:rsid w:val="6810FDA3"/>
    <w:rsid w:val="686170DE"/>
    <w:rsid w:val="6866345B"/>
    <w:rsid w:val="6872CC51"/>
    <w:rsid w:val="68933ABE"/>
    <w:rsid w:val="68A87267"/>
    <w:rsid w:val="68ADCF5A"/>
    <w:rsid w:val="68BCC938"/>
    <w:rsid w:val="68C6AEFC"/>
    <w:rsid w:val="68ECA0CF"/>
    <w:rsid w:val="6922F005"/>
    <w:rsid w:val="69306A27"/>
    <w:rsid w:val="697D614D"/>
    <w:rsid w:val="69909AE3"/>
    <w:rsid w:val="69917C34"/>
    <w:rsid w:val="69D299AC"/>
    <w:rsid w:val="69F2F371"/>
    <w:rsid w:val="6A0629F8"/>
    <w:rsid w:val="6A0CB06A"/>
    <w:rsid w:val="6A10F741"/>
    <w:rsid w:val="6A2FCBAA"/>
    <w:rsid w:val="6A59BCD7"/>
    <w:rsid w:val="6A81C6A3"/>
    <w:rsid w:val="6A81ED84"/>
    <w:rsid w:val="6A879AEC"/>
    <w:rsid w:val="6A8BB01B"/>
    <w:rsid w:val="6AA84700"/>
    <w:rsid w:val="6AAF9090"/>
    <w:rsid w:val="6ACF54AB"/>
    <w:rsid w:val="6B0A77B4"/>
    <w:rsid w:val="6B163808"/>
    <w:rsid w:val="6B3BBAED"/>
    <w:rsid w:val="6B3C2B0A"/>
    <w:rsid w:val="6B4359F8"/>
    <w:rsid w:val="6B6385B5"/>
    <w:rsid w:val="6B7D8E4B"/>
    <w:rsid w:val="6B859329"/>
    <w:rsid w:val="6BB5CF53"/>
    <w:rsid w:val="6C002765"/>
    <w:rsid w:val="6C187C14"/>
    <w:rsid w:val="6C220707"/>
    <w:rsid w:val="6C27E81E"/>
    <w:rsid w:val="6C4556B9"/>
    <w:rsid w:val="6C645599"/>
    <w:rsid w:val="6C7FEDB4"/>
    <w:rsid w:val="6C9F8D24"/>
    <w:rsid w:val="6CA61B04"/>
    <w:rsid w:val="6CB103B0"/>
    <w:rsid w:val="6CDD34C2"/>
    <w:rsid w:val="6D036F7D"/>
    <w:rsid w:val="6D059376"/>
    <w:rsid w:val="6D0A48E6"/>
    <w:rsid w:val="6D5B5332"/>
    <w:rsid w:val="6D633953"/>
    <w:rsid w:val="6D973096"/>
    <w:rsid w:val="6DB39149"/>
    <w:rsid w:val="6DBBFBFE"/>
    <w:rsid w:val="6DBF1DD2"/>
    <w:rsid w:val="6DC7BBD7"/>
    <w:rsid w:val="6DCF1C29"/>
    <w:rsid w:val="6DE25F4C"/>
    <w:rsid w:val="6E074C47"/>
    <w:rsid w:val="6E5597F2"/>
    <w:rsid w:val="6EAFB5B1"/>
    <w:rsid w:val="6EB29E5E"/>
    <w:rsid w:val="6EC050D7"/>
    <w:rsid w:val="6EC766D6"/>
    <w:rsid w:val="6F170D2F"/>
    <w:rsid w:val="6F1FA1CD"/>
    <w:rsid w:val="6F7050F3"/>
    <w:rsid w:val="6F737A57"/>
    <w:rsid w:val="6FB8BEF8"/>
    <w:rsid w:val="6FCF28A6"/>
    <w:rsid w:val="6FE1559E"/>
    <w:rsid w:val="7014CC31"/>
    <w:rsid w:val="7028367D"/>
    <w:rsid w:val="705902F2"/>
    <w:rsid w:val="70A55A1F"/>
    <w:rsid w:val="70B61918"/>
    <w:rsid w:val="70BE2A09"/>
    <w:rsid w:val="70E1785E"/>
    <w:rsid w:val="710666D6"/>
    <w:rsid w:val="7135123E"/>
    <w:rsid w:val="7148ADCF"/>
    <w:rsid w:val="7149E891"/>
    <w:rsid w:val="71511FD1"/>
    <w:rsid w:val="71583B65"/>
    <w:rsid w:val="71A15D8A"/>
    <w:rsid w:val="71B3ABE4"/>
    <w:rsid w:val="71B914A9"/>
    <w:rsid w:val="71C2C7AF"/>
    <w:rsid w:val="71C594CE"/>
    <w:rsid w:val="71C6DF4E"/>
    <w:rsid w:val="71D5278E"/>
    <w:rsid w:val="71EC6C2D"/>
    <w:rsid w:val="71F11E04"/>
    <w:rsid w:val="72862B89"/>
    <w:rsid w:val="729ABDB9"/>
    <w:rsid w:val="72C580BC"/>
    <w:rsid w:val="73077B78"/>
    <w:rsid w:val="734299A7"/>
    <w:rsid w:val="734F33F0"/>
    <w:rsid w:val="7358BAB2"/>
    <w:rsid w:val="7389558B"/>
    <w:rsid w:val="738E964F"/>
    <w:rsid w:val="739498F3"/>
    <w:rsid w:val="73D4B062"/>
    <w:rsid w:val="73D82DE6"/>
    <w:rsid w:val="73DFC53A"/>
    <w:rsid w:val="73EADEBA"/>
    <w:rsid w:val="73F66D61"/>
    <w:rsid w:val="74232457"/>
    <w:rsid w:val="74277973"/>
    <w:rsid w:val="743355A4"/>
    <w:rsid w:val="74744CC3"/>
    <w:rsid w:val="74813528"/>
    <w:rsid w:val="7482BD28"/>
    <w:rsid w:val="74944AA5"/>
    <w:rsid w:val="749A3678"/>
    <w:rsid w:val="749B74A0"/>
    <w:rsid w:val="74AD9353"/>
    <w:rsid w:val="74D803EF"/>
    <w:rsid w:val="74EA978C"/>
    <w:rsid w:val="751DB4E0"/>
    <w:rsid w:val="753B700C"/>
    <w:rsid w:val="753E80C8"/>
    <w:rsid w:val="75418087"/>
    <w:rsid w:val="754E7250"/>
    <w:rsid w:val="755F8B35"/>
    <w:rsid w:val="75755C84"/>
    <w:rsid w:val="75BEEC53"/>
    <w:rsid w:val="75EE885A"/>
    <w:rsid w:val="760FC0CC"/>
    <w:rsid w:val="7611097D"/>
    <w:rsid w:val="765ACCF9"/>
    <w:rsid w:val="76C225B5"/>
    <w:rsid w:val="77010A1F"/>
    <w:rsid w:val="77060D81"/>
    <w:rsid w:val="7716D487"/>
    <w:rsid w:val="77490520"/>
    <w:rsid w:val="77A87F5B"/>
    <w:rsid w:val="7829406A"/>
    <w:rsid w:val="78A4548E"/>
    <w:rsid w:val="78C9AD53"/>
    <w:rsid w:val="78D10CF1"/>
    <w:rsid w:val="78E8B7DA"/>
    <w:rsid w:val="7926FBC6"/>
    <w:rsid w:val="792D9AB4"/>
    <w:rsid w:val="7937D064"/>
    <w:rsid w:val="79B2A479"/>
    <w:rsid w:val="79B2ADC2"/>
    <w:rsid w:val="79B2F8D6"/>
    <w:rsid w:val="79D98F76"/>
    <w:rsid w:val="7A2D31A3"/>
    <w:rsid w:val="7A3629E0"/>
    <w:rsid w:val="7A4C3C65"/>
    <w:rsid w:val="7A50AECD"/>
    <w:rsid w:val="7A52F469"/>
    <w:rsid w:val="7A566326"/>
    <w:rsid w:val="7A66A98B"/>
    <w:rsid w:val="7A6FACE0"/>
    <w:rsid w:val="7A950A77"/>
    <w:rsid w:val="7A9A92B3"/>
    <w:rsid w:val="7AEC047D"/>
    <w:rsid w:val="7B00206C"/>
    <w:rsid w:val="7B10FFEF"/>
    <w:rsid w:val="7B60E278"/>
    <w:rsid w:val="7B6A4BEC"/>
    <w:rsid w:val="7B97CEC5"/>
    <w:rsid w:val="7BA6D5CC"/>
    <w:rsid w:val="7BAA1C41"/>
    <w:rsid w:val="7BC0861F"/>
    <w:rsid w:val="7BE56D4B"/>
    <w:rsid w:val="7BF1B696"/>
    <w:rsid w:val="7BF5BE80"/>
    <w:rsid w:val="7BFD2DDA"/>
    <w:rsid w:val="7C4E511D"/>
    <w:rsid w:val="7C532CF0"/>
    <w:rsid w:val="7C5B0CB6"/>
    <w:rsid w:val="7C8B9AB5"/>
    <w:rsid w:val="7CAC196C"/>
    <w:rsid w:val="7CBB36A6"/>
    <w:rsid w:val="7CBFDD94"/>
    <w:rsid w:val="7CF65E8B"/>
    <w:rsid w:val="7CFDEE16"/>
    <w:rsid w:val="7D440FB6"/>
    <w:rsid w:val="7D49B361"/>
    <w:rsid w:val="7D558CAB"/>
    <w:rsid w:val="7D60BA68"/>
    <w:rsid w:val="7D6E90B0"/>
    <w:rsid w:val="7D72FA87"/>
    <w:rsid w:val="7D842323"/>
    <w:rsid w:val="7DD2F453"/>
    <w:rsid w:val="7DDA846E"/>
    <w:rsid w:val="7E30D618"/>
    <w:rsid w:val="7E5368BB"/>
    <w:rsid w:val="7EB3247B"/>
    <w:rsid w:val="7F186ADF"/>
    <w:rsid w:val="7F1AAE75"/>
    <w:rsid w:val="7F1B2CD2"/>
    <w:rsid w:val="7F20FAD0"/>
    <w:rsid w:val="7F2D6DFF"/>
    <w:rsid w:val="7F377573"/>
    <w:rsid w:val="7F3C6A6D"/>
    <w:rsid w:val="7F567FD0"/>
    <w:rsid w:val="7F5A513E"/>
    <w:rsid w:val="7F6BBCDE"/>
    <w:rsid w:val="7F6C0479"/>
    <w:rsid w:val="7FA64744"/>
    <w:rsid w:val="7FC3B8B4"/>
    <w:rsid w:val="7FCC7D2B"/>
    <w:rsid w:val="7FCD5DC3"/>
    <w:rsid w:val="7FDB992D"/>
    <w:rsid w:val="7FF44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2F4455"/>
  <w15:docId w15:val="{0156C3CA-7587-40B0-B1B5-4DEFEF5D4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5DAA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AC3407"/>
    <w:pPr>
      <w:keepNext/>
      <w:ind w:left="-18" w:right="-108" w:firstLine="18"/>
      <w:jc w:val="thaiDistribute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AC3407"/>
    <w:pPr>
      <w:keepNext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rsid w:val="00AC3407"/>
    <w:pPr>
      <w:keepNext/>
      <w:jc w:val="thaiDistribute"/>
      <w:outlineLvl w:val="2"/>
    </w:pPr>
    <w:rPr>
      <w:rFonts w:ascii="Angsana New" w:hAnsi="Angsana New"/>
      <w:b/>
      <w:bCs/>
      <w:u w:val="single"/>
    </w:rPr>
  </w:style>
  <w:style w:type="paragraph" w:styleId="Heading4">
    <w:name w:val="heading 4"/>
    <w:basedOn w:val="Normal"/>
    <w:next w:val="Normal"/>
    <w:qFormat/>
    <w:rsid w:val="00AC3407"/>
    <w:pPr>
      <w:keepNext/>
      <w:jc w:val="center"/>
      <w:outlineLvl w:val="3"/>
    </w:pPr>
    <w:rPr>
      <w:rFonts w:ascii="Angsana New" w:hAnsi="Angsana New"/>
      <w:sz w:val="20"/>
      <w:szCs w:val="20"/>
      <w:u w:val="single"/>
    </w:rPr>
  </w:style>
  <w:style w:type="paragraph" w:styleId="Heading5">
    <w:name w:val="heading 5"/>
    <w:basedOn w:val="Normal"/>
    <w:next w:val="Normal"/>
    <w:qFormat/>
    <w:rsid w:val="00AC3407"/>
    <w:pPr>
      <w:keepNext/>
      <w:jc w:val="thaiDistribute"/>
      <w:outlineLvl w:val="4"/>
    </w:pPr>
    <w:rPr>
      <w:rFonts w:ascii="Angsana New" w:hAnsi="Angsana New"/>
      <w:b/>
      <w:bCs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AC3407"/>
    <w:pPr>
      <w:keepNext/>
      <w:jc w:val="thaiDistribute"/>
      <w:outlineLvl w:val="5"/>
    </w:pPr>
    <w:rPr>
      <w:rFonts w:ascii="Angsana New" w:hAnsi="Angsana New"/>
      <w:sz w:val="28"/>
      <w:szCs w:val="28"/>
    </w:rPr>
  </w:style>
  <w:style w:type="paragraph" w:styleId="Heading7">
    <w:name w:val="heading 7"/>
    <w:basedOn w:val="Normal"/>
    <w:next w:val="Normal"/>
    <w:qFormat/>
    <w:rsid w:val="00AC3407"/>
    <w:pPr>
      <w:keepNext/>
      <w:jc w:val="thaiDistribute"/>
      <w:outlineLvl w:val="6"/>
    </w:pPr>
    <w:rPr>
      <w:rFonts w:ascii="Angsana New" w:hAnsi="Angsana New"/>
      <w:b/>
      <w:bCs/>
      <w:sz w:val="26"/>
      <w:szCs w:val="26"/>
      <w:u w:val="single"/>
    </w:rPr>
  </w:style>
  <w:style w:type="paragraph" w:styleId="Heading8">
    <w:name w:val="heading 8"/>
    <w:basedOn w:val="Normal"/>
    <w:next w:val="Normal"/>
    <w:link w:val="Heading8Char"/>
    <w:qFormat/>
    <w:rsid w:val="00AC3407"/>
    <w:pPr>
      <w:keepNext/>
      <w:jc w:val="center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qFormat/>
    <w:rsid w:val="00AC3407"/>
    <w:pPr>
      <w:keepNext/>
      <w:pBdr>
        <w:bottom w:val="single" w:sz="4" w:space="1" w:color="auto"/>
      </w:pBdr>
      <w:ind w:right="-126"/>
      <w:jc w:val="center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C340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C3407"/>
  </w:style>
  <w:style w:type="paragraph" w:styleId="Header">
    <w:name w:val="header"/>
    <w:basedOn w:val="Normal"/>
    <w:link w:val="HeaderChar"/>
    <w:rsid w:val="00AC3407"/>
    <w:pPr>
      <w:tabs>
        <w:tab w:val="center" w:pos="4153"/>
        <w:tab w:val="right" w:pos="8306"/>
      </w:tabs>
    </w:pPr>
  </w:style>
  <w:style w:type="paragraph" w:styleId="ListBullet">
    <w:name w:val="List Bullet"/>
    <w:basedOn w:val="Normal"/>
    <w:rsid w:val="00AC3407"/>
    <w:pPr>
      <w:ind w:left="360" w:hanging="360"/>
    </w:pPr>
  </w:style>
  <w:style w:type="paragraph" w:styleId="BodyText">
    <w:name w:val="Body Text"/>
    <w:basedOn w:val="Normal"/>
    <w:rsid w:val="00AC3407"/>
    <w:pPr>
      <w:overflowPunct/>
      <w:autoSpaceDE/>
      <w:autoSpaceDN/>
      <w:adjustRightInd/>
      <w:jc w:val="thaiDistribute"/>
      <w:textAlignment w:val="auto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rsid w:val="00AC3407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odyTextIndent">
    <w:name w:val="Body Text Indent"/>
    <w:basedOn w:val="Normal"/>
    <w:rsid w:val="00AC3407"/>
    <w:pPr>
      <w:tabs>
        <w:tab w:val="left" w:pos="360"/>
        <w:tab w:val="left" w:pos="2880"/>
      </w:tabs>
      <w:spacing w:before="120" w:after="240"/>
      <w:ind w:left="900" w:firstLine="54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AC3407"/>
    <w:pPr>
      <w:tabs>
        <w:tab w:val="left" w:pos="900"/>
      </w:tabs>
      <w:spacing w:before="120" w:after="120"/>
      <w:ind w:left="360" w:right="58"/>
      <w:jc w:val="thaiDistribute"/>
    </w:pPr>
    <w:rPr>
      <w:rFonts w:ascii="Angsana New" w:hAnsi="Angsana New"/>
      <w:sz w:val="32"/>
      <w:szCs w:val="32"/>
    </w:rPr>
  </w:style>
  <w:style w:type="paragraph" w:customStyle="1" w:styleId="a">
    <w:name w:val="???????????"/>
    <w:basedOn w:val="Normal"/>
    <w:rsid w:val="008F469E"/>
    <w:pPr>
      <w:ind w:right="386"/>
    </w:pPr>
    <w:rPr>
      <w:rFonts w:cs="CordiaUPC"/>
      <w:sz w:val="28"/>
      <w:szCs w:val="28"/>
    </w:rPr>
  </w:style>
  <w:style w:type="paragraph" w:styleId="Caption">
    <w:name w:val="caption"/>
    <w:basedOn w:val="Normal"/>
    <w:next w:val="Normal"/>
    <w:qFormat/>
    <w:rsid w:val="00F64BD9"/>
    <w:pPr>
      <w:spacing w:before="24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customStyle="1" w:styleId="Char">
    <w:name w:val="Char"/>
    <w:basedOn w:val="Normal"/>
    <w:rsid w:val="007D15F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64093E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table" w:styleId="TableGrid">
    <w:name w:val="Table Grid"/>
    <w:basedOn w:val="TableNormal"/>
    <w:uiPriority w:val="59"/>
    <w:rsid w:val="00EB296A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0"/>
    <w:basedOn w:val="Normal"/>
    <w:rsid w:val="00E0360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5F50EC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5F50EC"/>
    <w:rPr>
      <w:rFonts w:ascii="Times New Roman"/>
      <w:sz w:val="24"/>
      <w:szCs w:val="30"/>
    </w:rPr>
  </w:style>
  <w:style w:type="paragraph" w:styleId="BalloonText">
    <w:name w:val="Balloon Text"/>
    <w:basedOn w:val="Normal"/>
    <w:link w:val="BalloonTextChar"/>
    <w:rsid w:val="00701C61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701C61"/>
    <w:rPr>
      <w:rFonts w:ascii="Tahoma" w:hAnsi="Tahoma"/>
      <w:sz w:val="16"/>
    </w:rPr>
  </w:style>
  <w:style w:type="paragraph" w:customStyle="1" w:styleId="acctfourfigures">
    <w:name w:val="acct four figures"/>
    <w:aliases w:val="a4"/>
    <w:basedOn w:val="Normal"/>
    <w:rsid w:val="00977EF9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E0D59"/>
    <w:pPr>
      <w:ind w:left="720"/>
      <w:contextualSpacing/>
    </w:pPr>
    <w:rPr>
      <w:szCs w:val="30"/>
    </w:rPr>
  </w:style>
  <w:style w:type="paragraph" w:customStyle="1" w:styleId="yiv147913816msonormal">
    <w:name w:val="yiv147913816msonormal"/>
    <w:basedOn w:val="Normal"/>
    <w:rsid w:val="00273D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273D07"/>
  </w:style>
  <w:style w:type="paragraph" w:styleId="BodyTextIndent2">
    <w:name w:val="Body Text Indent 2"/>
    <w:basedOn w:val="Normal"/>
    <w:link w:val="BodyTextIndent2Char"/>
    <w:rsid w:val="00B26081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rsid w:val="00B26081"/>
    <w:rPr>
      <w:rFonts w:ascii="Times New Roman"/>
      <w:sz w:val="24"/>
      <w:szCs w:val="30"/>
    </w:rPr>
  </w:style>
  <w:style w:type="paragraph" w:customStyle="1" w:styleId="block">
    <w:name w:val="block"/>
    <w:aliases w:val="b"/>
    <w:basedOn w:val="BodyText"/>
    <w:rsid w:val="00C40442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21">
    <w:name w:val="2.1"/>
    <w:basedOn w:val="Normal"/>
    <w:rsid w:val="00C40442"/>
    <w:pPr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hAnsi="Times New Roman" w:cs="AngsanaUPC"/>
      <w:b/>
      <w:bCs/>
      <w:sz w:val="36"/>
      <w:szCs w:val="36"/>
      <w:lang w:val="th-TH"/>
    </w:rPr>
  </w:style>
  <w:style w:type="paragraph" w:styleId="DocumentMap">
    <w:name w:val="Document Map"/>
    <w:basedOn w:val="Normal"/>
    <w:link w:val="DocumentMapChar"/>
    <w:rsid w:val="00ED0891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ED0891"/>
    <w:rPr>
      <w:rFonts w:ascii="Tahoma" w:hAnsi="Tahoma"/>
      <w:sz w:val="16"/>
    </w:rPr>
  </w:style>
  <w:style w:type="character" w:customStyle="1" w:styleId="HeaderChar">
    <w:name w:val="Header Char"/>
    <w:link w:val="Header"/>
    <w:rsid w:val="0057338C"/>
    <w:rPr>
      <w:rFonts w:ascii="Times New Roman"/>
      <w:sz w:val="24"/>
      <w:szCs w:val="24"/>
    </w:rPr>
  </w:style>
  <w:style w:type="paragraph" w:styleId="FootnoteText">
    <w:name w:val="footnote text"/>
    <w:basedOn w:val="Normal"/>
    <w:link w:val="FootnoteTextChar"/>
    <w:rsid w:val="00691CCC"/>
    <w:rPr>
      <w:rFonts w:hAnsi="Times New Roman"/>
      <w:sz w:val="20"/>
      <w:szCs w:val="20"/>
    </w:rPr>
  </w:style>
  <w:style w:type="character" w:customStyle="1" w:styleId="FootnoteTextChar">
    <w:name w:val="Footnote Text Char"/>
    <w:link w:val="FootnoteText"/>
    <w:rsid w:val="00691CCC"/>
    <w:rPr>
      <w:rFonts w:ascii="Times New Roman" w:hAnsi="Times New Roman"/>
    </w:rPr>
  </w:style>
  <w:style w:type="paragraph" w:styleId="BodyTextIndent3">
    <w:name w:val="Body Text Indent 3"/>
    <w:basedOn w:val="Normal"/>
    <w:link w:val="BodyTextIndent3Char"/>
    <w:rsid w:val="00F620D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F620DC"/>
    <w:rPr>
      <w:rFonts w:ascii="Times New Roman"/>
      <w:sz w:val="16"/>
    </w:rPr>
  </w:style>
  <w:style w:type="paragraph" w:styleId="NormalWeb">
    <w:name w:val="Normal (Web)"/>
    <w:basedOn w:val="Normal"/>
    <w:uiPriority w:val="99"/>
    <w:unhideWhenUsed/>
    <w:rsid w:val="009C7777"/>
    <w:rPr>
      <w:rFonts w:hAnsi="Times New Roman"/>
      <w:szCs w:val="30"/>
    </w:rPr>
  </w:style>
  <w:style w:type="character" w:customStyle="1" w:styleId="FooterChar">
    <w:name w:val="Footer Char"/>
    <w:link w:val="Footer"/>
    <w:uiPriority w:val="99"/>
    <w:rsid w:val="00C01B19"/>
    <w:rPr>
      <w:rFonts w:ascii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C01B1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01B1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01B1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01B1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8347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ListParagraphChar">
    <w:name w:val="List Paragraph Char"/>
    <w:link w:val="ListParagraph"/>
    <w:uiPriority w:val="34"/>
    <w:rsid w:val="0015266D"/>
    <w:rPr>
      <w:rFonts w:ascii="Times New Roman"/>
      <w:sz w:val="24"/>
      <w:szCs w:val="30"/>
    </w:rPr>
  </w:style>
  <w:style w:type="paragraph" w:styleId="NoSpacing">
    <w:name w:val="No Spacing"/>
    <w:uiPriority w:val="1"/>
    <w:qFormat/>
    <w:rsid w:val="00AA3F49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30"/>
    </w:rPr>
  </w:style>
  <w:style w:type="character" w:styleId="Hyperlink">
    <w:name w:val="Hyperlink"/>
    <w:rsid w:val="004003E5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Pr>
      <w:sz w:val="20"/>
      <w:szCs w:val="25"/>
    </w:rPr>
  </w:style>
  <w:style w:type="character" w:customStyle="1" w:styleId="CommentTextChar">
    <w:name w:val="Comment Text Char"/>
    <w:link w:val="CommentText"/>
    <w:rPr>
      <w:rFonts w:ascii="Times New Roman"/>
      <w:szCs w:val="25"/>
      <w:lang w:eastAsia="en-US"/>
    </w:rPr>
  </w:style>
  <w:style w:type="character" w:styleId="CommentReference">
    <w:name w:val="annotation reference"/>
    <w:semiHidden/>
    <w:unhideWhenUsed/>
    <w:rPr>
      <w:sz w:val="16"/>
      <w:szCs w:val="16"/>
    </w:rPr>
  </w:style>
  <w:style w:type="paragraph" w:customStyle="1" w:styleId="s6">
    <w:name w:val="s6"/>
    <w:basedOn w:val="Normal"/>
    <w:rsid w:val="0030406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</w:rPr>
  </w:style>
  <w:style w:type="character" w:customStyle="1" w:styleId="s4">
    <w:name w:val="s4"/>
    <w:basedOn w:val="DefaultParagraphFont"/>
    <w:rsid w:val="0030406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F4492"/>
    <w:rPr>
      <w:b/>
      <w:bCs/>
    </w:rPr>
  </w:style>
  <w:style w:type="character" w:customStyle="1" w:styleId="CommentSubjectChar">
    <w:name w:val="Comment Subject Char"/>
    <w:link w:val="CommentSubject"/>
    <w:semiHidden/>
    <w:rsid w:val="00DF4492"/>
    <w:rPr>
      <w:rFonts w:ascii="Times New Roman"/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A6CBF"/>
    <w:rPr>
      <w:rFonts w:ascii="Times New Roman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085D19"/>
    <w:rPr>
      <w:rFonts w:ascii="Angsana New" w:hAnsi="Angsana New"/>
      <w:sz w:val="26"/>
      <w:szCs w:val="2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76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omsiri.ketthet\Desktop\CNT_FS%20corrections\2008%20Revised%20by%20SK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c25325f-9c1c-4464-961c-190b2f13070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48FA443D98CD4F82D057DE516A3470" ma:contentTypeVersion="17" ma:contentTypeDescription="Create a new document." ma:contentTypeScope="" ma:versionID="e30678f5debe32e1d46393bb63387eb8">
  <xsd:schema xmlns:xsd="http://www.w3.org/2001/XMLSchema" xmlns:xs="http://www.w3.org/2001/XMLSchema" xmlns:p="http://schemas.microsoft.com/office/2006/metadata/properties" xmlns:ns2="8c25325f-9c1c-4464-961c-190b2f13070a" xmlns:ns3="e1cc1ff2-4416-4552-871c-5b98ae6f3cd9" xmlns:ns4="50c908b1-f277-4340-90a9-4611d0b0f078" targetNamespace="http://schemas.microsoft.com/office/2006/metadata/properties" ma:root="true" ma:fieldsID="4e2b702e6c7a1fd0704999f0016b22e3" ns2:_="" ns3:_="" ns4:_="">
    <xsd:import namespace="8c25325f-9c1c-4464-961c-190b2f13070a"/>
    <xsd:import namespace="e1cc1ff2-4416-4552-871c-5b98ae6f3c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5325f-9c1c-4464-961c-190b2f130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cc1ff2-4416-4552-871c-5b98ae6f3cd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7f37f4b-f38f-4706-9df0-bc12789d4c05}" ma:internalName="TaxCatchAll" ma:showField="CatchAllData" ma:web="e1cc1ff2-4416-4552-871c-5b98ae6f3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CA3320-C1A3-4704-AC18-91477EAA845E}">
  <ds:schemaRefs>
    <ds:schemaRef ds:uri="http://schemas.microsoft.com/office/2006/metadata/properties"/>
    <ds:schemaRef ds:uri="http://schemas.microsoft.com/office/infopath/2007/PartnerControls"/>
    <ds:schemaRef ds:uri="8c25325f-9c1c-4464-961c-190b2f13070a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5CA136BF-986E-4FEB-ACBF-A215738A5B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5325f-9c1c-4464-961c-190b2f13070a"/>
    <ds:schemaRef ds:uri="e1cc1ff2-4416-4552-871c-5b98ae6f3c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7119BF-C7E4-4CDB-961D-569E2850CC9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44AE0C-E110-455D-9DD2-6B9F594BA9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2008 Revised by SKT</Template>
  <TotalTime>1</TotalTime>
  <Pages>48</Pages>
  <Words>15745</Words>
  <Characters>68966</Characters>
  <Application>Microsoft Office Word</Application>
  <DocSecurity>0</DocSecurity>
  <Lines>1863</Lines>
  <Paragraphs>1598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สยาม ซินเท็ค คอนสตรัคชั่น จำกัด (มหาชน)</vt:lpstr>
    </vt:vector>
  </TitlesOfParts>
  <Company>e&amp;y</Company>
  <LinksUpToDate>false</LinksUpToDate>
  <CharactersWithSpaces>83113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 ซินเท็ค คอนสตรัคชั่น จำกัด (มหาชน)</dc:title>
  <dc:subject/>
  <dc:creator>YourNameHere</dc:creator>
  <cp:keywords/>
  <cp:lastModifiedBy>Wantana Sangyangam</cp:lastModifiedBy>
  <cp:revision>2</cp:revision>
  <cp:lastPrinted>2026-02-27T06:59:00Z</cp:lastPrinted>
  <dcterms:created xsi:type="dcterms:W3CDTF">2026-02-27T08:26:00Z</dcterms:created>
  <dcterms:modified xsi:type="dcterms:W3CDTF">2026-02-27T08:26:00Z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0x0101000C48FA443D98CD4F82D057DE516A3470</vt:lpwstr>
  </property>
  <property fmtid="{D5CDD505-2E9C-101B-9397-08002B2CF9AE}" pid="3" name="MediaServiceImageTags">
    <vt:lpwstr/>
  </property>
</Properties>
</file>