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C562F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95220427"/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470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9B31D85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24"/>
          <w:szCs w:val="24"/>
          <w:lang w:bidi="th-TH"/>
        </w:rPr>
      </w:pPr>
    </w:p>
    <w:p w14:paraId="278045FE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FA190DA" w14:textId="77777777" w:rsidR="0098418A" w:rsidRPr="0098418A" w:rsidRDefault="00CE1E58" w:rsidP="0098418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</w:t>
      </w:r>
      <w:r w:rsidR="00DD4626" w:rsidRPr="00244701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</w:p>
    <w:p w14:paraId="586B85FA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FF9E24" w14:textId="72FC63EA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91EE35" w14:textId="70399ACB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C628824" w14:textId="6CF44D63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349C1AD" w14:textId="5813A701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B0DCEB4" w14:textId="77777777" w:rsidR="00CE1E58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14:paraId="0BBFB286" w14:textId="77777777" w:rsidR="00DD4626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4307E25" w14:textId="77777777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FFE4CA" w14:textId="77777777" w:rsidR="00711C2C" w:rsidRPr="00244701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และประกอบกิจการ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โทรทัศน์</w:t>
      </w:r>
    </w:p>
    <w:p w14:paraId="5AF8D6D3" w14:textId="4F54C64F" w:rsidR="00C53F19" w:rsidRPr="00244701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1AEFF663" w14:textId="4DBABDB0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AB7DF5" w:rsidRPr="00244701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02CBEF3D" w14:textId="11D8868F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B50099" w:rsidRPr="00244701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4A59E45" w14:textId="77777777" w:rsidR="00DD4626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42058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61CB4E7" w14:textId="1470F473" w:rsidR="00D109D9" w:rsidRPr="00244701" w:rsidRDefault="00140567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ค่าใช้จ่ายตามธรรมชาติ</w:t>
      </w:r>
    </w:p>
    <w:p w14:paraId="6654AF9F" w14:textId="77777777" w:rsidR="0033327A" w:rsidRPr="00244701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E25F52" w14:textId="269074DC" w:rsidR="00F9643E" w:rsidRPr="00244701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8524E8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1B76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ขาดทุน)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5C6FB098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3D68EF6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93741BF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77E1EFB6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bookmarkEnd w:id="0"/>
    <w:p w14:paraId="2EA6369D" w14:textId="77777777" w:rsidR="0025275A" w:rsidRPr="001F44AA" w:rsidRDefault="002371CF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</w:rPr>
        <w:br w:type="page"/>
      </w:r>
      <w:r w:rsidR="0025275A" w:rsidRPr="001F44A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89F283" w14:textId="77777777" w:rsidR="0025275A" w:rsidRPr="003A2B7B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295E62" w14:textId="787A50EF" w:rsidR="0025275A" w:rsidRPr="00244701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9566A" w:rsidRPr="00244701">
        <w:rPr>
          <w:rFonts w:asciiTheme="majorBidi" w:hAnsiTheme="majorBidi" w:cstheme="majorBidi"/>
          <w:sz w:val="30"/>
          <w:szCs w:val="30"/>
          <w:cs/>
        </w:rPr>
        <w:t>นี้</w:t>
      </w:r>
      <w:r w:rsidRPr="00244701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244701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630FF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74EE">
        <w:rPr>
          <w:rFonts w:asciiTheme="majorBidi" w:hAnsiTheme="majorBidi" w:cstheme="majorBidi"/>
          <w:sz w:val="30"/>
          <w:szCs w:val="30"/>
        </w:rPr>
        <w:t>23</w:t>
      </w:r>
      <w:r w:rsidR="009928CD">
        <w:rPr>
          <w:rFonts w:asciiTheme="majorBidi" w:hAnsiTheme="majorBidi" w:cstheme="majorBidi"/>
          <w:sz w:val="30"/>
          <w:szCs w:val="30"/>
        </w:rPr>
        <w:t xml:space="preserve"> 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928CD">
        <w:rPr>
          <w:rFonts w:asciiTheme="majorBidi" w:hAnsiTheme="majorBidi" w:cstheme="majorBidi"/>
          <w:sz w:val="30"/>
          <w:szCs w:val="30"/>
        </w:rPr>
        <w:t>256</w:t>
      </w:r>
      <w:r w:rsidR="004F30DB">
        <w:rPr>
          <w:rFonts w:asciiTheme="majorBidi" w:hAnsiTheme="majorBidi" w:cstheme="majorBidi"/>
          <w:sz w:val="30"/>
          <w:szCs w:val="30"/>
        </w:rPr>
        <w:t>9</w:t>
      </w:r>
    </w:p>
    <w:p w14:paraId="5A16CACA" w14:textId="77777777" w:rsidR="00E66B73" w:rsidRPr="003A2B7B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76E8485" w14:textId="0FF5E0CB" w:rsidR="00E66B73" w:rsidRPr="001F44AA" w:rsidRDefault="00A55A02" w:rsidP="001F44A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1F44AA">
        <w:rPr>
          <w:rFonts w:asciiTheme="majorBidi" w:hAnsiTheme="majorBidi" w:cstheme="majorBidi"/>
          <w:sz w:val="30"/>
          <w:szCs w:val="30"/>
          <w:u w:val="none"/>
          <w:cs/>
        </w:rPr>
        <w:t>ข้อมูล</w:t>
      </w:r>
      <w:r w:rsidR="00E66B73" w:rsidRPr="001F44AA">
        <w:rPr>
          <w:rFonts w:asciiTheme="majorBidi" w:hAnsiTheme="majorBidi" w:cstheme="majorBidi"/>
          <w:sz w:val="30"/>
          <w:szCs w:val="30"/>
          <w:u w:val="none"/>
          <w:cs/>
        </w:rPr>
        <w:t>ทั่วไป</w:t>
      </w:r>
    </w:p>
    <w:p w14:paraId="25DEB3B1" w14:textId="77777777" w:rsidR="00E66B73" w:rsidRPr="003A2B7B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A04AD1" w14:textId="5B91C47F" w:rsidR="00FF744B" w:rsidRDefault="000A2EF6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764C8F" w:rsidRPr="00FD3FED">
        <w:rPr>
          <w:rFonts w:asciiTheme="majorBidi" w:hAnsiTheme="majorBidi" w:cstheme="majorBidi"/>
          <w:sz w:val="30"/>
          <w:szCs w:val="30"/>
        </w:rPr>
        <w:t xml:space="preserve"> “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64C8F" w:rsidRPr="00FD3FED">
        <w:rPr>
          <w:rFonts w:asciiTheme="majorBidi" w:hAnsiTheme="majorBidi" w:cstheme="majorBidi"/>
          <w:sz w:val="30"/>
          <w:szCs w:val="30"/>
        </w:rPr>
        <w:t>”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>เป็นนิติบุคคล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ที่จัดตั้งขึ้น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>ในประเทศไทย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44AA" w:rsidRPr="00FD3FED">
        <w:rPr>
          <w:rFonts w:asciiTheme="majorBidi" w:hAnsiTheme="majorBidi" w:cstheme="majorBidi"/>
          <w:sz w:val="30"/>
          <w:szCs w:val="30"/>
        </w:rPr>
        <w:br/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400B77" w:rsidRPr="00FD3FED">
        <w:rPr>
          <w:rFonts w:asciiTheme="majorBidi" w:hAnsiTheme="majorBidi" w:cstheme="majorBidi"/>
          <w:sz w:val="30"/>
          <w:szCs w:val="30"/>
        </w:rPr>
        <w:t xml:space="preserve"> 2536 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โดย</w:t>
      </w:r>
      <w:r w:rsidR="00311907" w:rsidRPr="00FD3FED">
        <w:rPr>
          <w:rFonts w:asciiTheme="majorBidi" w:hAnsiTheme="majorBidi" w:cstheme="majorBidi"/>
          <w:sz w:val="30"/>
          <w:szCs w:val="30"/>
          <w:cs/>
        </w:rPr>
        <w:t>มี</w:t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4A3EA9" w:rsidRPr="00FD3FED">
        <w:rPr>
          <w:rFonts w:asciiTheme="majorBidi" w:hAnsiTheme="majorBidi" w:cstheme="majorBidi"/>
          <w:sz w:val="30"/>
          <w:szCs w:val="30"/>
        </w:rPr>
        <w:br/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1C69FA" w:rsidRPr="00FD3FED">
        <w:rPr>
          <w:rFonts w:asciiTheme="majorBidi" w:hAnsiTheme="majorBidi" w:cstheme="majorBidi"/>
          <w:sz w:val="30"/>
          <w:szCs w:val="30"/>
        </w:rPr>
        <w:t xml:space="preserve">378 </w:t>
      </w:r>
      <w:r w:rsidR="001C69FA" w:rsidRPr="00FD3FED">
        <w:rPr>
          <w:rFonts w:asciiTheme="majorBidi" w:hAnsiTheme="majorBidi" w:cstheme="majorBidi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FD3FED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3929A28" w14:textId="0A30CA99" w:rsidR="00366488" w:rsidRPr="003A2B7B" w:rsidRDefault="00366488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A1173E" w14:textId="027B62A8" w:rsidR="009D0DBB" w:rsidRDefault="000D2F8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ผู้ถือหุ้นรายใหญ่ในระหว่างปีได้แก่ บริษัท วัฒนภักดี จำกัด (ถือหุ้นร้อยละ </w:t>
      </w:r>
      <w:r w:rsidRPr="00962E17">
        <w:rPr>
          <w:rFonts w:asciiTheme="majorBidi" w:hAnsiTheme="majorBidi"/>
          <w:sz w:val="30"/>
          <w:szCs w:val="30"/>
        </w:rPr>
        <w:t>60.35</w:t>
      </w:r>
      <w:r w:rsidRPr="00962E17">
        <w:rPr>
          <w:rFonts w:asciiTheme="majorBidi" w:hAnsiTheme="majorBidi" w:hint="cs"/>
          <w:sz w:val="30"/>
          <w:szCs w:val="30"/>
          <w:cs/>
        </w:rPr>
        <w:t>)</w:t>
      </w:r>
      <w:r w:rsidR="00962E17">
        <w:rPr>
          <w:rFonts w:asciiTheme="majorBidi" w:hAnsiTheme="majorBidi"/>
          <w:sz w:val="30"/>
          <w:szCs w:val="30"/>
        </w:rPr>
        <w:t xml:space="preserve"> </w:t>
      </w:r>
      <w:r w:rsidRPr="00962E17">
        <w:rPr>
          <w:rFonts w:asciiTheme="majorBidi" w:hAnsiTheme="majorBidi" w:hint="cs"/>
          <w:sz w:val="30"/>
          <w:szCs w:val="30"/>
          <w:cs/>
        </w:rPr>
        <w:t>ซึ่งเป็นนิติบุคคลที่จัดตั้งขึ้นในประเทศ</w:t>
      </w:r>
      <w:r>
        <w:rPr>
          <w:rFonts w:asciiTheme="majorBidi" w:hAnsiTheme="majorBidi" w:hint="cs"/>
          <w:sz w:val="30"/>
          <w:szCs w:val="30"/>
          <w:cs/>
        </w:rPr>
        <w:t>ไทย</w:t>
      </w:r>
    </w:p>
    <w:p w14:paraId="14BC1622" w14:textId="77777777" w:rsidR="000D2F88" w:rsidRPr="003A2B7B" w:rsidRDefault="000D2F8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14CCDD7B" w14:textId="714EEF03" w:rsidR="001B4279" w:rsidRPr="00244701" w:rsidRDefault="00C1729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1C69FA" w:rsidRPr="00244701">
        <w:rPr>
          <w:rFonts w:asciiTheme="majorBidi" w:hAnsiTheme="majorBidi" w:cstheme="majorBidi"/>
          <w:sz w:val="30"/>
          <w:szCs w:val="30"/>
          <w:cs/>
        </w:rPr>
        <w:t>รับจ้างพิมพ์ โฆษณา และขายสิ่งพิมพ์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รับจ้างพิมพ์ โฆษณา </w:t>
      </w:r>
      <w:r w:rsidR="00066A6F" w:rsidRPr="00244701">
        <w:rPr>
          <w:rFonts w:asciiTheme="majorBidi" w:hAnsiTheme="majorBidi" w:cstheme="majorBidi"/>
          <w:sz w:val="30"/>
          <w:szCs w:val="30"/>
          <w:cs/>
        </w:rPr>
        <w:t>ผลิตและ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ขายสิ่งพิมพ์</w:t>
      </w:r>
      <w:r w:rsidR="000D2F88">
        <w:rPr>
          <w:rFonts w:asciiTheme="majorBidi" w:hAnsiTheme="majorBidi" w:cstheme="majorBidi"/>
          <w:sz w:val="30"/>
          <w:szCs w:val="30"/>
        </w:rPr>
        <w:t xml:space="preserve"> 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ผลิตรายการ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 xml:space="preserve"> เผยแพร่ออกอากาศและให้บริการโฆษณาผ่านสื่อ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ในระบบดิจิทัล</w:t>
      </w:r>
      <w:r w:rsidR="000D2F88">
        <w:rPr>
          <w:rFonts w:asciiTheme="majorBidi" w:hAnsiTheme="majorBidi" w:cstheme="majorBidi"/>
          <w:sz w:val="30"/>
          <w:szCs w:val="30"/>
        </w:rPr>
        <w:t xml:space="preserve"> </w:t>
      </w:r>
      <w:r w:rsidR="000D2F88">
        <w:rPr>
          <w:rFonts w:asciiTheme="majorBidi" w:hAnsiTheme="majorBidi" w:cstheme="majorBidi" w:hint="cs"/>
          <w:sz w:val="30"/>
          <w:szCs w:val="30"/>
          <w:cs/>
        </w:rPr>
        <w:t>และการจัดกิจกรรมด้านการศึกษา</w:t>
      </w:r>
    </w:p>
    <w:p w14:paraId="12598098" w14:textId="77777777" w:rsidR="001B4279" w:rsidRPr="003A2B7B" w:rsidRDefault="001B4279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947FAE4" w14:textId="12EE1CC7" w:rsidR="00951F55" w:rsidRDefault="009D70DC" w:rsidP="00927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 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44701">
        <w:rPr>
          <w:rFonts w:asciiTheme="majorBidi" w:hAnsiTheme="majorBidi" w:cstheme="majorBidi"/>
          <w:sz w:val="30"/>
          <w:szCs w:val="30"/>
          <w:cs/>
        </w:rPr>
        <w:t>โดยมีระยะเวลา</w:t>
      </w:r>
      <w:r w:rsidR="00985398" w:rsidRPr="00244701">
        <w:rPr>
          <w:rFonts w:asciiTheme="majorBidi" w:hAnsiTheme="majorBidi" w:cstheme="majorBidi"/>
          <w:sz w:val="30"/>
          <w:szCs w:val="30"/>
        </w:rPr>
        <w:t xml:space="preserve"> 15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25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 xml:space="preserve">2557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24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>2572</w:t>
      </w:r>
    </w:p>
    <w:p w14:paraId="58A3BA14" w14:textId="77777777" w:rsidR="009277CB" w:rsidRPr="003A2B7B" w:rsidRDefault="009277CB" w:rsidP="00927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B0F564" w14:textId="29B8512B" w:rsidR="00E66B73" w:rsidRPr="004A3EA9" w:rsidRDefault="00E66B73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</w:p>
    <w:p w14:paraId="4EC2E5B4" w14:textId="77777777" w:rsidR="001001BD" w:rsidRPr="003E062B" w:rsidRDefault="001001B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6A4635" w14:textId="67034C1D" w:rsidR="00E8635A" w:rsidRPr="00244701" w:rsidRDefault="00366C0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44701">
        <w:rPr>
          <w:rFonts w:asciiTheme="majorBidi" w:hAnsiTheme="majorBidi" w:cstheme="majorBidi"/>
          <w:sz w:val="30"/>
          <w:szCs w:val="30"/>
        </w:rPr>
        <w:t xml:space="preserve">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41BD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7597B" w:rsidRPr="00244701">
        <w:rPr>
          <w:rFonts w:asciiTheme="majorBidi" w:hAnsiTheme="majorBidi" w:cstheme="majorBidi"/>
          <w:sz w:val="30"/>
          <w:szCs w:val="30"/>
          <w:cs/>
        </w:rPr>
        <w:t xml:space="preserve">            งบการเงินนี้นำเสนอเป็นเงินบาทซึ่งเป็นสกุลเงินที่ใช้ในการดำเนินงานของบริษัท 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>ทุก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04D5D5EF" w14:textId="77777777" w:rsidR="004B6455" w:rsidRPr="003E062B" w:rsidRDefault="004B6455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DDB71CC" w14:textId="31240047" w:rsidR="0019095D" w:rsidRDefault="00931407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</w:t>
      </w:r>
      <w:r w:rsidRPr="004A3EA9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ของบริษัทและบริษัทย่อย (รวมกันเรียกว่า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"กลุ่มบริษัท") แล</w:t>
      </w:r>
      <w:r w:rsidRPr="00951F55">
        <w:rPr>
          <w:rFonts w:asciiTheme="majorBidi" w:hAnsiTheme="majorBidi" w:cstheme="majorBidi"/>
          <w:sz w:val="30"/>
          <w:szCs w:val="30"/>
          <w:cs/>
        </w:rPr>
        <w:t>ะส่วนได้เสียของ</w:t>
      </w:r>
      <w:r w:rsidR="009F0791" w:rsidRPr="00951F55">
        <w:rPr>
          <w:rFonts w:asciiTheme="majorBidi" w:hAnsiTheme="majorBidi" w:cstheme="majorBidi"/>
          <w:sz w:val="30"/>
          <w:szCs w:val="30"/>
        </w:rPr>
        <w:t xml:space="preserve">   </w:t>
      </w:r>
      <w:r w:rsidRPr="00951F55">
        <w:rPr>
          <w:rFonts w:asciiTheme="majorBidi" w:hAnsiTheme="majorBidi" w:cstheme="majorBidi"/>
          <w:sz w:val="30"/>
          <w:szCs w:val="30"/>
          <w:cs/>
        </w:rPr>
        <w:t>กลุ่มบริษัทในบริษัทร่วม</w:t>
      </w:r>
      <w:r w:rsidRPr="00951F55">
        <w:rPr>
          <w:rFonts w:asciiTheme="majorBidi" w:hAnsiTheme="majorBidi" w:cstheme="majorBidi"/>
          <w:sz w:val="30"/>
          <w:szCs w:val="30"/>
        </w:rPr>
        <w:t xml:space="preserve">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>การ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</w:t>
      </w:r>
      <w:r w:rsidR="00792ACC" w:rsidRPr="00951F55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ทั้งนี้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>การ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ไว้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</w:t>
      </w:r>
      <w:r w:rsidR="009F0791" w:rsidRPr="00951F55">
        <w:rPr>
          <w:rFonts w:asciiTheme="majorBidi" w:hAnsiTheme="majorBidi" w:cstheme="majorBidi"/>
          <w:sz w:val="30"/>
          <w:szCs w:val="30"/>
        </w:rPr>
        <w:t xml:space="preserve"> 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F7062" w:rsidRPr="00951F55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ซึ่งเปิดเผยในหมายเหตุแต่ละข้อ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จะบันทึกโดยวิธีเปลี่ยนทันทีเป็นต้นไป</w:t>
      </w:r>
    </w:p>
    <w:p w14:paraId="3D471DF7" w14:textId="116B00EE" w:rsidR="00E66B73" w:rsidRPr="004A3EA9" w:rsidRDefault="00F96459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</w:p>
    <w:p w14:paraId="3A01D587" w14:textId="77777777" w:rsidR="00A20ECD" w:rsidRPr="003338B3" w:rsidRDefault="00A20ECD" w:rsidP="00F36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2486129E" w14:textId="14FA94CA" w:rsidR="00613542" w:rsidRDefault="00483AD0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</w:t>
      </w:r>
      <w:r w:rsidR="009928CD" w:rsidRPr="0028647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</w:t>
      </w:r>
      <w:r w:rsidR="00286471" w:rsidRPr="00286471">
        <w:rPr>
          <w:rFonts w:asciiTheme="majorBidi" w:hAnsiTheme="majorBidi" w:cstheme="majorBidi" w:hint="cs"/>
          <w:spacing w:val="-4"/>
          <w:sz w:val="30"/>
          <w:szCs w:val="30"/>
          <w:cs/>
        </w:rPr>
        <w:t>ของกลุ่มบริษัท</w:t>
      </w:r>
      <w:r w:rsidR="009928CD" w:rsidRPr="002864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B5867" w:rsidRPr="00286471">
        <w:rPr>
          <w:rFonts w:asciiTheme="majorBidi" w:hAnsiTheme="majorBidi" w:cstheme="majorBidi"/>
          <w:spacing w:val="-4"/>
          <w:sz w:val="30"/>
          <w:szCs w:val="30"/>
          <w:cs/>
        </w:rPr>
        <w:t>ร่วมและ</w:t>
      </w: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B5867" w:rsidRPr="00286471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ได้เปิดเผยในหมายเหตุ</w:t>
      </w:r>
      <w:r w:rsidRPr="009749A9">
        <w:rPr>
          <w:rFonts w:asciiTheme="majorBidi" w:hAnsiTheme="majorBidi" w:cstheme="majorBidi"/>
          <w:sz w:val="30"/>
          <w:szCs w:val="30"/>
          <w:cs/>
        </w:rPr>
        <w:t>ข้อ</w:t>
      </w:r>
      <w:r w:rsidR="0028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6471">
        <w:rPr>
          <w:rFonts w:asciiTheme="majorBidi" w:hAnsiTheme="majorBidi" w:cstheme="majorBidi"/>
          <w:sz w:val="30"/>
          <w:szCs w:val="30"/>
        </w:rPr>
        <w:t xml:space="preserve">1 </w:t>
      </w:r>
      <w:r w:rsidR="00BB1139">
        <w:rPr>
          <w:rFonts w:asciiTheme="majorBidi" w:hAnsiTheme="majorBidi" w:cstheme="majorBidi"/>
          <w:sz w:val="30"/>
          <w:szCs w:val="30"/>
        </w:rPr>
        <w:t>8</w:t>
      </w:r>
      <w:r w:rsidR="00286471">
        <w:rPr>
          <w:rFonts w:asciiTheme="majorBidi" w:hAnsiTheme="majorBidi" w:cstheme="majorBidi"/>
          <w:sz w:val="30"/>
          <w:szCs w:val="30"/>
        </w:rPr>
        <w:t xml:space="preserve"> </w:t>
      </w:r>
      <w:r w:rsidRPr="009749A9">
        <w:rPr>
          <w:rFonts w:asciiTheme="majorBidi" w:hAnsiTheme="majorBidi" w:cstheme="majorBidi"/>
          <w:sz w:val="30"/>
          <w:szCs w:val="30"/>
          <w:cs/>
        </w:rPr>
        <w:t>และ</w:t>
      </w:r>
      <w:r w:rsidR="00F36CE9">
        <w:rPr>
          <w:rFonts w:asciiTheme="majorBidi" w:hAnsiTheme="majorBidi" w:cstheme="majorBidi"/>
          <w:sz w:val="30"/>
          <w:szCs w:val="30"/>
        </w:rPr>
        <w:t xml:space="preserve"> </w:t>
      </w:r>
      <w:r w:rsidR="00BB1139">
        <w:rPr>
          <w:rFonts w:asciiTheme="majorBidi" w:hAnsiTheme="majorBidi" w:cstheme="majorBidi"/>
          <w:sz w:val="30"/>
          <w:szCs w:val="30"/>
        </w:rPr>
        <w:t>9</w:t>
      </w:r>
      <w:r w:rsidR="003338B3">
        <w:rPr>
          <w:rFonts w:asciiTheme="majorBidi" w:hAnsiTheme="majorBidi" w:cstheme="majorBidi"/>
          <w:sz w:val="30"/>
          <w:szCs w:val="30"/>
        </w:rPr>
        <w:t xml:space="preserve"> </w:t>
      </w:r>
      <w:r w:rsidR="003B03C0" w:rsidRPr="008A1E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8A1EB1">
        <w:rPr>
          <w:rFonts w:asciiTheme="majorBidi" w:hAnsiTheme="majorBidi" w:cstheme="majorBidi"/>
          <w:spacing w:val="-2"/>
          <w:sz w:val="30"/>
          <w:szCs w:val="30"/>
          <w:cs/>
        </w:rPr>
        <w:t>บุคคลหรือกิจการอื่นที่เกี่ยวข้องกันที่</w:t>
      </w:r>
      <w:r w:rsidR="00286471" w:rsidRPr="008A1EB1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8A1EB1">
        <w:rPr>
          <w:rFonts w:asciiTheme="majorBidi" w:hAnsiTheme="majorBidi" w:cstheme="majorBidi"/>
          <w:spacing w:val="-2"/>
          <w:sz w:val="30"/>
          <w:szCs w:val="30"/>
          <w:cs/>
        </w:rPr>
        <w:t>มีรายการระหว่างกันที่มีนัยสำคัญกับกลุ่มบริษัทในระหว่างปี</w:t>
      </w:r>
      <w:r w:rsidR="00286471">
        <w:rPr>
          <w:rFonts w:asciiTheme="majorBidi" w:hAnsiTheme="majorBidi" w:cstheme="majorBidi"/>
          <w:sz w:val="30"/>
          <w:szCs w:val="30"/>
        </w:rPr>
        <w:t xml:space="preserve"> </w:t>
      </w:r>
      <w:r w:rsidRPr="009749A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692F0DD" w14:textId="77777777" w:rsidR="007A7642" w:rsidRPr="00FD3FED" w:rsidRDefault="007A7642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244701" w14:paraId="4145A854" w14:textId="77777777" w:rsidTr="00366488">
        <w:trPr>
          <w:trHeight w:val="389"/>
          <w:tblHeader/>
        </w:trPr>
        <w:tc>
          <w:tcPr>
            <w:tcW w:w="3911" w:type="dxa"/>
          </w:tcPr>
          <w:p w14:paraId="7A53E700" w14:textId="77777777" w:rsidR="006D0DAB" w:rsidRPr="00244701" w:rsidRDefault="006D0DAB" w:rsidP="0028647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</w:tcPr>
          <w:p w14:paraId="7FD1EF3F" w14:textId="7F4236A6" w:rsidR="006D0DAB" w:rsidRPr="00244701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050" w:type="dxa"/>
          </w:tcPr>
          <w:p w14:paraId="6EF4D2BE" w14:textId="77777777" w:rsidR="006D0DAB" w:rsidRPr="00244701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38E5" w:rsidRPr="00244701" w14:paraId="6A547649" w14:textId="77777777" w:rsidTr="00FD3FED">
        <w:trPr>
          <w:trHeight w:val="20"/>
        </w:trPr>
        <w:tc>
          <w:tcPr>
            <w:tcW w:w="3911" w:type="dxa"/>
          </w:tcPr>
          <w:p w14:paraId="2857682C" w14:textId="77777777" w:rsidR="00FF38E5" w:rsidRPr="00244701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จํากัด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C4428AA" w14:textId="77777777" w:rsidR="00FF38E5" w:rsidRPr="00244701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1DD8E2F1" w14:textId="77777777" w:rsidR="00FF38E5" w:rsidRPr="00244701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4870195" w14:textId="479FAAAC" w:rsidR="00FF38E5" w:rsidRPr="00244701" w:rsidRDefault="001844A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"/>
              </w:tabs>
              <w:spacing w:line="240" w:lineRule="auto"/>
              <w:ind w:left="104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844A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1844AB" w:rsidRPr="00244701" w14:paraId="60990463" w14:textId="77777777">
        <w:trPr>
          <w:trHeight w:val="20"/>
        </w:trPr>
        <w:tc>
          <w:tcPr>
            <w:tcW w:w="3911" w:type="dxa"/>
          </w:tcPr>
          <w:p w14:paraId="5F4203F3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029E62B0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113CB283" w14:textId="4EE189AB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4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844A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1844AB" w:rsidRPr="00244701" w14:paraId="4268ED75" w14:textId="77777777">
        <w:trPr>
          <w:trHeight w:val="20"/>
        </w:trPr>
        <w:tc>
          <w:tcPr>
            <w:tcW w:w="3911" w:type="dxa"/>
          </w:tcPr>
          <w:p w14:paraId="0AA7F18B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ยูนิเวนเจอร์ จํากัด (มหาชน)</w:t>
            </w:r>
          </w:p>
          <w:p w14:paraId="67EA0768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4918FB2B" w14:textId="77777777" w:rsidR="001844AB" w:rsidRPr="00244701" w:rsidRDefault="001844AB" w:rsidP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8C75731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5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1844AB" w:rsidRPr="00244701" w14:paraId="2F2C4241" w14:textId="77777777">
        <w:trPr>
          <w:trHeight w:val="20"/>
        </w:trPr>
        <w:tc>
          <w:tcPr>
            <w:tcW w:w="3911" w:type="dxa"/>
          </w:tcPr>
          <w:p w14:paraId="18678927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เสริมสุข จํากัด (มหาชน)</w:t>
            </w:r>
          </w:p>
          <w:p w14:paraId="57056C84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0620EB82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7F78EC1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5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1844AB" w:rsidRPr="00244701" w14:paraId="2D6D589D" w14:textId="77777777">
        <w:trPr>
          <w:trHeight w:val="20"/>
        </w:trPr>
        <w:tc>
          <w:tcPr>
            <w:tcW w:w="3911" w:type="dxa"/>
          </w:tcPr>
          <w:p w14:paraId="41D881BE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โออิชิกรุ๊ป จํากัด (มหาชน)</w:t>
            </w:r>
          </w:p>
          <w:p w14:paraId="29F637E2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65CA951E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7C78CB2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4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1844AB" w:rsidRPr="00244701" w14:paraId="00A256B3" w14:textId="77777777">
        <w:trPr>
          <w:trHeight w:val="20"/>
        </w:trPr>
        <w:tc>
          <w:tcPr>
            <w:tcW w:w="3911" w:type="dxa"/>
          </w:tcPr>
          <w:p w14:paraId="698CB5BC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จํากัด (มหาชน) และบริษัทในกลุ่ม</w:t>
            </w:r>
          </w:p>
        </w:tc>
        <w:tc>
          <w:tcPr>
            <w:tcW w:w="1417" w:type="dxa"/>
          </w:tcPr>
          <w:p w14:paraId="5624E3AF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03F8A1D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4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ร่วมกัน</w:t>
            </w:r>
          </w:p>
        </w:tc>
      </w:tr>
      <w:tr w:rsidR="001844AB" w:rsidRPr="00244701" w14:paraId="1DA6DA4B" w14:textId="77777777">
        <w:trPr>
          <w:trHeight w:val="20"/>
        </w:trPr>
        <w:tc>
          <w:tcPr>
            <w:tcW w:w="3911" w:type="dxa"/>
          </w:tcPr>
          <w:p w14:paraId="4DFC9ED1" w14:textId="77777777" w:rsidR="001844AB" w:rsidRPr="00244701" w:rsidRDefault="001844AB" w:rsidP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จํากัด (มหาชน)</w:t>
            </w:r>
          </w:p>
          <w:p w14:paraId="6F659FD9" w14:textId="77777777" w:rsidR="001844AB" w:rsidRPr="00244701" w:rsidRDefault="001844AB" w:rsidP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28B24590" w14:textId="77777777" w:rsidR="001844AB" w:rsidRPr="00244701" w:rsidRDefault="001844AB" w:rsidP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5A23775C" w14:textId="4049AF78" w:rsidR="001844AB" w:rsidRPr="00244701" w:rsidRDefault="00035546" w:rsidP="0071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218" w:hanging="16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35546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มีผู้ถือหุ้นร่วมกันและกรรมการเป็นสมาชิกในครอบครัว</w:t>
            </w:r>
          </w:p>
        </w:tc>
      </w:tr>
      <w:tr w:rsidR="001844AB" w:rsidRPr="00244701" w14:paraId="54DCF984" w14:textId="77777777">
        <w:trPr>
          <w:trHeight w:val="20"/>
        </w:trPr>
        <w:tc>
          <w:tcPr>
            <w:tcW w:w="3911" w:type="dxa"/>
          </w:tcPr>
          <w:p w14:paraId="7525DA1F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คอร์ป จำกัด (มหาชน) และบริษัทในกลุ่ม</w:t>
            </w:r>
          </w:p>
        </w:tc>
        <w:tc>
          <w:tcPr>
            <w:tcW w:w="1417" w:type="dxa"/>
          </w:tcPr>
          <w:p w14:paraId="482DE03B" w14:textId="77777777" w:rsidR="001844AB" w:rsidRPr="00244701" w:rsidRDefault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30012C6" w14:textId="5AC4C395" w:rsidR="001844AB" w:rsidRPr="00244701" w:rsidRDefault="00035546" w:rsidP="0003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218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35546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มีผู้ถือหุ้นร่วมกันและกรรมการเป็นสมาชิกในครอบครัว</w:t>
            </w:r>
          </w:p>
        </w:tc>
      </w:tr>
      <w:tr w:rsidR="001844AB" w:rsidRPr="00244701" w14:paraId="16D0EEB2" w14:textId="77777777" w:rsidTr="00FD3FED">
        <w:trPr>
          <w:trHeight w:val="20"/>
        </w:trPr>
        <w:tc>
          <w:tcPr>
            <w:tcW w:w="3911" w:type="dxa"/>
          </w:tcPr>
          <w:p w14:paraId="3BA625CC" w14:textId="77777777" w:rsidR="001844AB" w:rsidRPr="00244701" w:rsidRDefault="001844AB" w:rsidP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เฟรเซอร์ส พร็อพเพอร์ตี้ (ประเทศไทย)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และบริษัทในกลุ่ม</w:t>
            </w:r>
          </w:p>
        </w:tc>
        <w:tc>
          <w:tcPr>
            <w:tcW w:w="1417" w:type="dxa"/>
          </w:tcPr>
          <w:p w14:paraId="7004D4B4" w14:textId="77777777" w:rsidR="001844AB" w:rsidRPr="00244701" w:rsidRDefault="001844AB" w:rsidP="0018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460F62E" w14:textId="7FF0166A" w:rsidR="001844AB" w:rsidRPr="00244701" w:rsidRDefault="00957B85" w:rsidP="0095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218" w:hanging="18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35546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มีผู้ถือหุ้นร่วมกันและกรรมการเป็นสมาชิกในครอบครัว</w:t>
            </w:r>
          </w:p>
        </w:tc>
      </w:tr>
      <w:tr w:rsidR="00957B85" w:rsidRPr="00244701" w14:paraId="15949D5B" w14:textId="77777777">
        <w:trPr>
          <w:trHeight w:val="20"/>
        </w:trPr>
        <w:tc>
          <w:tcPr>
            <w:tcW w:w="3911" w:type="dxa"/>
          </w:tcPr>
          <w:p w14:paraId="5E914143" w14:textId="77777777" w:rsidR="00957B85" w:rsidRPr="00244701" w:rsidRDefault="0095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แผ่นดินทอง พร็อพเพอร์ตี้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ดีเวลลอปเม้นท์ จํากัด (มหาชน)</w:t>
            </w:r>
          </w:p>
          <w:p w14:paraId="0581A320" w14:textId="77777777" w:rsidR="00957B85" w:rsidRPr="00244701" w:rsidRDefault="0095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</w:tcPr>
          <w:p w14:paraId="595BB8CC" w14:textId="77777777" w:rsidR="00957B85" w:rsidRPr="00244701" w:rsidRDefault="00957B85" w:rsidP="00AF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ECD5076" w14:textId="7F5BB656" w:rsidR="00957B85" w:rsidRPr="00244701" w:rsidRDefault="0095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218" w:hanging="178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10FE5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14:paraId="485AFDEA" w14:textId="77777777" w:rsidR="004D27E4" w:rsidRPr="00244701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523BDD5" w14:textId="77777777" w:rsidR="00A9511B" w:rsidRDefault="00A9511B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A6589" w14:textId="77777777" w:rsidR="00126751" w:rsidRDefault="0012675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AF876" w14:textId="77777777" w:rsidR="00126751" w:rsidRDefault="0012675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ADECF" w14:textId="77777777" w:rsidR="00126751" w:rsidRPr="00366488" w:rsidRDefault="0012675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21"/>
        <w:gridCol w:w="1062"/>
        <w:gridCol w:w="276"/>
        <w:gridCol w:w="14"/>
        <w:gridCol w:w="1063"/>
        <w:gridCol w:w="270"/>
        <w:gridCol w:w="1079"/>
        <w:gridCol w:w="270"/>
        <w:gridCol w:w="18"/>
        <w:gridCol w:w="1061"/>
        <w:gridCol w:w="18"/>
      </w:tblGrid>
      <w:tr w:rsidR="00D60B8B" w:rsidRPr="00244701" w14:paraId="09EFA7EE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41C0EB49" w14:textId="78082248" w:rsidR="00D60B8B" w:rsidRPr="00244701" w:rsidRDefault="00D60B8B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5"/>
          </w:tcPr>
          <w:p w14:paraId="210F1C9F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C9D614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6926A0B1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DB" w:rsidRPr="00244701" w14:paraId="0600A99B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4A0A1214" w14:textId="4A39478A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gridSpan w:val="2"/>
          </w:tcPr>
          <w:p w14:paraId="7F646114" w14:textId="0FEAAAA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14:paraId="48ED37F9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F892119" w14:textId="7E92B0DB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C7AD86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8C7AB" w14:textId="5F114BEF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F0CABB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9E3915" w14:textId="155E9546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C2A94" w:rsidRPr="00244701" w14:paraId="01DD148C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6277640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10"/>
          </w:tcPr>
          <w:p w14:paraId="1944DCF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44701" w14:paraId="4795E14E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1969F02A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  <w:gridSpan w:val="2"/>
          </w:tcPr>
          <w:p w14:paraId="102F42AC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1D689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34189B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57A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B1EF5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88A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D9BF8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944" w:rsidRPr="00244701" w14:paraId="5889BECD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5BF154CF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gridSpan w:val="2"/>
          </w:tcPr>
          <w:p w14:paraId="544F837B" w14:textId="3E0D4CE3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973F04F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FD6CC62" w14:textId="3102D58D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BA298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976A2" w14:textId="7860CD56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E3362">
              <w:rPr>
                <w:rFonts w:asciiTheme="majorBidi" w:hAnsiTheme="majorBidi"/>
                <w:sz w:val="30"/>
                <w:szCs w:val="30"/>
                <w:cs/>
              </w:rPr>
              <w:t>363</w:t>
            </w:r>
            <w:r w:rsidRPr="00BE33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3362">
              <w:rPr>
                <w:rFonts w:asciiTheme="majorBidi" w:hAnsiTheme="majorBidi"/>
                <w:sz w:val="30"/>
                <w:szCs w:val="30"/>
                <w:cs/>
              </w:rPr>
              <w:t>927</w:t>
            </w:r>
          </w:p>
        </w:tc>
        <w:tc>
          <w:tcPr>
            <w:tcW w:w="270" w:type="dxa"/>
          </w:tcPr>
          <w:p w14:paraId="075927C1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56D72E" w14:textId="7C1E4D55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C0696">
              <w:rPr>
                <w:rFonts w:asciiTheme="majorBidi" w:hAnsiTheme="majorBidi" w:cstheme="majorBidi"/>
                <w:sz w:val="30"/>
                <w:szCs w:val="30"/>
              </w:rPr>
              <w:t>409,503</w:t>
            </w:r>
          </w:p>
        </w:tc>
      </w:tr>
      <w:tr w:rsidR="00A90944" w:rsidRPr="00244701" w14:paraId="181709F1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55A31BA3" w14:textId="6F01EF3E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  <w:gridSpan w:val="2"/>
          </w:tcPr>
          <w:p w14:paraId="6D6820E1" w14:textId="1F4B69D2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EC24608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E058923" w14:textId="7C71C285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AAA3B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15AD8" w14:textId="5BCC3EB9" w:rsidR="00A90944" w:rsidRPr="009C0696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70042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31E47A" w14:textId="0C48E7BA" w:rsidR="00A90944" w:rsidRPr="0028647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60,49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90944" w:rsidRPr="00244701" w14:paraId="2CB09733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37699611" w14:textId="2B28A8C0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  <w:gridSpan w:val="2"/>
          </w:tcPr>
          <w:p w14:paraId="68AEE19D" w14:textId="2B277076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124344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FAB4B84" w14:textId="47A35753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CC931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F2629" w14:textId="679B0496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E53B5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3E53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53B5">
              <w:rPr>
                <w:rFonts w:asciiTheme="majorBidi" w:hAnsiTheme="majorBidi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14:paraId="28A79FB4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A687B2" w14:textId="4DBA174D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7,558</w:t>
            </w:r>
          </w:p>
        </w:tc>
      </w:tr>
      <w:tr w:rsidR="00A90944" w:rsidRPr="00244701" w14:paraId="7293F64C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0A02D85E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2A3341DA" w14:textId="23122A2C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B72086A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0B9712C" w14:textId="72CFA029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455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6C86E" w14:textId="45C5137C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E53B5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3E53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53B5">
              <w:rPr>
                <w:rFonts w:asciiTheme="majorBidi" w:hAnsiTheme="majorBidi"/>
                <w:sz w:val="30"/>
                <w:szCs w:val="30"/>
                <w:cs/>
              </w:rPr>
              <w:t>471</w:t>
            </w:r>
          </w:p>
        </w:tc>
        <w:tc>
          <w:tcPr>
            <w:tcW w:w="270" w:type="dxa"/>
          </w:tcPr>
          <w:p w14:paraId="26F3FEDA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84B155" w14:textId="24C863A0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8,808</w:t>
            </w:r>
          </w:p>
        </w:tc>
      </w:tr>
      <w:tr w:rsidR="00A90944" w:rsidRPr="00244701" w14:paraId="1499B55B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6111F31C" w14:textId="7D5112E4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gridSpan w:val="2"/>
          </w:tcPr>
          <w:p w14:paraId="08A86D9D" w14:textId="0AE8A285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81DDDA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128C86A" w14:textId="2A4EBF26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D6AA5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0F124" w14:textId="2014DF6E" w:rsidR="00A90944" w:rsidRPr="009E36AC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  <w:cs/>
              </w:rPr>
            </w:pPr>
            <w:r w:rsidRPr="00560511">
              <w:rPr>
                <w:rFonts w:asciiTheme="majorBidi" w:hAnsiTheme="majorBidi"/>
                <w:sz w:val="30"/>
                <w:szCs w:val="30"/>
              </w:rPr>
              <w:t>17,575</w:t>
            </w:r>
          </w:p>
        </w:tc>
        <w:tc>
          <w:tcPr>
            <w:tcW w:w="270" w:type="dxa"/>
          </w:tcPr>
          <w:p w14:paraId="12FFCA92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0B0A5E" w14:textId="2A07D445" w:rsidR="00A90944" w:rsidRPr="0082649C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944" w:rsidRPr="00244701" w14:paraId="3C37EA90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0C3718E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  <w:gridSpan w:val="2"/>
          </w:tcPr>
          <w:p w14:paraId="38C27184" w14:textId="19AF7533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6899F82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8B90DCD" w14:textId="13A264B2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34791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5433" w14:textId="736E95B1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E36AC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9E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36AC">
              <w:rPr>
                <w:rFonts w:asciiTheme="majorBidi" w:hAnsiTheme="majorBidi"/>
                <w:sz w:val="30"/>
                <w:szCs w:val="30"/>
                <w:cs/>
              </w:rPr>
              <w:t>450</w:t>
            </w:r>
          </w:p>
        </w:tc>
        <w:tc>
          <w:tcPr>
            <w:tcW w:w="270" w:type="dxa"/>
          </w:tcPr>
          <w:p w14:paraId="6AC4102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AC8A05" w14:textId="1A5D64ED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8,374</w:t>
            </w:r>
          </w:p>
        </w:tc>
      </w:tr>
      <w:tr w:rsidR="00A90944" w:rsidRPr="00244701" w14:paraId="2E1BED51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482E5CD2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35ABBB35" w14:textId="7B2FF7CC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39AEB5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7F0100C" w14:textId="3C61AA53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48256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FF52" w14:textId="767179D3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A84179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A841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4179">
              <w:rPr>
                <w:rFonts w:asciiTheme="majorBidi" w:hAnsiTheme="majorBidi"/>
                <w:sz w:val="30"/>
                <w:szCs w:val="30"/>
                <w:cs/>
              </w:rPr>
              <w:t>380</w:t>
            </w:r>
          </w:p>
        </w:tc>
        <w:tc>
          <w:tcPr>
            <w:tcW w:w="270" w:type="dxa"/>
          </w:tcPr>
          <w:p w14:paraId="40D7E41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558D56" w14:textId="6A92E30C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18,377</w:t>
            </w:r>
          </w:p>
        </w:tc>
      </w:tr>
      <w:tr w:rsidR="004F30DB" w:rsidRPr="00D659F1" w14:paraId="2B9B8A72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25AF6D83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5608F422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08AA960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290865D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F8A5C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BA676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E022B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85E47F" w14:textId="77777777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0DB" w:rsidRPr="00244701" w14:paraId="32A227C7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15185284" w14:textId="21C0326B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gridSpan w:val="2"/>
          </w:tcPr>
          <w:p w14:paraId="61225251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CBCC863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1606B6F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9B4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1D2EA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54183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E3F04A5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0DB" w:rsidRPr="00244701" w14:paraId="1F13D035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11DCBE1C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gridSpan w:val="2"/>
          </w:tcPr>
          <w:p w14:paraId="5C75F038" w14:textId="1A785F23" w:rsidR="004F30DB" w:rsidRPr="00244701" w:rsidRDefault="00E56583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56583">
              <w:rPr>
                <w:rFonts w:asciiTheme="majorBidi" w:hAnsiTheme="majorBidi" w:cstheme="majorBidi"/>
                <w:sz w:val="30"/>
                <w:szCs w:val="30"/>
              </w:rPr>
              <w:t>21,230</w:t>
            </w:r>
          </w:p>
        </w:tc>
        <w:tc>
          <w:tcPr>
            <w:tcW w:w="276" w:type="dxa"/>
          </w:tcPr>
          <w:p w14:paraId="338D6917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3055B8A" w14:textId="22B95B74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085</w:t>
            </w:r>
          </w:p>
        </w:tc>
        <w:tc>
          <w:tcPr>
            <w:tcW w:w="270" w:type="dxa"/>
          </w:tcPr>
          <w:p w14:paraId="0F95A237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CCCBA" w14:textId="58038F3A" w:rsidR="004F30DB" w:rsidRPr="00244701" w:rsidRDefault="00FE3941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1">
              <w:rPr>
                <w:rFonts w:asciiTheme="majorBidi" w:hAnsiTheme="majorBidi" w:cstheme="majorBidi"/>
                <w:sz w:val="30"/>
                <w:szCs w:val="30"/>
              </w:rPr>
              <w:t>21,212</w:t>
            </w:r>
          </w:p>
        </w:tc>
        <w:tc>
          <w:tcPr>
            <w:tcW w:w="270" w:type="dxa"/>
          </w:tcPr>
          <w:p w14:paraId="20C6F6FB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FDB4F5" w14:textId="66DF47BC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16,061</w:t>
            </w:r>
          </w:p>
        </w:tc>
      </w:tr>
      <w:tr w:rsidR="00A90944" w:rsidRPr="00244701" w14:paraId="774B6731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7C6FA24B" w14:textId="0AEB57E8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  <w:gridSpan w:val="2"/>
          </w:tcPr>
          <w:p w14:paraId="61B20FA7" w14:textId="202A19BE" w:rsidR="00A90944" w:rsidRPr="0028647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0F75FA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72DB868" w14:textId="6F1DD99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85DA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D8A7C" w14:textId="003709D4" w:rsidR="00A90944" w:rsidRPr="00377C2F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86D6D">
              <w:rPr>
                <w:rFonts w:asciiTheme="majorBidi" w:hAnsiTheme="majorBidi" w:cstheme="majorBidi"/>
                <w:sz w:val="30"/>
                <w:szCs w:val="30"/>
              </w:rPr>
              <w:t>5,354</w:t>
            </w:r>
          </w:p>
        </w:tc>
        <w:tc>
          <w:tcPr>
            <w:tcW w:w="270" w:type="dxa"/>
          </w:tcPr>
          <w:p w14:paraId="58B6A770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2425F35" w14:textId="26C1EFF0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6,73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0944" w:rsidRPr="00244701" w14:paraId="073D1073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7466BB6D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24312A6D" w14:textId="500D450C" w:rsidR="00A90944" w:rsidRPr="00680ED5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A90944">
              <w:rPr>
                <w:rFonts w:asciiTheme="majorBidi" w:hAnsiTheme="majorBidi"/>
                <w:sz w:val="30"/>
                <w:szCs w:val="30"/>
              </w:rPr>
              <w:t>97</w:t>
            </w:r>
          </w:p>
        </w:tc>
        <w:tc>
          <w:tcPr>
            <w:tcW w:w="276" w:type="dxa"/>
          </w:tcPr>
          <w:p w14:paraId="0D356BBF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5733130" w14:textId="6E8B1AC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88</w:t>
            </w:r>
          </w:p>
        </w:tc>
        <w:tc>
          <w:tcPr>
            <w:tcW w:w="270" w:type="dxa"/>
          </w:tcPr>
          <w:p w14:paraId="3F32DE1F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2361" w14:textId="7A7C9F29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A0B1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E85CCD" w14:textId="26793E60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944" w:rsidRPr="00244701" w14:paraId="3B63B6AE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4CACB570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gridSpan w:val="2"/>
          </w:tcPr>
          <w:p w14:paraId="18B9633B" w14:textId="7964D9F5" w:rsidR="00A90944" w:rsidRPr="00680ED5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A90944">
              <w:rPr>
                <w:rFonts w:asciiTheme="majorBidi" w:hAnsiTheme="majorBidi"/>
                <w:sz w:val="30"/>
                <w:szCs w:val="30"/>
              </w:rPr>
              <w:t>92,576</w:t>
            </w:r>
          </w:p>
        </w:tc>
        <w:tc>
          <w:tcPr>
            <w:tcW w:w="276" w:type="dxa"/>
          </w:tcPr>
          <w:p w14:paraId="1B20843C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97DB54F" w14:textId="37C233C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680ED5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778</w:t>
            </w:r>
          </w:p>
        </w:tc>
        <w:tc>
          <w:tcPr>
            <w:tcW w:w="270" w:type="dxa"/>
          </w:tcPr>
          <w:p w14:paraId="76A1646C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68370" w14:textId="19F2E15B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D316F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9E4FAF" w14:textId="73AB74AD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944" w:rsidRPr="00D659F1" w14:paraId="3EBA9B74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5BD16C48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0C33EBC3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EE85701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25E9FEC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A036B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1DBE3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D8043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5E5A4B" w14:textId="77777777" w:rsidR="00A90944" w:rsidRPr="00366488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944" w:rsidRPr="00244701" w14:paraId="742362BF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25C6F3F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  <w:gridSpan w:val="2"/>
          </w:tcPr>
          <w:p w14:paraId="5C896FD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947EA6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ECB5D3B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5960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B9E0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A5E9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61A5D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944" w:rsidRPr="00244701" w14:paraId="0A509BC9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0C90241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  <w:gridSpan w:val="2"/>
          </w:tcPr>
          <w:p w14:paraId="10C52CA6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4E88CF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AE3695C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A12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C0785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58E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C3F311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921" w:rsidRPr="00244701" w14:paraId="7CEF7A48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517521DF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gridSpan w:val="2"/>
          </w:tcPr>
          <w:p w14:paraId="15A1362A" w14:textId="340011A1" w:rsidR="00262921" w:rsidRPr="0026292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26292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A0BB0" w:rsidRPr="000A0BB0">
              <w:rPr>
                <w:rFonts w:asciiTheme="majorBidi" w:hAnsiTheme="majorBidi"/>
                <w:sz w:val="30"/>
                <w:szCs w:val="30"/>
              </w:rPr>
              <w:t xml:space="preserve"> 66,488</w:t>
            </w:r>
          </w:p>
        </w:tc>
        <w:tc>
          <w:tcPr>
            <w:tcW w:w="276" w:type="dxa"/>
          </w:tcPr>
          <w:p w14:paraId="64A7AE0A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FCCAC19" w14:textId="044C84BE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/>
                <w:sz w:val="30"/>
                <w:szCs w:val="30"/>
              </w:rPr>
              <w:t>4,089</w:t>
            </w:r>
          </w:p>
        </w:tc>
        <w:tc>
          <w:tcPr>
            <w:tcW w:w="270" w:type="dxa"/>
          </w:tcPr>
          <w:p w14:paraId="39F2F53A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8A1D" w14:textId="6595BE29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2921">
              <w:rPr>
                <w:rFonts w:asciiTheme="majorBidi" w:hAnsiTheme="majorBidi" w:cstheme="majorBidi"/>
                <w:sz w:val="30"/>
                <w:szCs w:val="30"/>
              </w:rPr>
              <w:t xml:space="preserve"> 26,011 </w:t>
            </w:r>
          </w:p>
        </w:tc>
        <w:tc>
          <w:tcPr>
            <w:tcW w:w="270" w:type="dxa"/>
          </w:tcPr>
          <w:p w14:paraId="4DDD3E6B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B07E71" w14:textId="2D64625B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30,559</w:t>
            </w:r>
          </w:p>
        </w:tc>
      </w:tr>
      <w:tr w:rsidR="00262921" w:rsidRPr="00244701" w14:paraId="797CEB31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0A331611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  <w:gridSpan w:val="2"/>
          </w:tcPr>
          <w:p w14:paraId="64E25208" w14:textId="449FCA8B" w:rsidR="00262921" w:rsidRPr="00262921" w:rsidRDefault="000A0BB0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0A0BB0">
              <w:rPr>
                <w:rFonts w:asciiTheme="majorBidi" w:hAnsiTheme="majorBidi"/>
                <w:sz w:val="30"/>
                <w:szCs w:val="30"/>
              </w:rPr>
              <w:t>3,733</w:t>
            </w:r>
          </w:p>
        </w:tc>
        <w:tc>
          <w:tcPr>
            <w:tcW w:w="276" w:type="dxa"/>
          </w:tcPr>
          <w:p w14:paraId="5971DE29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064C242" w14:textId="6DE58E86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006</w:t>
            </w:r>
          </w:p>
        </w:tc>
        <w:tc>
          <w:tcPr>
            <w:tcW w:w="270" w:type="dxa"/>
          </w:tcPr>
          <w:p w14:paraId="347D1F04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A968" w14:textId="3CAD1E0F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2921">
              <w:rPr>
                <w:rFonts w:asciiTheme="majorBidi" w:hAnsiTheme="majorBidi" w:cstheme="majorBidi"/>
                <w:sz w:val="30"/>
                <w:szCs w:val="30"/>
              </w:rPr>
              <w:t xml:space="preserve"> 1,779 </w:t>
            </w:r>
          </w:p>
        </w:tc>
        <w:tc>
          <w:tcPr>
            <w:tcW w:w="270" w:type="dxa"/>
          </w:tcPr>
          <w:p w14:paraId="233ED18D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F9CEBD" w14:textId="3F16B619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1,895</w:t>
            </w:r>
          </w:p>
        </w:tc>
      </w:tr>
      <w:tr w:rsidR="00262921" w:rsidRPr="00244701" w14:paraId="76CFA99D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4857C264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9C95F73" w14:textId="40BB2090" w:rsidR="00262921" w:rsidRPr="0026292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  <w:cs/>
              </w:rPr>
            </w:pPr>
            <w:r w:rsidRPr="0026292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A0BB0" w:rsidRPr="000A0BB0">
              <w:rPr>
                <w:rFonts w:asciiTheme="majorBidi" w:hAnsiTheme="majorBidi"/>
                <w:sz w:val="30"/>
                <w:szCs w:val="30"/>
              </w:rPr>
              <w:t xml:space="preserve"> 54 </w:t>
            </w:r>
            <w:r w:rsidRPr="00262921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6" w:type="dxa"/>
          </w:tcPr>
          <w:p w14:paraId="6D5FB8E8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0C459F56" w14:textId="13BC17BF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14:paraId="65FE4DE1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E8DF2" w14:textId="58670641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2921">
              <w:rPr>
                <w:rFonts w:asciiTheme="majorBidi" w:hAnsiTheme="majorBidi" w:cstheme="majorBidi"/>
                <w:sz w:val="30"/>
                <w:szCs w:val="30"/>
              </w:rPr>
              <w:t xml:space="preserve"> 33 </w:t>
            </w:r>
          </w:p>
        </w:tc>
        <w:tc>
          <w:tcPr>
            <w:tcW w:w="270" w:type="dxa"/>
          </w:tcPr>
          <w:p w14:paraId="2B987B9F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3CB3C29" w14:textId="7FF436A4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262921" w:rsidRPr="00244701" w14:paraId="35CF523C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17AAD922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58B2D0" w14:textId="2B5B1FFC" w:rsidR="00262921" w:rsidRPr="0026292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6292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A0BB0" w:rsidRPr="000A0BB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70,275</w:t>
            </w:r>
          </w:p>
        </w:tc>
        <w:tc>
          <w:tcPr>
            <w:tcW w:w="276" w:type="dxa"/>
          </w:tcPr>
          <w:p w14:paraId="35D097A6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569D17" w14:textId="2116DCAC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78,160</w:t>
            </w:r>
          </w:p>
        </w:tc>
        <w:tc>
          <w:tcPr>
            <w:tcW w:w="270" w:type="dxa"/>
          </w:tcPr>
          <w:p w14:paraId="7BD53067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D056" w14:textId="0367DF88" w:rsidR="00262921" w:rsidRPr="0026292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29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29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27,823 </w:t>
            </w:r>
          </w:p>
        </w:tc>
        <w:tc>
          <w:tcPr>
            <w:tcW w:w="270" w:type="dxa"/>
          </w:tcPr>
          <w:p w14:paraId="197B42E5" w14:textId="77777777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C201E4" w14:textId="18B851F9" w:rsidR="00262921" w:rsidRPr="00244701" w:rsidRDefault="00262921" w:rsidP="002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2,498</w:t>
            </w:r>
          </w:p>
        </w:tc>
      </w:tr>
      <w:tr w:rsidR="00A90944" w:rsidRPr="00244701" w14:paraId="38E509D0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749AF5D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77D598A9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4E72B8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493E944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8A92C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EE429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3D74E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97A015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944" w:rsidRPr="00244701" w14:paraId="5FD94B89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42ADB8A2" w14:textId="747BB5B2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  <w:gridSpan w:val="2"/>
          </w:tcPr>
          <w:p w14:paraId="1D90E882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348BE8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9E82478" w14:textId="28D8366F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B34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8D681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9B914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7E002B" w14:textId="53D75E71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944" w:rsidRPr="00244701" w14:paraId="407409C5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2E339F69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  <w:gridSpan w:val="2"/>
          </w:tcPr>
          <w:p w14:paraId="0D77546B" w14:textId="15FCE5F7" w:rsidR="00A90944" w:rsidRPr="00244701" w:rsidRDefault="00E842C2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842C2">
              <w:rPr>
                <w:rFonts w:asciiTheme="majorBidi" w:hAnsiTheme="majorBidi" w:cstheme="majorBidi"/>
                <w:sz w:val="30"/>
                <w:szCs w:val="30"/>
              </w:rPr>
              <w:t>103,107</w:t>
            </w:r>
          </w:p>
        </w:tc>
        <w:tc>
          <w:tcPr>
            <w:tcW w:w="276" w:type="dxa"/>
          </w:tcPr>
          <w:p w14:paraId="35EE351C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E783B68" w14:textId="15769042" w:rsidR="00A90944" w:rsidRPr="00CE3069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98</w:t>
            </w:r>
            <w:r w:rsidRPr="00CE3069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045</w:t>
            </w:r>
          </w:p>
        </w:tc>
        <w:tc>
          <w:tcPr>
            <w:tcW w:w="270" w:type="dxa"/>
          </w:tcPr>
          <w:p w14:paraId="358BBC27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06EC" w14:textId="042001FD" w:rsidR="00A90944" w:rsidRPr="00244701" w:rsidRDefault="00E842C2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842C2">
              <w:rPr>
                <w:rFonts w:asciiTheme="majorBidi" w:hAnsiTheme="majorBidi" w:cstheme="majorBidi"/>
                <w:sz w:val="30"/>
                <w:szCs w:val="30"/>
              </w:rPr>
              <w:t>18,738</w:t>
            </w:r>
          </w:p>
        </w:tc>
        <w:tc>
          <w:tcPr>
            <w:tcW w:w="270" w:type="dxa"/>
          </w:tcPr>
          <w:p w14:paraId="311C7503" w14:textId="77777777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C1AF6F" w14:textId="791478ED" w:rsidR="00A90944" w:rsidRPr="00244701" w:rsidRDefault="00A90944" w:rsidP="00A9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32,420</w:t>
            </w:r>
          </w:p>
        </w:tc>
      </w:tr>
      <w:tr w:rsidR="008B284D" w:rsidRPr="00244701" w14:paraId="6F02B2D1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60EFDB23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6CB6C9CB" w14:textId="651EF08E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842C2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6" w:type="dxa"/>
          </w:tcPr>
          <w:p w14:paraId="3B686928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F96F97A" w14:textId="202C92EB" w:rsidR="008B284D" w:rsidRPr="00CE3069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D16BE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D16BE5">
              <w:rPr>
                <w:rFonts w:asciiTheme="majorBidi" w:hAnsiTheme="majorBidi"/>
                <w:sz w:val="30"/>
                <w:szCs w:val="30"/>
              </w:rPr>
              <w:t>,</w:t>
            </w:r>
            <w:r w:rsidRPr="00D16BE5">
              <w:rPr>
                <w:rFonts w:asciiTheme="majorBidi" w:hAnsiTheme="majorBidi"/>
                <w:sz w:val="30"/>
                <w:szCs w:val="30"/>
                <w:cs/>
              </w:rPr>
              <w:t>719</w:t>
            </w:r>
          </w:p>
        </w:tc>
        <w:tc>
          <w:tcPr>
            <w:tcW w:w="270" w:type="dxa"/>
          </w:tcPr>
          <w:p w14:paraId="4DED7DE8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1D27" w14:textId="3FDFD420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F1BE9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3EA312" w14:textId="64598EF6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284D" w:rsidRPr="00244701" w14:paraId="59D5325A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5592EE7D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  <w:gridSpan w:val="2"/>
          </w:tcPr>
          <w:p w14:paraId="00D42747" w14:textId="35980566" w:rsidR="008B284D" w:rsidRPr="00E1090E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B284D">
              <w:rPr>
                <w:rFonts w:asciiTheme="majorBidi" w:hAnsiTheme="majorBidi" w:cstheme="majorBidi"/>
                <w:sz w:val="30"/>
                <w:szCs w:val="30"/>
              </w:rPr>
              <w:t>37,392</w:t>
            </w:r>
          </w:p>
        </w:tc>
        <w:tc>
          <w:tcPr>
            <w:tcW w:w="276" w:type="dxa"/>
          </w:tcPr>
          <w:p w14:paraId="65F3778D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83E553C" w14:textId="31B53F06" w:rsidR="008B284D" w:rsidRPr="00CE3069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Pr="00CE3069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943</w:t>
            </w:r>
          </w:p>
        </w:tc>
        <w:tc>
          <w:tcPr>
            <w:tcW w:w="270" w:type="dxa"/>
          </w:tcPr>
          <w:p w14:paraId="1A58AB27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AAE2A" w14:textId="4D6FCA56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B284D">
              <w:rPr>
                <w:rFonts w:asciiTheme="majorBidi" w:hAnsiTheme="majorBidi" w:cstheme="majorBidi"/>
                <w:sz w:val="30"/>
                <w:szCs w:val="30"/>
              </w:rPr>
              <w:t>18,387</w:t>
            </w:r>
          </w:p>
        </w:tc>
        <w:tc>
          <w:tcPr>
            <w:tcW w:w="270" w:type="dxa"/>
          </w:tcPr>
          <w:p w14:paraId="6CE86788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D8CA4A" w14:textId="3885CFA4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23,318</w:t>
            </w:r>
          </w:p>
        </w:tc>
      </w:tr>
      <w:tr w:rsidR="008B284D" w:rsidRPr="00244701" w14:paraId="7B2F83A1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62F98CBF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1A99645D" w14:textId="1E9014BC" w:rsidR="008B284D" w:rsidRPr="00E1090E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71613">
              <w:rPr>
                <w:rFonts w:asciiTheme="majorBidi" w:hAnsiTheme="majorBidi" w:cstheme="majorBidi"/>
                <w:sz w:val="30"/>
                <w:szCs w:val="30"/>
              </w:rPr>
              <w:t>19,911</w:t>
            </w:r>
          </w:p>
        </w:tc>
        <w:tc>
          <w:tcPr>
            <w:tcW w:w="276" w:type="dxa"/>
          </w:tcPr>
          <w:p w14:paraId="09AC099F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7F9D754" w14:textId="4EE28512" w:rsidR="008B284D" w:rsidRPr="00CE3069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CE3069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049</w:t>
            </w:r>
          </w:p>
        </w:tc>
        <w:tc>
          <w:tcPr>
            <w:tcW w:w="270" w:type="dxa"/>
          </w:tcPr>
          <w:p w14:paraId="36C67EB1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72995" w14:textId="79B0370B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DD1226">
              <w:rPr>
                <w:rFonts w:asciiTheme="majorBidi" w:hAnsiTheme="majorBidi" w:cstheme="majorBidi"/>
                <w:sz w:val="30"/>
                <w:szCs w:val="30"/>
              </w:rPr>
              <w:t>8,737</w:t>
            </w:r>
          </w:p>
        </w:tc>
        <w:tc>
          <w:tcPr>
            <w:tcW w:w="270" w:type="dxa"/>
          </w:tcPr>
          <w:p w14:paraId="60033ECD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8D1A1B" w14:textId="2086E8E6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</w:tr>
      <w:tr w:rsidR="008B284D" w:rsidRPr="00244701" w14:paraId="404F8B5D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68D9A136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  <w:gridSpan w:val="2"/>
          </w:tcPr>
          <w:p w14:paraId="000A79D9" w14:textId="0A7EE433" w:rsidR="008B284D" w:rsidRPr="00E1090E" w:rsidRDefault="00C21786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C21786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76" w:type="dxa"/>
          </w:tcPr>
          <w:p w14:paraId="2CF13C85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AB871F" w14:textId="240515E3" w:rsidR="008B284D" w:rsidRPr="00CE3069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680ED5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419</w:t>
            </w:r>
          </w:p>
        </w:tc>
        <w:tc>
          <w:tcPr>
            <w:tcW w:w="270" w:type="dxa"/>
          </w:tcPr>
          <w:p w14:paraId="786B7857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497C4" w14:textId="3F4B7DD8" w:rsidR="008B284D" w:rsidRPr="00244701" w:rsidRDefault="008500C9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500C9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14:paraId="3B6F2547" w14:textId="77777777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F5DDED" w14:textId="3C053AAF" w:rsidR="008B284D" w:rsidRPr="00244701" w:rsidRDefault="008B284D" w:rsidP="008B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3,016</w:t>
            </w:r>
          </w:p>
        </w:tc>
      </w:tr>
      <w:tr w:rsidR="005621B2" w:rsidRPr="00244701" w14:paraId="0F5BFA93" w14:textId="77777777" w:rsidTr="00126751">
        <w:trPr>
          <w:gridAfter w:val="1"/>
          <w:wAfter w:w="13" w:type="dxa"/>
        </w:trPr>
        <w:tc>
          <w:tcPr>
            <w:tcW w:w="4138" w:type="dxa"/>
          </w:tcPr>
          <w:p w14:paraId="1741D5DE" w14:textId="33246B7A" w:rsidR="005621B2" w:rsidRPr="00010827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3" w:type="dxa"/>
            <w:gridSpan w:val="2"/>
          </w:tcPr>
          <w:p w14:paraId="53B65B85" w14:textId="71ED6180" w:rsidR="005621B2" w:rsidRPr="00E1090E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754B3">
              <w:rPr>
                <w:rFonts w:asciiTheme="majorBidi" w:hAnsiTheme="majorBidi" w:cstheme="majorBidi"/>
                <w:sz w:val="30"/>
                <w:szCs w:val="30"/>
              </w:rPr>
              <w:t>6,972</w:t>
            </w:r>
          </w:p>
        </w:tc>
        <w:tc>
          <w:tcPr>
            <w:tcW w:w="276" w:type="dxa"/>
          </w:tcPr>
          <w:p w14:paraId="15E1EE29" w14:textId="77777777" w:rsidR="005621B2" w:rsidRPr="00010827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77A6381" w14:textId="231BCA50" w:rsidR="005621B2" w:rsidRPr="00CE3069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CE3069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006</w:t>
            </w:r>
          </w:p>
        </w:tc>
        <w:tc>
          <w:tcPr>
            <w:tcW w:w="270" w:type="dxa"/>
          </w:tcPr>
          <w:p w14:paraId="4D47FFB7" w14:textId="77777777" w:rsidR="005621B2" w:rsidRPr="00010827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9DDA1" w14:textId="6D7BCEBE" w:rsidR="005621B2" w:rsidRPr="00010827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854A4" w14:textId="77777777" w:rsidR="005621B2" w:rsidRPr="00010827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43C150" w14:textId="083DD77A" w:rsidR="005621B2" w:rsidRPr="00244701" w:rsidRDefault="005621B2" w:rsidP="0056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7A7" w:rsidRPr="00244701" w14:paraId="24BDA528" w14:textId="77777777" w:rsidTr="00126751">
        <w:tc>
          <w:tcPr>
            <w:tcW w:w="4158" w:type="dxa"/>
            <w:gridSpan w:val="2"/>
          </w:tcPr>
          <w:p w14:paraId="6C43B3AB" w14:textId="6B1814EC" w:rsidR="005B47A7" w:rsidRPr="008E6B22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4"/>
          </w:tcPr>
          <w:p w14:paraId="7C5090D7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D193B3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5"/>
          </w:tcPr>
          <w:p w14:paraId="381BFCCA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DB" w:rsidRPr="00244701" w14:paraId="684DC3BC" w14:textId="77777777" w:rsidTr="00126751">
        <w:tc>
          <w:tcPr>
            <w:tcW w:w="4158" w:type="dxa"/>
            <w:gridSpan w:val="2"/>
          </w:tcPr>
          <w:p w14:paraId="1A75A5DB" w14:textId="6C3F04A9" w:rsidR="004F30DB" w:rsidRPr="008E6B22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2E68907C" w14:textId="66083B2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0" w:type="dxa"/>
            <w:gridSpan w:val="2"/>
          </w:tcPr>
          <w:p w14:paraId="7C7BBB49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1CCE258" w14:textId="45C596FC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142981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9040B" w14:textId="16559A6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  <w:gridSpan w:val="2"/>
          </w:tcPr>
          <w:p w14:paraId="3F6CED18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D0760D" w14:textId="463865E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87701" w:rsidRPr="00244701" w14:paraId="35CB548B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</w:trPr>
        <w:tc>
          <w:tcPr>
            <w:tcW w:w="4158" w:type="dxa"/>
            <w:gridSpan w:val="2"/>
          </w:tcPr>
          <w:p w14:paraId="0A5AFC8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vAlign w:val="bottom"/>
          </w:tcPr>
          <w:p w14:paraId="5F96C33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7701" w:rsidRPr="00244701" w14:paraId="01E6EB23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</w:tcPr>
          <w:p w14:paraId="2FD04FA1" w14:textId="30C4756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58B961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A294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BDE6DB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41F6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D4CFE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816C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E859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8A4" w:rsidRPr="00244701" w14:paraId="0A954D41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72A3E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9C6CE1" w14:textId="41416AA6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9E434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C849175" w14:textId="5B3F68B6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D04EE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2E69F" w14:textId="19958B7E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3F1C">
              <w:rPr>
                <w:rFonts w:asciiTheme="majorBidi" w:hAnsiTheme="majorBidi" w:cstheme="majorBidi"/>
                <w:sz w:val="30"/>
                <w:szCs w:val="30"/>
              </w:rPr>
              <w:t>250,877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6122B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3BC22" w14:textId="3FAC3BC5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CBD">
              <w:rPr>
                <w:rFonts w:asciiTheme="majorBidi" w:hAnsiTheme="majorBidi" w:cstheme="majorBidi"/>
                <w:sz w:val="30"/>
                <w:szCs w:val="30"/>
              </w:rPr>
              <w:t>209,102</w:t>
            </w:r>
          </w:p>
        </w:tc>
      </w:tr>
      <w:tr w:rsidR="003538A4" w:rsidRPr="00244701" w14:paraId="5AAB661A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1757B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4C4B25F" w14:textId="302C3152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538A4">
              <w:rPr>
                <w:rFonts w:asciiTheme="majorBidi" w:hAnsiTheme="majorBidi"/>
                <w:sz w:val="30"/>
                <w:szCs w:val="30"/>
              </w:rPr>
              <w:t xml:space="preserve"> 7,975 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BB350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B1AE4DE" w14:textId="125AE969" w:rsidR="003538A4" w:rsidRPr="00CE3069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  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CE3069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CB0C90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DCA26" w14:textId="02D2CA58" w:rsidR="003538A4" w:rsidRPr="005734AC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3F1C">
              <w:rPr>
                <w:rFonts w:asciiTheme="majorBidi" w:hAnsiTheme="majorBidi" w:cstheme="majorBidi"/>
                <w:sz w:val="30"/>
                <w:szCs w:val="30"/>
              </w:rPr>
              <w:t>7,975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0BD7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010A6" w14:textId="70B742AE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</w:tr>
      <w:tr w:rsidR="003538A4" w:rsidRPr="00244701" w14:paraId="36429012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8DD51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CF5F84" w14:textId="2A6CECA9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538A4">
              <w:rPr>
                <w:rFonts w:asciiTheme="majorBidi" w:hAnsiTheme="majorBidi"/>
                <w:sz w:val="30"/>
                <w:szCs w:val="30"/>
              </w:rPr>
              <w:t xml:space="preserve"> 22,009 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024CC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5E0516C" w14:textId="4E83A6AB" w:rsidR="003538A4" w:rsidRPr="00CE3069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CE3069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04F44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D8B90" w14:textId="092CBB34" w:rsidR="003538A4" w:rsidRPr="005734AC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38A4">
              <w:rPr>
                <w:rFonts w:asciiTheme="majorBidi" w:hAnsiTheme="majorBidi" w:cstheme="majorBidi"/>
                <w:sz w:val="30"/>
                <w:szCs w:val="30"/>
              </w:rPr>
              <w:t>7,718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0056E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D18F0" w14:textId="4D505D9B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</w:p>
        </w:tc>
      </w:tr>
      <w:tr w:rsidR="003538A4" w:rsidRPr="00244701" w14:paraId="65DBACC8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bottom w:val="nil"/>
            </w:tcBorders>
          </w:tcPr>
          <w:p w14:paraId="329DD722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530FF6" w14:textId="2FBFC904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8A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29,984 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49983DB0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0836360" w14:textId="5F1B5964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</w:t>
            </w: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83CED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65565" w14:textId="75B73676" w:rsidR="003538A4" w:rsidRPr="00B443F4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266,570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0656E2EE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4C72C4" w14:textId="460F18AC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219,781</w:t>
            </w:r>
          </w:p>
        </w:tc>
      </w:tr>
      <w:tr w:rsidR="003538A4" w:rsidRPr="00244701" w14:paraId="109A5A18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bottom w:val="nil"/>
            </w:tcBorders>
          </w:tcPr>
          <w:p w14:paraId="750F599A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68ED4D1F" w14:textId="77777777" w:rsidR="003538A4" w:rsidRPr="003538A4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2B498EB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155B567A" w14:textId="77777777" w:rsidR="003538A4" w:rsidRPr="00313BED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113765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B871CEB" w14:textId="77777777" w:rsidR="003538A4" w:rsidRPr="007014DE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396D4DB2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</w:tcPr>
          <w:p w14:paraId="314A75EA" w14:textId="26A0A617" w:rsidR="003538A4" w:rsidRPr="005734AC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38A4" w:rsidRPr="00244701" w14:paraId="211E0BC5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B5D5E" w14:textId="3D2842DE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A698AD4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FE33F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CBDC7E0" w14:textId="6E0772B6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983B6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EC4D1" w14:textId="77777777" w:rsidR="003538A4" w:rsidRPr="005734AC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16EC0" w14:textId="77777777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29A17" w14:textId="313C46AA" w:rsidR="003538A4" w:rsidRPr="00244701" w:rsidRDefault="003538A4" w:rsidP="0035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71A" w:rsidRPr="00244701" w14:paraId="5F6AE04F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9B878" w14:textId="0F8C6E85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F16C376" w14:textId="684DD56B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566FA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25C47E1" w14:textId="7111B3DE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E7261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B6E5F4" w14:textId="6D36B484" w:rsidR="004A071A" w:rsidRPr="005734AC" w:rsidRDefault="007842A7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42A7"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09F00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0A947" w14:textId="15A10706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sz w:val="30"/>
                <w:szCs w:val="30"/>
              </w:rPr>
              <w:t>10,885</w:t>
            </w:r>
          </w:p>
        </w:tc>
      </w:tr>
      <w:tr w:rsidR="004A071A" w:rsidRPr="00244701" w14:paraId="2A2CD8C3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C4C35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4503D" w14:textId="145CBEE2" w:rsidR="004A071A" w:rsidRPr="00FD6C26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071A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71CD6" w14:textId="77777777" w:rsidR="004A071A" w:rsidRPr="00FD6C26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0E11" w14:textId="4626DAB2" w:rsidR="004A071A" w:rsidRPr="00FD6C26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DA7139" w14:textId="77777777" w:rsidR="004A071A" w:rsidRPr="00FD6C26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689C0" w14:textId="03A0D9A4" w:rsidR="004A071A" w:rsidRPr="005734AC" w:rsidRDefault="004A071A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8ED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F4FE8" w14:textId="77777777" w:rsidR="004A071A" w:rsidRPr="00FD6C26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96A38" w14:textId="378D610F" w:rsidR="004A071A" w:rsidRPr="00FD6C26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</w:p>
        </w:tc>
      </w:tr>
      <w:tr w:rsidR="004A071A" w:rsidRPr="00244701" w14:paraId="4FC59216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8AC1E" w14:textId="2DE8DCCB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FD946" w14:textId="40671808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2,639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F1078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7B4B7" w14:textId="0B3A6ADA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CCA9E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C5DF" w14:textId="0B277130" w:rsidR="004A071A" w:rsidRPr="00B443F4" w:rsidRDefault="007842A7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13,717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4D7E0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A7A61" w14:textId="07CBEA62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12,280</w:t>
            </w:r>
          </w:p>
        </w:tc>
      </w:tr>
      <w:tr w:rsidR="004A071A" w:rsidRPr="003A27A8" w14:paraId="7DEBB265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</w:tcPr>
          <w:p w14:paraId="62D9328E" w14:textId="472154D6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1755457" w14:textId="77777777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176E1" w14:textId="77777777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DAA7771" w14:textId="10354174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524DD" w14:textId="77777777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53DAAC" w14:textId="77777777" w:rsidR="004A071A" w:rsidRPr="005734AC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8CEA7" w14:textId="77777777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CB22A" w14:textId="77777777" w:rsidR="004A071A" w:rsidRPr="003A27A8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071A" w:rsidRPr="00244701" w14:paraId="3F4C9571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92FE1" w14:textId="61D7F0AA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EA3E7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2B49B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2E7500F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740AB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8A547" w14:textId="77777777" w:rsidR="004A071A" w:rsidRPr="005734AC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987BB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90333" w14:textId="77777777" w:rsidR="004A071A" w:rsidRPr="00244701" w:rsidRDefault="004A071A" w:rsidP="004A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E0A" w:rsidRPr="00244701" w14:paraId="16040F19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DE8B0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A4A392" w14:textId="49B19432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3E6C9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F59A98D" w14:textId="75932C95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A5BDE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331EBB" w14:textId="22D5D9CF" w:rsidR="00F10E0A" w:rsidRPr="005734AC" w:rsidRDefault="00632E50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2E50">
              <w:rPr>
                <w:rFonts w:asciiTheme="majorBidi" w:hAnsiTheme="majorBidi" w:cstheme="majorBidi"/>
                <w:sz w:val="30"/>
                <w:szCs w:val="30"/>
              </w:rPr>
              <w:t>40,176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E9F90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C108E" w14:textId="4418F2E1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10E0A" w:rsidRPr="00244701" w14:paraId="4273D9B4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C503E" w14:textId="0C46656F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DF2A7A" w14:textId="3E934E6C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E0A">
              <w:rPr>
                <w:rFonts w:asciiTheme="majorBidi" w:hAnsiTheme="majorBidi" w:cstheme="majorBidi"/>
                <w:sz w:val="30"/>
                <w:szCs w:val="30"/>
              </w:rPr>
              <w:t>22,468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3686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FD1B953" w14:textId="0042CC49" w:rsidR="00F10E0A" w:rsidRPr="00CE3069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CE3069">
              <w:rPr>
                <w:rFonts w:asciiTheme="majorBidi" w:hAnsiTheme="majorBidi"/>
                <w:sz w:val="30"/>
                <w:szCs w:val="30"/>
              </w:rPr>
              <w:t>29,462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BF8EB9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34CCA" w14:textId="69CC2E49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5A557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4F124" w14:textId="552CCA6D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E0A" w:rsidRPr="00244701" w14:paraId="73D33B28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4010F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96128" w14:textId="022DD9B2" w:rsidR="00F10E0A" w:rsidRPr="00010827" w:rsidRDefault="00DA2D5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2D5A">
              <w:rPr>
                <w:rFonts w:asciiTheme="majorBidi" w:hAnsiTheme="majorBidi" w:cstheme="majorBidi"/>
                <w:sz w:val="30"/>
                <w:szCs w:val="30"/>
              </w:rPr>
              <w:t>13,306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12B07" w14:textId="77777777" w:rsidR="00F10E0A" w:rsidRPr="00B118C5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C69D0" w14:textId="2BEA23C1" w:rsidR="00F10E0A" w:rsidRPr="00CE3069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CE3069">
              <w:rPr>
                <w:rFonts w:asciiTheme="majorBidi" w:hAnsiTheme="majorBidi"/>
                <w:sz w:val="30"/>
                <w:szCs w:val="30"/>
              </w:rPr>
              <w:t>8,295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9401DD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8690E" w14:textId="33A247FE" w:rsidR="00F10E0A" w:rsidRPr="00244701" w:rsidRDefault="00F10E0A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0CC8">
              <w:rPr>
                <w:rFonts w:asciiTheme="majorBidi" w:hAnsiTheme="majorBidi" w:cstheme="majorBidi"/>
                <w:sz w:val="30"/>
                <w:szCs w:val="30"/>
              </w:rPr>
              <w:t>3,470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31BE6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209EA" w14:textId="74C6FBC6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5,566</w:t>
            </w:r>
          </w:p>
        </w:tc>
      </w:tr>
      <w:tr w:rsidR="00F10E0A" w:rsidRPr="00244701" w14:paraId="7DC38CF5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17621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D8890" w14:textId="567EB591" w:rsidR="00F10E0A" w:rsidRPr="00010827" w:rsidRDefault="00DA2D5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D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35,77</w:t>
            </w:r>
            <w:r w:rsidR="00A21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CB51D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CC0DF" w14:textId="1E5CE46E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012B7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AC469" w14:textId="58835183" w:rsidR="00F10E0A" w:rsidRPr="00B443F4" w:rsidRDefault="00B906A7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43,646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DA006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E2A4" w14:textId="2A6B2745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6,214</w:t>
            </w:r>
          </w:p>
        </w:tc>
      </w:tr>
      <w:tr w:rsidR="00F10E0A" w:rsidRPr="00244701" w14:paraId="33A733A0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A053B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97A6FC" w14:textId="77777777" w:rsidR="00F10E0A" w:rsidRPr="00010827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E09CF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6FB1222" w14:textId="77777777" w:rsidR="00F10E0A" w:rsidRPr="00010827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36436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585EDB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BDF56" w14:textId="77777777" w:rsidR="00F10E0A" w:rsidRPr="00244701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AFAD" w14:textId="77777777" w:rsidR="00F10E0A" w:rsidRPr="008C0127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E0A" w:rsidRPr="003A27A8" w14:paraId="5270D46A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64354" w14:textId="2493C236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9B1D97D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16083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5103BBD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07357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E5947E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E6EFB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4586A" w14:textId="77777777" w:rsidR="00F10E0A" w:rsidRPr="003A27A8" w:rsidRDefault="00F10E0A" w:rsidP="00F1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D8C" w:rsidRPr="003A27A8" w14:paraId="14D08A3E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87DB6" w14:textId="797370A2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B2B76E7" w14:textId="4115B8FA" w:rsidR="00007D8C" w:rsidRPr="00680ED5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D2FD7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6A14696" w14:textId="78827F50" w:rsidR="00007D8C" w:rsidRPr="000F5BE2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DCF85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EF1DE" w14:textId="5D9A565E" w:rsidR="00007D8C" w:rsidRPr="00B443F4" w:rsidRDefault="00007D8C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sz w:val="30"/>
                <w:szCs w:val="30"/>
              </w:rPr>
              <w:t>56,128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18F3E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0FCD7" w14:textId="3768D1BA" w:rsidR="00007D8C" w:rsidRPr="000F5BE2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5BE2">
              <w:rPr>
                <w:rFonts w:ascii="Angsana New" w:hAnsi="Angsana New"/>
                <w:sz w:val="30"/>
                <w:szCs w:val="30"/>
              </w:rPr>
              <w:t>18,499</w:t>
            </w:r>
          </w:p>
        </w:tc>
      </w:tr>
      <w:tr w:rsidR="00007D8C" w:rsidRPr="003A27A8" w14:paraId="599C6DA5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EFFA7" w14:textId="29908BAE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7E1E" w14:textId="20993686" w:rsidR="00007D8C" w:rsidRPr="000F5BE2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7D8C"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CED36" w14:textId="77777777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FFD1" w14:textId="5C066FA8" w:rsidR="00007D8C" w:rsidRPr="000F5BE2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80ED5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6DA0A" w14:textId="77777777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A361" w14:textId="309CDA33" w:rsidR="00007D8C" w:rsidRPr="00B443F4" w:rsidRDefault="00007D8C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3695F" w14:textId="77777777" w:rsidR="00007D8C" w:rsidRPr="00007D8C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E5701" w14:textId="53F75E58" w:rsidR="00007D8C" w:rsidRPr="000F5BE2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D8C" w:rsidRPr="003A27A8" w14:paraId="1CF70AAF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EDFD0" w14:textId="230D27E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CE3B0" w14:textId="624A9F98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D8C">
              <w:rPr>
                <w:rFonts w:ascii="Angsana New" w:hAnsi="Angsana New"/>
                <w:b/>
                <w:bCs/>
                <w:sz w:val="30"/>
                <w:szCs w:val="30"/>
              </w:rPr>
              <w:t>3,841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A876" w14:textId="77777777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68251" w14:textId="73B979F1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5A42" w14:textId="77777777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D6120" w14:textId="6406C4D8" w:rsidR="00007D8C" w:rsidRPr="00B443F4" w:rsidRDefault="00007D8C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56,295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40FF3" w14:textId="77777777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928C" w14:textId="046FDD84" w:rsidR="00007D8C" w:rsidRPr="0036648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BE2"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</w:tr>
      <w:tr w:rsidR="00007D8C" w:rsidRPr="003A27A8" w14:paraId="490C55D3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06867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21CF2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D4E79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85AA4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A0185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093125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F2C83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4B6FC9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D8C" w:rsidRPr="003A27A8" w14:paraId="5FFFE7BD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D124" w14:textId="3E8EB240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341E95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5FF0F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396E6D9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22EB2C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4D6BE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F161C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FF6E7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D8C" w:rsidRPr="003A27A8" w14:paraId="0FB79C3D" w14:textId="77777777" w:rsidTr="001267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4F09F" w14:textId="025162AF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FCD45" w14:textId="1991D786" w:rsidR="00007D8C" w:rsidRPr="003A27A8" w:rsidRDefault="00501423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23">
              <w:rPr>
                <w:rFonts w:ascii="Angsana New" w:hAnsi="Angsana New"/>
                <w:b/>
                <w:bCs/>
                <w:sz w:val="30"/>
                <w:szCs w:val="30"/>
              </w:rPr>
              <w:t>4,845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28ACF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D410A1" w14:textId="567E1C4B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6,655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8E9368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B9C8FC" w14:textId="47E99FEF" w:rsidR="00007D8C" w:rsidRPr="00B443F4" w:rsidRDefault="00501423" w:rsidP="00B4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4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051FA" w14:textId="77777777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35A2E8" w14:textId="3DFB5831" w:rsidR="00007D8C" w:rsidRPr="003A27A8" w:rsidRDefault="00007D8C" w:rsidP="0000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BE2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0CFB6534" w14:textId="77777777" w:rsidR="00A9511B" w:rsidRDefault="00A9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7206DA" w14:textId="77777777" w:rsidR="001032B1" w:rsidRDefault="001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CA53B4" w14:textId="77777777" w:rsidR="00864E0C" w:rsidRDefault="0086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C72876" w14:textId="77777777" w:rsidR="001032B1" w:rsidRDefault="001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292B21" w14:textId="1520782D" w:rsidR="00183590" w:rsidRPr="003A27A8" w:rsidRDefault="00342641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</w:t>
      </w:r>
      <w:r w:rsidR="00842A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ับ</w:t>
      </w: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E6860EF" w14:textId="77777777" w:rsidR="005A5BFE" w:rsidRPr="00421465" w:rsidRDefault="005A5BFE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  <w:r w:rsidRPr="00FC5215">
        <w:rPr>
          <w:rFonts w:ascii="Angsana New" w:hAnsi="Angsana New" w:hint="cs"/>
          <w:i/>
          <w:iCs/>
          <w:sz w:val="25"/>
          <w:szCs w:val="25"/>
          <w:cs/>
        </w:rPr>
        <w:tab/>
      </w:r>
    </w:p>
    <w:p w14:paraId="055BA9C3" w14:textId="77777777" w:rsidR="001629D4" w:rsidRPr="003A27A8" w:rsidRDefault="001629D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A27A8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6CAC98D9" w14:textId="77777777" w:rsidR="0082769F" w:rsidRPr="00421465" w:rsidRDefault="0082769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184514C" w14:textId="3FA5998F" w:rsidR="00454881" w:rsidRDefault="00B6421D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บริษัทได้ทำสัญญาเช่าพื้นที่กับบริษัท อมรินทร์ เทเลวิชั่น จำกัด </w:t>
      </w:r>
      <w:bookmarkStart w:id="1" w:name="_Hlk158935852"/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bookmarkEnd w:id="1"/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โดยสัญญาดังกล่าวมีระยะเวลา </w:t>
      </w:r>
      <w:r w:rsidR="00366488">
        <w:rPr>
          <w:rFonts w:ascii="Angsana New" w:hAnsi="Angsana New"/>
          <w:spacing w:val="-6"/>
          <w:sz w:val="30"/>
          <w:szCs w:val="30"/>
        </w:rPr>
        <w:t>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ปี ตั้งแต่วันที่ </w:t>
      </w:r>
      <w:r w:rsidR="00366488">
        <w:rPr>
          <w:rFonts w:ascii="Angsana New" w:hAnsi="Angsana New"/>
          <w:spacing w:val="-6"/>
          <w:sz w:val="30"/>
          <w:szCs w:val="30"/>
        </w:rPr>
        <w:t>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366488">
        <w:rPr>
          <w:rFonts w:ascii="Angsana New" w:hAnsi="Angsana New"/>
          <w:spacing w:val="-6"/>
          <w:sz w:val="30"/>
          <w:szCs w:val="30"/>
        </w:rPr>
        <w:t>256</w:t>
      </w:r>
      <w:r w:rsidR="0010713A">
        <w:rPr>
          <w:rFonts w:ascii="Angsana New" w:hAnsi="Angsana New"/>
          <w:spacing w:val="-6"/>
          <w:sz w:val="30"/>
          <w:szCs w:val="30"/>
        </w:rPr>
        <w:t>9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366488">
        <w:rPr>
          <w:rFonts w:ascii="Angsana New" w:hAnsi="Angsana New"/>
          <w:spacing w:val="-6"/>
          <w:sz w:val="30"/>
          <w:szCs w:val="30"/>
        </w:rPr>
        <w:t>31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366488">
        <w:rPr>
          <w:rFonts w:ascii="Angsana New" w:hAnsi="Angsana New"/>
          <w:spacing w:val="-6"/>
          <w:sz w:val="30"/>
          <w:szCs w:val="30"/>
        </w:rPr>
        <w:t>256</w:t>
      </w:r>
      <w:r w:rsidR="0010713A">
        <w:rPr>
          <w:rFonts w:ascii="Angsana New" w:hAnsi="Angsana New"/>
          <w:spacing w:val="-6"/>
          <w:sz w:val="30"/>
          <w:szCs w:val="30"/>
        </w:rPr>
        <w:t>9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</w:p>
    <w:p w14:paraId="53E7DE0C" w14:textId="77777777" w:rsidR="00AE6507" w:rsidRDefault="00AE6507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E2EF000" w14:textId="1FEDCA99" w:rsidR="00AE6507" w:rsidRDefault="00AE6507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บริษัทได้ทำสัญญาเช่าพื้นที่กับบริษัท เอเอ็มอี อิมเมจิเนทีฟ จำกัด ซึ่งเป็นบริษัทย่อย โดยสัญญาดังกล่าวมีระยะเวลา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1 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ปี ตั้งแต่วันที่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1 </w:t>
      </w:r>
      <w:r w:rsidR="00372363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C0B17">
        <w:rPr>
          <w:rFonts w:ascii="Angsana New" w:hAnsi="Angsana New"/>
          <w:spacing w:val="-6"/>
          <w:sz w:val="30"/>
          <w:szCs w:val="30"/>
        </w:rPr>
        <w:t>256</w:t>
      </w:r>
      <w:r w:rsidR="00372363">
        <w:rPr>
          <w:rFonts w:ascii="Angsana New" w:hAnsi="Angsana New"/>
          <w:spacing w:val="-6"/>
          <w:sz w:val="30"/>
          <w:szCs w:val="30"/>
        </w:rPr>
        <w:t>8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 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ถึงวันที่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31 </w:t>
      </w:r>
      <w:r w:rsidR="00C71847"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C0B17">
        <w:rPr>
          <w:rFonts w:ascii="Angsana New" w:hAnsi="Angsana New"/>
          <w:spacing w:val="-6"/>
          <w:sz w:val="30"/>
          <w:szCs w:val="30"/>
        </w:rPr>
        <w:t>256</w:t>
      </w:r>
      <w:r w:rsidR="0010713A">
        <w:rPr>
          <w:rFonts w:ascii="Angsana New" w:hAnsi="Angsana New"/>
          <w:spacing w:val="-6"/>
          <w:sz w:val="30"/>
          <w:szCs w:val="30"/>
        </w:rPr>
        <w:t>9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 </w:t>
      </w:r>
      <w:r w:rsidRPr="008C0B17">
        <w:rPr>
          <w:rFonts w:ascii="Angsana New" w:hAnsi="Angsana New"/>
          <w:spacing w:val="-6"/>
          <w:sz w:val="30"/>
          <w:szCs w:val="30"/>
          <w:cs/>
        </w:rPr>
        <w:t>โดยบริษัทย่อยตกลงจะจ่ายค่าเช่าเป็นรายเดือนในอัตราคงที่ตามที่ตกลงกันในสัญญา</w:t>
      </w:r>
    </w:p>
    <w:p w14:paraId="7CA59081" w14:textId="77777777" w:rsidR="00270A29" w:rsidRDefault="00270A29" w:rsidP="004F012F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BA68AE" w14:textId="3EDC0B29" w:rsidR="008B09E6" w:rsidRDefault="008B09E6" w:rsidP="008B09E6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09E6">
        <w:rPr>
          <w:rFonts w:ascii="Angsana New" w:hAnsi="Angsana New"/>
          <w:spacing w:val="-6"/>
          <w:sz w:val="30"/>
          <w:szCs w:val="30"/>
          <w:cs/>
        </w:rPr>
        <w:t>บริษัท อมรินทร์ บุ๊ค เซ็นเตอร์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ได้ทำสัญญาเช่าพื้นที่</w:t>
      </w:r>
      <w:r w:rsidRPr="00AE6AE1">
        <w:rPr>
          <w:rFonts w:ascii="Angsana New" w:hAnsi="Angsana New" w:hint="cs"/>
          <w:spacing w:val="-6"/>
          <w:sz w:val="30"/>
          <w:szCs w:val="30"/>
          <w:cs/>
        </w:rPr>
        <w:t>กับกิจการที่เกี่ยวข้องกันแห่งหนึ่ง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โดยสัญญาดังกล่าวมีระยะเวลา 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99387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ตั้งแต่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8"/>
        </w:rPr>
        <w:t>15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พฤศจิกายน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</w:rPr>
        <w:t>256</w:t>
      </w:r>
      <w:r w:rsidRPr="00010827">
        <w:rPr>
          <w:rFonts w:ascii="Angsana New" w:hAnsi="Angsana New"/>
          <w:spacing w:val="-6"/>
          <w:sz w:val="30"/>
          <w:szCs w:val="30"/>
        </w:rPr>
        <w:t>6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ถึงวันที่ </w:t>
      </w:r>
      <w:r w:rsidRPr="00993873">
        <w:rPr>
          <w:rFonts w:ascii="Angsana New" w:hAnsi="Angsana New"/>
          <w:spacing w:val="-6"/>
          <w:sz w:val="30"/>
          <w:szCs w:val="30"/>
        </w:rPr>
        <w:t>1</w:t>
      </w:r>
      <w:r>
        <w:rPr>
          <w:rFonts w:ascii="Angsana New" w:hAnsi="Angsana New"/>
          <w:spacing w:val="-6"/>
          <w:sz w:val="30"/>
          <w:szCs w:val="38"/>
        </w:rPr>
        <w:t>5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8"/>
        </w:rPr>
        <w:t>9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โดยบริษัท</w:t>
      </w:r>
      <w:r w:rsidR="00071976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ตกลงจะ</w:t>
      </w:r>
      <w:r w:rsidR="00670C7F"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จ่ายค่าเช่าเป็นรายเดือนในอัตราคงที่ตามที่ตกลงกันในสัญญา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</w:p>
    <w:p w14:paraId="73989820" w14:textId="77777777" w:rsidR="004F012F" w:rsidRDefault="004F012F" w:rsidP="008B09E6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48F7F06" w14:textId="0B8DE00F" w:rsidR="00825ADF" w:rsidRPr="00384155" w:rsidRDefault="00B50130" w:rsidP="0038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608F">
        <w:rPr>
          <w:rFonts w:ascii="Angsana New" w:hAnsi="Angsana New"/>
          <w:sz w:val="30"/>
          <w:szCs w:val="30"/>
          <w:cs/>
        </w:rPr>
        <w:t>บริษัท</w:t>
      </w:r>
      <w:r w:rsidR="0080728A">
        <w:rPr>
          <w:rFonts w:ascii="Angsana New" w:hAnsi="Angsana New"/>
          <w:sz w:val="30"/>
          <w:szCs w:val="30"/>
        </w:rPr>
        <w:t xml:space="preserve"> </w:t>
      </w:r>
      <w:r w:rsidR="0080728A" w:rsidRPr="008C0B17">
        <w:rPr>
          <w:rFonts w:ascii="Angsana New" w:hAnsi="Angsana New"/>
          <w:spacing w:val="-6"/>
          <w:sz w:val="30"/>
          <w:szCs w:val="30"/>
          <w:cs/>
        </w:rPr>
        <w:t xml:space="preserve">เอเอ็มอี อิมเมจิเนทีฟ จำกัด ซึ่งเป็นบริษัทย่อย </w:t>
      </w:r>
      <w:r w:rsidRPr="006B608F">
        <w:rPr>
          <w:rFonts w:ascii="Angsana New" w:hAnsi="Angsana New"/>
          <w:sz w:val="30"/>
          <w:szCs w:val="30"/>
          <w:cs/>
        </w:rPr>
        <w:t xml:space="preserve">ได้ทำสัญญาเช่าพื้นที่กับกิจการที่เกี่ยวข้องกันแห่งหนึ่ง โดยสัญญาดังกล่าวมีระยะเวลา </w:t>
      </w:r>
      <w:r w:rsidRPr="006B608F">
        <w:rPr>
          <w:rFonts w:ascii="Angsana New" w:hAnsi="Angsana New"/>
          <w:sz w:val="30"/>
          <w:szCs w:val="30"/>
        </w:rPr>
        <w:t xml:space="preserve">3 </w:t>
      </w:r>
      <w:r w:rsidRPr="006B608F">
        <w:rPr>
          <w:rFonts w:ascii="Angsana New" w:hAnsi="Angsana New"/>
          <w:sz w:val="30"/>
          <w:szCs w:val="30"/>
          <w:cs/>
        </w:rPr>
        <w:t>ปี ตั้งแต่วันที่</w:t>
      </w:r>
      <w:r w:rsidR="00720AAB">
        <w:rPr>
          <w:rFonts w:ascii="Angsana New" w:hAnsi="Angsana New"/>
          <w:sz w:val="30"/>
          <w:szCs w:val="30"/>
        </w:rPr>
        <w:t xml:space="preserve"> </w:t>
      </w:r>
      <w:r w:rsidRPr="001210E1">
        <w:rPr>
          <w:rFonts w:ascii="Angsana New" w:hAnsi="Angsana New"/>
          <w:sz w:val="30"/>
          <w:szCs w:val="30"/>
        </w:rPr>
        <w:t xml:space="preserve">10 </w:t>
      </w:r>
      <w:r w:rsidRPr="001210E1">
        <w:rPr>
          <w:rFonts w:ascii="Angsana New" w:hAnsi="Angsana New"/>
          <w:sz w:val="30"/>
          <w:szCs w:val="30"/>
          <w:cs/>
        </w:rPr>
        <w:t xml:space="preserve">ตุลาคม </w:t>
      </w:r>
      <w:r w:rsidRPr="001210E1">
        <w:rPr>
          <w:rFonts w:ascii="Angsana New" w:hAnsi="Angsana New"/>
          <w:sz w:val="30"/>
          <w:szCs w:val="30"/>
        </w:rPr>
        <w:t xml:space="preserve">2568 </w:t>
      </w:r>
      <w:r w:rsidRPr="001210E1">
        <w:rPr>
          <w:rFonts w:ascii="Angsana New" w:hAnsi="Angsana New"/>
          <w:sz w:val="30"/>
          <w:szCs w:val="30"/>
          <w:cs/>
        </w:rPr>
        <w:t>ถึง</w:t>
      </w:r>
      <w:r w:rsidR="004C79B1" w:rsidRPr="001210E1">
        <w:rPr>
          <w:rFonts w:ascii="Angsana New" w:hAnsi="Angsana New" w:hint="cs"/>
          <w:sz w:val="30"/>
          <w:szCs w:val="30"/>
          <w:cs/>
        </w:rPr>
        <w:t>วันที่</w:t>
      </w:r>
      <w:r w:rsidRPr="001210E1">
        <w:rPr>
          <w:rFonts w:ascii="Angsana New" w:hAnsi="Angsana New"/>
          <w:sz w:val="30"/>
          <w:szCs w:val="30"/>
          <w:cs/>
        </w:rPr>
        <w:t xml:space="preserve"> </w:t>
      </w:r>
      <w:r w:rsidRPr="001210E1">
        <w:rPr>
          <w:rFonts w:ascii="Angsana New" w:hAnsi="Angsana New"/>
          <w:sz w:val="30"/>
          <w:szCs w:val="30"/>
        </w:rPr>
        <w:t xml:space="preserve">14 </w:t>
      </w:r>
      <w:r w:rsidRPr="001210E1">
        <w:rPr>
          <w:rFonts w:ascii="Angsana New" w:hAnsi="Angsana New"/>
          <w:sz w:val="30"/>
          <w:szCs w:val="30"/>
          <w:cs/>
        </w:rPr>
        <w:t xml:space="preserve">ตุลาคม </w:t>
      </w:r>
      <w:r w:rsidRPr="001210E1">
        <w:rPr>
          <w:rFonts w:ascii="Angsana New" w:hAnsi="Angsana New"/>
          <w:sz w:val="30"/>
          <w:szCs w:val="30"/>
        </w:rPr>
        <w:t xml:space="preserve">2571 </w:t>
      </w:r>
      <w:r w:rsidRPr="001210E1">
        <w:rPr>
          <w:rFonts w:ascii="Angsana New" w:hAnsi="Angsana New"/>
          <w:sz w:val="30"/>
          <w:szCs w:val="30"/>
          <w:cs/>
        </w:rPr>
        <w:t>โดยบริษัทย่อยตกลงจะจ่าย</w:t>
      </w:r>
      <w:r w:rsidR="00720AAB">
        <w:rPr>
          <w:rFonts w:ascii="Angsana New" w:hAnsi="Angsana New"/>
          <w:sz w:val="30"/>
          <w:szCs w:val="30"/>
        </w:rPr>
        <w:br/>
      </w:r>
      <w:r w:rsidRPr="001210E1">
        <w:rPr>
          <w:rFonts w:ascii="Angsana New" w:hAnsi="Angsana New"/>
          <w:sz w:val="30"/>
          <w:szCs w:val="30"/>
          <w:cs/>
        </w:rPr>
        <w:t>ค่าเช่าเป็นรายเดือนในอัตราคงที่ตามที่ตกลงกันในสัญญา</w:t>
      </w:r>
    </w:p>
    <w:p w14:paraId="53751DC2" w14:textId="77777777" w:rsidR="003A2B7B" w:rsidRPr="0090245D" w:rsidRDefault="003A2B7B" w:rsidP="0090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8BC128E" w14:textId="1287AC02" w:rsidR="0080773A" w:rsidRPr="00FC5215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t>สัญญาเช่ายานพาหนะ</w:t>
      </w:r>
    </w:p>
    <w:p w14:paraId="40F08A44" w14:textId="77777777" w:rsidR="008B09E6" w:rsidRPr="00270A29" w:rsidRDefault="008B09E6" w:rsidP="008B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6F523C6" w14:textId="4835A39A" w:rsidR="008B09E6" w:rsidRPr="008B09E6" w:rsidRDefault="008B09E6" w:rsidP="008B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09E6">
        <w:rPr>
          <w:rFonts w:ascii="Angsana New" w:hAnsi="Angsana New" w:hint="cs"/>
          <w:sz w:val="30"/>
          <w:szCs w:val="30"/>
          <w:cs/>
        </w:rPr>
        <w:t>บริษัทได้ทำสัญญาเช่ายานพาหนะกับกิจการที่เกี่ยวข้องกันแห่งหนึ่ง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Pr="008B09E6">
        <w:rPr>
          <w:rFonts w:ascii="Angsana New" w:hAnsi="Angsana New" w:hint="cs"/>
          <w:sz w:val="30"/>
          <w:szCs w:val="30"/>
        </w:rPr>
        <w:t xml:space="preserve"> </w:t>
      </w:r>
      <w:r w:rsidRPr="008B09E6">
        <w:rPr>
          <w:rFonts w:ascii="Angsana New" w:hAnsi="Angsana New"/>
          <w:sz w:val="30"/>
          <w:szCs w:val="30"/>
        </w:rPr>
        <w:t xml:space="preserve">5 </w:t>
      </w:r>
      <w:r w:rsidRPr="008B09E6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8B09E6">
        <w:rPr>
          <w:rFonts w:ascii="Angsana New" w:hAnsi="Angsana New"/>
          <w:sz w:val="30"/>
          <w:szCs w:val="30"/>
        </w:rPr>
        <w:t xml:space="preserve">10 </w:t>
      </w:r>
      <w:r w:rsidRPr="008B09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B09E6">
        <w:rPr>
          <w:rFonts w:ascii="Angsana New" w:hAnsi="Angsana New"/>
          <w:sz w:val="30"/>
          <w:szCs w:val="30"/>
        </w:rPr>
        <w:t xml:space="preserve">2566 </w:t>
      </w:r>
      <w:r w:rsidRPr="008B09E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8B09E6">
        <w:rPr>
          <w:rFonts w:ascii="Angsana New" w:hAnsi="Angsana New"/>
          <w:sz w:val="30"/>
          <w:szCs w:val="30"/>
        </w:rPr>
        <w:t xml:space="preserve">9 </w:t>
      </w:r>
      <w:r w:rsidRPr="008B09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B09E6">
        <w:rPr>
          <w:rFonts w:ascii="Angsana New" w:hAnsi="Angsana New"/>
          <w:sz w:val="30"/>
          <w:szCs w:val="30"/>
        </w:rPr>
        <w:t xml:space="preserve">2571 </w:t>
      </w:r>
      <w:r w:rsidRPr="008B09E6">
        <w:rPr>
          <w:rFonts w:ascii="Angsana New" w:hAnsi="Angsana New" w:hint="cs"/>
          <w:sz w:val="30"/>
          <w:szCs w:val="30"/>
          <w:cs/>
        </w:rPr>
        <w:t>โดยบริษัทตกลงจะจ่ายค่าเช่าเป็นรายเดือนในอัตราคงที่ตามที่</w:t>
      </w:r>
      <w:r w:rsidR="0090245D">
        <w:rPr>
          <w:rFonts w:ascii="Angsana New" w:hAnsi="Angsana New"/>
          <w:sz w:val="30"/>
          <w:szCs w:val="30"/>
        </w:rPr>
        <w:br/>
      </w:r>
      <w:r w:rsidRPr="008B09E6">
        <w:rPr>
          <w:rFonts w:ascii="Angsana New" w:hAnsi="Angsana New" w:hint="cs"/>
          <w:sz w:val="30"/>
          <w:szCs w:val="30"/>
          <w:cs/>
        </w:rPr>
        <w:t>ตกลงกันในสัญญา</w:t>
      </w:r>
    </w:p>
    <w:p w14:paraId="20A13E2F" w14:textId="77777777" w:rsidR="0080773A" w:rsidRPr="00270A29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96E4948" w14:textId="60450C08" w:rsidR="00A66276" w:rsidRPr="00FC5215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  <w:r w:rsidRPr="00FC5215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4D240D01" w14:textId="77777777" w:rsidR="00D123C3" w:rsidRPr="00270A29" w:rsidRDefault="00D123C3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D327AFA" w14:textId="051EEFCC" w:rsidR="00A66276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ED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124B2F" w:rsidRPr="00680ED5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บริการกับ</w:t>
      </w:r>
      <w:r w:rsidR="00BC4E95" w:rsidRPr="00680ED5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680ED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BC4E95" w:rsidRPr="00680ED5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680ED5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มีหน้าที่และ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รับผิดชอบ</w:t>
      </w:r>
      <w:r w:rsidR="00907068" w:rsidRPr="00680ED5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งานสรรหาว่าจ้าง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</w:t>
      </w:r>
      <w:r w:rsidR="00813C61"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งานอื่น</w:t>
      </w:r>
      <w:r w:rsidR="00CA2820"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ๆ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</w:t>
      </w:r>
      <w:r w:rsidR="00907068" w:rsidRPr="00680ED5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="00813C61"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และการออกอากาศโทรทัศน์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="00424452"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="00935A00">
        <w:rPr>
          <w:rFonts w:ascii="Angsana New" w:hAnsi="Angsana New"/>
          <w:color w:val="000000"/>
          <w:spacing w:val="-6"/>
          <w:sz w:val="30"/>
          <w:szCs w:val="30"/>
        </w:rPr>
        <w:t>9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680ED5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935A00">
        <w:rPr>
          <w:rFonts w:ascii="Angsana New" w:hAnsi="Angsana New"/>
          <w:color w:val="000000"/>
          <w:sz w:val="30"/>
          <w:szCs w:val="30"/>
        </w:rPr>
        <w:t>9</w:t>
      </w:r>
      <w:r w:rsidRPr="00680ED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907068" w:rsidRPr="00680ED5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ริษัท</w:t>
      </w:r>
      <w:r w:rsidR="00BC4E95" w:rsidRPr="00680ED5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7812AB6A" w14:textId="77777777" w:rsidR="00680ED5" w:rsidRPr="00270A29" w:rsidRDefault="00680ED5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D153E55" w14:textId="3C861237" w:rsidR="0012751D" w:rsidRDefault="0012751D" w:rsidP="0012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97963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บริษัทได้ทำสัญญาบริการกับ</w:t>
      </w:r>
      <w:r w:rsidRPr="00897963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บุ๊ค เซ็นเตอร์ จำกัด ซึ่งเป็นบริษัทย่อย</w:t>
      </w:r>
      <w:r w:rsidRPr="00897963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โดยบริษัทมีหน้าที่</w:t>
      </w:r>
      <w:r w:rsidR="00F41A03" w:rsidRPr="00897963">
        <w:rPr>
          <w:rFonts w:ascii="Angsana New" w:hAnsi="Angsana New" w:hint="cs"/>
          <w:color w:val="000000"/>
          <w:sz w:val="30"/>
          <w:szCs w:val="30"/>
          <w:cs/>
        </w:rPr>
        <w:t>ใ</w:t>
      </w:r>
      <w:r w:rsidRPr="00897963">
        <w:rPr>
          <w:rFonts w:ascii="Angsana New" w:hAnsi="Angsana New" w:hint="cs"/>
          <w:color w:val="000000"/>
          <w:sz w:val="30"/>
          <w:szCs w:val="30"/>
          <w:cs/>
        </w:rPr>
        <w:t>ห้คำปรึกษา</w:t>
      </w:r>
      <w:r w:rsidR="00FC5215" w:rsidRPr="00897963">
        <w:rPr>
          <w:rFonts w:ascii="Angsana New" w:hAnsi="Angsana New" w:hint="cs"/>
          <w:color w:val="000000"/>
          <w:sz w:val="30"/>
          <w:szCs w:val="30"/>
          <w:cs/>
        </w:rPr>
        <w:t xml:space="preserve">ด้านทรัพยากรบุคคล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="00935A00">
        <w:rPr>
          <w:rFonts w:ascii="Angsana New" w:hAnsi="Angsana New"/>
          <w:color w:val="000000"/>
          <w:spacing w:val="-6"/>
          <w:sz w:val="30"/>
          <w:szCs w:val="30"/>
        </w:rPr>
        <w:t>9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897963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935A00">
        <w:rPr>
          <w:rFonts w:ascii="Angsana New" w:hAnsi="Angsana New"/>
          <w:color w:val="000000"/>
          <w:sz w:val="30"/>
          <w:szCs w:val="30"/>
        </w:rPr>
        <w:t>9</w:t>
      </w:r>
      <w:r w:rsidRPr="0089796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97963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โดยบริษัทย่อยดังกล่าวตกลงจะจ่ายค่าบริการเป็นรายเดือนตามอัตราที่ระบุไว้ในสัญญา</w:t>
      </w:r>
    </w:p>
    <w:p w14:paraId="679BBC6B" w14:textId="77777777" w:rsidR="00AE6507" w:rsidRPr="00514D3A" w:rsidRDefault="00AE6507" w:rsidP="0012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B9C758C" w14:textId="428AE502" w:rsidR="003868A9" w:rsidRDefault="00AE6507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C0B17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เอเอ็มอี อิมเมจิเนทีฟ จำกัด ซึ่งเป็นบริษัทย่อย โดยบริษัทมีหน้าที่ให้บริการสนับสนุนด้านบริหารจัดการ และระบบสารสนเทศ  โดยมีกำหนดระยะเวลา</w:t>
      </w:r>
      <w:r w:rsidR="00DC0DA6">
        <w:rPr>
          <w:rFonts w:ascii="Angsana New" w:hAnsi="Angsana New"/>
          <w:color w:val="000000"/>
          <w:sz w:val="30"/>
          <w:szCs w:val="30"/>
        </w:rPr>
        <w:t xml:space="preserve"> 1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ปี ตั้งแต่วันที่ 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1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8C0B17">
        <w:rPr>
          <w:rFonts w:ascii="Angsana New" w:hAnsi="Angsana New"/>
          <w:color w:val="000000"/>
          <w:sz w:val="30"/>
          <w:szCs w:val="30"/>
        </w:rPr>
        <w:t>256</w:t>
      </w:r>
      <w:r w:rsidR="00935A00">
        <w:rPr>
          <w:rFonts w:ascii="Angsana New" w:hAnsi="Angsana New"/>
          <w:color w:val="000000"/>
          <w:sz w:val="30"/>
          <w:szCs w:val="30"/>
        </w:rPr>
        <w:t>9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ถึงวันที่ 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8C0B17">
        <w:rPr>
          <w:rFonts w:ascii="Angsana New" w:hAnsi="Angsana New"/>
          <w:color w:val="000000"/>
          <w:sz w:val="30"/>
          <w:szCs w:val="30"/>
        </w:rPr>
        <w:t>256</w:t>
      </w:r>
      <w:r w:rsidR="00935A00">
        <w:rPr>
          <w:rFonts w:ascii="Angsana New" w:hAnsi="Angsana New"/>
          <w:color w:val="000000"/>
          <w:sz w:val="30"/>
          <w:szCs w:val="30"/>
        </w:rPr>
        <w:t>9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 </w:t>
      </w:r>
      <w:r w:rsidRPr="008C0B17">
        <w:rPr>
          <w:rFonts w:ascii="Angsana New" w:hAnsi="Angsana New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โดยบริษัทย่อยดังกล่าวตกลงจะจ่ายค่าบริการเป็นรายเดือนตามอัตราที่ระบุไว้ในสัญญา</w:t>
      </w:r>
    </w:p>
    <w:p w14:paraId="20CE98C6" w14:textId="77777777" w:rsidR="000F0502" w:rsidRPr="00514D3A" w:rsidRDefault="000F0502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11E6457" w14:textId="4AFEA60A" w:rsidR="00E13CC5" w:rsidRDefault="00BC01A4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บริษัทได้ทำสัญญาบริการกับบริษัท อมรินทร์ ออมนิเวิร์ส จำกัด ซึ่งเป็นบริษัทย่อย โดยบริษัทย่อย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>มีหน้าที่ให้บริการงานระบบสารสนเทศ</w:t>
      </w:r>
      <w:r w:rsidR="00F65938">
        <w:rPr>
          <w:rFonts w:ascii="Angsana New" w:hAnsi="Angsana New" w:hint="cs"/>
          <w:color w:val="000000"/>
          <w:sz w:val="30"/>
          <w:szCs w:val="30"/>
          <w:cs/>
        </w:rPr>
        <w:t>พื้นฐาน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โดยมีกำหนดระยะเวลา </w:t>
      </w:r>
      <w:r w:rsidR="00EB163E">
        <w:rPr>
          <w:rFonts w:ascii="Angsana New" w:hAnsi="Angsana New"/>
          <w:color w:val="000000"/>
          <w:sz w:val="30"/>
          <w:szCs w:val="30"/>
        </w:rPr>
        <w:t xml:space="preserve">1 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 xml:space="preserve">ปี ตั้งแต่วันที่ </w:t>
      </w:r>
      <w:r w:rsidR="00EB163E">
        <w:rPr>
          <w:rFonts w:ascii="Angsana New" w:hAnsi="Angsana New"/>
          <w:color w:val="000000"/>
          <w:sz w:val="30"/>
          <w:szCs w:val="30"/>
        </w:rPr>
        <w:t xml:space="preserve">1 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EB163E">
        <w:rPr>
          <w:rFonts w:ascii="Angsana New" w:hAnsi="Angsana New"/>
          <w:color w:val="000000"/>
          <w:sz w:val="30"/>
          <w:szCs w:val="30"/>
        </w:rPr>
        <w:t xml:space="preserve">2569 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="00EB163E">
        <w:rPr>
          <w:rFonts w:ascii="Angsana New" w:hAnsi="Angsana New"/>
          <w:color w:val="000000"/>
          <w:sz w:val="30"/>
          <w:szCs w:val="30"/>
        </w:rPr>
        <w:t xml:space="preserve">31 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EB163E">
        <w:rPr>
          <w:rFonts w:ascii="Angsana New" w:hAnsi="Angsana New"/>
          <w:color w:val="000000"/>
          <w:sz w:val="30"/>
          <w:szCs w:val="30"/>
        </w:rPr>
        <w:t xml:space="preserve">2569 </w:t>
      </w:r>
      <w:r w:rsidR="00EB163E">
        <w:rPr>
          <w:rFonts w:ascii="Angsana New" w:hAnsi="Angsana New" w:hint="cs"/>
          <w:color w:val="000000"/>
          <w:sz w:val="30"/>
          <w:szCs w:val="30"/>
          <w:cs/>
        </w:rPr>
        <w:t>โดยบริษ</w:t>
      </w:r>
      <w:r w:rsidR="001323F4">
        <w:rPr>
          <w:rFonts w:ascii="Angsana New" w:hAnsi="Angsana New" w:hint="cs"/>
          <w:color w:val="000000"/>
          <w:sz w:val="30"/>
          <w:szCs w:val="30"/>
          <w:cs/>
        </w:rPr>
        <w:t>ัทตกลงจะจ่ายค่าบริการเป็นรายเดือนในอัตราคงที่ตามที่ตกลงกันในสัญญา</w:t>
      </w:r>
    </w:p>
    <w:p w14:paraId="6105FF29" w14:textId="77777777" w:rsidR="001323F4" w:rsidRPr="00514D3A" w:rsidRDefault="001323F4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61F4F8BC" w14:textId="0BD01A06" w:rsidR="009E085C" w:rsidRPr="00FD3FED" w:rsidRDefault="009E085C" w:rsidP="00FD3FED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FD3FED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3421FAF0" w14:textId="48FD866B" w:rsidR="00F87701" w:rsidRPr="00514D3A" w:rsidRDefault="00F87701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612"/>
        <w:gridCol w:w="1134"/>
        <w:gridCol w:w="236"/>
        <w:gridCol w:w="1134"/>
        <w:gridCol w:w="236"/>
        <w:gridCol w:w="1134"/>
        <w:gridCol w:w="238"/>
        <w:gridCol w:w="1131"/>
      </w:tblGrid>
      <w:tr w:rsidR="00CF48FB" w:rsidRPr="00244701" w14:paraId="54DD1221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5F3D1480" w14:textId="2A41A9F6" w:rsidR="00CF48FB" w:rsidRPr="00244701" w:rsidRDefault="00CF48FB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45486CB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67F3F6A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AB068F3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3CB708E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DB" w:rsidRPr="00244701" w14:paraId="32B8850C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400D6D21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E206F7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11853" w14:textId="2605D40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0EEF7CD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A55088" w14:textId="5ACCADEB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30F622D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619FC" w14:textId="50969B44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68FB6E2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267C9E1" w14:textId="7C657BBD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288E" w:rsidRPr="00244701" w14:paraId="3B1ACD0D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6BD4DBB3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FFD40A9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11A67D1F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0DB" w:rsidRPr="00244701" w14:paraId="4304A849" w14:textId="77777777">
        <w:trPr>
          <w:trHeight w:val="397"/>
        </w:trPr>
        <w:tc>
          <w:tcPr>
            <w:tcW w:w="3231" w:type="dxa"/>
          </w:tcPr>
          <w:p w14:paraId="0E394DCF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2" w:type="dxa"/>
            <w:vAlign w:val="bottom"/>
          </w:tcPr>
          <w:p w14:paraId="476AA8C2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D8FAE8" w14:textId="5F3BD90F" w:rsidR="004F30DB" w:rsidRPr="00BC5BB1" w:rsidRDefault="00613596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13596">
              <w:rPr>
                <w:rFonts w:asciiTheme="majorBidi" w:hAnsiTheme="majorBidi" w:cstheme="majorBidi"/>
                <w:sz w:val="30"/>
                <w:szCs w:val="30"/>
              </w:rPr>
              <w:t>2,427</w:t>
            </w:r>
          </w:p>
        </w:tc>
        <w:tc>
          <w:tcPr>
            <w:tcW w:w="236" w:type="dxa"/>
            <w:vAlign w:val="bottom"/>
          </w:tcPr>
          <w:p w14:paraId="5C1E8DB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2F93DA" w14:textId="33BF9E5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2,583</w:t>
            </w:r>
          </w:p>
        </w:tc>
        <w:tc>
          <w:tcPr>
            <w:tcW w:w="236" w:type="dxa"/>
            <w:vAlign w:val="bottom"/>
          </w:tcPr>
          <w:p w14:paraId="0B47DB0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AA644C" w14:textId="371C8669" w:rsidR="004F30DB" w:rsidRPr="00B44C53" w:rsidRDefault="0019414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4C53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</w:p>
        </w:tc>
        <w:tc>
          <w:tcPr>
            <w:tcW w:w="238" w:type="dxa"/>
            <w:vAlign w:val="bottom"/>
          </w:tcPr>
          <w:p w14:paraId="49D69FC2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9BBC1BF" w14:textId="09F020A4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4F30DB" w:rsidRPr="00244701" w14:paraId="43E4C11B" w14:textId="77777777">
        <w:trPr>
          <w:trHeight w:val="397"/>
        </w:trPr>
        <w:tc>
          <w:tcPr>
            <w:tcW w:w="3231" w:type="dxa"/>
          </w:tcPr>
          <w:p w14:paraId="24B8C194" w14:textId="4E50D1CA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2" w:type="dxa"/>
            <w:vAlign w:val="bottom"/>
          </w:tcPr>
          <w:p w14:paraId="5EE70210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6FB99" w14:textId="56C56494" w:rsidR="004F30DB" w:rsidRPr="00BC5BB1" w:rsidRDefault="006E7DE0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E7DE0">
              <w:rPr>
                <w:rFonts w:asciiTheme="majorBidi" w:hAnsiTheme="majorBidi" w:cstheme="majorBidi"/>
                <w:sz w:val="30"/>
                <w:szCs w:val="30"/>
              </w:rPr>
              <w:t>570,452</w:t>
            </w:r>
          </w:p>
        </w:tc>
        <w:tc>
          <w:tcPr>
            <w:tcW w:w="236" w:type="dxa"/>
            <w:vAlign w:val="bottom"/>
          </w:tcPr>
          <w:p w14:paraId="412F09FA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E9D27" w14:textId="1E71175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563,351</w:t>
            </w:r>
          </w:p>
        </w:tc>
        <w:tc>
          <w:tcPr>
            <w:tcW w:w="236" w:type="dxa"/>
            <w:vAlign w:val="bottom"/>
          </w:tcPr>
          <w:p w14:paraId="13FFB923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6E30A1" w14:textId="4F787889" w:rsidR="004F30DB" w:rsidRPr="00B44C53" w:rsidRDefault="004F7EC0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4C53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B44C53">
              <w:rPr>
                <w:rFonts w:asciiTheme="majorBidi" w:hAnsiTheme="majorBidi"/>
                <w:sz w:val="30"/>
                <w:szCs w:val="30"/>
              </w:rPr>
              <w:t>,</w:t>
            </w:r>
            <w:r w:rsidRPr="00B44C53">
              <w:rPr>
                <w:rFonts w:asciiTheme="majorBidi" w:hAnsiTheme="majorBidi"/>
                <w:sz w:val="30"/>
                <w:szCs w:val="30"/>
                <w:cs/>
              </w:rPr>
              <w:t>629</w:t>
            </w:r>
          </w:p>
        </w:tc>
        <w:tc>
          <w:tcPr>
            <w:tcW w:w="238" w:type="dxa"/>
            <w:vAlign w:val="bottom"/>
          </w:tcPr>
          <w:p w14:paraId="224C842E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C779D91" w14:textId="765DE978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167,550</w:t>
            </w:r>
          </w:p>
        </w:tc>
      </w:tr>
      <w:tr w:rsidR="004F30DB" w:rsidRPr="00244701" w14:paraId="19D6894C" w14:textId="77777777">
        <w:trPr>
          <w:trHeight w:val="397"/>
        </w:trPr>
        <w:tc>
          <w:tcPr>
            <w:tcW w:w="3231" w:type="dxa"/>
          </w:tcPr>
          <w:p w14:paraId="771A7393" w14:textId="77777777" w:rsidR="004F30DB" w:rsidRPr="00244701" w:rsidRDefault="004F30DB" w:rsidP="004F30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12" w:type="dxa"/>
            <w:vAlign w:val="bottom"/>
          </w:tcPr>
          <w:p w14:paraId="4CD0C503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22F29D" w14:textId="522E1337" w:rsidR="004F30DB" w:rsidRPr="00BC5BB1" w:rsidRDefault="006E7DE0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E7DE0"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36" w:type="dxa"/>
            <w:vAlign w:val="bottom"/>
          </w:tcPr>
          <w:p w14:paraId="57C22170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9AC91" w14:textId="3ECB3ACE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10,633</w:t>
            </w:r>
          </w:p>
        </w:tc>
        <w:tc>
          <w:tcPr>
            <w:tcW w:w="236" w:type="dxa"/>
            <w:vAlign w:val="bottom"/>
          </w:tcPr>
          <w:p w14:paraId="35AE0799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65903" w14:textId="0849E2B9" w:rsidR="004F30DB" w:rsidRPr="00B44C53" w:rsidRDefault="00B44C53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4C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2171BF8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3CD6633" w14:textId="2930722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F30DB" w:rsidRPr="00244701" w14:paraId="5A8B964B" w14:textId="77777777">
        <w:trPr>
          <w:trHeight w:val="397"/>
        </w:trPr>
        <w:tc>
          <w:tcPr>
            <w:tcW w:w="3231" w:type="dxa"/>
            <w:vAlign w:val="bottom"/>
          </w:tcPr>
          <w:p w14:paraId="565DE91F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  <w:vAlign w:val="bottom"/>
          </w:tcPr>
          <w:p w14:paraId="6BC53329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489120" w14:textId="31EE7BBF" w:rsidR="004F30DB" w:rsidRPr="00244701" w:rsidRDefault="0019414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14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583</w:t>
            </w:r>
            <w:r w:rsidRPr="00194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414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579</w:t>
            </w:r>
          </w:p>
        </w:tc>
        <w:tc>
          <w:tcPr>
            <w:tcW w:w="236" w:type="dxa"/>
            <w:vAlign w:val="bottom"/>
          </w:tcPr>
          <w:p w14:paraId="05F43B64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718BD" w14:textId="12767AA5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576,567</w:t>
            </w:r>
          </w:p>
        </w:tc>
        <w:tc>
          <w:tcPr>
            <w:tcW w:w="236" w:type="dxa"/>
            <w:vAlign w:val="bottom"/>
          </w:tcPr>
          <w:p w14:paraId="109CC0FD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A45178" w14:textId="5B89E05F" w:rsidR="004F30DB" w:rsidRPr="00244701" w:rsidRDefault="00310BE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58,868</w:t>
            </w:r>
          </w:p>
        </w:tc>
        <w:tc>
          <w:tcPr>
            <w:tcW w:w="238" w:type="dxa"/>
            <w:vAlign w:val="bottom"/>
          </w:tcPr>
          <w:p w14:paraId="02D66534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5F531FC" w14:textId="48F6F914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167,789</w:t>
            </w:r>
          </w:p>
        </w:tc>
      </w:tr>
    </w:tbl>
    <w:p w14:paraId="0AE25837" w14:textId="77777777" w:rsidR="003A2B7B" w:rsidRPr="00514D3A" w:rsidRDefault="003A2B7B" w:rsidP="003A2B7B">
      <w:pPr>
        <w:rPr>
          <w:rFonts w:asciiTheme="majorBidi" w:hAnsiTheme="majorBidi" w:cstheme="majorBidi"/>
          <w:sz w:val="22"/>
          <w:szCs w:val="22"/>
        </w:rPr>
      </w:pPr>
    </w:p>
    <w:p w14:paraId="31FF8BF5" w14:textId="4F038127" w:rsidR="00D17735" w:rsidRPr="00007603" w:rsidRDefault="00D17735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64FD1DB5" w14:textId="01768580" w:rsidR="00D17735" w:rsidRPr="00514D3A" w:rsidRDefault="00D17735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5F5B73B8" w14:textId="77777777" w:rsidR="00E33CDA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F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122857" w14:textId="40CA5840" w:rsidR="00E33CDA" w:rsidRPr="007A7642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007603">
        <w:rPr>
          <w:rFonts w:asciiTheme="majorBidi" w:hAnsiTheme="majorBidi" w:cstheme="majorBidi"/>
          <w:sz w:val="30"/>
          <w:szCs w:val="30"/>
          <w:cs/>
        </w:rPr>
        <w:br/>
      </w:r>
      <w:r w:rsidRPr="007A7642">
        <w:rPr>
          <w:rFonts w:asciiTheme="majorBidi" w:hAnsiTheme="majorBidi" w:cstheme="majorBidi"/>
          <w:spacing w:val="4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382A44" w:rsidRPr="007A7642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2A27989" w14:textId="77777777" w:rsidR="00E33CDA" w:rsidRPr="00514D3A" w:rsidRDefault="00E33CD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9E82D9E" w14:textId="5B71A035" w:rsidR="00DC0DA6" w:rsidRPr="003868A9" w:rsidRDefault="00E33CDA" w:rsidP="00514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              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      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tbl>
      <w:tblPr>
        <w:tblW w:w="92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75"/>
        <w:gridCol w:w="1242"/>
        <w:gridCol w:w="244"/>
        <w:gridCol w:w="1194"/>
        <w:gridCol w:w="283"/>
        <w:gridCol w:w="1166"/>
        <w:gridCol w:w="262"/>
        <w:gridCol w:w="1133"/>
      </w:tblGrid>
      <w:tr w:rsidR="00A07035" w:rsidRPr="00244701" w14:paraId="4366F18A" w14:textId="77777777" w:rsidTr="00A07035">
        <w:tc>
          <w:tcPr>
            <w:tcW w:w="2030" w:type="pct"/>
          </w:tcPr>
          <w:p w14:paraId="1EE9F4DB" w14:textId="6A3F0785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3EBE6B01" w14:textId="029A5AD2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2A1BD41D" w14:textId="77777777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6ED6D99B" w14:textId="769AEDA6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DB" w:rsidRPr="00244701" w14:paraId="78605FC7" w14:textId="77777777" w:rsidTr="003A1F77">
        <w:tc>
          <w:tcPr>
            <w:tcW w:w="2030" w:type="pct"/>
          </w:tcPr>
          <w:p w14:paraId="29FCEED7" w14:textId="4B713BEC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8" w:type="pct"/>
          </w:tcPr>
          <w:p w14:paraId="676383E5" w14:textId="0A541E6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6FC7E791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0B9DC9" w14:textId="38409AE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4FB10874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9E1B36" w14:textId="6C22D0B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2D86D4FD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8A5B6BE" w14:textId="4EAD999E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288E" w:rsidRPr="00244701" w14:paraId="047473DB" w14:textId="77777777" w:rsidTr="00FA4B2C">
        <w:tc>
          <w:tcPr>
            <w:tcW w:w="2030" w:type="pct"/>
          </w:tcPr>
          <w:p w14:paraId="4591D1CA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pct"/>
            <w:gridSpan w:val="7"/>
          </w:tcPr>
          <w:p w14:paraId="668E8440" w14:textId="7B040A66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F30DB" w:rsidRPr="00244701" w14:paraId="0A8392D3" w14:textId="77777777" w:rsidTr="003A1F77">
        <w:tc>
          <w:tcPr>
            <w:tcW w:w="2030" w:type="pct"/>
          </w:tcPr>
          <w:p w14:paraId="1AC2DF32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40F93B29" w14:textId="71B5AB81" w:rsidR="004F30DB" w:rsidRPr="00876347" w:rsidRDefault="00164BFC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4BFC">
              <w:rPr>
                <w:rFonts w:asciiTheme="majorBidi" w:hAnsiTheme="majorBidi" w:cstheme="majorBidi"/>
                <w:sz w:val="30"/>
                <w:szCs w:val="30"/>
              </w:rPr>
              <w:t>336,423</w:t>
            </w:r>
          </w:p>
        </w:tc>
        <w:tc>
          <w:tcPr>
            <w:tcW w:w="131" w:type="pct"/>
          </w:tcPr>
          <w:p w14:paraId="345F5E00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9A5F220" w14:textId="3F588C52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317,476</w:t>
            </w:r>
          </w:p>
        </w:tc>
        <w:tc>
          <w:tcPr>
            <w:tcW w:w="152" w:type="pct"/>
          </w:tcPr>
          <w:p w14:paraId="7E46A471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1F75B0" w14:textId="7342DAB1" w:rsidR="004F30DB" w:rsidRPr="00876347" w:rsidRDefault="008B25F4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5F4">
              <w:rPr>
                <w:rFonts w:asciiTheme="majorBidi" w:hAnsiTheme="majorBidi" w:cstheme="majorBidi"/>
                <w:sz w:val="30"/>
                <w:szCs w:val="30"/>
              </w:rPr>
              <w:t>186,34</w:t>
            </w:r>
            <w:r w:rsidR="009711F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0CF2DDD9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C357984" w14:textId="55376799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239,2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F30DB" w:rsidRPr="00244701" w14:paraId="58A0D756" w14:textId="77777777" w:rsidTr="003A1F77">
        <w:tc>
          <w:tcPr>
            <w:tcW w:w="2030" w:type="pct"/>
          </w:tcPr>
          <w:p w14:paraId="74A46245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8" w:type="pct"/>
          </w:tcPr>
          <w:p w14:paraId="615AE50E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122AD1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F0180E0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7B9C90C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D62A9A0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1237EB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7EF37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0DB" w:rsidRPr="00244701" w14:paraId="00470BE9" w14:textId="77777777" w:rsidTr="003A1F77">
        <w:tc>
          <w:tcPr>
            <w:tcW w:w="2030" w:type="pct"/>
          </w:tcPr>
          <w:p w14:paraId="2D71ED96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06B46A30" w14:textId="47C41BFC" w:rsidR="004F30DB" w:rsidRPr="00876347" w:rsidRDefault="00930EFA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42,504</w:t>
            </w:r>
          </w:p>
        </w:tc>
        <w:tc>
          <w:tcPr>
            <w:tcW w:w="131" w:type="pct"/>
          </w:tcPr>
          <w:p w14:paraId="525A6CFB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213C634" w14:textId="3C2FCE1F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73,800</w:t>
            </w:r>
          </w:p>
        </w:tc>
        <w:tc>
          <w:tcPr>
            <w:tcW w:w="152" w:type="pct"/>
          </w:tcPr>
          <w:p w14:paraId="7BA79DBE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5B6EBE" w14:textId="7762590F" w:rsidR="004F30DB" w:rsidRPr="00876347" w:rsidRDefault="00930EFA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84,480</w:t>
            </w:r>
          </w:p>
        </w:tc>
        <w:tc>
          <w:tcPr>
            <w:tcW w:w="141" w:type="pct"/>
          </w:tcPr>
          <w:p w14:paraId="16B45E72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97F2B7" w14:textId="73027EEF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58,793</w:t>
            </w:r>
          </w:p>
        </w:tc>
      </w:tr>
      <w:tr w:rsidR="004F30DB" w:rsidRPr="00244701" w14:paraId="64E18B52" w14:textId="77777777" w:rsidTr="003A1F77">
        <w:tc>
          <w:tcPr>
            <w:tcW w:w="2030" w:type="pct"/>
          </w:tcPr>
          <w:p w14:paraId="40A08A50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9E70065" w14:textId="3C346726" w:rsidR="004F30DB" w:rsidRPr="00876347" w:rsidRDefault="00930EFA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11,182</w:t>
            </w:r>
          </w:p>
        </w:tc>
        <w:tc>
          <w:tcPr>
            <w:tcW w:w="131" w:type="pct"/>
          </w:tcPr>
          <w:p w14:paraId="5E07090B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EF2C97B" w14:textId="46498A9C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18,602</w:t>
            </w:r>
          </w:p>
        </w:tc>
        <w:tc>
          <w:tcPr>
            <w:tcW w:w="152" w:type="pct"/>
          </w:tcPr>
          <w:p w14:paraId="53284F65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7ABC1E" w14:textId="1F89CF7C" w:rsidR="004F30DB" w:rsidRPr="00876347" w:rsidRDefault="00930EFA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41,716</w:t>
            </w:r>
          </w:p>
        </w:tc>
        <w:tc>
          <w:tcPr>
            <w:tcW w:w="141" w:type="pct"/>
          </w:tcPr>
          <w:p w14:paraId="1B8FB05B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6D4449" w14:textId="5DB71CB9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</w:tr>
      <w:tr w:rsidR="004F30DB" w:rsidRPr="00244701" w14:paraId="3DBCD5D8" w14:textId="77777777" w:rsidTr="003A1F77">
        <w:tc>
          <w:tcPr>
            <w:tcW w:w="2030" w:type="pct"/>
          </w:tcPr>
          <w:p w14:paraId="3BAAAAB9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6 -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</w:tcPr>
          <w:p w14:paraId="1D643E32" w14:textId="22EC339F" w:rsidR="004F30DB" w:rsidRPr="00876347" w:rsidRDefault="00930EFA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131" w:type="pct"/>
          </w:tcPr>
          <w:p w14:paraId="29B2C67A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A7506A5" w14:textId="4A87681D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7D0">
              <w:rPr>
                <w:rFonts w:asciiTheme="majorBidi" w:hAnsiTheme="majorBidi" w:cstheme="majorBidi"/>
                <w:sz w:val="30"/>
                <w:szCs w:val="30"/>
              </w:rPr>
              <w:t>20,459</w:t>
            </w:r>
          </w:p>
        </w:tc>
        <w:tc>
          <w:tcPr>
            <w:tcW w:w="152" w:type="pct"/>
          </w:tcPr>
          <w:p w14:paraId="068CB6FF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F54F9F3" w14:textId="0343DC34" w:rsidR="004F30DB" w:rsidRPr="00876347" w:rsidRDefault="00930EFA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41" w:type="pct"/>
          </w:tcPr>
          <w:p w14:paraId="5A05CAA6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B3C274F" w14:textId="2A873912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</w:tr>
      <w:tr w:rsidR="004F30DB" w:rsidRPr="00244701" w14:paraId="0F232CD2" w14:textId="77777777" w:rsidTr="003A1F77">
        <w:tc>
          <w:tcPr>
            <w:tcW w:w="2030" w:type="pct"/>
          </w:tcPr>
          <w:p w14:paraId="106498A3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7E405E88" w14:textId="472BA6E6" w:rsidR="004F30DB" w:rsidRPr="00876347" w:rsidRDefault="00DF0D5E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D5E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  <w:tc>
          <w:tcPr>
            <w:tcW w:w="131" w:type="pct"/>
          </w:tcPr>
          <w:p w14:paraId="067785E4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2582052" w14:textId="107D7675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9,613</w:t>
            </w:r>
          </w:p>
        </w:tc>
        <w:tc>
          <w:tcPr>
            <w:tcW w:w="152" w:type="pct"/>
          </w:tcPr>
          <w:p w14:paraId="79DCAEDF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22D8CFC" w14:textId="2804875D" w:rsidR="004F30DB" w:rsidRPr="00876347" w:rsidRDefault="00CB13E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13EB">
              <w:rPr>
                <w:rFonts w:asciiTheme="majorBidi" w:hAnsiTheme="majorBidi" w:cstheme="majorBidi"/>
                <w:sz w:val="30"/>
                <w:szCs w:val="30"/>
              </w:rPr>
              <w:t>3,730</w:t>
            </w:r>
          </w:p>
        </w:tc>
        <w:tc>
          <w:tcPr>
            <w:tcW w:w="141" w:type="pct"/>
          </w:tcPr>
          <w:p w14:paraId="48866FA5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875ED72" w14:textId="7D9C257C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3,088</w:t>
            </w:r>
          </w:p>
        </w:tc>
      </w:tr>
      <w:tr w:rsidR="004F30DB" w:rsidRPr="00244701" w14:paraId="36AE0C70" w14:textId="77777777" w:rsidTr="003A1F77">
        <w:tc>
          <w:tcPr>
            <w:tcW w:w="2030" w:type="pct"/>
          </w:tcPr>
          <w:p w14:paraId="1C4D93EB" w14:textId="2D53A114" w:rsidR="004F30DB" w:rsidRPr="00366488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4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73050A5" w14:textId="4EEEBC03" w:rsidR="004F30DB" w:rsidRPr="00876347" w:rsidRDefault="0084001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399,244</w:t>
            </w:r>
          </w:p>
        </w:tc>
        <w:tc>
          <w:tcPr>
            <w:tcW w:w="131" w:type="pct"/>
            <w:vAlign w:val="bottom"/>
          </w:tcPr>
          <w:p w14:paraId="4392C593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0B26700" w14:textId="0FB7968A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439,950</w:t>
            </w:r>
          </w:p>
        </w:tc>
        <w:tc>
          <w:tcPr>
            <w:tcW w:w="152" w:type="pct"/>
            <w:vAlign w:val="bottom"/>
          </w:tcPr>
          <w:p w14:paraId="07265999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6547F9F4" w14:textId="30B8B4F1" w:rsidR="004F30DB" w:rsidRPr="00876347" w:rsidRDefault="00930EFA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316,831</w:t>
            </w:r>
          </w:p>
        </w:tc>
        <w:tc>
          <w:tcPr>
            <w:tcW w:w="141" w:type="pct"/>
            <w:vAlign w:val="bottom"/>
          </w:tcPr>
          <w:p w14:paraId="154CE866" w14:textId="77777777" w:rsidR="004F30DB" w:rsidRPr="00876347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427C53F7" w14:textId="29216535" w:rsidR="004F30DB" w:rsidRPr="00876347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930EFA" w:rsidRPr="00244701" w14:paraId="0ABA1DE3" w14:textId="77777777" w:rsidTr="003A1F77">
        <w:tc>
          <w:tcPr>
            <w:tcW w:w="2030" w:type="pct"/>
          </w:tcPr>
          <w:p w14:paraId="4E1FF922" w14:textId="77777777" w:rsidR="00930EFA" w:rsidRPr="00244701" w:rsidRDefault="00930EFA" w:rsidP="0093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ค่าเผื่อประมาณการรับคืนหนังสือ</w:t>
            </w:r>
          </w:p>
        </w:tc>
        <w:tc>
          <w:tcPr>
            <w:tcW w:w="668" w:type="pct"/>
            <w:vAlign w:val="bottom"/>
          </w:tcPr>
          <w:p w14:paraId="3BA55C07" w14:textId="56ABE884" w:rsidR="00930EFA" w:rsidRPr="00244701" w:rsidRDefault="0084001B" w:rsidP="0093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(335)</w:t>
            </w:r>
          </w:p>
        </w:tc>
        <w:tc>
          <w:tcPr>
            <w:tcW w:w="131" w:type="pct"/>
          </w:tcPr>
          <w:p w14:paraId="51C847BE" w14:textId="77777777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B751DA4" w14:textId="351D1A63" w:rsidR="00930EFA" w:rsidRPr="00244701" w:rsidRDefault="00930EFA" w:rsidP="0093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152" w:type="pct"/>
          </w:tcPr>
          <w:p w14:paraId="26FED959" w14:textId="77777777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9E4EAB9" w14:textId="57F93D22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0D884E" w14:textId="77777777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8331504" w14:textId="515946A1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0EFA" w:rsidRPr="00244701" w14:paraId="0DAC6C0B" w14:textId="77777777" w:rsidTr="003A1F77">
        <w:tc>
          <w:tcPr>
            <w:tcW w:w="2030" w:type="pct"/>
          </w:tcPr>
          <w:p w14:paraId="2119425E" w14:textId="3BEC12C3" w:rsidR="00930EFA" w:rsidRPr="00244701" w:rsidRDefault="00930EFA" w:rsidP="0093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8" w:type="pct"/>
            <w:vAlign w:val="bottom"/>
          </w:tcPr>
          <w:p w14:paraId="6113CCC4" w14:textId="223BD1CE" w:rsidR="00930EFA" w:rsidRPr="00244701" w:rsidRDefault="0084001B" w:rsidP="0093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131" w:type="pct"/>
          </w:tcPr>
          <w:p w14:paraId="4FA35305" w14:textId="77777777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47B4BC29" w14:textId="274541BE" w:rsidR="00930EFA" w:rsidRPr="00244701" w:rsidRDefault="00930EFA" w:rsidP="00930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152" w:type="pct"/>
          </w:tcPr>
          <w:p w14:paraId="7BA34676" w14:textId="77777777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1D30757" w14:textId="0FAB217D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7CD72CA" w14:textId="77777777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FB99595" w14:textId="76BD97E6" w:rsidR="00930EFA" w:rsidRPr="00244701" w:rsidRDefault="00930EFA" w:rsidP="00930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0DB" w:rsidRPr="00244701" w14:paraId="3512D3B6" w14:textId="77777777" w:rsidTr="003A1F77">
        <w:tc>
          <w:tcPr>
            <w:tcW w:w="2030" w:type="pct"/>
          </w:tcPr>
          <w:p w14:paraId="2AB99FAA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E2F030B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C947F02" w14:textId="7CC617BC" w:rsidR="004F30DB" w:rsidRPr="00244701" w:rsidRDefault="0084001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sz w:val="30"/>
                <w:szCs w:val="30"/>
              </w:rPr>
              <w:t>(12,343)</w:t>
            </w:r>
          </w:p>
        </w:tc>
        <w:tc>
          <w:tcPr>
            <w:tcW w:w="131" w:type="pct"/>
          </w:tcPr>
          <w:p w14:paraId="47D94A8A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60D6FAA" w14:textId="0C335714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(11,836)</w:t>
            </w:r>
          </w:p>
        </w:tc>
        <w:tc>
          <w:tcPr>
            <w:tcW w:w="152" w:type="pct"/>
          </w:tcPr>
          <w:p w14:paraId="7C81BD4C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8480639" w14:textId="45E5C7F4" w:rsidR="004F30DB" w:rsidRPr="00244701" w:rsidRDefault="00930EFA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sz w:val="30"/>
                <w:szCs w:val="30"/>
              </w:rPr>
              <w:t>(2,737)</w:t>
            </w:r>
          </w:p>
        </w:tc>
        <w:tc>
          <w:tcPr>
            <w:tcW w:w="141" w:type="pct"/>
          </w:tcPr>
          <w:p w14:paraId="1E2364B1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EDAA5AE" w14:textId="617A44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(2,045)</w:t>
            </w:r>
          </w:p>
        </w:tc>
      </w:tr>
      <w:tr w:rsidR="004F30DB" w:rsidRPr="00244701" w14:paraId="40085991" w14:textId="77777777" w:rsidTr="003A1F77">
        <w:tc>
          <w:tcPr>
            <w:tcW w:w="2030" w:type="pct"/>
          </w:tcPr>
          <w:p w14:paraId="1B117073" w14:textId="64E68C1A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vAlign w:val="bottom"/>
          </w:tcPr>
          <w:p w14:paraId="07139BBC" w14:textId="6736A099" w:rsidR="004F30DB" w:rsidRPr="00FA4B2C" w:rsidRDefault="0084001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386,041</w:t>
            </w:r>
          </w:p>
        </w:tc>
        <w:tc>
          <w:tcPr>
            <w:tcW w:w="131" w:type="pct"/>
            <w:vAlign w:val="bottom"/>
          </w:tcPr>
          <w:p w14:paraId="164A385E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3861230C" w14:textId="2A6E5134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427,614</w:t>
            </w:r>
          </w:p>
        </w:tc>
        <w:tc>
          <w:tcPr>
            <w:tcW w:w="152" w:type="pct"/>
            <w:vAlign w:val="bottom"/>
          </w:tcPr>
          <w:p w14:paraId="018A6658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584EF6C" w14:textId="3EBB58F6" w:rsidR="004F30DB" w:rsidRPr="00244701" w:rsidRDefault="00930EFA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314,094</w:t>
            </w:r>
          </w:p>
        </w:tc>
        <w:tc>
          <w:tcPr>
            <w:tcW w:w="141" w:type="pct"/>
            <w:vAlign w:val="bottom"/>
          </w:tcPr>
          <w:p w14:paraId="47E1D794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3E1829CC" w14:textId="1019F068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F8D47D5" w14:textId="7B0DC86D" w:rsidR="0088331F" w:rsidRDefault="0088331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383F7B" w:rsidRPr="00244701" w14:paraId="0EBD4EC7" w14:textId="77777777" w:rsidTr="00383F7B">
        <w:trPr>
          <w:tblHeader/>
        </w:trPr>
        <w:tc>
          <w:tcPr>
            <w:tcW w:w="2035" w:type="pct"/>
            <w:gridSpan w:val="3"/>
          </w:tcPr>
          <w:p w14:paraId="4ABDE9AB" w14:textId="237C80B9" w:rsidR="00383F7B" w:rsidRPr="00244701" w:rsidRDefault="0088331F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 w:type="page"/>
            </w:r>
            <w:r w:rsidR="00383F7B"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4" w:type="pct"/>
            <w:gridSpan w:val="3"/>
          </w:tcPr>
          <w:p w14:paraId="72BA1C2F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839D2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4A2F2C24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DB" w:rsidRPr="00244701" w14:paraId="0628CBAD" w14:textId="77777777" w:rsidTr="00523AF4">
        <w:trPr>
          <w:tblHeader/>
        </w:trPr>
        <w:tc>
          <w:tcPr>
            <w:tcW w:w="1450" w:type="pct"/>
          </w:tcPr>
          <w:p w14:paraId="0F83D8C6" w14:textId="553D5716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01FEB69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396FFEC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E4E657" w14:textId="05F8D19C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26556C6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4BEA221" w14:textId="21F775B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05E9F4F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1272F1" w14:textId="43A2FB91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3D047D7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60D71B" w14:textId="4CDFE5C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1F77" w:rsidRPr="00244701" w14:paraId="5234AFD4" w14:textId="77777777" w:rsidTr="00523AF4">
        <w:trPr>
          <w:tblHeader/>
        </w:trPr>
        <w:tc>
          <w:tcPr>
            <w:tcW w:w="1450" w:type="pct"/>
          </w:tcPr>
          <w:p w14:paraId="661A6D68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E42C83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28C6F7D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509DD657" w14:textId="22D21C76" w:rsidR="003A1F77" w:rsidRPr="00244701" w:rsidRDefault="00C42F98" w:rsidP="00C42F98">
            <w:pPr>
              <w:tabs>
                <w:tab w:val="left" w:pos="540"/>
                <w:tab w:val="center" w:pos="2652"/>
                <w:tab w:val="right" w:pos="530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4F30DB" w:rsidRPr="00244701" w14:paraId="67DF1BEE" w14:textId="77777777" w:rsidTr="00523AF4">
        <w:tc>
          <w:tcPr>
            <w:tcW w:w="2035" w:type="pct"/>
            <w:gridSpan w:val="3"/>
          </w:tcPr>
          <w:p w14:paraId="4A4A4B41" w14:textId="1B93881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67" w:type="pct"/>
          </w:tcPr>
          <w:p w14:paraId="1F35E464" w14:textId="08421D16" w:rsidR="004F30DB" w:rsidRPr="00CF429B" w:rsidRDefault="00CF429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CF429B">
              <w:rPr>
                <w:rFonts w:asciiTheme="majorBidi" w:hAnsiTheme="majorBidi" w:cstheme="majorBidi"/>
                <w:sz w:val="30"/>
                <w:szCs w:val="30"/>
              </w:rPr>
              <w:t>11,836</w:t>
            </w:r>
          </w:p>
        </w:tc>
        <w:tc>
          <w:tcPr>
            <w:tcW w:w="128" w:type="pct"/>
          </w:tcPr>
          <w:p w14:paraId="718799C1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22819D" w14:textId="24A18E00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1857D0">
              <w:rPr>
                <w:rFonts w:asciiTheme="majorBidi" w:hAnsiTheme="majorBidi" w:cstheme="majorBidi"/>
                <w:sz w:val="30"/>
                <w:szCs w:val="30"/>
              </w:rPr>
              <w:t>5,956</w:t>
            </w:r>
          </w:p>
        </w:tc>
        <w:tc>
          <w:tcPr>
            <w:tcW w:w="147" w:type="pct"/>
          </w:tcPr>
          <w:p w14:paraId="18D351A8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DF069FA" w14:textId="7E235AF1" w:rsidR="004F30DB" w:rsidRPr="00CF429B" w:rsidRDefault="00CF429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429B"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  <w:tc>
          <w:tcPr>
            <w:tcW w:w="140" w:type="pct"/>
          </w:tcPr>
          <w:p w14:paraId="0B1E94C2" w14:textId="77777777" w:rsidR="004F30DB" w:rsidRPr="00CF429B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3D908C" w14:textId="276630B5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</w:tr>
      <w:tr w:rsidR="00394527" w:rsidRPr="00244701" w14:paraId="755A149A" w14:textId="77777777" w:rsidTr="00523AF4">
        <w:tc>
          <w:tcPr>
            <w:tcW w:w="2035" w:type="pct"/>
            <w:gridSpan w:val="3"/>
          </w:tcPr>
          <w:p w14:paraId="753F67D4" w14:textId="05D8077D" w:rsidR="00394527" w:rsidRPr="00244701" w:rsidRDefault="00394527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7" w:type="pct"/>
          </w:tcPr>
          <w:p w14:paraId="1C7F1F36" w14:textId="667A3B5E" w:rsidR="00394527" w:rsidRPr="00244701" w:rsidRDefault="00D619ED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D619ED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F47E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3DD235F" w14:textId="77777777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A2DBA9" w14:textId="4DAEAB77" w:rsidR="00394527" w:rsidRPr="00244701" w:rsidRDefault="00394527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4D13CB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147" w:type="pct"/>
          </w:tcPr>
          <w:p w14:paraId="33D1CEAB" w14:textId="77777777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F23BA8" w14:textId="011DBBD3" w:rsidR="00394527" w:rsidRPr="00244701" w:rsidRDefault="00394527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4B4B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0" w:type="pct"/>
          </w:tcPr>
          <w:p w14:paraId="71E76515" w14:textId="77777777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1DDAA7" w14:textId="151D427E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13CB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394527" w:rsidRPr="00244701" w14:paraId="17564550" w14:textId="77777777" w:rsidTr="0017134D">
        <w:tc>
          <w:tcPr>
            <w:tcW w:w="2035" w:type="pct"/>
            <w:gridSpan w:val="3"/>
          </w:tcPr>
          <w:p w14:paraId="1BD55348" w14:textId="4BA3FDEE" w:rsidR="00394527" w:rsidRPr="00244701" w:rsidRDefault="00394527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67" w:type="pct"/>
          </w:tcPr>
          <w:p w14:paraId="61E8A408" w14:textId="2DBD3400" w:rsidR="00394527" w:rsidRPr="00244701" w:rsidRDefault="00FD33F7" w:rsidP="00FD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FD33F7">
              <w:rPr>
                <w:rFonts w:asciiTheme="majorBidi" w:hAnsiTheme="majorBidi" w:cstheme="majorBidi"/>
                <w:sz w:val="30"/>
                <w:szCs w:val="30"/>
              </w:rPr>
              <w:t>(279)</w:t>
            </w:r>
          </w:p>
        </w:tc>
        <w:tc>
          <w:tcPr>
            <w:tcW w:w="128" w:type="pct"/>
          </w:tcPr>
          <w:p w14:paraId="34E9AD8F" w14:textId="77777777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B41AF3" w14:textId="093C499B" w:rsidR="00394527" w:rsidRPr="00244701" w:rsidRDefault="00394527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7A8125" w14:textId="77777777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B92A02" w14:textId="736D41B1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8D3FBB" w14:textId="77777777" w:rsidR="00394527" w:rsidRPr="00244701" w:rsidRDefault="00394527" w:rsidP="0039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D2BAD5" w14:textId="139C6230" w:rsidR="00394527" w:rsidRPr="00244701" w:rsidRDefault="00394527" w:rsidP="0039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33F7" w:rsidRPr="00244701" w14:paraId="7EFCCB2B" w14:textId="77777777" w:rsidTr="0017134D">
        <w:tc>
          <w:tcPr>
            <w:tcW w:w="2035" w:type="pct"/>
            <w:gridSpan w:val="3"/>
          </w:tcPr>
          <w:p w14:paraId="22C7F7B5" w14:textId="6B47AD33" w:rsidR="00FD33F7" w:rsidRPr="00244701" w:rsidRDefault="00FD33F7" w:rsidP="00FD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C76AE86" w14:textId="142552EA" w:rsidR="00FD33F7" w:rsidRPr="00244701" w:rsidRDefault="00D619ED" w:rsidP="00FD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12,343</w:t>
            </w:r>
          </w:p>
        </w:tc>
        <w:tc>
          <w:tcPr>
            <w:tcW w:w="128" w:type="pct"/>
          </w:tcPr>
          <w:p w14:paraId="201232DF" w14:textId="77777777" w:rsidR="00FD33F7" w:rsidRPr="00244701" w:rsidRDefault="00FD33F7" w:rsidP="00FD3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5364B55" w14:textId="4206D9CD" w:rsidR="00FD33F7" w:rsidRPr="00244701" w:rsidRDefault="00FD33F7" w:rsidP="00FD3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7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11,836</w:t>
            </w:r>
          </w:p>
        </w:tc>
        <w:tc>
          <w:tcPr>
            <w:tcW w:w="147" w:type="pct"/>
          </w:tcPr>
          <w:p w14:paraId="3EF4F02B" w14:textId="77777777" w:rsidR="00FD33F7" w:rsidRPr="00244701" w:rsidRDefault="00FD33F7" w:rsidP="00FD3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AE77DD" w14:textId="49FC1C69" w:rsidR="00FD33F7" w:rsidRPr="00244701" w:rsidRDefault="00FD33F7" w:rsidP="00FD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4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2,737</w:t>
            </w:r>
          </w:p>
        </w:tc>
        <w:tc>
          <w:tcPr>
            <w:tcW w:w="140" w:type="pct"/>
          </w:tcPr>
          <w:p w14:paraId="213935C0" w14:textId="77777777" w:rsidR="00FD33F7" w:rsidRPr="00244701" w:rsidRDefault="00FD33F7" w:rsidP="00FD3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ACFBFC6" w14:textId="43B07582" w:rsidR="00FD33F7" w:rsidRPr="00244701" w:rsidRDefault="00FD33F7" w:rsidP="00FD3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9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2,045</w:t>
            </w:r>
          </w:p>
        </w:tc>
      </w:tr>
    </w:tbl>
    <w:p w14:paraId="49CA34FA" w14:textId="77777777" w:rsidR="00383F7B" w:rsidRPr="00244701" w:rsidRDefault="00383F7B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F770DB" w14:textId="53EAA6A6" w:rsidR="00366488" w:rsidRDefault="00383F7B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ข้อมูลเกี่ยวกับความเสี่ยงด้านเครดิตเปิด</w:t>
      </w:r>
      <w:r w:rsidR="00B56EF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ผยในหมายเหตุข้อ </w:t>
      </w:r>
      <w:r w:rsidR="00213FB7" w:rsidRPr="00244701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7F7D85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(ข.</w:t>
      </w:r>
      <w:r w:rsidR="00B56EF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54283FD0" w14:textId="77777777" w:rsidR="003868A9" w:rsidRDefault="003868A9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9560E87" w14:textId="77777777" w:rsidR="0031116B" w:rsidRDefault="0031116B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FE5535" w14:textId="77777777" w:rsidR="0031116B" w:rsidRDefault="0031116B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F34728E" w14:textId="77777777" w:rsidR="00AF55D7" w:rsidRDefault="00AF55D7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4DD6F3" w14:textId="77777777" w:rsidR="00AF55D7" w:rsidRDefault="00AF55D7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06B293" w14:textId="77777777" w:rsidR="00AF55D7" w:rsidRDefault="00AF55D7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66B18A" w14:textId="5392DB64" w:rsidR="00C26B6A" w:rsidRPr="00007603" w:rsidRDefault="00F53E3F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1B5D9FF" w14:textId="09D8BD4C" w:rsidR="00C26B6A" w:rsidRPr="00E61E0C" w:rsidRDefault="00C26B6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0C8BB9" w14:textId="77777777" w:rsidR="001D2E9C" w:rsidRPr="00244701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82DA178" w14:textId="4E3253D2" w:rsidR="001D2E9C" w:rsidRPr="00007603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076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5FB2A06" w14:textId="77777777" w:rsidR="00464609" w:rsidRPr="00E61E0C" w:rsidRDefault="00464609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A42430" w14:textId="1D4557AD" w:rsidR="001D2E9C" w:rsidRPr="00464609" w:rsidRDefault="001D2E9C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ต้นทุนของสินค้าคำนวณดังนี้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5670"/>
      </w:tblGrid>
      <w:tr w:rsidR="001D2E9C" w:rsidRPr="00244701" w14:paraId="2CEA9CF2" w14:textId="77777777" w:rsidTr="001D2E9C">
        <w:tc>
          <w:tcPr>
            <w:tcW w:w="3240" w:type="dxa"/>
          </w:tcPr>
          <w:p w14:paraId="3C0D1E27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5E4A9A67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6F125242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1D2E9C" w:rsidRPr="00244701" w14:paraId="738BD595" w14:textId="77777777" w:rsidTr="001D2E9C">
        <w:tc>
          <w:tcPr>
            <w:tcW w:w="3240" w:type="dxa"/>
          </w:tcPr>
          <w:p w14:paraId="3F93CA34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23C10203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E76EDC1" w14:textId="77777777" w:rsidR="001D2E9C" w:rsidRPr="00244701" w:rsidRDefault="001D2E9C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1D2E9C" w:rsidRPr="00244701" w14:paraId="2676C0AB" w14:textId="77777777" w:rsidTr="001D2E9C">
        <w:tc>
          <w:tcPr>
            <w:tcW w:w="3240" w:type="dxa"/>
          </w:tcPr>
          <w:p w14:paraId="568DB87A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15EB0A32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74F2ECE3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วิธีเฉพาะเจาะจง</w:t>
            </w:r>
          </w:p>
        </w:tc>
      </w:tr>
      <w:tr w:rsidR="001D2E9C" w:rsidRPr="00244701" w14:paraId="44F8B782" w14:textId="77777777" w:rsidTr="001D2E9C">
        <w:tc>
          <w:tcPr>
            <w:tcW w:w="3240" w:type="dxa"/>
          </w:tcPr>
          <w:p w14:paraId="34CA31DE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270" w:type="dxa"/>
          </w:tcPr>
          <w:p w14:paraId="4BE7F201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1C3C00D5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วิธีเข้าก่อนออกก่อน</w:t>
            </w:r>
          </w:p>
        </w:tc>
      </w:tr>
    </w:tbl>
    <w:p w14:paraId="14A4BEAF" w14:textId="77777777" w:rsidR="001D2E9C" w:rsidRPr="00E61E0C" w:rsidRDefault="001D2E9C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0706CC6" w14:textId="5ABC8447" w:rsidR="00A9511B" w:rsidRDefault="00A9511B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ต้นทุนประกอบด้วยค่าใช้จ่ายการผลิตที่</w:t>
      </w:r>
      <w:r w:rsidR="0089395E">
        <w:rPr>
          <w:rFonts w:asciiTheme="majorBidi" w:hAnsiTheme="majorBidi" w:hint="cs"/>
          <w:sz w:val="30"/>
          <w:szCs w:val="30"/>
          <w:cs/>
        </w:rPr>
        <w:t>ปัน</w:t>
      </w:r>
      <w:r>
        <w:rPr>
          <w:rFonts w:asciiTheme="majorBidi" w:hAnsiTheme="majorBidi" w:hint="cs"/>
          <w:sz w:val="30"/>
          <w:szCs w:val="30"/>
          <w:cs/>
        </w:rPr>
        <w:t>ส่วนอย่างเหมาะสมอ้างอิงจากฐานกำลังการผลิตปกติ</w:t>
      </w:r>
    </w:p>
    <w:p w14:paraId="2BD8E990" w14:textId="77777777" w:rsidR="00A9511B" w:rsidRPr="00E61E0C" w:rsidRDefault="00A9511B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13A660A" w14:textId="15713A18" w:rsidR="003244CA" w:rsidRDefault="00382A44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382A44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33CE5A9A" w14:textId="77777777" w:rsidR="003244CA" w:rsidRDefault="0032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86"/>
        <w:gridCol w:w="241"/>
        <w:gridCol w:w="1155"/>
        <w:gridCol w:w="6"/>
        <w:gridCol w:w="236"/>
        <w:gridCol w:w="1090"/>
        <w:gridCol w:w="243"/>
        <w:gridCol w:w="1198"/>
      </w:tblGrid>
      <w:tr w:rsidR="003A1F77" w:rsidRPr="00244701" w14:paraId="4FF17D08" w14:textId="77777777" w:rsidTr="00007603">
        <w:tc>
          <w:tcPr>
            <w:tcW w:w="4113" w:type="dxa"/>
            <w:vAlign w:val="bottom"/>
          </w:tcPr>
          <w:p w14:paraId="3878BD77" w14:textId="6E9E7D50" w:rsidR="003A1F77" w:rsidRPr="00B56EF4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  <w:vAlign w:val="bottom"/>
          </w:tcPr>
          <w:p w14:paraId="7F51010C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1A23300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68B7AC4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0DB" w:rsidRPr="00244701" w14:paraId="4CDBD8DD" w14:textId="77777777" w:rsidTr="00007603">
        <w:tc>
          <w:tcPr>
            <w:tcW w:w="4113" w:type="dxa"/>
            <w:vAlign w:val="bottom"/>
          </w:tcPr>
          <w:p w14:paraId="7E566ED9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D7F50C" w14:textId="26CDFBC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2AE0AD6B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869B678" w14:textId="02C65432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5A89CFD7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3F7586C" w14:textId="212CADD8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30827F5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F1E49B" w14:textId="481C3DFB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1F77" w:rsidRPr="00244701" w14:paraId="39D88072" w14:textId="77777777" w:rsidTr="00007603">
        <w:tc>
          <w:tcPr>
            <w:tcW w:w="4113" w:type="dxa"/>
            <w:vAlign w:val="bottom"/>
          </w:tcPr>
          <w:p w14:paraId="291B65DC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8"/>
            <w:vAlign w:val="bottom"/>
          </w:tcPr>
          <w:p w14:paraId="22588AFB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0DB" w:rsidRPr="00244701" w14:paraId="1B80B649" w14:textId="77777777" w:rsidTr="00007603">
        <w:tc>
          <w:tcPr>
            <w:tcW w:w="4113" w:type="dxa"/>
          </w:tcPr>
          <w:p w14:paraId="41C47745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6" w:type="dxa"/>
            <w:vAlign w:val="bottom"/>
          </w:tcPr>
          <w:p w14:paraId="5D202635" w14:textId="59FA1AC2" w:rsidR="004F30DB" w:rsidRPr="00244701" w:rsidRDefault="00AA1E7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1E78">
              <w:rPr>
                <w:rFonts w:asciiTheme="majorBidi" w:hAnsiTheme="majorBidi" w:cstheme="majorBidi"/>
                <w:sz w:val="30"/>
                <w:szCs w:val="30"/>
              </w:rPr>
              <w:t>274,659</w:t>
            </w:r>
          </w:p>
        </w:tc>
        <w:tc>
          <w:tcPr>
            <w:tcW w:w="241" w:type="dxa"/>
            <w:vAlign w:val="bottom"/>
          </w:tcPr>
          <w:p w14:paraId="3566B591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0504E3F" w14:textId="53470A8D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287,68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  <w:gridSpan w:val="2"/>
            <w:vAlign w:val="bottom"/>
          </w:tcPr>
          <w:p w14:paraId="63D6A72B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CD8061F" w14:textId="6595B16B" w:rsidR="004F30DB" w:rsidRPr="00244701" w:rsidRDefault="002F424C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F424C">
              <w:rPr>
                <w:rFonts w:asciiTheme="majorBidi" w:hAnsiTheme="majorBidi" w:cstheme="majorBidi"/>
                <w:sz w:val="30"/>
                <w:szCs w:val="30"/>
              </w:rPr>
              <w:t>3,715</w:t>
            </w:r>
          </w:p>
        </w:tc>
        <w:tc>
          <w:tcPr>
            <w:tcW w:w="243" w:type="dxa"/>
            <w:vAlign w:val="bottom"/>
          </w:tcPr>
          <w:p w14:paraId="466FA383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3E0A0AC" w14:textId="1BE668F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F30DB" w:rsidRPr="00244701" w14:paraId="5C686A8D" w14:textId="77777777" w:rsidTr="00007603">
        <w:tc>
          <w:tcPr>
            <w:tcW w:w="4113" w:type="dxa"/>
          </w:tcPr>
          <w:p w14:paraId="33DDD328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186" w:type="dxa"/>
            <w:vAlign w:val="bottom"/>
          </w:tcPr>
          <w:p w14:paraId="2468DA0D" w14:textId="073C80BF" w:rsidR="004F30DB" w:rsidRPr="00244701" w:rsidRDefault="00AA1E7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1E78">
              <w:rPr>
                <w:rFonts w:asciiTheme="majorBidi" w:hAnsiTheme="majorBidi" w:cstheme="majorBidi"/>
                <w:sz w:val="30"/>
                <w:szCs w:val="30"/>
              </w:rPr>
              <w:t>292,903</w:t>
            </w:r>
          </w:p>
        </w:tc>
        <w:tc>
          <w:tcPr>
            <w:tcW w:w="241" w:type="dxa"/>
            <w:vAlign w:val="bottom"/>
          </w:tcPr>
          <w:p w14:paraId="6581FC03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6ADF062" w14:textId="4DD214F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252,741</w:t>
            </w:r>
          </w:p>
        </w:tc>
        <w:tc>
          <w:tcPr>
            <w:tcW w:w="242" w:type="dxa"/>
            <w:gridSpan w:val="2"/>
            <w:vAlign w:val="bottom"/>
          </w:tcPr>
          <w:p w14:paraId="19EBABA8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250D86" w14:textId="4842F785" w:rsidR="004F30DB" w:rsidRPr="00244701" w:rsidRDefault="004D7C64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C64">
              <w:rPr>
                <w:rFonts w:asciiTheme="majorBidi" w:hAnsiTheme="majorBidi" w:cstheme="majorBidi"/>
                <w:sz w:val="30"/>
                <w:szCs w:val="30"/>
              </w:rPr>
              <w:t>284,398</w:t>
            </w:r>
          </w:p>
        </w:tc>
        <w:tc>
          <w:tcPr>
            <w:tcW w:w="243" w:type="dxa"/>
            <w:vAlign w:val="bottom"/>
          </w:tcPr>
          <w:p w14:paraId="058477B8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F17D80" w14:textId="039D0014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246,038</w:t>
            </w:r>
          </w:p>
        </w:tc>
      </w:tr>
      <w:tr w:rsidR="004F30DB" w:rsidRPr="00244701" w14:paraId="019B2F07" w14:textId="77777777" w:rsidTr="00007603">
        <w:tc>
          <w:tcPr>
            <w:tcW w:w="4113" w:type="dxa"/>
          </w:tcPr>
          <w:p w14:paraId="06838D73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186" w:type="dxa"/>
            <w:vAlign w:val="bottom"/>
          </w:tcPr>
          <w:p w14:paraId="542F6A2A" w14:textId="6DCA6E3E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21,387</w:t>
            </w:r>
          </w:p>
        </w:tc>
        <w:tc>
          <w:tcPr>
            <w:tcW w:w="241" w:type="dxa"/>
            <w:vAlign w:val="bottom"/>
          </w:tcPr>
          <w:p w14:paraId="3A08C0DF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CDC0F43" w14:textId="0FB8AEF6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22,999</w:t>
            </w:r>
          </w:p>
        </w:tc>
        <w:tc>
          <w:tcPr>
            <w:tcW w:w="242" w:type="dxa"/>
            <w:gridSpan w:val="2"/>
            <w:vAlign w:val="bottom"/>
          </w:tcPr>
          <w:p w14:paraId="21427EE5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F0ACCEB" w14:textId="58382E52" w:rsidR="004F30DB" w:rsidRPr="00244701" w:rsidRDefault="002F424C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F424C">
              <w:rPr>
                <w:rFonts w:asciiTheme="majorBidi" w:hAnsiTheme="majorBidi" w:cstheme="majorBidi"/>
                <w:sz w:val="30"/>
                <w:szCs w:val="30"/>
              </w:rPr>
              <w:t>21,387</w:t>
            </w:r>
          </w:p>
        </w:tc>
        <w:tc>
          <w:tcPr>
            <w:tcW w:w="243" w:type="dxa"/>
            <w:vAlign w:val="bottom"/>
          </w:tcPr>
          <w:p w14:paraId="2C640FEA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5C354DC" w14:textId="0274416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22,999</w:t>
            </w:r>
          </w:p>
        </w:tc>
      </w:tr>
      <w:tr w:rsidR="004F30DB" w:rsidRPr="00244701" w14:paraId="0AC328D2" w14:textId="77777777" w:rsidTr="00007603">
        <w:tc>
          <w:tcPr>
            <w:tcW w:w="4113" w:type="dxa"/>
          </w:tcPr>
          <w:p w14:paraId="3967CE60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6" w:type="dxa"/>
            <w:vAlign w:val="bottom"/>
          </w:tcPr>
          <w:p w14:paraId="63D1530A" w14:textId="3F808A7D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14,714</w:t>
            </w:r>
          </w:p>
        </w:tc>
        <w:tc>
          <w:tcPr>
            <w:tcW w:w="241" w:type="dxa"/>
            <w:vAlign w:val="bottom"/>
          </w:tcPr>
          <w:p w14:paraId="706BA256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C3FB92C" w14:textId="5CAE5F7D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17,108</w:t>
            </w:r>
          </w:p>
        </w:tc>
        <w:tc>
          <w:tcPr>
            <w:tcW w:w="242" w:type="dxa"/>
            <w:gridSpan w:val="2"/>
            <w:vAlign w:val="bottom"/>
          </w:tcPr>
          <w:p w14:paraId="63AFB79B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723A16E" w14:textId="4885B8AD" w:rsidR="004F30DB" w:rsidRPr="00244701" w:rsidRDefault="002F424C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F424C">
              <w:rPr>
                <w:rFonts w:asciiTheme="majorBidi" w:hAnsiTheme="majorBidi" w:cstheme="majorBidi"/>
                <w:sz w:val="30"/>
                <w:szCs w:val="30"/>
              </w:rPr>
              <w:t>10,952</w:t>
            </w:r>
          </w:p>
        </w:tc>
        <w:tc>
          <w:tcPr>
            <w:tcW w:w="243" w:type="dxa"/>
            <w:vAlign w:val="bottom"/>
          </w:tcPr>
          <w:p w14:paraId="5CF4D6EB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7E5ED08" w14:textId="36B07571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17,105</w:t>
            </w:r>
          </w:p>
        </w:tc>
      </w:tr>
      <w:tr w:rsidR="004F30DB" w:rsidRPr="00244701" w14:paraId="190FD261" w14:textId="77777777" w:rsidTr="00486B42">
        <w:tc>
          <w:tcPr>
            <w:tcW w:w="4113" w:type="dxa"/>
          </w:tcPr>
          <w:p w14:paraId="76D14EE5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6" w:type="dxa"/>
            <w:vAlign w:val="bottom"/>
          </w:tcPr>
          <w:p w14:paraId="0075EB1A" w14:textId="61FC7895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BD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  <w:vAlign w:val="bottom"/>
          </w:tcPr>
          <w:p w14:paraId="46C8E6C3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449A806" w14:textId="0AC41DE1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242" w:type="dxa"/>
            <w:gridSpan w:val="2"/>
            <w:vAlign w:val="bottom"/>
          </w:tcPr>
          <w:p w14:paraId="38BFC3AC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FC280FE" w14:textId="25EDDBA8" w:rsidR="004F30DB" w:rsidRPr="00244701" w:rsidRDefault="002F424C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F424C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BD1C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53DB4C24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F04DFF1" w14:textId="63EDD25E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</w:tr>
      <w:tr w:rsidR="003441FF" w:rsidRPr="00244701" w14:paraId="7988837A" w14:textId="77777777" w:rsidTr="00486B42">
        <w:tc>
          <w:tcPr>
            <w:tcW w:w="4113" w:type="dxa"/>
          </w:tcPr>
          <w:p w14:paraId="0F06A510" w14:textId="77777777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186" w:type="dxa"/>
            <w:vAlign w:val="bottom"/>
          </w:tcPr>
          <w:p w14:paraId="7E57F346" w14:textId="11F239E2" w:rsidR="003441FF" w:rsidRPr="00244701" w:rsidRDefault="000B5E32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1" w:type="dxa"/>
            <w:vAlign w:val="bottom"/>
          </w:tcPr>
          <w:p w14:paraId="0F1CB74C" w14:textId="77777777" w:rsidR="003441FF" w:rsidRPr="00244701" w:rsidRDefault="003441FF" w:rsidP="00344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BB0A39E" w14:textId="3E829BCD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42" w:type="dxa"/>
            <w:gridSpan w:val="2"/>
            <w:vAlign w:val="bottom"/>
          </w:tcPr>
          <w:p w14:paraId="2281C967" w14:textId="77777777" w:rsidR="003441FF" w:rsidRPr="00244701" w:rsidRDefault="003441FF" w:rsidP="00344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818488F" w14:textId="3697492B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4957B" w14:textId="77777777" w:rsidR="003441FF" w:rsidRPr="00244701" w:rsidRDefault="003441FF" w:rsidP="00344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3074900" w14:textId="2DA374C7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1FF" w:rsidRPr="00244701" w14:paraId="13DFE900" w14:textId="77777777" w:rsidTr="00486B42">
        <w:tc>
          <w:tcPr>
            <w:tcW w:w="4113" w:type="dxa"/>
          </w:tcPr>
          <w:p w14:paraId="3A9D142A" w14:textId="77777777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186" w:type="dxa"/>
            <w:vAlign w:val="bottom"/>
          </w:tcPr>
          <w:p w14:paraId="371B6C78" w14:textId="56FA3CC0" w:rsidR="003441FF" w:rsidRPr="00244701" w:rsidRDefault="000B5E32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41" w:type="dxa"/>
            <w:vAlign w:val="bottom"/>
          </w:tcPr>
          <w:p w14:paraId="321D0FEF" w14:textId="77777777" w:rsidR="003441FF" w:rsidRPr="00244701" w:rsidRDefault="003441FF" w:rsidP="00344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FF92396" w14:textId="162C3BE7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242" w:type="dxa"/>
            <w:gridSpan w:val="2"/>
            <w:vAlign w:val="bottom"/>
          </w:tcPr>
          <w:p w14:paraId="33D6EA37" w14:textId="77777777" w:rsidR="003441FF" w:rsidRPr="00244701" w:rsidRDefault="003441FF" w:rsidP="00344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6E406B6" w14:textId="64DED421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4E25FF1" w14:textId="77777777" w:rsidR="003441FF" w:rsidRPr="00244701" w:rsidRDefault="003441FF" w:rsidP="00344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B8762A2" w14:textId="5C766123" w:rsidR="003441FF" w:rsidRPr="00244701" w:rsidRDefault="003441FF" w:rsidP="0034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0DB" w:rsidRPr="00244701" w14:paraId="21B50FC5" w14:textId="77777777" w:rsidTr="00007603">
        <w:tc>
          <w:tcPr>
            <w:tcW w:w="4113" w:type="dxa"/>
          </w:tcPr>
          <w:p w14:paraId="0528D08A" w14:textId="5E4C3F2B" w:rsidR="004F30DB" w:rsidRPr="00A9511B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1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BEC20D3" w14:textId="2F2F3486" w:rsidR="004F30DB" w:rsidRPr="00A9511B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609,401</w:t>
            </w:r>
          </w:p>
        </w:tc>
        <w:tc>
          <w:tcPr>
            <w:tcW w:w="241" w:type="dxa"/>
            <w:vAlign w:val="bottom"/>
          </w:tcPr>
          <w:p w14:paraId="3CB40A8E" w14:textId="77777777" w:rsidR="004F30DB" w:rsidRPr="00A9511B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205C380" w14:textId="18FFF8D2" w:rsidR="004F30DB" w:rsidRPr="00A9511B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586,294</w:t>
            </w:r>
          </w:p>
        </w:tc>
        <w:tc>
          <w:tcPr>
            <w:tcW w:w="242" w:type="dxa"/>
            <w:gridSpan w:val="2"/>
            <w:vAlign w:val="bottom"/>
          </w:tcPr>
          <w:p w14:paraId="1229DE25" w14:textId="77777777" w:rsidR="004F30DB" w:rsidRPr="00A9511B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B3BE058" w14:textId="10AA8F37" w:rsidR="004F30DB" w:rsidRPr="00A9511B" w:rsidRDefault="002F424C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2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323,886</w:t>
            </w:r>
          </w:p>
        </w:tc>
        <w:tc>
          <w:tcPr>
            <w:tcW w:w="243" w:type="dxa"/>
            <w:vAlign w:val="bottom"/>
          </w:tcPr>
          <w:p w14:paraId="731A84EE" w14:textId="77777777" w:rsidR="004F30DB" w:rsidRPr="00A9511B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5B6A8D21" w14:textId="7D3E80FB" w:rsidR="004F30DB" w:rsidRPr="00A9511B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292,246</w:t>
            </w:r>
          </w:p>
        </w:tc>
      </w:tr>
      <w:tr w:rsidR="004F30DB" w:rsidRPr="00244701" w14:paraId="48A044B0" w14:textId="77777777" w:rsidTr="00007603">
        <w:tc>
          <w:tcPr>
            <w:tcW w:w="4113" w:type="dxa"/>
          </w:tcPr>
          <w:p w14:paraId="3A2AB7CE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86" w:type="dxa"/>
            <w:vAlign w:val="bottom"/>
          </w:tcPr>
          <w:p w14:paraId="36BDB158" w14:textId="7110310E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(38,468)</w:t>
            </w:r>
          </w:p>
        </w:tc>
        <w:tc>
          <w:tcPr>
            <w:tcW w:w="241" w:type="dxa"/>
            <w:vAlign w:val="bottom"/>
          </w:tcPr>
          <w:p w14:paraId="26495FA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7E7459C" w14:textId="2C47A0C3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(39,753)</w:t>
            </w:r>
          </w:p>
        </w:tc>
        <w:tc>
          <w:tcPr>
            <w:tcW w:w="242" w:type="dxa"/>
            <w:gridSpan w:val="2"/>
            <w:vAlign w:val="bottom"/>
          </w:tcPr>
          <w:p w14:paraId="2E665780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7379D92" w14:textId="14B2BF40" w:rsidR="004F30DB" w:rsidRPr="00244701" w:rsidRDefault="002F424C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F424C">
              <w:rPr>
                <w:rFonts w:asciiTheme="majorBidi" w:hAnsiTheme="majorBidi" w:cstheme="majorBidi"/>
                <w:sz w:val="30"/>
                <w:szCs w:val="30"/>
              </w:rPr>
              <w:t>(8,166)</w:t>
            </w:r>
          </w:p>
        </w:tc>
        <w:tc>
          <w:tcPr>
            <w:tcW w:w="243" w:type="dxa"/>
            <w:vAlign w:val="bottom"/>
          </w:tcPr>
          <w:p w14:paraId="1BA4BC3D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9D62D9B" w14:textId="77EC8CE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(2,502)</w:t>
            </w:r>
          </w:p>
        </w:tc>
      </w:tr>
      <w:tr w:rsidR="004F30DB" w:rsidRPr="00244701" w14:paraId="364B621B" w14:textId="77777777" w:rsidTr="00007603">
        <w:tc>
          <w:tcPr>
            <w:tcW w:w="4113" w:type="dxa"/>
            <w:vAlign w:val="bottom"/>
          </w:tcPr>
          <w:p w14:paraId="4777E250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DFD9" w14:textId="038DB044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570,933</w:t>
            </w:r>
          </w:p>
        </w:tc>
        <w:tc>
          <w:tcPr>
            <w:tcW w:w="241" w:type="dxa"/>
            <w:vAlign w:val="bottom"/>
          </w:tcPr>
          <w:p w14:paraId="43B1697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C7B6" w14:textId="3DEDE995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546,541</w:t>
            </w:r>
          </w:p>
        </w:tc>
        <w:tc>
          <w:tcPr>
            <w:tcW w:w="242" w:type="dxa"/>
            <w:gridSpan w:val="2"/>
            <w:vAlign w:val="bottom"/>
          </w:tcPr>
          <w:p w14:paraId="79253D8C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190D" w14:textId="2B0F607C" w:rsidR="004F30DB" w:rsidRPr="00244701" w:rsidRDefault="003441FF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4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315,720</w:t>
            </w:r>
          </w:p>
        </w:tc>
        <w:tc>
          <w:tcPr>
            <w:tcW w:w="243" w:type="dxa"/>
            <w:vAlign w:val="bottom"/>
          </w:tcPr>
          <w:p w14:paraId="1F48BE7F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F82" w14:textId="4A89443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289,744</w:t>
            </w:r>
          </w:p>
        </w:tc>
      </w:tr>
      <w:tr w:rsidR="00AF55D7" w:rsidRPr="00244701" w14:paraId="3C51CDD5" w14:textId="77777777" w:rsidTr="00007603">
        <w:tc>
          <w:tcPr>
            <w:tcW w:w="4113" w:type="dxa"/>
          </w:tcPr>
          <w:p w14:paraId="2C8D062C" w14:textId="77777777" w:rsidR="00AF55D7" w:rsidRPr="00244701" w:rsidRDefault="00AF55D7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3932890C" w14:textId="77777777" w:rsidR="00AF55D7" w:rsidRPr="00244701" w:rsidRDefault="00AF55D7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2C05AA3" w14:textId="77777777" w:rsidR="00AF55D7" w:rsidRPr="00244701" w:rsidRDefault="00AF55D7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86211C9" w14:textId="77777777" w:rsidR="00AF55D7" w:rsidRPr="00244701" w:rsidRDefault="00AF55D7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3550F515" w14:textId="77777777" w:rsidR="00AF55D7" w:rsidRPr="00244701" w:rsidRDefault="00AF55D7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DD6EEC8" w14:textId="77777777" w:rsidR="00AF55D7" w:rsidRPr="00244701" w:rsidRDefault="00AF55D7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9936BCA" w14:textId="77777777" w:rsidR="00AF55D7" w:rsidRPr="00244701" w:rsidRDefault="00AF55D7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79AE50B" w14:textId="77777777" w:rsidR="00AF55D7" w:rsidRPr="00244701" w:rsidRDefault="00AF55D7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30DB" w:rsidRPr="00244701" w14:paraId="63AB6B23" w14:textId="77777777" w:rsidTr="00007603">
        <w:tc>
          <w:tcPr>
            <w:tcW w:w="4113" w:type="dxa"/>
          </w:tcPr>
          <w:p w14:paraId="7E6ADF4C" w14:textId="1FD60BF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DDFE36" w14:textId="3D8E569C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86" w:type="dxa"/>
            <w:vAlign w:val="bottom"/>
          </w:tcPr>
          <w:p w14:paraId="6A6E069A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A002980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344C80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50BA74AE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C1B23A2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32D152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0951DF7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30DB" w:rsidRPr="00244701" w14:paraId="00DBD2F8" w14:textId="77777777">
        <w:tc>
          <w:tcPr>
            <w:tcW w:w="4113" w:type="dxa"/>
          </w:tcPr>
          <w:p w14:paraId="423A18D2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86" w:type="dxa"/>
            <w:vAlign w:val="bottom"/>
          </w:tcPr>
          <w:p w14:paraId="49D71AD6" w14:textId="02CC8D6D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3,009,186</w:t>
            </w:r>
          </w:p>
        </w:tc>
        <w:tc>
          <w:tcPr>
            <w:tcW w:w="241" w:type="dxa"/>
            <w:vAlign w:val="bottom"/>
          </w:tcPr>
          <w:p w14:paraId="5C2D68D2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51B1B67" w14:textId="4914015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3,079,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42" w:type="dxa"/>
            <w:gridSpan w:val="2"/>
            <w:vAlign w:val="bottom"/>
          </w:tcPr>
          <w:p w14:paraId="0BF71377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0B275ED" w14:textId="36913916" w:rsidR="004F30DB" w:rsidRPr="00244701" w:rsidRDefault="00AA1E7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78">
              <w:rPr>
                <w:rFonts w:asciiTheme="majorBidi" w:hAnsiTheme="majorBidi" w:cstheme="majorBidi"/>
                <w:sz w:val="30"/>
                <w:szCs w:val="30"/>
              </w:rPr>
              <w:t>798,841</w:t>
            </w:r>
          </w:p>
        </w:tc>
        <w:tc>
          <w:tcPr>
            <w:tcW w:w="243" w:type="dxa"/>
          </w:tcPr>
          <w:p w14:paraId="7962D9B0" w14:textId="77777777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vAlign w:val="bottom"/>
          </w:tcPr>
          <w:p w14:paraId="604637E9" w14:textId="35BCBB6C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1,128,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4F30DB" w:rsidRPr="00244701" w14:paraId="31E3B24E" w14:textId="77777777" w:rsidTr="00007603">
        <w:tc>
          <w:tcPr>
            <w:tcW w:w="4113" w:type="dxa"/>
          </w:tcPr>
          <w:p w14:paraId="07C3FCD0" w14:textId="74DA6412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86" w:type="dxa"/>
            <w:vAlign w:val="bottom"/>
          </w:tcPr>
          <w:p w14:paraId="04C6593F" w14:textId="31CDCDA7" w:rsidR="004F30DB" w:rsidRPr="00244701" w:rsidRDefault="000B5E32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5E32">
              <w:rPr>
                <w:rFonts w:asciiTheme="majorBidi" w:hAnsiTheme="majorBidi" w:cstheme="majorBidi"/>
                <w:sz w:val="30"/>
                <w:szCs w:val="30"/>
              </w:rPr>
              <w:t>10,023</w:t>
            </w:r>
          </w:p>
        </w:tc>
        <w:tc>
          <w:tcPr>
            <w:tcW w:w="241" w:type="dxa"/>
            <w:vAlign w:val="bottom"/>
          </w:tcPr>
          <w:p w14:paraId="485A7F05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2C7BCB1" w14:textId="06AD3F21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42" w:type="dxa"/>
            <w:gridSpan w:val="2"/>
            <w:vAlign w:val="bottom"/>
          </w:tcPr>
          <w:p w14:paraId="539EBA9A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B6979CB" w14:textId="25E8DEBC" w:rsidR="004F30DB" w:rsidRPr="00244701" w:rsidRDefault="00AA1E7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AA1E78">
              <w:rPr>
                <w:rFonts w:asciiTheme="majorBidi" w:hAnsiTheme="majorBidi" w:cstheme="majorBidi"/>
                <w:sz w:val="30"/>
                <w:szCs w:val="30"/>
              </w:rPr>
              <w:t>9,194</w:t>
            </w:r>
          </w:p>
        </w:tc>
        <w:tc>
          <w:tcPr>
            <w:tcW w:w="243" w:type="dxa"/>
            <w:vAlign w:val="bottom"/>
          </w:tcPr>
          <w:p w14:paraId="68721E09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CF72F6F" w14:textId="5032A272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1,995</w:t>
            </w:r>
          </w:p>
        </w:tc>
      </w:tr>
      <w:tr w:rsidR="004F30DB" w:rsidRPr="00244701" w14:paraId="3C84176E" w14:textId="77777777" w:rsidTr="00007603">
        <w:tc>
          <w:tcPr>
            <w:tcW w:w="4113" w:type="dxa"/>
          </w:tcPr>
          <w:p w14:paraId="073C3348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86" w:type="dxa"/>
            <w:vAlign w:val="bottom"/>
          </w:tcPr>
          <w:p w14:paraId="2B87F593" w14:textId="5C40DD38" w:rsidR="004F30DB" w:rsidRPr="00244701" w:rsidRDefault="009C6BE4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BE4">
              <w:rPr>
                <w:rFonts w:asciiTheme="majorBidi" w:hAnsiTheme="majorBidi" w:cstheme="majorBidi"/>
                <w:sz w:val="30"/>
                <w:szCs w:val="30"/>
              </w:rPr>
              <w:t>(11,30</w:t>
            </w:r>
            <w:r w:rsidR="00E06E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C6B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19E4C685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8A0A60B" w14:textId="360209BB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(22,33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972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460EEA02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5342BDD" w14:textId="473B2908" w:rsidR="004F30DB" w:rsidRPr="00244701" w:rsidRDefault="00AA1E7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AA1E78">
              <w:rPr>
                <w:rFonts w:asciiTheme="majorBidi" w:hAnsiTheme="majorBidi" w:cstheme="majorBidi"/>
                <w:sz w:val="30"/>
                <w:szCs w:val="30"/>
              </w:rPr>
              <w:t>(3,530)</w:t>
            </w:r>
          </w:p>
        </w:tc>
        <w:tc>
          <w:tcPr>
            <w:tcW w:w="243" w:type="dxa"/>
            <w:vAlign w:val="bottom"/>
          </w:tcPr>
          <w:p w14:paraId="7D838EA7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04A6E9" w14:textId="1D1C3C2D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(1,276)</w:t>
            </w:r>
          </w:p>
        </w:tc>
      </w:tr>
      <w:tr w:rsidR="004F30DB" w:rsidRPr="00244701" w14:paraId="3960386A" w14:textId="77777777" w:rsidTr="00007603">
        <w:tc>
          <w:tcPr>
            <w:tcW w:w="4113" w:type="dxa"/>
          </w:tcPr>
          <w:p w14:paraId="3283A82F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E903" w14:textId="1BED556C" w:rsidR="004F30DB" w:rsidRPr="00244701" w:rsidRDefault="009C6BE4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B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3,007,901</w:t>
            </w:r>
          </w:p>
        </w:tc>
        <w:tc>
          <w:tcPr>
            <w:tcW w:w="241" w:type="dxa"/>
            <w:vAlign w:val="bottom"/>
          </w:tcPr>
          <w:p w14:paraId="19132568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ED070" w14:textId="27956609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3,065,008</w:t>
            </w:r>
          </w:p>
        </w:tc>
        <w:tc>
          <w:tcPr>
            <w:tcW w:w="242" w:type="dxa"/>
            <w:gridSpan w:val="2"/>
            <w:vAlign w:val="bottom"/>
          </w:tcPr>
          <w:p w14:paraId="17DF215F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F454" w14:textId="55A644C9" w:rsidR="004F30DB" w:rsidRPr="00244701" w:rsidRDefault="00AA1E78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804,505</w:t>
            </w:r>
          </w:p>
        </w:tc>
        <w:tc>
          <w:tcPr>
            <w:tcW w:w="243" w:type="dxa"/>
            <w:vAlign w:val="bottom"/>
          </w:tcPr>
          <w:p w14:paraId="0D1D2AE9" w14:textId="77777777" w:rsidR="004F30DB" w:rsidRPr="00244701" w:rsidRDefault="004F30DB" w:rsidP="004F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F1CE" w14:textId="4E95D580" w:rsidR="004F30DB" w:rsidRPr="00244701" w:rsidRDefault="004F30DB" w:rsidP="004F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1,129,567</w:t>
            </w:r>
          </w:p>
        </w:tc>
      </w:tr>
    </w:tbl>
    <w:p w14:paraId="6CF45C93" w14:textId="6DE0670E" w:rsidR="003244CA" w:rsidRDefault="0032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4DE7C6B" w14:textId="77777777" w:rsidR="003244CA" w:rsidRDefault="0032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DBE6DC7" w14:textId="0CB73EE4" w:rsidR="00DA7908" w:rsidRPr="00007603" w:rsidRDefault="00DA7908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bookmarkStart w:id="2" w:name="_Hlk127285072"/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สินทรัพย์ทางการเงินที่อยู่ในความต้องการของตลาด</w:t>
      </w:r>
    </w:p>
    <w:bookmarkEnd w:id="2"/>
    <w:p w14:paraId="555DFDA9" w14:textId="588D95FD" w:rsidR="00DA7908" w:rsidRPr="00CA21C1" w:rsidRDefault="00DA7908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AC001AC" w14:textId="383B3CF1" w:rsidR="002F2C1F" w:rsidRPr="00CA21C1" w:rsidRDefault="00794400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A21C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2F2C1F" w:rsidRPr="00CA21C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2F2C1F" w:rsidRPr="00CA21C1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250DE8">
        <w:rPr>
          <w:rFonts w:asciiTheme="majorBidi" w:hAnsiTheme="majorBidi" w:cstheme="majorBidi"/>
          <w:spacing w:val="-2"/>
          <w:sz w:val="28"/>
          <w:szCs w:val="28"/>
        </w:rPr>
        <w:t>0</w:t>
      </w:r>
    </w:p>
    <w:p w14:paraId="63CC916B" w14:textId="297C7F2F" w:rsidR="002F2C1F" w:rsidRPr="009A0132" w:rsidRDefault="002F2C1F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4"/>
        <w:gridCol w:w="902"/>
        <w:gridCol w:w="270"/>
        <w:gridCol w:w="814"/>
        <w:gridCol w:w="245"/>
        <w:gridCol w:w="1015"/>
        <w:gridCol w:w="244"/>
        <w:gridCol w:w="926"/>
        <w:gridCol w:w="270"/>
        <w:gridCol w:w="900"/>
        <w:gridCol w:w="270"/>
        <w:gridCol w:w="900"/>
      </w:tblGrid>
      <w:tr w:rsidR="00007603" w:rsidRPr="009A0132" w14:paraId="3DC3E78D" w14:textId="3CA2D28B" w:rsidTr="00D85EFD">
        <w:trPr>
          <w:tblHeader/>
        </w:trPr>
        <w:tc>
          <w:tcPr>
            <w:tcW w:w="3054" w:type="dxa"/>
            <w:vAlign w:val="bottom"/>
          </w:tcPr>
          <w:p w14:paraId="11D92021" w14:textId="77777777" w:rsidR="00007603" w:rsidRPr="009A0132" w:rsidRDefault="00007603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756" w:type="dxa"/>
            <w:gridSpan w:val="11"/>
            <w:vAlign w:val="bottom"/>
          </w:tcPr>
          <w:p w14:paraId="4D73EF0B" w14:textId="2456578A" w:rsidR="00007603" w:rsidRPr="009A0132" w:rsidRDefault="0000760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60D3" w:rsidRPr="009A0132" w14:paraId="5560EDAD" w14:textId="73A65CF3" w:rsidTr="00D85EFD">
        <w:trPr>
          <w:tblHeader/>
        </w:trPr>
        <w:tc>
          <w:tcPr>
            <w:tcW w:w="3054" w:type="dxa"/>
            <w:vAlign w:val="bottom"/>
            <w:hideMark/>
          </w:tcPr>
          <w:p w14:paraId="1F96E58A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9A0132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7AF0A663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9A0132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902" w:type="dxa"/>
            <w:vAlign w:val="bottom"/>
            <w:hideMark/>
          </w:tcPr>
          <w:p w14:paraId="7D2C1A33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FF608A5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CB66DFF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  <w:hideMark/>
          </w:tcPr>
          <w:p w14:paraId="3DA69120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5" w:type="dxa"/>
            <w:vAlign w:val="bottom"/>
          </w:tcPr>
          <w:p w14:paraId="3A1A4906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  <w:hideMark/>
          </w:tcPr>
          <w:p w14:paraId="1D704133" w14:textId="3E2C8BB3" w:rsidR="002160D3" w:rsidRPr="009A0132" w:rsidRDefault="00236B6E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="003A252A" w:rsidRPr="009A013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76820915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  <w:hideMark/>
          </w:tcPr>
          <w:p w14:paraId="741DF5B0" w14:textId="77777777" w:rsidR="0012751D" w:rsidRPr="009A0132" w:rsidRDefault="0012751D" w:rsidP="001275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013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  <w:p w14:paraId="16358282" w14:textId="1AAC1E41" w:rsidR="002160D3" w:rsidRPr="009A0132" w:rsidRDefault="0012751D" w:rsidP="001275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Pr="009A013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A0132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270" w:type="dxa"/>
            <w:vAlign w:val="bottom"/>
          </w:tcPr>
          <w:p w14:paraId="1DDC82C8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B339828" w14:textId="7AFE6F3A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029F3588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C8D2078" w14:textId="77777777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048BBF4" w14:textId="339DFED2" w:rsidR="002160D3" w:rsidRPr="009A0132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</w:rPr>
              <w:t>31</w:t>
            </w:r>
            <w:r w:rsidR="00D85E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007603" w:rsidRPr="009A0132" w14:paraId="5124B794" w14:textId="115F6C37" w:rsidTr="00D85EFD">
        <w:tc>
          <w:tcPr>
            <w:tcW w:w="3054" w:type="dxa"/>
            <w:vAlign w:val="bottom"/>
          </w:tcPr>
          <w:p w14:paraId="028AFA11" w14:textId="77777777" w:rsidR="00007603" w:rsidRPr="009A0132" w:rsidRDefault="0000760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6" w:type="dxa"/>
            <w:gridSpan w:val="11"/>
            <w:vAlign w:val="bottom"/>
          </w:tcPr>
          <w:p w14:paraId="14C73507" w14:textId="67EE2C76" w:rsidR="00007603" w:rsidRPr="009A0132" w:rsidRDefault="0000760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9A013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A0132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160D3" w:rsidRPr="009A0132" w14:paraId="3C5023FF" w14:textId="394A061D" w:rsidTr="00D85EFD">
        <w:tc>
          <w:tcPr>
            <w:tcW w:w="3054" w:type="dxa"/>
            <w:vAlign w:val="bottom"/>
          </w:tcPr>
          <w:p w14:paraId="08A3786B" w14:textId="619D6D6D" w:rsidR="002160D3" w:rsidRPr="009A0132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4F30DB" w:rsidRPr="009A013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02" w:type="dxa"/>
            <w:vAlign w:val="bottom"/>
          </w:tcPr>
          <w:p w14:paraId="024F5793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DF4672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689E450D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ACBF910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E1E9F86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17DAA0D0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95809D4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7DE1B0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47BDFB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DD9B60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D965B1" w14:textId="1630E569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60D3" w:rsidRPr="009A0132" w14:paraId="772ACE0B" w14:textId="1A1F2B5E" w:rsidTr="00D85EFD">
        <w:tc>
          <w:tcPr>
            <w:tcW w:w="3054" w:type="dxa"/>
            <w:vAlign w:val="bottom"/>
          </w:tcPr>
          <w:p w14:paraId="6981BC76" w14:textId="77777777" w:rsidR="002160D3" w:rsidRPr="009A0132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2" w:type="dxa"/>
            <w:vAlign w:val="bottom"/>
          </w:tcPr>
          <w:p w14:paraId="3127D801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966FBC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0649632E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86E940F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532CDB4" w14:textId="77777777" w:rsidR="002160D3" w:rsidRPr="009A0132" w:rsidRDefault="002160D3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190A4C75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B23E4B8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0A33DE" w14:textId="77777777" w:rsidR="002160D3" w:rsidRPr="009A013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74C15D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447AA" w14:textId="77777777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CF767D" w14:textId="0C9E9CDB" w:rsidR="002160D3" w:rsidRPr="009A013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6F3217FB" w14:textId="77777777" w:rsidTr="00D85EFD">
        <w:tc>
          <w:tcPr>
            <w:tcW w:w="3054" w:type="dxa"/>
            <w:vAlign w:val="bottom"/>
          </w:tcPr>
          <w:p w14:paraId="36485609" w14:textId="069521EC" w:rsidR="00774AF5" w:rsidRPr="009A0132" w:rsidRDefault="00774AF5" w:rsidP="00774AF5">
            <w:pPr>
              <w:tabs>
                <w:tab w:val="clear" w:pos="2580"/>
                <w:tab w:val="clear" w:pos="2807"/>
                <w:tab w:val="left" w:pos="258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10195696" w14:textId="1CFACF6D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543,130</w:t>
            </w:r>
          </w:p>
        </w:tc>
        <w:tc>
          <w:tcPr>
            <w:tcW w:w="270" w:type="dxa"/>
            <w:vAlign w:val="bottom"/>
          </w:tcPr>
          <w:p w14:paraId="371B7EA0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34D59A91" w14:textId="523E1784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238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854</w:t>
            </w:r>
          </w:p>
        </w:tc>
        <w:tc>
          <w:tcPr>
            <w:tcW w:w="245" w:type="dxa"/>
            <w:vAlign w:val="bottom"/>
          </w:tcPr>
          <w:p w14:paraId="0197695F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28B219EF" w14:textId="51B5A6AE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(543,000)</w:t>
            </w:r>
          </w:p>
        </w:tc>
        <w:tc>
          <w:tcPr>
            <w:tcW w:w="244" w:type="dxa"/>
            <w:vAlign w:val="bottom"/>
          </w:tcPr>
          <w:p w14:paraId="5399B70C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14:paraId="4B1028CE" w14:textId="1A2AFD65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(1,333)</w:t>
            </w:r>
          </w:p>
        </w:tc>
        <w:tc>
          <w:tcPr>
            <w:tcW w:w="270" w:type="dxa"/>
            <w:vAlign w:val="bottom"/>
          </w:tcPr>
          <w:p w14:paraId="45FA361C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AFAB0C2" w14:textId="39203378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250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403</w:t>
            </w:r>
          </w:p>
        </w:tc>
        <w:tc>
          <w:tcPr>
            <w:tcW w:w="270" w:type="dxa"/>
          </w:tcPr>
          <w:p w14:paraId="6E5BBB1F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0267A63" w14:textId="41500A04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488,054</w:t>
            </w:r>
          </w:p>
        </w:tc>
      </w:tr>
      <w:tr w:rsidR="00774AF5" w:rsidRPr="009A0132" w14:paraId="078E07B1" w14:textId="35DD6982" w:rsidTr="00D85EFD">
        <w:trPr>
          <w:trHeight w:val="197"/>
        </w:trPr>
        <w:tc>
          <w:tcPr>
            <w:tcW w:w="3054" w:type="dxa"/>
            <w:vAlign w:val="bottom"/>
          </w:tcPr>
          <w:p w14:paraId="08710AA7" w14:textId="77777777" w:rsidR="00774AF5" w:rsidRPr="009A0132" w:rsidRDefault="00774AF5" w:rsidP="00774A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73B26A01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999131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0463BCC7" w14:textId="77777777" w:rsidR="00774AF5" w:rsidRPr="009A0132" w:rsidRDefault="00774AF5" w:rsidP="00774AF5">
            <w:pPr>
              <w:pStyle w:val="acctfourfigures"/>
              <w:tabs>
                <w:tab w:val="decimal" w:pos="710"/>
              </w:tabs>
              <w:spacing w:line="240" w:lineRule="auto"/>
              <w:ind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14DC5B6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1FA67910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507F1927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36F4D74E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F49D4E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43AE99" w14:textId="4D0C6324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64676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A25792C" w14:textId="258A7138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29C38AEE" w14:textId="5AA63166" w:rsidTr="00D85EFD">
        <w:tc>
          <w:tcPr>
            <w:tcW w:w="3054" w:type="dxa"/>
            <w:vAlign w:val="bottom"/>
            <w:hideMark/>
          </w:tcPr>
          <w:p w14:paraId="6EC9B830" w14:textId="77777777" w:rsidR="00774AF5" w:rsidRPr="009A0132" w:rsidRDefault="00774AF5" w:rsidP="00774AF5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2" w:type="dxa"/>
          </w:tcPr>
          <w:p w14:paraId="4BABEDB1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CA7AA4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7BCFA929" w14:textId="77777777" w:rsidR="00774AF5" w:rsidRPr="009A0132" w:rsidRDefault="00774AF5" w:rsidP="00774AF5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689983F3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467FD6E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04726458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3802F5A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A5700D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C89332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438A9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C1FA89" w14:textId="166A03E5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35155A48" w14:textId="10B52381" w:rsidTr="00D85EFD">
        <w:tc>
          <w:tcPr>
            <w:tcW w:w="3054" w:type="dxa"/>
            <w:vAlign w:val="bottom"/>
            <w:hideMark/>
          </w:tcPr>
          <w:p w14:paraId="4A1ED326" w14:textId="371667D9" w:rsidR="00774AF5" w:rsidRPr="009A0132" w:rsidRDefault="00774AF5" w:rsidP="00774AF5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bottom"/>
          </w:tcPr>
          <w:p w14:paraId="1B973DD0" w14:textId="3B93BF8A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305,85</w:t>
            </w:r>
            <w:r w:rsidR="00D85E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42B0259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5105C322" w14:textId="75F5ED13" w:rsidR="00774AF5" w:rsidRPr="009A0132" w:rsidRDefault="00774AF5" w:rsidP="00774AF5">
            <w:pPr>
              <w:pStyle w:val="acctfourfigures"/>
              <w:tabs>
                <w:tab w:val="left" w:pos="720"/>
              </w:tabs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402</w:t>
            </w: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A013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739</w:t>
            </w:r>
          </w:p>
        </w:tc>
        <w:tc>
          <w:tcPr>
            <w:tcW w:w="245" w:type="dxa"/>
            <w:vAlign w:val="bottom"/>
          </w:tcPr>
          <w:p w14:paraId="651BCF08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76E26462" w14:textId="311C55D4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631F4D1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vAlign w:val="bottom"/>
          </w:tcPr>
          <w:p w14:paraId="2589E173" w14:textId="27F4305D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(18</w:t>
            </w:r>
            <w:r w:rsidR="00D85EF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A01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59AC55B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91FFF7" w14:textId="172F6A11" w:rsidR="00774AF5" w:rsidRPr="009A0132" w:rsidRDefault="00774AF5" w:rsidP="00DE11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(250</w:t>
            </w: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A013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298E6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1FB527" w14:textId="6F59B579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458</w:t>
            </w:r>
            <w:r w:rsidRPr="009A013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9A013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000</w:t>
            </w:r>
          </w:p>
        </w:tc>
      </w:tr>
      <w:tr w:rsidR="00774AF5" w:rsidRPr="009A0132" w14:paraId="64BBE948" w14:textId="2B754FDE" w:rsidTr="00D85EFD">
        <w:tc>
          <w:tcPr>
            <w:tcW w:w="3054" w:type="dxa"/>
            <w:vAlign w:val="bottom"/>
          </w:tcPr>
          <w:p w14:paraId="0C02EB62" w14:textId="43CEDB47" w:rsidR="00774AF5" w:rsidRPr="009A0132" w:rsidRDefault="00774AF5" w:rsidP="00774AF5">
            <w:pPr>
              <w:ind w:left="159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Pr="009A0132">
              <w:rPr>
                <w:rFonts w:ascii="Angsana New" w:hAnsi="Angsana New" w:hint="cs"/>
                <w:sz w:val="26"/>
                <w:szCs w:val="26"/>
              </w:rPr>
              <w:br/>
            </w: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CB6D6" w14:textId="4DA49629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</w:t>
            </w:r>
            <w:r w:rsidR="00D85E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DCF1E55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BA6FA" w14:textId="494F0D40" w:rsidR="00774AF5" w:rsidRPr="009A0132" w:rsidRDefault="00774AF5" w:rsidP="00774AF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48D1A7A7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7B8C" w14:textId="7014299B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2A58772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9F53C" w14:textId="6241936B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="00D85EF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A01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751C9F4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D503C" w14:textId="56936846" w:rsidR="00774AF5" w:rsidRPr="009A0132" w:rsidRDefault="00774AF5" w:rsidP="00774AF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CAFFF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C20D" w14:textId="13E55BFB" w:rsidR="00774AF5" w:rsidRPr="009A0132" w:rsidRDefault="00774AF5" w:rsidP="00774AF5">
            <w:pPr>
              <w:pStyle w:val="acctfourfigures"/>
              <w:tabs>
                <w:tab w:val="clear" w:pos="765"/>
                <w:tab w:val="decimal" w:pos="424"/>
              </w:tabs>
              <w:spacing w:line="360" w:lineRule="exac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3,03</w:t>
            </w:r>
            <w:r w:rsidR="0087763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774AF5" w:rsidRPr="009A0132" w14:paraId="3D1BC43F" w14:textId="7C7254B8" w:rsidTr="00D85EFD">
        <w:tc>
          <w:tcPr>
            <w:tcW w:w="3054" w:type="dxa"/>
            <w:vAlign w:val="bottom"/>
          </w:tcPr>
          <w:p w14:paraId="17F1670B" w14:textId="77777777" w:rsidR="00774AF5" w:rsidRPr="009A0132" w:rsidRDefault="00774AF5" w:rsidP="00774AF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ADC73" w14:textId="69A39166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308,91</w:t>
            </w:r>
            <w:r w:rsidR="00B11C5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2B7FE3E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181E5" w14:textId="32A905A4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402,739</w:t>
            </w:r>
          </w:p>
        </w:tc>
        <w:tc>
          <w:tcPr>
            <w:tcW w:w="245" w:type="dxa"/>
            <w:vAlign w:val="bottom"/>
          </w:tcPr>
          <w:p w14:paraId="2A00DAED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B7A6E" w14:textId="50271FF6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7F4C0F9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C09C4" w14:textId="5F02BE98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</w:t>
            </w:r>
            <w:r w:rsidR="008438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2F80F8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7358A0" w14:textId="773208F2" w:rsidR="00774AF5" w:rsidRPr="009A0132" w:rsidRDefault="00774AF5" w:rsidP="00DE11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(250,403)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AFF16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291B8B" w14:textId="3AC299CF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461,036</w:t>
            </w:r>
          </w:p>
        </w:tc>
      </w:tr>
      <w:tr w:rsidR="00774AF5" w:rsidRPr="009A0132" w14:paraId="7EB0786F" w14:textId="77777777" w:rsidTr="00D85EFD">
        <w:trPr>
          <w:trHeight w:val="260"/>
        </w:trPr>
        <w:tc>
          <w:tcPr>
            <w:tcW w:w="3054" w:type="dxa"/>
            <w:vAlign w:val="bottom"/>
          </w:tcPr>
          <w:p w14:paraId="1841FD9F" w14:textId="53093AD3" w:rsidR="00E30991" w:rsidRPr="009A0132" w:rsidRDefault="00E30991" w:rsidP="007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6AB86B8" w14:textId="6FBB4DE5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5BFF08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7D53CCF7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2EB11B3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F12BE24" w14:textId="61EE3F4C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6D155B2B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675776A2" w14:textId="1DA4A5FF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6F01FD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AC1848" w14:textId="2DF83528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C6608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5345FA" w14:textId="56BC7CED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212CEA03" w14:textId="77777777" w:rsidTr="00D85EFD">
        <w:trPr>
          <w:trHeight w:val="290"/>
        </w:trPr>
        <w:tc>
          <w:tcPr>
            <w:tcW w:w="3054" w:type="dxa"/>
            <w:vAlign w:val="bottom"/>
          </w:tcPr>
          <w:p w14:paraId="550D995C" w14:textId="5B4D1DEF" w:rsidR="00774AF5" w:rsidRPr="009A0132" w:rsidRDefault="00774AF5" w:rsidP="00774AF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9A013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02" w:type="dxa"/>
            <w:vAlign w:val="bottom"/>
          </w:tcPr>
          <w:p w14:paraId="05C130C6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78C0F1" w14:textId="196B097C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368ED36A" w14:textId="48C75FD8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05158A2" w14:textId="1B11703C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BC2117F" w14:textId="4FD465AA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0F261C64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441BE77E" w14:textId="7C2953E0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8CAB54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95BE90" w14:textId="65AD9713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C5655" w14:textId="505FE36C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48C150" w14:textId="33E34AE2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2E9DDCEB" w14:textId="77777777" w:rsidTr="00D85EFD">
        <w:tc>
          <w:tcPr>
            <w:tcW w:w="3054" w:type="dxa"/>
            <w:vAlign w:val="bottom"/>
          </w:tcPr>
          <w:p w14:paraId="531A47A9" w14:textId="77777777" w:rsidR="00774AF5" w:rsidRPr="009A0132" w:rsidRDefault="00774AF5" w:rsidP="00774AF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2" w:type="dxa"/>
            <w:vAlign w:val="bottom"/>
          </w:tcPr>
          <w:p w14:paraId="323BFEAE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A61C59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799A5294" w14:textId="1DF089A8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05EE636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43B27591" w14:textId="43A3A39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30550E3F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4A10672B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52C61E" w14:textId="27E5EECF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876382" w14:textId="191D4BB8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160BF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E9563A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7730B432" w14:textId="77777777" w:rsidTr="00D85EFD">
        <w:tc>
          <w:tcPr>
            <w:tcW w:w="3054" w:type="dxa"/>
            <w:vAlign w:val="bottom"/>
          </w:tcPr>
          <w:p w14:paraId="29CE3712" w14:textId="4B96ECF8" w:rsidR="00774AF5" w:rsidRPr="009A0132" w:rsidRDefault="00774AF5" w:rsidP="00774AF5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2" w:type="dxa"/>
            <w:vAlign w:val="bottom"/>
          </w:tcPr>
          <w:p w14:paraId="67238474" w14:textId="7B093459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621,018</w:t>
            </w:r>
          </w:p>
        </w:tc>
        <w:tc>
          <w:tcPr>
            <w:tcW w:w="270" w:type="dxa"/>
            <w:vAlign w:val="bottom"/>
          </w:tcPr>
          <w:p w14:paraId="589D4AF4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2551534D" w14:textId="0E1D0B35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92,936</w:t>
            </w:r>
          </w:p>
        </w:tc>
        <w:tc>
          <w:tcPr>
            <w:tcW w:w="245" w:type="dxa"/>
            <w:vAlign w:val="bottom"/>
          </w:tcPr>
          <w:p w14:paraId="3BF57096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1ED0C7F" w14:textId="3D182CAB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(616,300)</w:t>
            </w:r>
          </w:p>
        </w:tc>
        <w:tc>
          <w:tcPr>
            <w:tcW w:w="244" w:type="dxa"/>
            <w:vAlign w:val="bottom"/>
          </w:tcPr>
          <w:p w14:paraId="0E055475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7D85CAB1" w14:textId="4F03394B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 xml:space="preserve">(461) </w:t>
            </w:r>
          </w:p>
        </w:tc>
        <w:tc>
          <w:tcPr>
            <w:tcW w:w="270" w:type="dxa"/>
            <w:vAlign w:val="bottom"/>
          </w:tcPr>
          <w:p w14:paraId="10BDDF5D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2EBE63" w14:textId="794FC8B8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445,</w:t>
            </w:r>
            <w:r w:rsidRPr="009A0132">
              <w:rPr>
                <w:rFonts w:ascii="Angsana New" w:hAnsi="Angsana New" w:cs="Angsana New"/>
                <w:sz w:val="26"/>
                <w:szCs w:val="26"/>
              </w:rPr>
              <w:t>937</w:t>
            </w:r>
          </w:p>
        </w:tc>
        <w:tc>
          <w:tcPr>
            <w:tcW w:w="270" w:type="dxa"/>
          </w:tcPr>
          <w:p w14:paraId="1F4AC05F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C2BF47" w14:textId="5C6E729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bidi="th-TH"/>
              </w:rPr>
              <w:t>543,130</w:t>
            </w:r>
          </w:p>
        </w:tc>
      </w:tr>
      <w:tr w:rsidR="00774AF5" w:rsidRPr="009A0132" w14:paraId="767B7BA1" w14:textId="77777777" w:rsidTr="00D85EFD">
        <w:tc>
          <w:tcPr>
            <w:tcW w:w="3054" w:type="dxa"/>
            <w:vAlign w:val="bottom"/>
          </w:tcPr>
          <w:p w14:paraId="37C3F83C" w14:textId="780DCFD1" w:rsidR="00774AF5" w:rsidRPr="00250DE8" w:rsidRDefault="00774AF5" w:rsidP="00250DE8">
            <w:pPr>
              <w:ind w:left="159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Pr="009A0132">
              <w:rPr>
                <w:rFonts w:ascii="Angsana New" w:hAnsi="Angsana New" w:hint="cs"/>
                <w:sz w:val="26"/>
                <w:szCs w:val="26"/>
              </w:rPr>
              <w:br/>
            </w: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416D99B" w14:textId="69864A1D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3,002</w:t>
            </w:r>
          </w:p>
        </w:tc>
        <w:tc>
          <w:tcPr>
            <w:tcW w:w="270" w:type="dxa"/>
            <w:vAlign w:val="bottom"/>
          </w:tcPr>
          <w:p w14:paraId="2BA6F7E9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F816F00" w14:textId="362E3223" w:rsidR="00774AF5" w:rsidRPr="009A0132" w:rsidRDefault="00774AF5" w:rsidP="00774AF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638C262B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2A1314A" w14:textId="13EFADB3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(3,000)</w:t>
            </w:r>
          </w:p>
        </w:tc>
        <w:tc>
          <w:tcPr>
            <w:tcW w:w="244" w:type="dxa"/>
            <w:vAlign w:val="bottom"/>
          </w:tcPr>
          <w:p w14:paraId="4CECAC6A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E9F31C1" w14:textId="0566F119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2C448B63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A4195F" w14:textId="6BFBF750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E4B7F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5315E4" w14:textId="3B2BD107" w:rsidR="00774AF5" w:rsidRPr="009A0132" w:rsidRDefault="00774AF5" w:rsidP="00774AF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74AF5" w:rsidRPr="009A0132" w14:paraId="39A6F5DA" w14:textId="77777777" w:rsidTr="00D85EFD">
        <w:tc>
          <w:tcPr>
            <w:tcW w:w="3054" w:type="dxa"/>
            <w:vAlign w:val="bottom"/>
          </w:tcPr>
          <w:p w14:paraId="6352C19F" w14:textId="6FF4637E" w:rsidR="00774AF5" w:rsidRPr="009A0132" w:rsidRDefault="00774AF5" w:rsidP="00774AF5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8DAD649" w14:textId="3A232941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624,020</w:t>
            </w:r>
          </w:p>
        </w:tc>
        <w:tc>
          <w:tcPr>
            <w:tcW w:w="270" w:type="dxa"/>
            <w:vAlign w:val="bottom"/>
          </w:tcPr>
          <w:p w14:paraId="7E5BB370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EFFD8E2" w14:textId="7B0E08CE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92,936</w:t>
            </w:r>
          </w:p>
        </w:tc>
        <w:tc>
          <w:tcPr>
            <w:tcW w:w="245" w:type="dxa"/>
            <w:vAlign w:val="bottom"/>
          </w:tcPr>
          <w:p w14:paraId="5830200E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94A9DA4" w14:textId="6F43D988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(619,300)</w:t>
            </w:r>
          </w:p>
        </w:tc>
        <w:tc>
          <w:tcPr>
            <w:tcW w:w="244" w:type="dxa"/>
            <w:vAlign w:val="bottom"/>
          </w:tcPr>
          <w:p w14:paraId="4E8E6D46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9030852" w14:textId="44083D26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(463)</w:t>
            </w:r>
          </w:p>
        </w:tc>
        <w:tc>
          <w:tcPr>
            <w:tcW w:w="270" w:type="dxa"/>
            <w:vAlign w:val="bottom"/>
          </w:tcPr>
          <w:p w14:paraId="14630F3A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4BEAF4" w14:textId="31DA2893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445,937</w:t>
            </w:r>
          </w:p>
        </w:tc>
        <w:tc>
          <w:tcPr>
            <w:tcW w:w="270" w:type="dxa"/>
          </w:tcPr>
          <w:p w14:paraId="76816608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34477A" w14:textId="2E5E33B1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543,130</w:t>
            </w:r>
          </w:p>
        </w:tc>
      </w:tr>
      <w:tr w:rsidR="00774AF5" w:rsidRPr="009A0132" w14:paraId="54D6730A" w14:textId="77777777" w:rsidTr="00D85EFD">
        <w:trPr>
          <w:trHeight w:val="215"/>
        </w:trPr>
        <w:tc>
          <w:tcPr>
            <w:tcW w:w="3054" w:type="dxa"/>
            <w:vAlign w:val="bottom"/>
          </w:tcPr>
          <w:p w14:paraId="23612F56" w14:textId="77777777" w:rsidR="00774AF5" w:rsidRPr="009A0132" w:rsidRDefault="00774AF5" w:rsidP="00774AF5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6261BBEC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734A17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13EE29C7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5" w:type="dxa"/>
            <w:vAlign w:val="bottom"/>
          </w:tcPr>
          <w:p w14:paraId="32C56D78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5B055495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768AB69C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428C80BF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3405D1" w14:textId="30420A9D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DCFE205" w14:textId="5429D3AD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E8B0B" w14:textId="4A71A320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DC90BCC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62861193" w14:textId="77777777" w:rsidTr="00D85EFD">
        <w:tc>
          <w:tcPr>
            <w:tcW w:w="3054" w:type="dxa"/>
            <w:vAlign w:val="bottom"/>
            <w:hideMark/>
          </w:tcPr>
          <w:p w14:paraId="276CA3B9" w14:textId="77777777" w:rsidR="00774AF5" w:rsidRPr="009A0132" w:rsidRDefault="00774AF5" w:rsidP="00774AF5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2" w:type="dxa"/>
            <w:vAlign w:val="bottom"/>
          </w:tcPr>
          <w:p w14:paraId="0DD1B837" w14:textId="2D50EFB1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94DED0" w14:textId="46374AAE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07349A52" w14:textId="06B96B40" w:rsidR="00774AF5" w:rsidRPr="009A0132" w:rsidRDefault="00774AF5" w:rsidP="00774AF5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810FD94" w14:textId="0982193B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0EDCDCAD" w14:textId="7F6DE3FD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A0A9E61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146ADEA9" w14:textId="667709E3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ECB0B1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435217" w14:textId="09B0F63A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10364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DBCE4C" w14:textId="1C226034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4AF5" w:rsidRPr="009A0132" w14:paraId="517B58FC" w14:textId="77777777" w:rsidTr="00D85EFD">
        <w:tc>
          <w:tcPr>
            <w:tcW w:w="3054" w:type="dxa"/>
            <w:vAlign w:val="bottom"/>
            <w:hideMark/>
          </w:tcPr>
          <w:p w14:paraId="2A6261E7" w14:textId="033918CE" w:rsidR="00774AF5" w:rsidRPr="009A0132" w:rsidRDefault="00774AF5" w:rsidP="00774AF5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bottom"/>
          </w:tcPr>
          <w:p w14:paraId="1B529FC8" w14:textId="4D7FECD1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595,937</w:t>
            </w:r>
          </w:p>
        </w:tc>
        <w:tc>
          <w:tcPr>
            <w:tcW w:w="270" w:type="dxa"/>
            <w:vAlign w:val="bottom"/>
          </w:tcPr>
          <w:p w14:paraId="4BC86C5C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62F1E1CF" w14:textId="504D2BAD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156,0</w:t>
            </w:r>
            <w:r w:rsidR="00D85E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</w:t>
            </w: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45" w:type="dxa"/>
            <w:vAlign w:val="bottom"/>
          </w:tcPr>
          <w:p w14:paraId="74709A9D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1EE85FC4" w14:textId="1D1D0C72" w:rsidR="00774AF5" w:rsidRPr="009A0132" w:rsidRDefault="00250DE8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53AE96E0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vAlign w:val="bottom"/>
          </w:tcPr>
          <w:p w14:paraId="6BDF03D0" w14:textId="344283DA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(18</w:t>
            </w:r>
            <w:r w:rsidR="00B4252B" w:rsidRPr="009A013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A01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5A226BD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B51B52" w14:textId="6F2C43DD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(445,937)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E5D986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AD6E77B" w14:textId="5B7F4AB6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305,85</w:t>
            </w:r>
            <w:r w:rsidR="00D85E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74AF5" w:rsidRPr="009A0132" w14:paraId="59DBDBBC" w14:textId="77777777" w:rsidTr="00D85EFD">
        <w:tc>
          <w:tcPr>
            <w:tcW w:w="3054" w:type="dxa"/>
            <w:vAlign w:val="bottom"/>
          </w:tcPr>
          <w:p w14:paraId="0411ACC4" w14:textId="77777777" w:rsidR="00774AF5" w:rsidRPr="009A0132" w:rsidRDefault="00774AF5" w:rsidP="00774AF5">
            <w:pPr>
              <w:rPr>
                <w:rFonts w:ascii="Angsana New" w:hAnsi="Angsana New"/>
                <w:sz w:val="26"/>
                <w:szCs w:val="26"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351DA04A" w14:textId="77777777" w:rsidR="00774AF5" w:rsidRPr="009A0132" w:rsidRDefault="00774AF5" w:rsidP="00774A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AFC7E" w14:textId="2526C7DD" w:rsidR="00774AF5" w:rsidRPr="009A0132" w:rsidRDefault="00774AF5" w:rsidP="00774AF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D53DCB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094A6" w14:textId="55E26C7E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07</w:t>
            </w:r>
            <w:r w:rsidR="00D85E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5" w:type="dxa"/>
            <w:vAlign w:val="bottom"/>
          </w:tcPr>
          <w:p w14:paraId="7443808A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71EF9" w14:textId="1DB0888D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125C2594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A608D" w14:textId="1BF7BA70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B4252B" w:rsidRPr="009A013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A013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2F6ED7F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1E6BF" w14:textId="54668FEC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DFD69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F7EB0" w14:textId="739309F1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</w:t>
            </w:r>
            <w:r w:rsidR="00D85E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774AF5" w:rsidRPr="009A0132" w14:paraId="620B3E53" w14:textId="77777777" w:rsidTr="00D85EFD">
        <w:tc>
          <w:tcPr>
            <w:tcW w:w="3054" w:type="dxa"/>
            <w:vAlign w:val="bottom"/>
          </w:tcPr>
          <w:p w14:paraId="6289A52B" w14:textId="77777777" w:rsidR="00774AF5" w:rsidRPr="009A0132" w:rsidRDefault="00774AF5" w:rsidP="00774AF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01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255B6" w14:textId="75224B4F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595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93</w:t>
            </w: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9EF00F4" w14:textId="77777777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488AE" w14:textId="5D84FBDC" w:rsidR="00774AF5" w:rsidRPr="009A0132" w:rsidRDefault="00774AF5" w:rsidP="00774AF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159,114</w:t>
            </w:r>
          </w:p>
        </w:tc>
        <w:tc>
          <w:tcPr>
            <w:tcW w:w="245" w:type="dxa"/>
            <w:vAlign w:val="bottom"/>
          </w:tcPr>
          <w:p w14:paraId="75FC2E3C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6A862" w14:textId="27D4E748" w:rsidR="00774AF5" w:rsidRPr="009A0132" w:rsidRDefault="00774AF5" w:rsidP="00774AF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56F6A9B7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9C3D2" w14:textId="3EAD6C7A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(202)</w:t>
            </w:r>
          </w:p>
        </w:tc>
        <w:tc>
          <w:tcPr>
            <w:tcW w:w="270" w:type="dxa"/>
            <w:vAlign w:val="bottom"/>
          </w:tcPr>
          <w:p w14:paraId="703A302B" w14:textId="77777777" w:rsidR="00774AF5" w:rsidRPr="009A0132" w:rsidRDefault="00774AF5" w:rsidP="00774A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6DC82" w14:textId="69456631" w:rsidR="00774AF5" w:rsidRPr="009A0132" w:rsidRDefault="00774AF5" w:rsidP="00774AF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(445,937)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61682" w14:textId="77777777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44F" w14:textId="70DF4D7A" w:rsidR="00774AF5" w:rsidRPr="009A0132" w:rsidRDefault="00774AF5" w:rsidP="00774AF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1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308,912</w:t>
            </w:r>
          </w:p>
        </w:tc>
      </w:tr>
    </w:tbl>
    <w:p w14:paraId="0D579E15" w14:textId="77777777" w:rsidR="009A0132" w:rsidRDefault="009A0132">
      <w: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8"/>
        <w:gridCol w:w="1078"/>
        <w:gridCol w:w="270"/>
        <w:gridCol w:w="990"/>
        <w:gridCol w:w="236"/>
        <w:gridCol w:w="1024"/>
        <w:gridCol w:w="236"/>
        <w:gridCol w:w="1028"/>
        <w:gridCol w:w="270"/>
        <w:gridCol w:w="900"/>
        <w:gridCol w:w="270"/>
        <w:gridCol w:w="900"/>
      </w:tblGrid>
      <w:tr w:rsidR="00510843" w:rsidRPr="00244701" w14:paraId="4C73ECEB" w14:textId="77777777" w:rsidTr="009A0132">
        <w:tc>
          <w:tcPr>
            <w:tcW w:w="2608" w:type="dxa"/>
            <w:vAlign w:val="bottom"/>
          </w:tcPr>
          <w:p w14:paraId="5C8D9183" w14:textId="237C5B7A" w:rsidR="00510843" w:rsidRPr="00E2570A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2" w:type="dxa"/>
            <w:gridSpan w:val="11"/>
          </w:tcPr>
          <w:p w14:paraId="781EB0DC" w14:textId="04B70B95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843" w:rsidRPr="00244701" w14:paraId="27CDA7E6" w14:textId="77777777" w:rsidTr="00A232C8">
        <w:trPr>
          <w:trHeight w:val="1091"/>
        </w:trPr>
        <w:tc>
          <w:tcPr>
            <w:tcW w:w="2608" w:type="dxa"/>
            <w:vAlign w:val="bottom"/>
            <w:hideMark/>
          </w:tcPr>
          <w:p w14:paraId="1654DD19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BE394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50B2C6DF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BE394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1078" w:type="dxa"/>
            <w:vAlign w:val="bottom"/>
            <w:hideMark/>
          </w:tcPr>
          <w:p w14:paraId="75843B17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CDBD8A4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14:paraId="4F6A0F60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419DFB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A4867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659485" w14:textId="62888D94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912EC03" w14:textId="01D7585D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327A4A93" w14:textId="03439A3C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 w:rsidRPr="00BE39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88BC079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  <w:hideMark/>
          </w:tcPr>
          <w:p w14:paraId="446397FB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  <w:p w14:paraId="3BCA5099" w14:textId="4A4CCF45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Pr="00BE39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270" w:type="dxa"/>
            <w:vAlign w:val="bottom"/>
          </w:tcPr>
          <w:p w14:paraId="5B82E44F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77D85A9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57D91DE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D51B396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2635557" w14:textId="77777777" w:rsidR="00510843" w:rsidRPr="00BE394D" w:rsidRDefault="005108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510843" w:rsidRPr="00244701" w14:paraId="0A68F732" w14:textId="77777777" w:rsidTr="009A0132">
        <w:tc>
          <w:tcPr>
            <w:tcW w:w="2608" w:type="dxa"/>
            <w:vAlign w:val="bottom"/>
          </w:tcPr>
          <w:p w14:paraId="17AEEC5D" w14:textId="77777777" w:rsidR="00510843" w:rsidRPr="00BE394D" w:rsidRDefault="00510843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2" w:type="dxa"/>
            <w:gridSpan w:val="11"/>
          </w:tcPr>
          <w:p w14:paraId="033B062F" w14:textId="32DCAEE5" w:rsidR="00510843" w:rsidRPr="00BE394D" w:rsidRDefault="00510843" w:rsidP="004A30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E394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BE39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E394D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0843" w:rsidRPr="00244701" w14:paraId="62A1D7C6" w14:textId="77777777" w:rsidTr="009A0132">
        <w:tc>
          <w:tcPr>
            <w:tcW w:w="2608" w:type="dxa"/>
            <w:vAlign w:val="bottom"/>
          </w:tcPr>
          <w:p w14:paraId="77DFDC88" w14:textId="532C4875" w:rsidR="00510843" w:rsidRPr="00BE394D" w:rsidRDefault="00510843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76EC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078" w:type="dxa"/>
            <w:vAlign w:val="bottom"/>
          </w:tcPr>
          <w:p w14:paraId="621C340C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22C61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8B0A70" w14:textId="25C98A0F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059B94" w14:textId="614CE21B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783562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A4A8BA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BE99CEB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35C9CD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8B7C91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677E8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A2BFB8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843" w:rsidRPr="00244701" w14:paraId="09F79FCC" w14:textId="77777777" w:rsidTr="009A0132">
        <w:tc>
          <w:tcPr>
            <w:tcW w:w="2608" w:type="dxa"/>
            <w:vAlign w:val="bottom"/>
          </w:tcPr>
          <w:p w14:paraId="75DFB047" w14:textId="77777777" w:rsidR="00510843" w:rsidRPr="00BE394D" w:rsidRDefault="00510843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78" w:type="dxa"/>
            <w:vAlign w:val="bottom"/>
          </w:tcPr>
          <w:p w14:paraId="217A7C78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46BBC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2A6477" w14:textId="172D514B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05D7FD" w14:textId="3A1C425B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56E139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0B02D3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1783E8D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04A8A0" w14:textId="77777777" w:rsidR="00510843" w:rsidRPr="00BE394D" w:rsidRDefault="005108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C5D047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3F895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F415DE" w14:textId="77777777" w:rsidR="00510843" w:rsidRPr="00BE394D" w:rsidRDefault="00510843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4887" w:rsidRPr="00244701" w14:paraId="6DE9A3CE" w14:textId="77777777" w:rsidTr="009A0132">
        <w:trPr>
          <w:trHeight w:val="352"/>
        </w:trPr>
        <w:tc>
          <w:tcPr>
            <w:tcW w:w="2608" w:type="dxa"/>
            <w:vAlign w:val="bottom"/>
          </w:tcPr>
          <w:p w14:paraId="49E63772" w14:textId="77777777" w:rsidR="00774AF5" w:rsidRDefault="00774AF5" w:rsidP="00774AF5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5F2B71A0" w14:textId="1FE9DD4B" w:rsidR="00B44887" w:rsidRPr="00BE394D" w:rsidRDefault="00774AF5" w:rsidP="00774AF5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0B2E96F" w14:textId="6D8E4DD0" w:rsidR="00B44887" w:rsidRPr="00BE394D" w:rsidRDefault="00B44887" w:rsidP="00B4488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0BBBDC33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ADB27F" w14:textId="054D596B" w:rsidR="00B44887" w:rsidRPr="00241F75" w:rsidRDefault="00B44887" w:rsidP="00774AF5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8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30,333</w:t>
            </w:r>
          </w:p>
        </w:tc>
        <w:tc>
          <w:tcPr>
            <w:tcW w:w="236" w:type="dxa"/>
            <w:vAlign w:val="bottom"/>
          </w:tcPr>
          <w:p w14:paraId="0AB206CB" w14:textId="0D1264B2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A406A0B" w14:textId="0DB92D3A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8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(1,000)</w:t>
            </w:r>
          </w:p>
        </w:tc>
        <w:tc>
          <w:tcPr>
            <w:tcW w:w="236" w:type="dxa"/>
            <w:vAlign w:val="bottom"/>
          </w:tcPr>
          <w:p w14:paraId="1431261A" w14:textId="77777777" w:rsidR="00B44887" w:rsidRPr="00BE394D" w:rsidRDefault="00B44887" w:rsidP="00B448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14:paraId="3C8F81E5" w14:textId="2F778CA8" w:rsidR="00B44887" w:rsidRPr="00B5101C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8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</w:t>
            </w:r>
            <w:r w:rsidR="00D05E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448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8770ED9" w14:textId="77777777" w:rsidR="00B44887" w:rsidRPr="00BE394D" w:rsidRDefault="00B44887" w:rsidP="00B448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8180CF" w14:textId="7071200B" w:rsidR="00B44887" w:rsidRPr="00774AF5" w:rsidRDefault="00B44887" w:rsidP="00774AF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4A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376735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97F2636" w14:textId="38473115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8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30,13</w:t>
            </w:r>
            <w:r w:rsidR="006804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B44887" w:rsidRPr="00244701" w14:paraId="7DFFF568" w14:textId="77777777" w:rsidTr="009A0132">
        <w:tc>
          <w:tcPr>
            <w:tcW w:w="2608" w:type="dxa"/>
            <w:vAlign w:val="bottom"/>
          </w:tcPr>
          <w:p w14:paraId="69F73F2E" w14:textId="77777777" w:rsidR="00B44887" w:rsidRPr="00BE394D" w:rsidRDefault="00B44887" w:rsidP="00B44887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</w:tcPr>
          <w:p w14:paraId="4D3FC36B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AA9F8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04778C" w14:textId="40FB4534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38B571" w14:textId="43A55D98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957428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962702" w14:textId="77777777" w:rsidR="00B44887" w:rsidRPr="00BE394D" w:rsidRDefault="00B44887" w:rsidP="00B448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F633099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4C3241" w14:textId="77777777" w:rsidR="00B44887" w:rsidRPr="00BE394D" w:rsidRDefault="00B44887" w:rsidP="00B448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30A4D5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04237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6912B7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4887" w:rsidRPr="00244701" w14:paraId="15CA12E3" w14:textId="77777777" w:rsidTr="009A0132">
        <w:trPr>
          <w:trHeight w:val="317"/>
        </w:trPr>
        <w:tc>
          <w:tcPr>
            <w:tcW w:w="2608" w:type="dxa"/>
            <w:vAlign w:val="bottom"/>
            <w:hideMark/>
          </w:tcPr>
          <w:p w14:paraId="5AEB449D" w14:textId="77777777" w:rsidR="00B44887" w:rsidRPr="00BE394D" w:rsidRDefault="00B44887" w:rsidP="00B44887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78" w:type="dxa"/>
          </w:tcPr>
          <w:p w14:paraId="0EB4146E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CE5ADE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C59F9" w14:textId="02774CEA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8067D3" w14:textId="586AFBD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A6D5B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423705" w14:textId="77777777" w:rsidR="00B44887" w:rsidRPr="00BE394D" w:rsidRDefault="00B44887" w:rsidP="00B448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2457123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124002" w14:textId="77777777" w:rsidR="00B44887" w:rsidRPr="00BE394D" w:rsidRDefault="00B44887" w:rsidP="00B448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2E3C9B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7E2C5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237EF3" w14:textId="77777777" w:rsidR="00B44887" w:rsidRPr="00BE394D" w:rsidRDefault="00B44887" w:rsidP="00B4488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51B1" w:rsidRPr="00244701" w14:paraId="2C031E9A" w14:textId="77777777" w:rsidTr="009A0132">
        <w:tc>
          <w:tcPr>
            <w:tcW w:w="2608" w:type="dxa"/>
            <w:vAlign w:val="bottom"/>
          </w:tcPr>
          <w:p w14:paraId="1D2390D0" w14:textId="77777777" w:rsidR="00774AF5" w:rsidRPr="00BE394D" w:rsidRDefault="00774AF5" w:rsidP="00774AF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4F05BA2A" w14:textId="78774151" w:rsidR="003251B1" w:rsidRPr="00BE394D" w:rsidRDefault="00774AF5" w:rsidP="00774AF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C3C064" w14:textId="728A6223" w:rsidR="003251B1" w:rsidRPr="00BE394D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3,061</w:t>
            </w:r>
          </w:p>
        </w:tc>
        <w:tc>
          <w:tcPr>
            <w:tcW w:w="270" w:type="dxa"/>
          </w:tcPr>
          <w:p w14:paraId="6994987B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70CF30" w14:textId="77777777" w:rsidR="00774AF5" w:rsidRPr="00774AF5" w:rsidRDefault="00774AF5" w:rsidP="00774AF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5D6B377" w14:textId="301F0E35" w:rsidR="003251B1" w:rsidRPr="00774AF5" w:rsidRDefault="00FE2AD8" w:rsidP="00774AF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74AF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B87BB7" w14:textId="2E8D17CC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502ADC" w14:textId="6A0EB098" w:rsidR="003251B1" w:rsidRPr="00EA2AAC" w:rsidRDefault="00FE2AD8" w:rsidP="003251B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893B8D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BE4CFD" w14:textId="4DB5ED88" w:rsidR="003251B1" w:rsidRPr="00B5101C" w:rsidRDefault="00FE2AD8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</w:t>
            </w:r>
            <w:r w:rsidR="007D31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E2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59C6BAA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DB2603" w14:textId="60CE6BE9" w:rsidR="003251B1" w:rsidRPr="00774AF5" w:rsidRDefault="00FE2AD8" w:rsidP="00774AF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4A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FEFA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3BBE5F" w14:textId="0E83A67D" w:rsidR="003251B1" w:rsidRPr="00BE394D" w:rsidRDefault="00FE2AD8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3,03</w:t>
            </w:r>
            <w:r w:rsidR="007D31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3251B1" w:rsidRPr="00244701" w14:paraId="09E85F98" w14:textId="77777777" w:rsidTr="009A0132">
        <w:tc>
          <w:tcPr>
            <w:tcW w:w="2608" w:type="dxa"/>
            <w:vAlign w:val="bottom"/>
          </w:tcPr>
          <w:p w14:paraId="1CCD6F38" w14:textId="32A7F4DB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103072D8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4021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219D3F" w14:textId="04AAA936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B27521" w14:textId="48AFCB93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44305B" w14:textId="4AED5425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FFE3D4" w14:textId="105ADCF2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FD434DF" w14:textId="789ED379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D4EC5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C38381" w14:textId="2155F676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8BE96" w14:textId="5ED19B82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D4485A" w14:textId="708B77D1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51B1" w:rsidRPr="00244701" w14:paraId="313FBBF1" w14:textId="3453A98C" w:rsidTr="009A0132">
        <w:tc>
          <w:tcPr>
            <w:tcW w:w="2608" w:type="dxa"/>
            <w:vAlign w:val="bottom"/>
          </w:tcPr>
          <w:p w14:paraId="18D9B4E1" w14:textId="318D41C2" w:rsidR="003251B1" w:rsidRPr="00BE394D" w:rsidRDefault="003251B1" w:rsidP="003251B1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078" w:type="dxa"/>
            <w:vAlign w:val="bottom"/>
          </w:tcPr>
          <w:p w14:paraId="72FCD595" w14:textId="4F6C08B6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A8C52" w14:textId="0AD6546B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CA97EC" w14:textId="085B5AC3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9A97A8" w14:textId="1D45D366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2687DC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36B62C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EF7991E" w14:textId="49C70536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B9D349" w14:textId="48DBD0EA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EB8AFC" w14:textId="4B5F23DB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A7689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C40D2" w14:textId="182D664E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51B1" w:rsidRPr="00244701" w14:paraId="15621BCA" w14:textId="6D6F6D69" w:rsidTr="009A0132">
        <w:tc>
          <w:tcPr>
            <w:tcW w:w="2608" w:type="dxa"/>
            <w:vAlign w:val="bottom"/>
          </w:tcPr>
          <w:p w14:paraId="7519D095" w14:textId="77777777" w:rsidR="003251B1" w:rsidRPr="00BE394D" w:rsidRDefault="003251B1" w:rsidP="003251B1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78" w:type="dxa"/>
            <w:vAlign w:val="bottom"/>
          </w:tcPr>
          <w:p w14:paraId="7A63E1A1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934341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E24C80" w14:textId="7C25F775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D3E748" w14:textId="1A3344C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D45BE6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D682A3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55E7943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5ED535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26323D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C2884C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C54D07" w14:textId="2C62221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51B1" w:rsidRPr="00244701" w14:paraId="5D10C4D9" w14:textId="77777777" w:rsidTr="009A0132">
        <w:tc>
          <w:tcPr>
            <w:tcW w:w="2608" w:type="dxa"/>
            <w:vAlign w:val="bottom"/>
          </w:tcPr>
          <w:p w14:paraId="0102CCEC" w14:textId="77777777" w:rsidR="003251B1" w:rsidRDefault="003251B1" w:rsidP="003251B1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136FDED4" w14:textId="637C1FB9" w:rsidR="003251B1" w:rsidRPr="00BE394D" w:rsidRDefault="003251B1" w:rsidP="003251B1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78" w:type="dxa"/>
            <w:vAlign w:val="bottom"/>
          </w:tcPr>
          <w:p w14:paraId="45C42FA6" w14:textId="783A6D70" w:rsidR="003251B1" w:rsidRPr="00241F75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270,000</w:t>
            </w:r>
          </w:p>
        </w:tc>
        <w:tc>
          <w:tcPr>
            <w:tcW w:w="270" w:type="dxa"/>
          </w:tcPr>
          <w:p w14:paraId="48D8BB83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CD5ED2" w14:textId="77777777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8C238" w14:textId="39BB7C53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64DBD5" w14:textId="739DABE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523CC4" w14:textId="76BC65A8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(270,000)</w:t>
            </w:r>
          </w:p>
        </w:tc>
        <w:tc>
          <w:tcPr>
            <w:tcW w:w="236" w:type="dxa"/>
            <w:vAlign w:val="bottom"/>
          </w:tcPr>
          <w:p w14:paraId="67F2027E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A568D11" w14:textId="4F85C54D" w:rsidR="003251B1" w:rsidRPr="00CF429B" w:rsidRDefault="003251B1" w:rsidP="003251B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101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E913A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C645EC" w14:textId="426B9C1E" w:rsidR="003251B1" w:rsidRPr="00241F75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A2AA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2A753F49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09911C" w14:textId="01186DDC" w:rsidR="003251B1" w:rsidRPr="00241F75" w:rsidRDefault="003251B1" w:rsidP="003251B1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3251B1" w:rsidRPr="00244701" w14:paraId="6C2B6DB4" w14:textId="77777777" w:rsidTr="009A0132">
        <w:tc>
          <w:tcPr>
            <w:tcW w:w="2608" w:type="dxa"/>
            <w:vAlign w:val="bottom"/>
          </w:tcPr>
          <w:p w14:paraId="0E652C36" w14:textId="77777777" w:rsidR="003251B1" w:rsidRPr="00BE394D" w:rsidRDefault="003251B1" w:rsidP="003251B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63CD97B6" w14:textId="5A5DCAB0" w:rsidR="003251B1" w:rsidRPr="00BE394D" w:rsidRDefault="003251B1" w:rsidP="003251B1">
            <w:pPr>
              <w:tabs>
                <w:tab w:val="clear" w:pos="2580"/>
                <w:tab w:val="left" w:pos="1960"/>
              </w:tabs>
              <w:spacing w:line="360" w:lineRule="exact"/>
              <w:ind w:right="-110" w:firstLine="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1420811" w14:textId="7B625BB7" w:rsidR="003251B1" w:rsidRPr="00241F75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3,002</w:t>
            </w:r>
          </w:p>
        </w:tc>
        <w:tc>
          <w:tcPr>
            <w:tcW w:w="270" w:type="dxa"/>
          </w:tcPr>
          <w:p w14:paraId="0473AC76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628B95" w14:textId="77777777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8EDA8" w14:textId="5791C95D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3C640B" w14:textId="509F973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0D6DB1A" w14:textId="4B2F382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(3,000)</w:t>
            </w:r>
          </w:p>
        </w:tc>
        <w:tc>
          <w:tcPr>
            <w:tcW w:w="236" w:type="dxa"/>
            <w:vAlign w:val="bottom"/>
          </w:tcPr>
          <w:p w14:paraId="5DA05DDE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6C3DFD4A" w14:textId="65F92604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212AF273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A3F548" w14:textId="4A2CA6BF" w:rsidR="003251B1" w:rsidRPr="00241F75" w:rsidRDefault="003251B1" w:rsidP="003251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0573EB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3CD104" w14:textId="2CF2A22D" w:rsidR="003251B1" w:rsidRPr="00241F75" w:rsidRDefault="003251B1" w:rsidP="003251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251B1" w:rsidRPr="00244701" w14:paraId="245003C2" w14:textId="3A28F75C" w:rsidTr="009A0132">
        <w:tc>
          <w:tcPr>
            <w:tcW w:w="2608" w:type="dxa"/>
            <w:vAlign w:val="bottom"/>
          </w:tcPr>
          <w:p w14:paraId="389888B2" w14:textId="358E7178" w:rsidR="003251B1" w:rsidRPr="00BE394D" w:rsidRDefault="003251B1" w:rsidP="003251B1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0F2B3" w14:textId="23A3EFB3" w:rsidR="003251B1" w:rsidRPr="00CF429B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2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273,002</w:t>
            </w:r>
          </w:p>
        </w:tc>
        <w:tc>
          <w:tcPr>
            <w:tcW w:w="270" w:type="dxa"/>
          </w:tcPr>
          <w:p w14:paraId="2F2A76E7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362B9A" w14:textId="2B58723A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B954B" w14:textId="5B41F3E3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0B5D" w14:textId="02D051B9" w:rsidR="003251B1" w:rsidRPr="00BE394D" w:rsidRDefault="003251B1" w:rsidP="003251B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(273,000)</w:t>
            </w:r>
          </w:p>
        </w:tc>
        <w:tc>
          <w:tcPr>
            <w:tcW w:w="236" w:type="dxa"/>
            <w:vAlign w:val="bottom"/>
          </w:tcPr>
          <w:p w14:paraId="1C91CA93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FF3A7" w14:textId="695D5EB2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1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7B634BFE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AFCC6" w14:textId="22CC12BD" w:rsidR="003251B1" w:rsidRPr="00BE394D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47F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1FEAE9C2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65AE3" w14:textId="7C3E5F68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</w:t>
            </w:r>
          </w:p>
        </w:tc>
      </w:tr>
      <w:tr w:rsidR="003251B1" w:rsidRPr="00244701" w14:paraId="5129BA8B" w14:textId="77777777" w:rsidTr="009A0132">
        <w:tc>
          <w:tcPr>
            <w:tcW w:w="2608" w:type="dxa"/>
            <w:vAlign w:val="bottom"/>
          </w:tcPr>
          <w:p w14:paraId="10B28CB1" w14:textId="77777777" w:rsidR="003251B1" w:rsidRDefault="003251B1" w:rsidP="003251B1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18306F6" w14:textId="77777777" w:rsidR="003251B1" w:rsidRPr="00BE394D" w:rsidRDefault="003251B1" w:rsidP="003251B1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5AAED40C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85B64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2F2BEE" w14:textId="0B2048DF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09B18C" w14:textId="15336826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ECEB87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145F34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295281F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3119E8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BBC1A8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124D9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EF5201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51B1" w:rsidRPr="00244701" w14:paraId="41193260" w14:textId="3AF15D8E" w:rsidTr="009A0132">
        <w:tc>
          <w:tcPr>
            <w:tcW w:w="2608" w:type="dxa"/>
            <w:vAlign w:val="bottom"/>
            <w:hideMark/>
          </w:tcPr>
          <w:p w14:paraId="5D3A0EAA" w14:textId="77777777" w:rsidR="003251B1" w:rsidRPr="00BE394D" w:rsidRDefault="003251B1" w:rsidP="003251B1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78" w:type="dxa"/>
            <w:vAlign w:val="bottom"/>
          </w:tcPr>
          <w:p w14:paraId="17518014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E9596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11D060" w14:textId="1FF6F701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AB3D75" w14:textId="5CB53728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64764F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B7BA8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D63B666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591CC8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B1E133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CCBFE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9EE69A" w14:textId="2A65B77C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51B1" w:rsidRPr="00244701" w14:paraId="4638362A" w14:textId="63018FDD" w:rsidTr="009A0132">
        <w:trPr>
          <w:trHeight w:val="281"/>
        </w:trPr>
        <w:tc>
          <w:tcPr>
            <w:tcW w:w="2608" w:type="dxa"/>
            <w:vAlign w:val="bottom"/>
            <w:hideMark/>
          </w:tcPr>
          <w:p w14:paraId="469AD610" w14:textId="77777777" w:rsidR="003251B1" w:rsidRDefault="003251B1" w:rsidP="003251B1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0398ECCE" w14:textId="3D13103C" w:rsidR="003251B1" w:rsidRPr="00BE394D" w:rsidRDefault="003251B1" w:rsidP="003251B1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1CC13C2E" w14:textId="2A7B47FE" w:rsidR="003251B1" w:rsidRPr="00241F75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3EB34797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F9E6B" w14:textId="77777777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C119D6" w14:textId="183D5CF2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2E8408" w14:textId="5973BA5B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9BD6B7" w14:textId="38AEB041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88F5B6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vAlign w:val="bottom"/>
          </w:tcPr>
          <w:p w14:paraId="204708AF" w14:textId="12010AEA" w:rsidR="003251B1" w:rsidRPr="00351E48" w:rsidRDefault="003251B1" w:rsidP="003251B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101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24D293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A9C6B1" w14:textId="7353ABB8" w:rsidR="003251B1" w:rsidRPr="00241F75" w:rsidRDefault="003251B1" w:rsidP="003251B1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</w:t>
            </w:r>
            <w:r w:rsidRPr="00241F75"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F2BCBB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DF8FD08" w14:textId="652F6C72" w:rsidR="003251B1" w:rsidRPr="00241F75" w:rsidRDefault="003251B1" w:rsidP="003251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251B1" w:rsidRPr="00244701" w14:paraId="238D76B8" w14:textId="640FFD63" w:rsidTr="009A0132">
        <w:tc>
          <w:tcPr>
            <w:tcW w:w="2608" w:type="dxa"/>
            <w:vAlign w:val="bottom"/>
          </w:tcPr>
          <w:p w14:paraId="7582B622" w14:textId="77777777" w:rsidR="003251B1" w:rsidRPr="00BE394D" w:rsidRDefault="003251B1" w:rsidP="003251B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32923522" w14:textId="77777777" w:rsidR="003251B1" w:rsidRPr="00BE394D" w:rsidRDefault="003251B1" w:rsidP="003251B1">
            <w:pPr>
              <w:spacing w:line="360" w:lineRule="exact"/>
              <w:ind w:lef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D19B7" w14:textId="749272CB" w:rsidR="003251B1" w:rsidRPr="00241F75" w:rsidRDefault="003251B1" w:rsidP="003251B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26BCEA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8BF938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2B717F" w14:textId="40E4A360" w:rsidR="003251B1" w:rsidRPr="00241F75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3,075</w:t>
            </w:r>
          </w:p>
        </w:tc>
        <w:tc>
          <w:tcPr>
            <w:tcW w:w="236" w:type="dxa"/>
            <w:vAlign w:val="bottom"/>
          </w:tcPr>
          <w:p w14:paraId="47A05C71" w14:textId="56090C58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5C73E" w14:textId="58B6A8D8" w:rsidR="003251B1" w:rsidRPr="00241F75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A9792E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AA385" w14:textId="0DF0FE3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270" w:type="dxa"/>
            <w:vAlign w:val="bottom"/>
          </w:tcPr>
          <w:p w14:paraId="747FD591" w14:textId="77777777" w:rsidR="003251B1" w:rsidRPr="00241F75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4DA09" w14:textId="6D0F573E" w:rsidR="003251B1" w:rsidRPr="00241F75" w:rsidRDefault="003251B1" w:rsidP="003251B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CF42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9E9CC" w14:textId="77777777" w:rsidR="003251B1" w:rsidRPr="00241F75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8A4DE" w14:textId="1CDA7576" w:rsidR="003251B1" w:rsidRPr="00241F75" w:rsidRDefault="003251B1" w:rsidP="003251B1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</w:tr>
      <w:tr w:rsidR="003251B1" w:rsidRPr="00244701" w14:paraId="48622C9A" w14:textId="3359B3B0" w:rsidTr="009A0132">
        <w:tc>
          <w:tcPr>
            <w:tcW w:w="2608" w:type="dxa"/>
            <w:vAlign w:val="bottom"/>
          </w:tcPr>
          <w:p w14:paraId="05103675" w14:textId="77777777" w:rsidR="003251B1" w:rsidRPr="00BE394D" w:rsidRDefault="003251B1" w:rsidP="003251B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D02A" w14:textId="32FB1F9E" w:rsidR="003251B1" w:rsidRPr="00BE394D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270" w:type="dxa"/>
          </w:tcPr>
          <w:p w14:paraId="6613A2A8" w14:textId="77777777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AD659" w14:textId="6F35E1A1" w:rsidR="003251B1" w:rsidRPr="00241F75" w:rsidRDefault="003251B1" w:rsidP="003251B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3,075</w:t>
            </w:r>
          </w:p>
        </w:tc>
        <w:tc>
          <w:tcPr>
            <w:tcW w:w="236" w:type="dxa"/>
            <w:vAlign w:val="bottom"/>
          </w:tcPr>
          <w:p w14:paraId="2C0FB4CC" w14:textId="01ADF3B3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10C5A" w14:textId="7158C66C" w:rsidR="003251B1" w:rsidRPr="00BE394D" w:rsidRDefault="003251B1" w:rsidP="003251B1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2AA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23B980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05769" w14:textId="0B2BDF11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1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270" w:type="dxa"/>
            <w:vAlign w:val="bottom"/>
          </w:tcPr>
          <w:p w14:paraId="55765745" w14:textId="77777777" w:rsidR="003251B1" w:rsidRPr="00BE394D" w:rsidRDefault="003251B1" w:rsidP="003251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EE349" w14:textId="193C09B5" w:rsidR="003251B1" w:rsidRPr="00351E48" w:rsidRDefault="003251B1" w:rsidP="003251B1">
            <w:pPr>
              <w:pStyle w:val="acctfourfigures"/>
              <w:tabs>
                <w:tab w:val="clear" w:pos="765"/>
                <w:tab w:val="left" w:pos="430"/>
                <w:tab w:val="decimal" w:pos="5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47F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Pr="00576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5D1C9" w14:textId="0945BB5C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3504" w14:textId="46E6A0D2" w:rsidR="003251B1" w:rsidRPr="00BE394D" w:rsidRDefault="003251B1" w:rsidP="003251B1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3,061</w:t>
            </w:r>
          </w:p>
        </w:tc>
      </w:tr>
    </w:tbl>
    <w:p w14:paraId="20240DBB" w14:textId="4E6B775B" w:rsidR="00A0572C" w:rsidRDefault="00A0572C" w:rsidP="00A0572C">
      <w:pPr>
        <w:pStyle w:val="Heading1"/>
        <w:keepLines/>
        <w:shd w:val="clear" w:color="auto" w:fill="auto"/>
        <w:jc w:val="both"/>
        <w:rPr>
          <w:rFonts w:asciiTheme="majorBidi" w:hAnsiTheme="majorBidi" w:cstheme="majorBidi"/>
          <w:sz w:val="30"/>
          <w:szCs w:val="30"/>
          <w:u w:val="none"/>
        </w:rPr>
      </w:pPr>
    </w:p>
    <w:p w14:paraId="0BCEB115" w14:textId="77777777" w:rsidR="00A0572C" w:rsidRDefault="00A0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B36936E" w14:textId="32B70A36" w:rsidR="00FD3584" w:rsidRPr="00E00456" w:rsidRDefault="00FD3584" w:rsidP="00E00456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456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30F1D171" w14:textId="77777777" w:rsidR="00FD3584" w:rsidRPr="00244701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8C9CF2B" w14:textId="4B0C36BF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2CE38F1E" w14:textId="7E341E0D" w:rsidR="001E3BB7" w:rsidRPr="00E00456" w:rsidRDefault="001E3BB7" w:rsidP="001E3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</w:t>
      </w:r>
      <w:r>
        <w:rPr>
          <w:rFonts w:asciiTheme="majorBidi" w:hAnsiTheme="majorBidi" w:cstheme="majorBidi"/>
          <w:sz w:val="30"/>
          <w:szCs w:val="30"/>
        </w:rPr>
        <w:br/>
      </w:r>
      <w:r w:rsidRPr="00A232C8">
        <w:rPr>
          <w:rFonts w:asciiTheme="majorBidi" w:hAnsiTheme="majorBidi" w:cstheme="majorBidi"/>
          <w:spacing w:val="-2"/>
          <w:sz w:val="30"/>
          <w:szCs w:val="30"/>
          <w:cs/>
        </w:rPr>
        <w:t>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</w:t>
      </w:r>
      <w:r w:rsidR="00DC421C" w:rsidRPr="00A232C8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A232C8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</w:t>
      </w:r>
      <w:r w:rsidRPr="00E00456">
        <w:rPr>
          <w:rFonts w:asciiTheme="majorBidi" w:hAnsiTheme="majorBidi" w:cstheme="majorBidi"/>
          <w:sz w:val="30"/>
          <w:szCs w:val="30"/>
          <w:cs/>
        </w:rPr>
        <w:t>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35997051" w14:textId="77777777" w:rsidR="00FD3584" w:rsidRPr="00244701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1F81D4" w14:textId="6423912E" w:rsidR="00FD3584" w:rsidRDefault="00FD3584" w:rsidP="00153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A371A3">
        <w:rPr>
          <w:rFonts w:asciiTheme="majorBidi" w:hAnsiTheme="majorBidi" w:cstheme="majorBidi" w:hint="cs"/>
          <w:spacing w:val="-2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Pr="00E0045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โดยรับรู้รายการเมื่อเริ่มแรกด้วยราคา</w:t>
      </w:r>
      <w:r w:rsidRPr="00E00456">
        <w:rPr>
          <w:rFonts w:asciiTheme="majorBidi" w:hAnsiTheme="majorBidi" w:cstheme="majorBidi"/>
          <w:sz w:val="30"/>
          <w:szCs w:val="30"/>
          <w:cs/>
        </w:rPr>
        <w:t>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="00A371A3">
        <w:rPr>
          <w:rFonts w:asciiTheme="majorBidi" w:hAnsiTheme="majorBidi" w:cstheme="majorBidi" w:hint="cs"/>
          <w:sz w:val="30"/>
          <w:szCs w:val="30"/>
          <w:cs/>
        </w:rPr>
        <w:t xml:space="preserve"> กำไรที่ยัง</w:t>
      </w:r>
      <w:r w:rsidR="001E3BB7">
        <w:rPr>
          <w:rFonts w:asciiTheme="majorBidi" w:hAnsiTheme="majorBidi" w:cstheme="majorBidi" w:hint="cs"/>
          <w:sz w:val="30"/>
          <w:szCs w:val="30"/>
          <w:cs/>
        </w:rPr>
        <w:t>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ขาดทุนที่ยังไม่เกิดขึ้นจริงถูกตัดรายการในลักษณะเดียวกันกับกำไรที่ยังไม่เกิดขึ้นจริง แต่เท่าที่เมื่อไม่มีหลักฐานการด้อยค่าเกิดขึ้น</w:t>
      </w:r>
    </w:p>
    <w:p w14:paraId="71F757D3" w14:textId="77777777" w:rsidR="00153C10" w:rsidRDefault="00153C10" w:rsidP="00153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1170"/>
        <w:gridCol w:w="270"/>
        <w:gridCol w:w="984"/>
        <w:gridCol w:w="6"/>
        <w:gridCol w:w="264"/>
        <w:gridCol w:w="6"/>
        <w:gridCol w:w="990"/>
        <w:gridCol w:w="270"/>
        <w:gridCol w:w="1080"/>
      </w:tblGrid>
      <w:tr w:rsidR="00153C10" w:rsidRPr="00E021C4" w14:paraId="3A7A0AE4" w14:textId="77777777">
        <w:trPr>
          <w:trHeight w:val="20"/>
          <w:tblHeader/>
        </w:trPr>
        <w:tc>
          <w:tcPr>
            <w:tcW w:w="3330" w:type="dxa"/>
            <w:vAlign w:val="bottom"/>
          </w:tcPr>
          <w:p w14:paraId="63E4C783" w14:textId="77777777" w:rsidR="00153C10" w:rsidRPr="001A0BB2" w:rsidRDefault="00153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72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00" w:type="dxa"/>
            <w:vAlign w:val="bottom"/>
          </w:tcPr>
          <w:p w14:paraId="5AC6CFA5" w14:textId="77777777" w:rsidR="00153C10" w:rsidRPr="001A0BB2" w:rsidRDefault="00153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3"/>
          </w:tcPr>
          <w:p w14:paraId="1818CBBA" w14:textId="77777777" w:rsidR="00153C10" w:rsidRPr="001A0BB2" w:rsidRDefault="00153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A0B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A4C6FCC" w14:textId="77777777" w:rsidR="00153C10" w:rsidRPr="001A0BB2" w:rsidRDefault="00153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6" w:type="dxa"/>
            <w:gridSpan w:val="4"/>
          </w:tcPr>
          <w:p w14:paraId="316994B1" w14:textId="77777777" w:rsidR="00153C10" w:rsidRPr="001A0BB2" w:rsidRDefault="00153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C10" w:rsidRPr="00E021C4" w14:paraId="5AE6DEB0" w14:textId="77777777">
        <w:trPr>
          <w:trHeight w:val="20"/>
          <w:tblHeader/>
        </w:trPr>
        <w:tc>
          <w:tcPr>
            <w:tcW w:w="3330" w:type="dxa"/>
          </w:tcPr>
          <w:p w14:paraId="77009654" w14:textId="77777777" w:rsidR="00153C10" w:rsidRPr="000F0502" w:rsidRDefault="00153C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0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F05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F0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0F05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0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C941BFC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55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9027BFA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F5AC8D0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8D6A6BC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7DC74599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0C5ED79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4343491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1D170F3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153C10" w:rsidRPr="00E021C4" w14:paraId="7C9A0E16" w14:textId="77777777">
        <w:trPr>
          <w:trHeight w:val="20"/>
        </w:trPr>
        <w:tc>
          <w:tcPr>
            <w:tcW w:w="3330" w:type="dxa"/>
          </w:tcPr>
          <w:p w14:paraId="65F9D98F" w14:textId="77777777" w:rsidR="00153C10" w:rsidRPr="001A0BB2" w:rsidRDefault="00153C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3D1C28B4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9"/>
          </w:tcPr>
          <w:p w14:paraId="7C524E7D" w14:textId="77777777" w:rsidR="00153C10" w:rsidRPr="001A0BB2" w:rsidRDefault="00153C1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0B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0B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0B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D1A73" w:rsidRPr="00E021C4" w14:paraId="671404D9" w14:textId="77777777">
        <w:trPr>
          <w:trHeight w:val="20"/>
        </w:trPr>
        <w:tc>
          <w:tcPr>
            <w:tcW w:w="3330" w:type="dxa"/>
          </w:tcPr>
          <w:p w14:paraId="3D1B6BC9" w14:textId="77777777" w:rsidR="00AD1A73" w:rsidRPr="001A0BB2" w:rsidRDefault="00AD1A73" w:rsidP="00AD1A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0BB2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เปลี่ยนแปลงสถานะเงินลงทุนใน</w:t>
            </w:r>
          </w:p>
          <w:p w14:paraId="6002D95B" w14:textId="77777777" w:rsidR="00AD1A73" w:rsidRPr="001A0BB2" w:rsidRDefault="00AD1A73" w:rsidP="00AD1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1A0BB2">
              <w:rPr>
                <w:rFonts w:ascii="Angsana New" w:hAnsi="Angsana New"/>
                <w:sz w:val="30"/>
                <w:szCs w:val="30"/>
                <w:cs/>
              </w:rPr>
              <w:t>บริษัท เด็กดี อินเตอร์แอคทีฟ จำกัด</w:t>
            </w:r>
          </w:p>
        </w:tc>
        <w:tc>
          <w:tcPr>
            <w:tcW w:w="900" w:type="dxa"/>
          </w:tcPr>
          <w:p w14:paraId="68596201" w14:textId="77777777" w:rsidR="00AD1A73" w:rsidRPr="00137218" w:rsidRDefault="00AD1A73" w:rsidP="00AD1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811BA6C" w14:textId="42C80317" w:rsidR="00AD1A73" w:rsidRPr="00137218" w:rsidRDefault="001A4008" w:rsidP="00AD1A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6B2996F3" w14:textId="3E33387D" w:rsidR="00AD1A73" w:rsidRPr="001A0BB2" w:rsidRDefault="00AD1A73" w:rsidP="00AD1A73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0E0B0" w14:textId="77777777" w:rsidR="00AD1A73" w:rsidRPr="001A0BB2" w:rsidRDefault="00AD1A73" w:rsidP="00AD1A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20895E2" w14:textId="77777777" w:rsidR="00AD1A73" w:rsidRDefault="00AD1A73" w:rsidP="00AD1A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6ABFB0" w14:textId="77777777" w:rsidR="00AD1A73" w:rsidRPr="001A0BB2" w:rsidRDefault="00AD1A73" w:rsidP="00AD1A73">
            <w:pPr>
              <w:pStyle w:val="acctfourfigures"/>
              <w:tabs>
                <w:tab w:val="clear" w:pos="765"/>
                <w:tab w:val="decimal" w:pos="771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56E5">
              <w:rPr>
                <w:rFonts w:asciiTheme="majorBidi" w:hAnsiTheme="majorBidi" w:cstheme="majorBidi"/>
                <w:sz w:val="30"/>
                <w:szCs w:val="30"/>
              </w:rPr>
              <w:t>62,350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048B2CF" w14:textId="77777777" w:rsidR="00AD1A73" w:rsidRPr="001A0BB2" w:rsidRDefault="00AD1A73" w:rsidP="00AD1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006A04" w14:textId="4B6B170C" w:rsidR="00AD1A73" w:rsidRPr="001A0BB2" w:rsidRDefault="00AD1A73" w:rsidP="00AD1A73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00BD9" w14:textId="77777777" w:rsidR="00AD1A73" w:rsidRPr="001A0BB2" w:rsidRDefault="00AD1A73" w:rsidP="00AD1A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0348FE" w14:textId="77777777" w:rsidR="00AD1A73" w:rsidRPr="001A0BB2" w:rsidRDefault="00AD1A73" w:rsidP="00AD1A73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2E0E39F" w14:textId="5D45CA15" w:rsidR="00555877" w:rsidRPr="00244701" w:rsidRDefault="00555877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555877" w:rsidRPr="00244701" w:rsidSect="00857CE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tbl>
      <w:tblPr>
        <w:tblW w:w="140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4"/>
        <w:gridCol w:w="2626"/>
        <w:gridCol w:w="792"/>
        <w:gridCol w:w="792"/>
        <w:gridCol w:w="187"/>
        <w:gridCol w:w="792"/>
        <w:gridCol w:w="180"/>
        <w:gridCol w:w="814"/>
        <w:gridCol w:w="180"/>
        <w:gridCol w:w="792"/>
        <w:gridCol w:w="180"/>
        <w:gridCol w:w="792"/>
        <w:gridCol w:w="191"/>
        <w:gridCol w:w="734"/>
        <w:gridCol w:w="187"/>
        <w:gridCol w:w="729"/>
        <w:gridCol w:w="182"/>
        <w:gridCol w:w="792"/>
        <w:gridCol w:w="180"/>
        <w:gridCol w:w="792"/>
      </w:tblGrid>
      <w:tr w:rsidR="00D15860" w:rsidRPr="00244701" w14:paraId="5EBC5E36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170E807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264127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7425AEB4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7" w:type="dxa"/>
          </w:tcPr>
          <w:p w14:paraId="64AC2E2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6E56F5B7" w14:textId="2DED437B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1D55C9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551" w:type="dxa"/>
            <w:gridSpan w:val="11"/>
          </w:tcPr>
          <w:p w14:paraId="4BDC552C" w14:textId="40F2268A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5860" w:rsidRPr="00244701" w14:paraId="0521289C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618ABE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0B868FC3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4445E815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7" w:type="dxa"/>
          </w:tcPr>
          <w:p w14:paraId="4861874C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5A3129A" w14:textId="3FD44A7C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5E6706AD" w14:textId="78176C4F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FA587E8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2C5BA50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733F860D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70694C9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E5A3147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15860" w:rsidRPr="00244701" w14:paraId="359CA6B9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641F994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B478475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584" w:type="dxa"/>
            <w:gridSpan w:val="2"/>
          </w:tcPr>
          <w:p w14:paraId="71B147E1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7" w:type="dxa"/>
          </w:tcPr>
          <w:p w14:paraId="189A481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C15278E" w14:textId="4524BB12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724F0E" w14:textId="4C0D7A2E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681B140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71DD4037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4FF563BC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3FFF08D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CBC0F1D" w14:textId="77777777" w:rsidR="00C9641A" w:rsidRPr="00244701" w:rsidRDefault="00C9641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976ECE" w:rsidRPr="00244701" w14:paraId="2CB34E6D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5B4E338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</w:tcPr>
          <w:p w14:paraId="177DB749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2" w:type="dxa"/>
          </w:tcPr>
          <w:p w14:paraId="4CED1A20" w14:textId="3A5BBE12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792" w:type="dxa"/>
          </w:tcPr>
          <w:p w14:paraId="3F1016B7" w14:textId="0A6AAC5C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187" w:type="dxa"/>
          </w:tcPr>
          <w:p w14:paraId="317460A6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527630F4" w14:textId="23893186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B41766C" w14:textId="3511F8B6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</w:tcPr>
          <w:p w14:paraId="683AA103" w14:textId="15924E8C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968C030" w14:textId="129B3B32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6660752E" w14:textId="718B4502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D7C6132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47A97BD4" w14:textId="5BC822EF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4C00447D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41504C65" w14:textId="259DCFA0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7" w:type="dxa"/>
          </w:tcPr>
          <w:p w14:paraId="408FA87E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623FAF88" w14:textId="663B15F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03DD25E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</w:tcPr>
          <w:p w14:paraId="1EBC3173" w14:textId="1CD4DBBD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C1BF53" w14:textId="77777777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7D5B5FD" w14:textId="3D55F544" w:rsidR="00976ECE" w:rsidRPr="00244701" w:rsidRDefault="00976ECE" w:rsidP="00976E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D15860" w:rsidRPr="00244701" w14:paraId="2A5F110D" w14:textId="77777777" w:rsidTr="009208CA">
        <w:trPr>
          <w:cantSplit/>
        </w:trPr>
        <w:tc>
          <w:tcPr>
            <w:tcW w:w="2144" w:type="dxa"/>
          </w:tcPr>
          <w:p w14:paraId="3F1FDB98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vAlign w:val="bottom"/>
          </w:tcPr>
          <w:p w14:paraId="44382B30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7BD78C3" w14:textId="5AFFA24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187" w:type="dxa"/>
          </w:tcPr>
          <w:p w14:paraId="0ACE86B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17" w:type="dxa"/>
            <w:gridSpan w:val="15"/>
          </w:tcPr>
          <w:p w14:paraId="4848C29E" w14:textId="4E1EEA61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A34687" w:rsidRPr="00244701" w14:paraId="582DF38C" w14:textId="77777777" w:rsidTr="004A0F38">
        <w:trPr>
          <w:cantSplit/>
          <w:trHeight w:val="587"/>
        </w:trPr>
        <w:tc>
          <w:tcPr>
            <w:tcW w:w="2144" w:type="dxa"/>
          </w:tcPr>
          <w:p w14:paraId="69D28D62" w14:textId="1CE43093" w:rsidR="00A34687" w:rsidRPr="00244701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3211">
              <w:rPr>
                <w:rFonts w:asciiTheme="majorBidi" w:hAnsiTheme="majorBidi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626" w:type="dxa"/>
            <w:vAlign w:val="bottom"/>
          </w:tcPr>
          <w:p w14:paraId="4D86E189" w14:textId="51BBAB48" w:rsidR="00A34687" w:rsidRPr="00244701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3" w:right="-8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  <w:r w:rsidRPr="000B21EC">
              <w:rPr>
                <w:rFonts w:asciiTheme="majorBidi" w:hAnsiTheme="majorBidi"/>
                <w:sz w:val="26"/>
                <w:szCs w:val="26"/>
                <w:cs/>
              </w:rPr>
              <w:t>จำหน่าย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หนังสือการ์ตูน</w:t>
            </w:r>
          </w:p>
        </w:tc>
        <w:tc>
          <w:tcPr>
            <w:tcW w:w="792" w:type="dxa"/>
            <w:vAlign w:val="bottom"/>
          </w:tcPr>
          <w:p w14:paraId="4A87250D" w14:textId="3BEA387F" w:rsidR="00A34687" w:rsidRPr="00244701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792" w:type="dxa"/>
            <w:vAlign w:val="bottom"/>
          </w:tcPr>
          <w:p w14:paraId="3DA54D39" w14:textId="2AE5D7B3" w:rsidR="00A34687" w:rsidRPr="00244701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87" w:type="dxa"/>
          </w:tcPr>
          <w:p w14:paraId="099053F5" w14:textId="77777777" w:rsidR="00A34687" w:rsidRPr="00954820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</w:tcPr>
          <w:p w14:paraId="6D09B916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0F1A617" w14:textId="7F6516C6" w:rsidR="00A34687" w:rsidRPr="004A0F38" w:rsidRDefault="00361DC5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45,</w:t>
            </w:r>
            <w:r w:rsidR="000939D5"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517D69CA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33753272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53505561" w14:textId="321D06AC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53,700</w:t>
            </w:r>
          </w:p>
        </w:tc>
        <w:tc>
          <w:tcPr>
            <w:tcW w:w="180" w:type="dxa"/>
          </w:tcPr>
          <w:p w14:paraId="4BE85E3A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2C73B7CE" w14:textId="390A608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6E5F206A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26B86C1" w14:textId="3BA7A26B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14:paraId="021D8AE2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  <w:tcBorders>
              <w:bottom w:val="double" w:sz="4" w:space="0" w:color="auto"/>
            </w:tcBorders>
          </w:tcPr>
          <w:p w14:paraId="29216899" w14:textId="77777777" w:rsidR="00A34687" w:rsidRPr="004A0F38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65C1BD" w14:textId="01B66B76" w:rsidR="00A34687" w:rsidRPr="004A0F38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54C64DFF" w14:textId="77777777" w:rsidR="00A34687" w:rsidRPr="004A0F38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</w:tcPr>
          <w:p w14:paraId="5D4411EA" w14:textId="77777777" w:rsidR="00A34687" w:rsidRPr="004A0F38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AB146A" w14:textId="17702F61" w:rsidR="00A34687" w:rsidRPr="004A0F38" w:rsidRDefault="00A34687" w:rsidP="00A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C3B0C1B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004C73B4" w14:textId="6BDD586E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0FFF78AA" w14:textId="77777777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6C4D50B" w14:textId="59DF64AC" w:rsidR="00A34687" w:rsidRPr="004A0F38" w:rsidRDefault="00A34687" w:rsidP="00A3468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A0F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</w:tr>
    </w:tbl>
    <w:p w14:paraId="2FB9FF93" w14:textId="77777777" w:rsidR="00E83017" w:rsidRPr="00244701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8E782E" w14:textId="77777777" w:rsidR="00EA4860" w:rsidRPr="00244701" w:rsidRDefault="00D673A2" w:rsidP="007C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บริษัทร่วม</w:t>
      </w:r>
      <w:r w:rsidR="00FC000E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จดทะเบียนจัดตั้งและ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A54505" w14:textId="77777777" w:rsidR="004A1BFC" w:rsidRPr="00005344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4561D02A" w14:textId="77777777" w:rsidR="003B4B6C" w:rsidRPr="00244701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</w:p>
    <w:p w14:paraId="547BC4E8" w14:textId="52422326" w:rsidR="003B4B6C" w:rsidRPr="00244701" w:rsidRDefault="003B4B6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3B4B6C" w:rsidRPr="00244701" w:rsidSect="004A5662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320CC5" w14:textId="086C39B5" w:rsidR="005A08B1" w:rsidRPr="00723C4B" w:rsidRDefault="005A08B1" w:rsidP="00723C4B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723C4B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626D16CB" w14:textId="77777777" w:rsidR="00390559" w:rsidRPr="009056D7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93728BC" w14:textId="77777777" w:rsidR="00083E4C" w:rsidRPr="00723C4B" w:rsidRDefault="00083E4C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23C4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นโยบายการบัญชี </w:t>
      </w:r>
    </w:p>
    <w:p w14:paraId="744CBD81" w14:textId="4D75E699" w:rsidR="0038008F" w:rsidRPr="00723C4B" w:rsidRDefault="00A371A3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</w:t>
      </w:r>
    </w:p>
    <w:p w14:paraId="2778FDC3" w14:textId="2EF6DA99" w:rsidR="003A4BE0" w:rsidRPr="009056D7" w:rsidRDefault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78692266" w14:textId="51170940" w:rsidR="000A489E" w:rsidRDefault="0038008F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EBE9F6E" w14:textId="77777777" w:rsidR="009056D7" w:rsidRPr="009056D7" w:rsidRDefault="009056D7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400"/>
        <w:gridCol w:w="810"/>
        <w:gridCol w:w="270"/>
        <w:gridCol w:w="810"/>
        <w:gridCol w:w="270"/>
        <w:gridCol w:w="810"/>
        <w:gridCol w:w="270"/>
        <w:gridCol w:w="810"/>
      </w:tblGrid>
      <w:tr w:rsidR="00E47C39" w:rsidRPr="00FA2E52" w14:paraId="24B429C5" w14:textId="77777777" w:rsidTr="00E47C39">
        <w:trPr>
          <w:trHeight w:val="20"/>
          <w:tblHeader/>
        </w:trPr>
        <w:tc>
          <w:tcPr>
            <w:tcW w:w="5400" w:type="dxa"/>
            <w:vAlign w:val="bottom"/>
          </w:tcPr>
          <w:p w14:paraId="1D949F18" w14:textId="327C1717" w:rsidR="00E47C39" w:rsidRPr="00FA2E52" w:rsidRDefault="00E47C39" w:rsidP="002F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 w:hanging="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E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gridSpan w:val="3"/>
          </w:tcPr>
          <w:p w14:paraId="6F1F658D" w14:textId="5D8E9B81" w:rsidR="00E47C39" w:rsidRPr="00FA2E52" w:rsidRDefault="00E47C39" w:rsidP="002F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A2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87B56E" w14:textId="77777777" w:rsidR="00E47C39" w:rsidRPr="00FA2E52" w:rsidRDefault="00E47C39" w:rsidP="002F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B480351" w14:textId="42F08F03" w:rsidR="00E47C39" w:rsidRPr="00FA2E52" w:rsidRDefault="00E47C39" w:rsidP="002F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E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C39" w:rsidRPr="00FA2E52" w14:paraId="1EB3691C" w14:textId="77777777" w:rsidTr="00E47C39">
        <w:trPr>
          <w:trHeight w:val="20"/>
          <w:tblHeader/>
        </w:trPr>
        <w:tc>
          <w:tcPr>
            <w:tcW w:w="5400" w:type="dxa"/>
          </w:tcPr>
          <w:p w14:paraId="228C1304" w14:textId="77777777" w:rsidR="00E47C39" w:rsidRPr="00FA2E52" w:rsidRDefault="00E47C39">
            <w:pPr>
              <w:spacing w:line="240" w:lineRule="auto"/>
              <w:ind w:left="160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E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FA2E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A2E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A2E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2E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2E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0E17108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3B9F196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F75CB61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35081172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119207A7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A3C3EDA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443F8FA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E47C39" w:rsidRPr="00FA2E52" w14:paraId="494DCBE2" w14:textId="77777777" w:rsidTr="00E47C39">
        <w:trPr>
          <w:trHeight w:val="20"/>
        </w:trPr>
        <w:tc>
          <w:tcPr>
            <w:tcW w:w="5400" w:type="dxa"/>
          </w:tcPr>
          <w:p w14:paraId="63D42C4A" w14:textId="77777777" w:rsidR="00E47C39" w:rsidRPr="00FA2E52" w:rsidRDefault="00E47C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050" w:type="dxa"/>
            <w:gridSpan w:val="7"/>
          </w:tcPr>
          <w:p w14:paraId="5C87301E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2E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A2E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2E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47C39" w:rsidRPr="00FA2E52" w14:paraId="7CBAA19C" w14:textId="77777777" w:rsidTr="00E47C39">
        <w:trPr>
          <w:trHeight w:val="20"/>
        </w:trPr>
        <w:tc>
          <w:tcPr>
            <w:tcW w:w="5400" w:type="dxa"/>
          </w:tcPr>
          <w:p w14:paraId="489386E6" w14:textId="77777777" w:rsidR="00E47C39" w:rsidRPr="00FA2E52" w:rsidRDefault="00E47C39">
            <w:pPr>
              <w:tabs>
                <w:tab w:val="clear" w:pos="227"/>
                <w:tab w:val="left" w:pos="160"/>
              </w:tabs>
              <w:spacing w:line="240" w:lineRule="auto"/>
              <w:ind w:left="160" w:firstLine="90"/>
              <w:rPr>
                <w:rFonts w:ascii="Angsana New" w:hAnsi="Angsana New"/>
                <w:sz w:val="30"/>
                <w:szCs w:val="30"/>
              </w:rPr>
            </w:pPr>
            <w:r w:rsidRPr="00FA2E5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810" w:type="dxa"/>
            <w:vAlign w:val="bottom"/>
          </w:tcPr>
          <w:p w14:paraId="63D1F7CE" w14:textId="7329DB5D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1C9180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06920D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DB931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525656AE" w14:textId="5097BA81" w:rsidR="00E47C39" w:rsidRPr="00FA2E52" w:rsidRDefault="00E47C39" w:rsidP="00753DC2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37,500</w:t>
            </w:r>
          </w:p>
        </w:tc>
        <w:tc>
          <w:tcPr>
            <w:tcW w:w="270" w:type="dxa"/>
          </w:tcPr>
          <w:p w14:paraId="55482ECC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4D381CED" w14:textId="77777777" w:rsidR="00E47C39" w:rsidRPr="00FA2E52" w:rsidRDefault="00E47C39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12,500</w:t>
            </w:r>
          </w:p>
        </w:tc>
      </w:tr>
      <w:tr w:rsidR="00E47C39" w:rsidRPr="00FA2E52" w14:paraId="7619BC73" w14:textId="77777777" w:rsidTr="00E47C39">
        <w:trPr>
          <w:trHeight w:val="20"/>
        </w:trPr>
        <w:tc>
          <w:tcPr>
            <w:tcW w:w="5400" w:type="dxa"/>
          </w:tcPr>
          <w:p w14:paraId="1ED6E4FF" w14:textId="77777777" w:rsidR="00E47C39" w:rsidRPr="00FA2E52" w:rsidRDefault="00E47C39">
            <w:pPr>
              <w:tabs>
                <w:tab w:val="clear" w:pos="227"/>
                <w:tab w:val="left" w:pos="252"/>
              </w:tabs>
              <w:spacing w:line="240" w:lineRule="auto"/>
              <w:ind w:left="250"/>
              <w:rPr>
                <w:rFonts w:ascii="Angsana New" w:hAnsi="Angsana New"/>
                <w:sz w:val="30"/>
                <w:szCs w:val="30"/>
              </w:rPr>
            </w:pPr>
            <w:r w:rsidRPr="00FA2E52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Pr="00FA2E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2E52">
              <w:rPr>
                <w:rFonts w:ascii="Angsana New" w:hAnsi="Angsana New"/>
                <w:sz w:val="30"/>
                <w:szCs w:val="30"/>
                <w:cs/>
              </w:rPr>
              <w:t>บริษัท เด็กดี อินเตอร</w:t>
            </w:r>
            <w:r w:rsidRPr="00FA2E52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FA2E52">
              <w:rPr>
                <w:rFonts w:ascii="Angsana New" w:hAnsi="Angsana New"/>
                <w:sz w:val="30"/>
                <w:szCs w:val="30"/>
                <w:cs/>
              </w:rPr>
              <w:t>แอคทีฟ</w:t>
            </w:r>
          </w:p>
          <w:p w14:paraId="351BBFE9" w14:textId="77777777" w:rsidR="00E47C39" w:rsidRPr="00FA2E52" w:rsidRDefault="00E47C39">
            <w:pPr>
              <w:spacing w:line="240" w:lineRule="auto"/>
              <w:ind w:left="250"/>
              <w:rPr>
                <w:rFonts w:ascii="Angsana New" w:hAnsi="Angsana New"/>
                <w:sz w:val="30"/>
                <w:szCs w:val="30"/>
                <w:cs/>
              </w:rPr>
            </w:pPr>
            <w:r w:rsidRPr="00FA2E52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FA2E5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FA2E5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A2E52">
              <w:rPr>
                <w:rFonts w:ascii="Angsana New" w:hAnsi="Angsana New" w:hint="cs"/>
                <w:sz w:val="30"/>
                <w:szCs w:val="30"/>
                <w:cs/>
              </w:rPr>
              <w:t>จากบริษัทร่วมเป็นบริษัทย่อย</w:t>
            </w:r>
          </w:p>
        </w:tc>
        <w:tc>
          <w:tcPr>
            <w:tcW w:w="810" w:type="dxa"/>
            <w:vAlign w:val="bottom"/>
          </w:tcPr>
          <w:p w14:paraId="694D1F08" w14:textId="76D9D0D9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2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C603B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F4879B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1032CC9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</w:rPr>
              <w:t>62,</w:t>
            </w:r>
            <w:r w:rsidRPr="00FA2E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</w:tcPr>
          <w:p w14:paraId="01D9EEF1" w14:textId="77777777" w:rsidR="00E47C39" w:rsidRPr="00FA2E52" w:rsidRDefault="00E4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B057D0" w14:textId="18B86952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58C40" w14:textId="77777777" w:rsidR="00E47C39" w:rsidRPr="00FA2E52" w:rsidRDefault="00E47C3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823AE2" w14:textId="77777777" w:rsidR="00E47C39" w:rsidRPr="00FA2E52" w:rsidRDefault="00E47C3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A2E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5D8190D" w14:textId="77777777" w:rsidR="004D3DCC" w:rsidRPr="009056D7" w:rsidRDefault="004D3DCC" w:rsidP="00D4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1075680" w14:textId="0A80B7B3" w:rsidR="00014B4B" w:rsidRPr="00337B4A" w:rsidRDefault="00A279CB" w:rsidP="0001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</w:pPr>
      <w:r w:rsidRPr="00337B4A">
        <w:rPr>
          <w:rFonts w:ascii="Angsana New" w:hAnsi="Angsana New"/>
          <w:b/>
          <w:bCs/>
          <w:i/>
          <w:iCs/>
          <w:spacing w:val="4"/>
          <w:sz w:val="30"/>
          <w:szCs w:val="30"/>
        </w:rPr>
        <w:t>2568</w:t>
      </w:r>
    </w:p>
    <w:p w14:paraId="4654ED1A" w14:textId="45E22240" w:rsidR="0012654B" w:rsidRDefault="0012654B" w:rsidP="0012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เอเอ็มอี อิมเมจิเนทีฟ จำกัด </w:t>
      </w:r>
      <w:r w:rsidRPr="00A967DE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</w:rPr>
        <w:t>13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4"/>
          <w:sz w:val="30"/>
          <w:szCs w:val="30"/>
        </w:rPr>
        <w:t>2568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682BD1">
        <w:rPr>
          <w:rFonts w:ascii="Angsana New" w:hAnsi="Angsana New" w:hint="cs"/>
          <w:sz w:val="30"/>
          <w:szCs w:val="30"/>
          <w:cs/>
        </w:rPr>
        <w:t xml:space="preserve">คณะกรรมการบริษัทย่อยมีมติอนุมัติการเรียกชำระเงินค่าหุ้นเพิ่มเติมจนเต็มจำนวนเป็นจำนวนเงิน </w:t>
      </w:r>
      <w:r w:rsidRPr="00367C79">
        <w:rPr>
          <w:rFonts w:ascii="Angsana New" w:hAnsi="Angsana New"/>
          <w:spacing w:val="4"/>
          <w:sz w:val="30"/>
          <w:szCs w:val="30"/>
        </w:rPr>
        <w:t>37.50</w:t>
      </w:r>
      <w:r w:rsidRPr="00682BD1">
        <w:rPr>
          <w:rFonts w:ascii="Angsana New" w:hAnsi="Angsana New"/>
          <w:sz w:val="30"/>
          <w:szCs w:val="30"/>
        </w:rPr>
        <w:t xml:space="preserve"> </w:t>
      </w:r>
      <w:r w:rsidRPr="00682BD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บริษัทได้ชำระค่าหุ้นเพิ่มเติมดังกล่าวแล้ว ทั้งนี้ บริษัทยังคงมีส่วนได้เสียในบริษัทย่อยดังกล่าวร้อยละ </w:t>
      </w:r>
      <w:r>
        <w:rPr>
          <w:rFonts w:ascii="Angsana New" w:hAnsi="Angsana New"/>
          <w:spacing w:val="4"/>
          <w:sz w:val="30"/>
          <w:szCs w:val="30"/>
        </w:rPr>
        <w:t xml:space="preserve">99.99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 ของทุนที่ออกและชำระแล้ว</w:t>
      </w:r>
    </w:p>
    <w:p w14:paraId="29009348" w14:textId="77777777" w:rsidR="0012654B" w:rsidRPr="009056D7" w:rsidRDefault="0012654B" w:rsidP="00D4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FD6D10B" w14:textId="2905CC17" w:rsidR="002A7243" w:rsidRPr="002A7243" w:rsidRDefault="002A7243" w:rsidP="002A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2A7243">
        <w:rPr>
          <w:rFonts w:ascii="Angsana New" w:hAnsi="Angsana New"/>
          <w:b/>
          <w:bCs/>
          <w:i/>
          <w:iCs/>
          <w:spacing w:val="4"/>
          <w:sz w:val="30"/>
          <w:szCs w:val="30"/>
        </w:rPr>
        <w:t>2567</w:t>
      </w:r>
    </w:p>
    <w:p w14:paraId="59A357EF" w14:textId="77777777" w:rsidR="00D4615E" w:rsidRDefault="00D4615E" w:rsidP="00D4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997B13">
        <w:rPr>
          <w:rFonts w:ascii="Angsana New" w:hAnsi="Angsana New"/>
          <w:spacing w:val="4"/>
          <w:sz w:val="30"/>
          <w:szCs w:val="30"/>
        </w:rPr>
        <w:t>22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Pr="00997B13">
        <w:rPr>
          <w:rFonts w:ascii="Angsana New" w:hAnsi="Angsana New" w:hint="cs"/>
          <w:spacing w:val="4"/>
          <w:sz w:val="30"/>
          <w:szCs w:val="30"/>
        </w:rPr>
        <w:t>256</w:t>
      </w:r>
      <w:r w:rsidRPr="00997B13">
        <w:rPr>
          <w:rFonts w:ascii="Angsana New" w:hAnsi="Angsana New"/>
          <w:spacing w:val="4"/>
          <w:sz w:val="30"/>
          <w:szCs w:val="30"/>
        </w:rPr>
        <w:t>7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คณะกรรมการบริษัทมีมติอนุมัติการจัดตั้ง</w:t>
      </w:r>
      <w:r w:rsidRPr="00092BA7">
        <w:rPr>
          <w:rFonts w:ascii="Angsana New" w:hAnsi="Angsana New"/>
          <w:spacing w:val="6"/>
          <w:sz w:val="30"/>
          <w:szCs w:val="30"/>
        </w:rPr>
        <w:t xml:space="preserve"> </w:t>
      </w:r>
      <w:r w:rsidRPr="00F660D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เอเอ็มอี อิมเมจิเนทีฟ จำกัด ซึ่งมีทุนจดทะเบียน</w:t>
      </w:r>
      <w:r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pacing w:val="6"/>
          <w:sz w:val="30"/>
          <w:szCs w:val="30"/>
        </w:rPr>
        <w:t>50</w:t>
      </w:r>
      <w:r>
        <w:rPr>
          <w:rFonts w:ascii="Angsana New" w:hAnsi="Angsana New"/>
          <w:spacing w:val="6"/>
          <w:sz w:val="30"/>
          <w:szCs w:val="30"/>
        </w:rPr>
        <w:t>.</w:t>
      </w:r>
      <w:r w:rsidRPr="00997B13">
        <w:rPr>
          <w:rFonts w:ascii="Angsana New" w:hAnsi="Angsana New"/>
          <w:spacing w:val="6"/>
          <w:sz w:val="30"/>
          <w:szCs w:val="30"/>
        </w:rPr>
        <w:t>00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</w:t>
      </w:r>
      <w:r w:rsidRPr="00092BA7">
        <w:rPr>
          <w:rFonts w:ascii="Angsana New" w:hAnsi="Angsana New"/>
          <w:spacing w:val="6"/>
          <w:sz w:val="30"/>
          <w:szCs w:val="30"/>
        </w:rPr>
        <w:t>(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หุ้นสามัญจำนวน </w:t>
      </w:r>
      <w:r w:rsidRPr="00997B13">
        <w:rPr>
          <w:rFonts w:ascii="Angsana New" w:hAnsi="Angsana New"/>
          <w:spacing w:val="12"/>
          <w:sz w:val="30"/>
          <w:szCs w:val="30"/>
        </w:rPr>
        <w:t>500</w:t>
      </w:r>
      <w:r w:rsidRPr="00BE310C">
        <w:rPr>
          <w:rFonts w:ascii="Angsana New" w:hAnsi="Angsana New"/>
          <w:spacing w:val="12"/>
          <w:sz w:val="30"/>
          <w:szCs w:val="30"/>
        </w:rPr>
        <w:t>,</w:t>
      </w:r>
      <w:r w:rsidRPr="00997B13">
        <w:rPr>
          <w:rFonts w:ascii="Angsana New" w:hAnsi="Angsana New"/>
          <w:spacing w:val="12"/>
          <w:sz w:val="30"/>
          <w:szCs w:val="30"/>
        </w:rPr>
        <w:t>000</w:t>
      </w:r>
      <w:r w:rsidRPr="00BE310C">
        <w:rPr>
          <w:rFonts w:ascii="Angsana New" w:hAnsi="Angsana New"/>
          <w:spacing w:val="12"/>
          <w:sz w:val="30"/>
          <w:szCs w:val="30"/>
        </w:rPr>
        <w:t xml:space="preserve"> </w:t>
      </w:r>
      <w:r w:rsidRPr="00BE310C">
        <w:rPr>
          <w:rFonts w:ascii="Angsana New" w:hAnsi="Angsana New" w:hint="cs"/>
          <w:spacing w:val="12"/>
          <w:sz w:val="30"/>
          <w:szCs w:val="30"/>
          <w:cs/>
        </w:rPr>
        <w:t xml:space="preserve">หุ้น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มูลค่าที่ตราไว้ </w:t>
      </w:r>
      <w:r w:rsidRPr="00997B13">
        <w:rPr>
          <w:rFonts w:ascii="Angsana New" w:hAnsi="Angsana New"/>
          <w:spacing w:val="4"/>
          <w:sz w:val="30"/>
          <w:szCs w:val="30"/>
        </w:rPr>
        <w:t>100</w:t>
      </w:r>
      <w:r w:rsidRPr="00E36757">
        <w:rPr>
          <w:rFonts w:ascii="Angsana New" w:hAnsi="Angsana New"/>
          <w:spacing w:val="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>บาทต่อหุ้น</w:t>
      </w:r>
      <w:r w:rsidRPr="00E36757">
        <w:rPr>
          <w:rFonts w:ascii="Angsana New" w:hAnsi="Angsana New"/>
          <w:spacing w:val="4"/>
          <w:sz w:val="30"/>
          <w:szCs w:val="30"/>
        </w:rPr>
        <w:t>)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 xml:space="preserve"> บริษัทดังกล่าวได้จดทะเบียนกับกระทรวงพาณิชย์เมื่อวันที่ </w:t>
      </w:r>
      <w:r w:rsidRPr="00997B13">
        <w:rPr>
          <w:rFonts w:ascii="Angsana New" w:hAnsi="Angsana New"/>
          <w:spacing w:val="4"/>
          <w:sz w:val="30"/>
          <w:szCs w:val="30"/>
        </w:rPr>
        <w:t>18</w:t>
      </w:r>
      <w:r w:rsidRPr="00E36757">
        <w:rPr>
          <w:rFonts w:ascii="Angsana New" w:hAnsi="Angsana New"/>
          <w:spacing w:val="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997B13">
        <w:rPr>
          <w:rFonts w:ascii="Angsana New" w:hAnsi="Angsana New"/>
          <w:spacing w:val="4"/>
          <w:sz w:val="30"/>
          <w:szCs w:val="30"/>
        </w:rPr>
        <w:t>2567</w:t>
      </w:r>
      <w:r w:rsidRPr="00C350A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โดยเมื่อวันที่ </w:t>
      </w:r>
      <w:r w:rsidRPr="00997B13">
        <w:rPr>
          <w:rFonts w:ascii="Angsana New" w:hAnsi="Angsana New"/>
          <w:spacing w:val="-4"/>
          <w:sz w:val="30"/>
          <w:szCs w:val="30"/>
        </w:rPr>
        <w:t>28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997B13">
        <w:rPr>
          <w:rFonts w:ascii="Angsana New" w:hAnsi="Angsana New"/>
          <w:spacing w:val="-4"/>
          <w:sz w:val="30"/>
          <w:szCs w:val="30"/>
        </w:rPr>
        <w:t>2567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บริษัทได้ชำระค่าหุ้นเริ่มแรกในอัตราร้อยละ </w:t>
      </w:r>
      <w:r w:rsidRPr="00997B13">
        <w:rPr>
          <w:rFonts w:ascii="Angsana New" w:hAnsi="Angsana New"/>
          <w:spacing w:val="-4"/>
          <w:sz w:val="30"/>
          <w:szCs w:val="30"/>
        </w:rPr>
        <w:t>25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ของทุนจดทะเบียน เป็นจำนวนเงิน</w:t>
      </w:r>
      <w:r w:rsidRPr="00997B13">
        <w:rPr>
          <w:rFonts w:ascii="Angsana New" w:hAnsi="Angsana New"/>
          <w:spacing w:val="4"/>
          <w:sz w:val="30"/>
          <w:szCs w:val="30"/>
        </w:rPr>
        <w:t>12</w:t>
      </w:r>
      <w:r>
        <w:rPr>
          <w:rFonts w:ascii="Angsana New" w:hAnsi="Angsana New"/>
          <w:spacing w:val="4"/>
          <w:sz w:val="30"/>
          <w:szCs w:val="30"/>
        </w:rPr>
        <w:t>.</w:t>
      </w:r>
      <w:r w:rsidRPr="00997B13">
        <w:rPr>
          <w:rFonts w:ascii="Angsana New" w:hAnsi="Angsana New"/>
          <w:spacing w:val="4"/>
          <w:sz w:val="30"/>
          <w:szCs w:val="30"/>
        </w:rPr>
        <w:t>50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ส่งผลให้บริษัทมีส่วนได้เสียในบริษัทย่อยดังกล่าวร้อยละ </w:t>
      </w:r>
      <w:r w:rsidRPr="00997B13">
        <w:rPr>
          <w:rFonts w:ascii="Angsana New" w:hAnsi="Angsana New"/>
          <w:spacing w:val="4"/>
          <w:sz w:val="30"/>
          <w:szCs w:val="30"/>
        </w:rPr>
        <w:t>99</w:t>
      </w:r>
      <w:r>
        <w:rPr>
          <w:rFonts w:ascii="Angsana New" w:hAnsi="Angsana New"/>
          <w:spacing w:val="4"/>
          <w:sz w:val="30"/>
          <w:szCs w:val="30"/>
        </w:rPr>
        <w:t>.</w:t>
      </w:r>
      <w:r w:rsidRPr="00997B13">
        <w:rPr>
          <w:rFonts w:ascii="Angsana New" w:hAnsi="Angsana New"/>
          <w:spacing w:val="4"/>
          <w:sz w:val="30"/>
          <w:szCs w:val="30"/>
        </w:rPr>
        <w:t>99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ของทุนที่ออกและชำระแล้ว</w:t>
      </w:r>
    </w:p>
    <w:p w14:paraId="70A53D6A" w14:textId="77777777" w:rsidR="009056D7" w:rsidRDefault="009056D7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4A8A96AA" w14:textId="77777777" w:rsidR="009056D7" w:rsidRDefault="009056D7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A8245A8" w14:textId="77777777" w:rsidR="009056D7" w:rsidRDefault="009056D7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809D5ED" w14:textId="77777777" w:rsidR="009056D7" w:rsidRDefault="009056D7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C01AFE2" w14:textId="77777777" w:rsidR="009056D7" w:rsidRPr="00666FAB" w:rsidRDefault="009056D7" w:rsidP="0090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8E32167" w14:textId="77777777" w:rsidR="00D4615E" w:rsidRDefault="00D4615E" w:rsidP="00D4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70524">
        <w:rPr>
          <w:rFonts w:ascii="Angsana New" w:hAnsi="Angsana New" w:hint="cs"/>
          <w:spacing w:val="4"/>
          <w:sz w:val="30"/>
          <w:szCs w:val="30"/>
          <w:cs/>
        </w:rPr>
        <w:lastRenderedPageBreak/>
        <w:t>ในการประชุมวิสามัญผู้ถือหุ้นของ</w:t>
      </w:r>
      <w:r w:rsidRPr="00670524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</w:t>
      </w:r>
      <w:r w:rsidRPr="00670524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ซึ่งเป็นบริษัทย่อย เมื่อวันที่ </w:t>
      </w:r>
      <w:r w:rsidRPr="00670524">
        <w:rPr>
          <w:rFonts w:ascii="Angsana New" w:hAnsi="Angsana New"/>
          <w:spacing w:val="4"/>
          <w:sz w:val="30"/>
          <w:szCs w:val="30"/>
        </w:rPr>
        <w:t>5</w:t>
      </w:r>
      <w:r w:rsidRPr="00670524">
        <w:rPr>
          <w:rFonts w:ascii="Angsana New" w:hAnsi="Angsana New" w:hint="cs"/>
          <w:spacing w:val="4"/>
          <w:sz w:val="30"/>
          <w:szCs w:val="30"/>
          <w:cs/>
        </w:rPr>
        <w:t xml:space="preserve"> เมษายน</w:t>
      </w:r>
      <w:r w:rsidRPr="00670524">
        <w:rPr>
          <w:rFonts w:ascii="Angsana New" w:hAnsi="Angsana New" w:hint="cs"/>
          <w:spacing w:val="4"/>
          <w:sz w:val="30"/>
          <w:szCs w:val="30"/>
        </w:rPr>
        <w:t xml:space="preserve"> 256</w:t>
      </w:r>
      <w:r w:rsidRPr="00670524">
        <w:rPr>
          <w:rFonts w:ascii="Angsana New" w:hAnsi="Angsana New"/>
          <w:spacing w:val="4"/>
          <w:sz w:val="30"/>
          <w:szCs w:val="30"/>
        </w:rPr>
        <w:t xml:space="preserve">7 </w:t>
      </w:r>
      <w:r w:rsidRPr="00670524">
        <w:rPr>
          <w:rFonts w:ascii="Angsana New" w:hAnsi="Angsana New" w:hint="cs"/>
          <w:spacing w:val="4"/>
          <w:sz w:val="30"/>
          <w:szCs w:val="30"/>
          <w:cs/>
        </w:rPr>
        <w:t>ผู้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ถือหุ้น</w:t>
      </w:r>
      <w:r>
        <w:rPr>
          <w:rFonts w:ascii="Angsana New" w:hAnsi="Angsana New" w:hint="cs"/>
          <w:spacing w:val="4"/>
          <w:sz w:val="30"/>
          <w:szCs w:val="30"/>
          <w:cs/>
        </w:rPr>
        <w:t>ของบริษัทย่อย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มีมติอนุมัติการลดทุนจดทะเบียนและทุน</w:t>
      </w:r>
      <w:r>
        <w:rPr>
          <w:rFonts w:ascii="Angsana New" w:hAnsi="Angsana New" w:hint="cs"/>
          <w:spacing w:val="4"/>
          <w:sz w:val="30"/>
          <w:szCs w:val="30"/>
          <w:cs/>
        </w:rPr>
        <w:t>ที่ออกและ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ชำระแล้วของบริษัทย่อย</w:t>
      </w:r>
      <w:r>
        <w:rPr>
          <w:rFonts w:ascii="Angsana New" w:hAnsi="Angsana New" w:hint="cs"/>
          <w:spacing w:val="4"/>
          <w:sz w:val="30"/>
          <w:szCs w:val="30"/>
          <w:cs/>
        </w:rPr>
        <w:t>เพื่อชดเชยขาดทุน</w:t>
      </w:r>
      <w:r w:rsidRPr="00F660D9">
        <w:rPr>
          <w:rFonts w:asciiTheme="majorBidi" w:hAnsiTheme="majorBidi" w:cstheme="majorBidi" w:hint="cs"/>
          <w:sz w:val="30"/>
          <w:szCs w:val="30"/>
          <w:cs/>
        </w:rPr>
        <w:t>สะสม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ณ วันที่ </w:t>
      </w:r>
      <w:r w:rsidRPr="00997B13">
        <w:rPr>
          <w:rFonts w:ascii="Angsana New" w:hAnsi="Angsana New"/>
          <w:spacing w:val="4"/>
          <w:sz w:val="30"/>
          <w:szCs w:val="30"/>
        </w:rPr>
        <w:t>31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997B13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จำนวนเงิน </w:t>
      </w:r>
      <w:r w:rsidRPr="00997B13">
        <w:rPr>
          <w:rFonts w:ascii="Angsana New" w:hAnsi="Angsana New"/>
          <w:spacing w:val="4"/>
          <w:sz w:val="30"/>
          <w:szCs w:val="30"/>
        </w:rPr>
        <w:t>1</w:t>
      </w:r>
      <w:r>
        <w:rPr>
          <w:rFonts w:ascii="Angsana New" w:hAnsi="Angsana New"/>
          <w:spacing w:val="4"/>
          <w:sz w:val="30"/>
          <w:szCs w:val="30"/>
        </w:rPr>
        <w:t>,</w:t>
      </w:r>
      <w:r w:rsidRPr="00997B13">
        <w:rPr>
          <w:rFonts w:ascii="Angsana New" w:hAnsi="Angsana New"/>
          <w:spacing w:val="4"/>
          <w:sz w:val="30"/>
          <w:szCs w:val="30"/>
        </w:rPr>
        <w:t>180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จากจำนวน</w:t>
      </w:r>
      <w:r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pacing w:val="4"/>
          <w:sz w:val="30"/>
          <w:szCs w:val="30"/>
        </w:rPr>
        <w:t>3</w:t>
      </w:r>
      <w:r w:rsidRPr="00A35B8E">
        <w:rPr>
          <w:rFonts w:ascii="Angsana New" w:hAnsi="Angsana New"/>
          <w:spacing w:val="4"/>
          <w:sz w:val="30"/>
          <w:szCs w:val="30"/>
        </w:rPr>
        <w:t>,</w:t>
      </w:r>
      <w:r w:rsidRPr="00997B13">
        <w:rPr>
          <w:rFonts w:ascii="Angsana New" w:hAnsi="Angsana New"/>
          <w:spacing w:val="4"/>
          <w:sz w:val="30"/>
          <w:szCs w:val="30"/>
        </w:rPr>
        <w:t>600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color w:val="000000"/>
          <w:spacing w:val="4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pacing w:val="4"/>
          <w:sz w:val="30"/>
          <w:szCs w:val="30"/>
          <w:cs/>
        </w:rPr>
        <w:t>หุ้นสามัญ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36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ล้านหุ้น มูลค่าที่ตราไว้ </w:t>
      </w:r>
      <w:r w:rsidRPr="00997B13">
        <w:rPr>
          <w:rFonts w:ascii="Angsana New" w:hAnsi="Angsana New" w:hint="cs"/>
          <w:color w:val="000000"/>
          <w:spacing w:val="-4"/>
          <w:sz w:val="30"/>
          <w:szCs w:val="30"/>
        </w:rPr>
        <w:t>100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บาทต่อหุ้น)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Pr="00997B13">
        <w:rPr>
          <w:rFonts w:ascii="Angsana New" w:hAnsi="Angsana New"/>
          <w:spacing w:val="-4"/>
          <w:sz w:val="30"/>
          <w:szCs w:val="30"/>
        </w:rPr>
        <w:t>2</w:t>
      </w:r>
      <w:r w:rsidRPr="008B1F78">
        <w:rPr>
          <w:rFonts w:ascii="Angsana New" w:hAnsi="Angsana New"/>
          <w:spacing w:val="-4"/>
          <w:sz w:val="30"/>
          <w:szCs w:val="30"/>
        </w:rPr>
        <w:t>,</w:t>
      </w:r>
      <w:r w:rsidRPr="00997B13">
        <w:rPr>
          <w:rFonts w:ascii="Angsana New" w:hAnsi="Angsana New"/>
          <w:spacing w:val="-4"/>
          <w:sz w:val="30"/>
          <w:szCs w:val="30"/>
        </w:rPr>
        <w:t>420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(หุ้นสามัญจำนวน 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24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20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ล้านหุ้น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มู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ลค่าที่ตราไว้ </w:t>
      </w:r>
      <w:r w:rsidRPr="00997B13">
        <w:rPr>
          <w:rFonts w:ascii="Angsana New" w:hAnsi="Angsana New" w:hint="cs"/>
          <w:color w:val="000000"/>
          <w:spacing w:val="-4"/>
          <w:sz w:val="30"/>
          <w:szCs w:val="30"/>
        </w:rPr>
        <w:t>100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บาทต่อหุ้น)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โดยการลดหุ้นจำนวน </w:t>
      </w:r>
      <w:r w:rsidRPr="00997B13">
        <w:rPr>
          <w:rFonts w:ascii="Angsana New" w:hAnsi="Angsana New"/>
          <w:spacing w:val="-4"/>
          <w:sz w:val="30"/>
          <w:szCs w:val="30"/>
        </w:rPr>
        <w:t>11</w:t>
      </w:r>
      <w:r w:rsidRPr="008B1F78">
        <w:rPr>
          <w:rFonts w:ascii="Angsana New" w:hAnsi="Angsana New"/>
          <w:spacing w:val="-4"/>
          <w:sz w:val="30"/>
          <w:szCs w:val="30"/>
        </w:rPr>
        <w:t>.</w:t>
      </w:r>
      <w:r w:rsidRPr="00997B13">
        <w:rPr>
          <w:rFonts w:ascii="Angsana New" w:hAnsi="Angsana New"/>
          <w:spacing w:val="-4"/>
          <w:sz w:val="30"/>
          <w:szCs w:val="30"/>
        </w:rPr>
        <w:t>80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ที่ตราไว้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pacing w:val="-4"/>
          <w:sz w:val="30"/>
          <w:szCs w:val="30"/>
        </w:rPr>
        <w:t>100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ต่อหุ้น เป็นจำนวนเงิน </w:t>
      </w:r>
      <w:r w:rsidRPr="00997B13">
        <w:rPr>
          <w:rFonts w:ascii="Angsana New" w:hAnsi="Angsana New"/>
          <w:spacing w:val="4"/>
          <w:sz w:val="30"/>
          <w:szCs w:val="30"/>
        </w:rPr>
        <w:t>1</w:t>
      </w:r>
      <w:r w:rsidRPr="00A35B8E">
        <w:rPr>
          <w:rFonts w:ascii="Angsana New" w:hAnsi="Angsana New"/>
          <w:spacing w:val="4"/>
          <w:sz w:val="30"/>
          <w:szCs w:val="30"/>
        </w:rPr>
        <w:t>,</w:t>
      </w:r>
      <w:r w:rsidRPr="00997B13">
        <w:rPr>
          <w:rFonts w:ascii="Angsana New" w:hAnsi="Angsana New"/>
          <w:spacing w:val="4"/>
          <w:sz w:val="30"/>
          <w:szCs w:val="30"/>
        </w:rPr>
        <w:t>180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/>
          <w:spacing w:val="4"/>
          <w:sz w:val="30"/>
          <w:szCs w:val="30"/>
          <w:cs/>
        </w:rPr>
        <w:t>ทั้งนี้ บริษัทยังคงมี</w:t>
      </w:r>
      <w:r w:rsidRPr="00A76205">
        <w:rPr>
          <w:rFonts w:ascii="Angsana New" w:hAnsi="Angsana New"/>
          <w:sz w:val="30"/>
          <w:szCs w:val="30"/>
          <w:cs/>
        </w:rPr>
        <w:t>สัดส่วนการถือหุ้นเท่าเดิม และกลุ่มบริษัทยังคงมีส่วนได้เสีย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A76205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997B13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>.</w:t>
      </w:r>
      <w:r w:rsidRPr="00997B13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EA920F2" w14:textId="77777777" w:rsidR="009056D7" w:rsidRDefault="009056D7" w:rsidP="00D4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12ADD4" w14:textId="763710F8" w:rsidR="00D4615E" w:rsidRPr="00D4615E" w:rsidRDefault="00D4615E" w:rsidP="00D4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spacing w:val="-2"/>
        </w:rPr>
      </w:pPr>
      <w:r w:rsidRPr="00CF37A1">
        <w:rPr>
          <w:rFonts w:ascii="Angsana New" w:hAnsi="Angsana New"/>
          <w:spacing w:val="4"/>
          <w:sz w:val="30"/>
          <w:szCs w:val="30"/>
          <w:cs/>
        </w:rPr>
        <w:t>เมื่อ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Pr="00997B13">
        <w:rPr>
          <w:rFonts w:ascii="Angsana New" w:hAnsi="Angsana New"/>
          <w:spacing w:val="4"/>
          <w:sz w:val="30"/>
          <w:szCs w:val="30"/>
        </w:rPr>
        <w:t>1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997B13">
        <w:rPr>
          <w:rFonts w:ascii="Angsana New" w:hAnsi="Angsana New"/>
          <w:spacing w:val="4"/>
          <w:sz w:val="30"/>
          <w:szCs w:val="30"/>
        </w:rPr>
        <w:t>2567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 บริษัท อมรินทร์ บุ๊ค เซ็นเตอร์ จำกัด ซึ่งเป็นบริษัทย่อย ได้ซื้อหุ้นสามัญเพิ่มเติมของ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บริษัท เด็กดี อินเตอร์แอคทีฟ จำกัด จำนวน </w:t>
      </w:r>
      <w:r w:rsidRPr="00AB2F52">
        <w:rPr>
          <w:rFonts w:ascii="Angsana New" w:hAnsi="Angsana New"/>
          <w:spacing w:val="8"/>
          <w:sz w:val="30"/>
          <w:szCs w:val="30"/>
        </w:rPr>
        <w:t>2,878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 หุ้น คิดเป็นร้อยละ </w:t>
      </w:r>
      <w:r w:rsidRPr="00AB2F52">
        <w:rPr>
          <w:rFonts w:ascii="Angsana New" w:hAnsi="Angsana New"/>
          <w:spacing w:val="8"/>
          <w:sz w:val="30"/>
          <w:szCs w:val="30"/>
        </w:rPr>
        <w:t>25</w:t>
      </w:r>
      <w:r w:rsidRPr="00AB2F52">
        <w:rPr>
          <w:rFonts w:ascii="Angsana New" w:hAnsi="Angsana New"/>
          <w:spacing w:val="8"/>
          <w:sz w:val="30"/>
          <w:szCs w:val="30"/>
          <w:cs/>
        </w:rPr>
        <w:t>.</w:t>
      </w:r>
      <w:r w:rsidRPr="00AB2F52">
        <w:rPr>
          <w:rFonts w:ascii="Angsana New" w:hAnsi="Angsana New"/>
          <w:spacing w:val="8"/>
          <w:sz w:val="30"/>
          <w:szCs w:val="30"/>
        </w:rPr>
        <w:t>90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 ของหุ้นที่ออกและชำระแล้ว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เป็นจำนวนเงิน </w:t>
      </w:r>
      <w:r w:rsidRPr="00DF6CB3">
        <w:rPr>
          <w:rFonts w:ascii="Angsana New" w:hAnsi="Angsana New"/>
          <w:spacing w:val="4"/>
          <w:sz w:val="30"/>
          <w:szCs w:val="30"/>
        </w:rPr>
        <w:t>30</w:t>
      </w:r>
      <w:r w:rsidRPr="00DF6CB3">
        <w:rPr>
          <w:rFonts w:ascii="Angsana New" w:hAnsi="Angsana New"/>
          <w:spacing w:val="4"/>
          <w:sz w:val="30"/>
          <w:szCs w:val="30"/>
          <w:cs/>
        </w:rPr>
        <w:t>.</w:t>
      </w:r>
      <w:r w:rsidRPr="00DF6CB3">
        <w:rPr>
          <w:rFonts w:ascii="Angsana New" w:hAnsi="Angsana New"/>
          <w:spacing w:val="4"/>
          <w:sz w:val="30"/>
          <w:szCs w:val="30"/>
        </w:rPr>
        <w:t>00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ล้าน</w:t>
      </w:r>
      <w:r w:rsidRPr="00F660D9">
        <w:rPr>
          <w:rFonts w:asciiTheme="majorBidi" w:hAnsiTheme="majorBidi" w:cstheme="majorBidi"/>
          <w:sz w:val="30"/>
          <w:szCs w:val="30"/>
          <w:cs/>
        </w:rPr>
        <w:t>บาท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6CB3">
        <w:rPr>
          <w:rFonts w:ascii="Angsana New" w:hAnsi="Angsana New" w:hint="cs"/>
          <w:spacing w:val="4"/>
          <w:sz w:val="30"/>
          <w:szCs w:val="30"/>
          <w:cs/>
        </w:rPr>
        <w:t>ส่งผลให้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กลุ่มบริษัทถือหุ้นในบริษัท เด็กดี อินเตอร์แอคทีฟ จำกัด ร้อยละ </w:t>
      </w:r>
      <w:r w:rsidRPr="00DF6CB3">
        <w:rPr>
          <w:rFonts w:ascii="Angsana New" w:hAnsi="Angsana New"/>
          <w:spacing w:val="4"/>
          <w:sz w:val="30"/>
          <w:szCs w:val="30"/>
        </w:rPr>
        <w:t>51</w:t>
      </w:r>
      <w:r w:rsidRPr="00DF6CB3">
        <w:rPr>
          <w:rFonts w:ascii="Angsana New" w:hAnsi="Angsana New"/>
          <w:spacing w:val="4"/>
          <w:sz w:val="30"/>
          <w:szCs w:val="30"/>
          <w:cs/>
        </w:rPr>
        <w:t>.</w:t>
      </w:r>
      <w:r w:rsidRPr="00DF6CB3">
        <w:rPr>
          <w:rFonts w:ascii="Angsana New" w:hAnsi="Angsana New"/>
          <w:spacing w:val="4"/>
          <w:sz w:val="30"/>
          <w:szCs w:val="30"/>
        </w:rPr>
        <w:t>00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D0EE3">
        <w:rPr>
          <w:rFonts w:ascii="Angsana New" w:hAnsi="Angsana New"/>
          <w:spacing w:val="-2"/>
          <w:sz w:val="30"/>
          <w:szCs w:val="30"/>
          <w:cs/>
        </w:rPr>
        <w:t>ของทุนที่ออกและชำระแล้ว ทำให้บริษัท เด็กดี อินเตอร์แอคทีฟ จำกัด เปลี่ยนสถานะจากบริษัทร่วมเป็นบริษัทย่อย</w:t>
      </w:r>
    </w:p>
    <w:p w14:paraId="594105C1" w14:textId="77777777" w:rsidR="00DB3F80" w:rsidRDefault="00DB3F80" w:rsidP="00760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D6AF406" w14:textId="77777777" w:rsidR="00DB3F80" w:rsidRDefault="00DB3F80" w:rsidP="00760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EF9190A" w14:textId="26CCFB5E" w:rsidR="00F660D9" w:rsidRPr="007D0EE3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spacing w:val="-2"/>
        </w:rPr>
      </w:pPr>
    </w:p>
    <w:p w14:paraId="655A3D1F" w14:textId="77777777" w:rsidR="00F660D9" w:rsidRPr="00244701" w:rsidRDefault="00F660D9" w:rsidP="00700966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  <w:sectPr w:rsidR="00F660D9" w:rsidRPr="00244701" w:rsidSect="004A5662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E7C5EC" w14:textId="77777777" w:rsidR="00F60451" w:rsidRPr="00244701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2880"/>
        <w:gridCol w:w="810"/>
        <w:gridCol w:w="810"/>
        <w:gridCol w:w="178"/>
        <w:gridCol w:w="994"/>
        <w:gridCol w:w="178"/>
        <w:gridCol w:w="992"/>
        <w:gridCol w:w="178"/>
        <w:gridCol w:w="902"/>
        <w:gridCol w:w="178"/>
        <w:gridCol w:w="902"/>
        <w:gridCol w:w="178"/>
        <w:gridCol w:w="994"/>
        <w:gridCol w:w="178"/>
        <w:gridCol w:w="993"/>
      </w:tblGrid>
      <w:tr w:rsidR="00E229DC" w:rsidRPr="00244701" w14:paraId="65BC2E06" w14:textId="77777777" w:rsidTr="005110BF">
        <w:trPr>
          <w:cantSplit/>
          <w:tblHeader/>
        </w:trPr>
        <w:tc>
          <w:tcPr>
            <w:tcW w:w="2790" w:type="dxa"/>
            <w:vAlign w:val="bottom"/>
          </w:tcPr>
          <w:p w14:paraId="6DA2F9A3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5" w:type="dxa"/>
            <w:gridSpan w:val="15"/>
            <w:vAlign w:val="bottom"/>
          </w:tcPr>
          <w:p w14:paraId="7B9D89CB" w14:textId="4BECE7F8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9DC" w:rsidRPr="00244701" w14:paraId="346744DA" w14:textId="77777777" w:rsidTr="005110BF">
        <w:trPr>
          <w:cantSplit/>
          <w:tblHeader/>
        </w:trPr>
        <w:tc>
          <w:tcPr>
            <w:tcW w:w="2790" w:type="dxa"/>
            <w:vAlign w:val="bottom"/>
          </w:tcPr>
          <w:p w14:paraId="782FE065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0" w:type="dxa"/>
            <w:vAlign w:val="bottom"/>
          </w:tcPr>
          <w:p w14:paraId="5FC07C8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7676080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291DFAB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5F359AA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679F97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0632D8F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7D781B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51974CB9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976ECE" w:rsidRPr="00244701" w14:paraId="2D139223" w14:textId="77777777" w:rsidTr="005110BF">
        <w:trPr>
          <w:cantSplit/>
          <w:trHeight w:val="270"/>
          <w:tblHeader/>
        </w:trPr>
        <w:tc>
          <w:tcPr>
            <w:tcW w:w="2790" w:type="dxa"/>
          </w:tcPr>
          <w:p w14:paraId="78C92B65" w14:textId="77777777" w:rsidR="00976ECE" w:rsidRPr="00244701" w:rsidRDefault="00976ECE" w:rsidP="00976EC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892B77A" w14:textId="77777777" w:rsidR="00976ECE" w:rsidRPr="00244701" w:rsidRDefault="00976ECE" w:rsidP="00976ECE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5B1D8" w14:textId="00CEB90D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14:paraId="7CD45BDE" w14:textId="6403244B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79D560E3" w14:textId="7777777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F95F9" w14:textId="7FB3411D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69094F1D" w14:textId="7777777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DB0" w14:textId="1E15DBD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4C72DFF8" w14:textId="7777777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070E6C" w14:textId="25D0B489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1FC14391" w14:textId="7777777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49CEBE" w14:textId="7B6BEEDA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2E8D2A4A" w14:textId="7777777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9C157F" w14:textId="09C6B941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16F1A752" w14:textId="77777777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ACA3C5" w14:textId="30859E72" w:rsidR="00976ECE" w:rsidRPr="00244701" w:rsidRDefault="00976ECE" w:rsidP="0097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63E26" w:rsidRPr="00244701" w14:paraId="726FE868" w14:textId="77777777" w:rsidTr="005110BF">
        <w:trPr>
          <w:cantSplit/>
          <w:trHeight w:val="270"/>
          <w:tblHeader/>
        </w:trPr>
        <w:tc>
          <w:tcPr>
            <w:tcW w:w="2790" w:type="dxa"/>
          </w:tcPr>
          <w:p w14:paraId="32F04DEF" w14:textId="77777777" w:rsidR="00C63E26" w:rsidRPr="00244701" w:rsidRDefault="00C63E26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</w:tcPr>
          <w:p w14:paraId="47EA8ED5" w14:textId="77777777" w:rsidR="00C63E26" w:rsidRPr="00244701" w:rsidRDefault="00C63E26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54291BF" w14:textId="5D8FD12C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78" w:type="dxa"/>
          </w:tcPr>
          <w:p w14:paraId="55DE258D" w14:textId="77777777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7" w:type="dxa"/>
            <w:gridSpan w:val="11"/>
          </w:tcPr>
          <w:p w14:paraId="6F92EBE0" w14:textId="5EE5BCB0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229DC" w:rsidRPr="00244701" w14:paraId="444238B4" w14:textId="77777777" w:rsidTr="005110BF">
        <w:trPr>
          <w:cantSplit/>
          <w:trHeight w:val="270"/>
        </w:trPr>
        <w:tc>
          <w:tcPr>
            <w:tcW w:w="2790" w:type="dxa"/>
          </w:tcPr>
          <w:p w14:paraId="3D781B52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43BCF15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83FE5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1E22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0D6D4D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C547E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4F131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5B11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E722A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29716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F1601A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00A8C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894C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00A4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29C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579029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D2167" w:rsidRPr="00244701" w14:paraId="5EF22658" w14:textId="77777777" w:rsidTr="005110BF">
        <w:trPr>
          <w:cantSplit/>
          <w:trHeight w:val="270"/>
        </w:trPr>
        <w:tc>
          <w:tcPr>
            <w:tcW w:w="2790" w:type="dxa"/>
          </w:tcPr>
          <w:p w14:paraId="3B8639FE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2880" w:type="dxa"/>
          </w:tcPr>
          <w:p w14:paraId="276B8EA1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644B89A8" w14:textId="20DDD0E9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40ECE3B3" w14:textId="38A4EF5B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AE8128E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E592B3" w14:textId="2B8A3D4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B39D223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F8553" w14:textId="3F41D3B0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EA7754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4F09181" w14:textId="1BBA6499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C0AE059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4D920C" w14:textId="398A7DDB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E8966C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DF92AF" w14:textId="4AB00460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F0B4187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DDBEEC" w14:textId="52F4327D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</w:tr>
      <w:tr w:rsidR="003D2167" w:rsidRPr="00244701" w14:paraId="3320357D" w14:textId="77777777" w:rsidTr="005110BF">
        <w:trPr>
          <w:cantSplit/>
          <w:trHeight w:val="270"/>
        </w:trPr>
        <w:tc>
          <w:tcPr>
            <w:tcW w:w="2790" w:type="dxa"/>
          </w:tcPr>
          <w:p w14:paraId="0AB5EA2B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2880" w:type="dxa"/>
          </w:tcPr>
          <w:p w14:paraId="7FE5322F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C3289E" w14:textId="78A43E3A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7F9EC78" w14:textId="6D227AA0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29F1A4D7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2997E4" w14:textId="715D9399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0B4CD88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DD418" w14:textId="7CCE9305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5FE4F98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4060DF" w14:textId="58B20F0F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D11F01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9F5AF5" w14:textId="6F82311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712A91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7AD40A" w14:textId="5DA4B85B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C257BE4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0EC81F" w14:textId="5F5E1FE5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</w:tr>
      <w:tr w:rsidR="003D2167" w:rsidRPr="00244701" w14:paraId="64F94036" w14:textId="77777777" w:rsidTr="005110BF">
        <w:trPr>
          <w:cantSplit/>
          <w:trHeight w:val="270"/>
        </w:trPr>
        <w:tc>
          <w:tcPr>
            <w:tcW w:w="2790" w:type="dxa"/>
          </w:tcPr>
          <w:p w14:paraId="75B0C949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ออมนิเวิร์ส จำกัด</w:t>
            </w:r>
          </w:p>
        </w:tc>
        <w:tc>
          <w:tcPr>
            <w:tcW w:w="2880" w:type="dxa"/>
          </w:tcPr>
          <w:p w14:paraId="1A26DD4C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6004761D" w14:textId="4FF43121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63417A5" w14:textId="1C6C5F6C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77BD801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94F7CE" w14:textId="2DF44760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8F37C1A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ECD002" w14:textId="26C9220D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0AF4990C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4A01D4D" w14:textId="41F8853F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90F8CC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DA5A48A" w14:textId="1711D4E1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A63AD9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22C3BEC" w14:textId="134160F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6603A333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98CCE5" w14:textId="7A5BFA93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</w:tr>
      <w:tr w:rsidR="003D2167" w:rsidRPr="00244701" w14:paraId="35EFD1C5" w14:textId="77777777" w:rsidTr="005110BF">
        <w:trPr>
          <w:cantSplit/>
          <w:trHeight w:val="270"/>
        </w:trPr>
        <w:tc>
          <w:tcPr>
            <w:tcW w:w="2790" w:type="dxa"/>
          </w:tcPr>
          <w:p w14:paraId="252CCDA6" w14:textId="7601253F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E6BE5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บริษัท เอเอ็มอี อิมเมจิเนทีฟ จำกัด</w:t>
            </w:r>
          </w:p>
        </w:tc>
        <w:tc>
          <w:tcPr>
            <w:tcW w:w="2880" w:type="dxa"/>
          </w:tcPr>
          <w:p w14:paraId="42DA2236" w14:textId="65A1354A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E6BE5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การจัดแสดงทางธุรกิจและการแสดงสินค้า</w:t>
            </w:r>
          </w:p>
        </w:tc>
        <w:tc>
          <w:tcPr>
            <w:tcW w:w="810" w:type="dxa"/>
          </w:tcPr>
          <w:p w14:paraId="455F4157" w14:textId="660D94C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725A8AA2" w14:textId="769BF88C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16855580" w14:textId="7777777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42DD1AA" w14:textId="37ED3E7C" w:rsidR="003D2167" w:rsidRPr="00EE6BE5" w:rsidRDefault="00111DAA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14:paraId="3CD12925" w14:textId="7777777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2447BC" w14:textId="6F8E6DFA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12,500</w:t>
            </w:r>
          </w:p>
        </w:tc>
        <w:tc>
          <w:tcPr>
            <w:tcW w:w="178" w:type="dxa"/>
          </w:tcPr>
          <w:p w14:paraId="6DE0C239" w14:textId="7777777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287F71F" w14:textId="761C90B5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5204831" w14:textId="7777777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27E30CF" w14:textId="507CEC7B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E2320BC" w14:textId="7777777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4AB943A" w14:textId="21028EC9" w:rsidR="003D2167" w:rsidRPr="00EE6BE5" w:rsidRDefault="00111DAA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14:paraId="75625D4B" w14:textId="77777777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A1F98F" w14:textId="299FA1D5" w:rsidR="003D2167" w:rsidRPr="00EE6B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12,500</w:t>
            </w:r>
          </w:p>
        </w:tc>
      </w:tr>
      <w:tr w:rsidR="003D2167" w:rsidRPr="00244701" w14:paraId="4B80E357" w14:textId="77777777" w:rsidTr="005110BF">
        <w:trPr>
          <w:cantSplit/>
          <w:trHeight w:val="270"/>
        </w:trPr>
        <w:tc>
          <w:tcPr>
            <w:tcW w:w="2790" w:type="dxa"/>
          </w:tcPr>
          <w:p w14:paraId="49213B59" w14:textId="65B50156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880" w:type="dxa"/>
          </w:tcPr>
          <w:p w14:paraId="1AEE961B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015C4E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EF5A7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2CEEC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6C5E81A" w14:textId="541C8C9D" w:rsidR="003D2167" w:rsidRPr="00244701" w:rsidRDefault="00E04015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40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4,2</w:t>
            </w:r>
            <w:r w:rsidR="00111DA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37,</w:t>
            </w:r>
            <w:r w:rsidR="004D61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78" w:type="dxa"/>
          </w:tcPr>
          <w:p w14:paraId="616601F6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63660" w14:textId="07EF83A9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4,199,780</w:t>
            </w:r>
          </w:p>
        </w:tc>
        <w:tc>
          <w:tcPr>
            <w:tcW w:w="178" w:type="dxa"/>
          </w:tcPr>
          <w:p w14:paraId="6940CBF3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DD29A0" w14:textId="40E87341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92E519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E6BC13A" w14:textId="1B5F9044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E0C368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7B557DA" w14:textId="4BCA6DE9" w:rsidR="003D2167" w:rsidRPr="00244701" w:rsidRDefault="004D6118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40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37,280</w:t>
            </w:r>
          </w:p>
        </w:tc>
        <w:tc>
          <w:tcPr>
            <w:tcW w:w="178" w:type="dxa"/>
          </w:tcPr>
          <w:p w14:paraId="62F835B0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7308590" w14:textId="45B81C4D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4,199,780</w:t>
            </w:r>
          </w:p>
        </w:tc>
      </w:tr>
      <w:tr w:rsidR="009B3D1C" w:rsidRPr="00244701" w14:paraId="739919C7" w14:textId="77777777" w:rsidTr="005110BF">
        <w:trPr>
          <w:cantSplit/>
          <w:trHeight w:val="270"/>
        </w:trPr>
        <w:tc>
          <w:tcPr>
            <w:tcW w:w="2790" w:type="dxa"/>
          </w:tcPr>
          <w:p w14:paraId="3788A602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1055795D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1DA812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C598BA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80D769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55C771F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52B275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951650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85AC70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735396C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E8E449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48AAEB2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5CA4E7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82EFB46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6A7F99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9AE0240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3D1C" w:rsidRPr="00244701" w14:paraId="2DBEAAAE" w14:textId="77777777" w:rsidTr="005110BF">
        <w:trPr>
          <w:cantSplit/>
          <w:trHeight w:val="270"/>
        </w:trPr>
        <w:tc>
          <w:tcPr>
            <w:tcW w:w="2790" w:type="dxa"/>
          </w:tcPr>
          <w:p w14:paraId="77204DE7" w14:textId="152D4A59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880" w:type="dxa"/>
          </w:tcPr>
          <w:p w14:paraId="2D59825E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DEB15E8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4433E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48472D3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C9F88B4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4C6A96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1C673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46E7F8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93DE5CB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A573BD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455EF15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C1AECD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45BD4D2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00814A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86CB73E" w14:textId="77777777" w:rsidR="009B3D1C" w:rsidRPr="00244701" w:rsidRDefault="009B3D1C" w:rsidP="009B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2167" w:rsidRPr="00244701" w14:paraId="25C33669" w14:textId="77777777" w:rsidTr="00137218">
        <w:trPr>
          <w:cantSplit/>
          <w:trHeight w:val="270"/>
        </w:trPr>
        <w:tc>
          <w:tcPr>
            <w:tcW w:w="2790" w:type="dxa"/>
            <w:vAlign w:val="bottom"/>
          </w:tcPr>
          <w:p w14:paraId="6A792AB5" w14:textId="0F25C804" w:rsidR="003D2167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บริษัท เด็กดี อินเตอร์แอคที</w:t>
            </w:r>
            <w:r w:rsidRPr="003C56E5">
              <w:rPr>
                <w:rFonts w:asciiTheme="majorBidi" w:hAnsiTheme="majorBidi" w:hint="cs"/>
                <w:sz w:val="24"/>
                <w:szCs w:val="24"/>
                <w:cs/>
              </w:rPr>
              <w:t xml:space="preserve">ฟ </w:t>
            </w: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  <w:p w14:paraId="68B052CB" w14:textId="26406314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F6534C0" w14:textId="405622BF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0" w:hanging="1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จัดสร้างสื่อบนอินเตอร์เน็ต เว็บไซต์</w:t>
            </w:r>
            <w:r w:rsidRPr="003C56E5">
              <w:rPr>
                <w:rFonts w:asciiTheme="majorBidi" w:hAnsiTheme="majorBidi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และโปรแกรมคอมพิวเตอร์</w:t>
            </w:r>
          </w:p>
        </w:tc>
        <w:tc>
          <w:tcPr>
            <w:tcW w:w="810" w:type="dxa"/>
          </w:tcPr>
          <w:p w14:paraId="321195AC" w14:textId="77777777" w:rsidR="003D2167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A57F04" w14:textId="67A7B93B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51</w:t>
            </w:r>
            <w:r w:rsidRPr="00244701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10" w:type="dxa"/>
          </w:tcPr>
          <w:p w14:paraId="4FC143F0" w14:textId="77777777" w:rsidR="003D2167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06B16C" w14:textId="44581EA9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51</w:t>
            </w:r>
            <w:r w:rsidRPr="00244701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78" w:type="dxa"/>
          </w:tcPr>
          <w:p w14:paraId="1BD11E2E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1D7ED73C" w14:textId="77777777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7F890E" w14:textId="2613CEBF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77B9A3FE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922E01F" w14:textId="77777777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D5332C" w14:textId="79FCED42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3918E80A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78D084F0" w14:textId="77777777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B8AA54C" w14:textId="7288DB81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F40A08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7157208" w14:textId="77777777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D31C24E" w14:textId="6CC488E0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8F7E54E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AA6C234" w14:textId="77777777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24B94D" w14:textId="6A7544DE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40E5A241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113634E" w14:textId="77777777" w:rsidR="003D2167" w:rsidRPr="003C56E5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8E64F0" w14:textId="7FD56440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105,276</w:t>
            </w:r>
          </w:p>
        </w:tc>
      </w:tr>
      <w:tr w:rsidR="003D2167" w:rsidRPr="00244701" w14:paraId="2C13BA1B" w14:textId="77777777" w:rsidTr="00137218">
        <w:trPr>
          <w:cantSplit/>
          <w:trHeight w:val="270"/>
        </w:trPr>
        <w:tc>
          <w:tcPr>
            <w:tcW w:w="2790" w:type="dxa"/>
          </w:tcPr>
          <w:p w14:paraId="329119E2" w14:textId="0589FD6B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2880" w:type="dxa"/>
          </w:tcPr>
          <w:p w14:paraId="039AC3BA" w14:textId="768999B2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810" w:type="dxa"/>
          </w:tcPr>
          <w:p w14:paraId="63537B21" w14:textId="2879ECCB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10" w:type="dxa"/>
          </w:tcPr>
          <w:p w14:paraId="14A7828C" w14:textId="3C70710A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7947FB5D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BD946A2" w14:textId="60EF46D5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097796DD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E33FE0" w14:textId="2E7817B3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681658ED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C5E7329" w14:textId="0759C87F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E74B76D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EAD87AC" w14:textId="59D1E561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523A985E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CF4218C" w14:textId="2FDFDBC8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B7B1B5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2928EC" w14:textId="503C8869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2167" w:rsidRPr="00244701" w14:paraId="025C06A0" w14:textId="77777777" w:rsidTr="00137218">
        <w:trPr>
          <w:cantSplit/>
          <w:trHeight w:val="270"/>
        </w:trPr>
        <w:tc>
          <w:tcPr>
            <w:tcW w:w="2790" w:type="dxa"/>
          </w:tcPr>
          <w:p w14:paraId="2C961D99" w14:textId="6F04FA93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880" w:type="dxa"/>
          </w:tcPr>
          <w:p w14:paraId="15FA4DBA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849590" w14:textId="77777777" w:rsidR="003D2167" w:rsidRPr="00244701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6A899A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52DE669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CED2196" w14:textId="567D443A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117,424</w:t>
            </w:r>
          </w:p>
        </w:tc>
        <w:tc>
          <w:tcPr>
            <w:tcW w:w="178" w:type="dxa"/>
          </w:tcPr>
          <w:p w14:paraId="702E505B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BCD9D3C" w14:textId="28D2336D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117,424</w:t>
            </w:r>
          </w:p>
        </w:tc>
        <w:tc>
          <w:tcPr>
            <w:tcW w:w="178" w:type="dxa"/>
          </w:tcPr>
          <w:p w14:paraId="5A15C91B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0D10780" w14:textId="1A6D6184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3E196230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ED8971D" w14:textId="5BEBB0ED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62A1EE9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8F08F5D" w14:textId="39FF470C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5FB89788" w14:textId="77777777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79A37D0" w14:textId="5A372301" w:rsidR="003D2167" w:rsidRPr="00137218" w:rsidRDefault="003D2167" w:rsidP="003D2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105,276</w:t>
            </w:r>
          </w:p>
        </w:tc>
      </w:tr>
    </w:tbl>
    <w:p w14:paraId="2A9E6E61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  <w:rPr>
          <w:rFonts w:asciiTheme="majorBidi" w:hAnsiTheme="majorBidi" w:cstheme="majorBidi"/>
        </w:rPr>
      </w:pPr>
    </w:p>
    <w:p w14:paraId="1AFD36B0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E56103" w14:textId="3329D0EB" w:rsidR="00A90EDB" w:rsidRPr="00946B5D" w:rsidRDefault="0077783C" w:rsidP="00946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A90EDB" w:rsidRPr="00946B5D" w:rsidSect="004A5662">
          <w:head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E6BE5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D72099" w:rsidRPr="00EE6BE5">
        <w:rPr>
          <w:rFonts w:asciiTheme="majorBidi" w:hAnsiTheme="majorBidi" w:cstheme="majorBidi"/>
          <w:spacing w:val="-4"/>
          <w:sz w:val="30"/>
          <w:szCs w:val="30"/>
          <w:cs/>
        </w:rPr>
        <w:t>ทั้งหมดจดทะเบียนจัดตั้งและ</w:t>
      </w:r>
      <w:r w:rsidR="004E067A" w:rsidRPr="00EE6BE5">
        <w:rPr>
          <w:rFonts w:asciiTheme="majorBidi" w:hAnsiTheme="majorBidi" w:cstheme="majorBidi"/>
          <w:spacing w:val="-4"/>
          <w:sz w:val="30"/>
          <w:szCs w:val="30"/>
          <w:cs/>
        </w:rPr>
        <w:t>ดำเนินธุรกิจในประเทศไทย</w:t>
      </w:r>
      <w:r w:rsidRPr="00EE6BE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6BE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670954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</w:p>
    <w:p w14:paraId="56C6059B" w14:textId="6A177B7D" w:rsidR="00215E26" w:rsidRPr="002B49E9" w:rsidRDefault="00215E26" w:rsidP="002B49E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2B49E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05D1FA5B" w14:textId="77777777" w:rsidR="00215E26" w:rsidRPr="005A3F66" w:rsidRDefault="00215E26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4D8B38" w14:textId="5DADF1DB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B49E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536BE7C" w14:textId="7856EE2D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1E13A37" w14:textId="77777777" w:rsidR="000209BA" w:rsidRPr="005A3F66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322C7" w14:textId="413FA814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ราคาทุนรวมถึงต้นทุนในการรื้อถอน การขนย้าย</w:t>
      </w:r>
      <w:r w:rsidR="00946B5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B49E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B49E9">
        <w:rPr>
          <w:rFonts w:asciiTheme="majorBidi" w:hAnsiTheme="majorBidi" w:cstheme="majorBidi"/>
          <w:sz w:val="30"/>
          <w:szCs w:val="30"/>
        </w:rPr>
        <w:t xml:space="preserve"> </w:t>
      </w:r>
    </w:p>
    <w:p w14:paraId="49D9FB1E" w14:textId="77777777" w:rsidR="000209BA" w:rsidRPr="005A3F66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8B09" w14:textId="6B961956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5AAF5336" w14:textId="1DB75B8E" w:rsidR="000209BA" w:rsidRPr="005A3F66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1E4008CA" w14:textId="5311C0AB" w:rsidR="00F76530" w:rsidRPr="00244701" w:rsidRDefault="00F76530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14:paraId="13182F3D" w14:textId="7C877D49" w:rsidR="000209BA" w:rsidRPr="00886908" w:rsidRDefault="000209BA" w:rsidP="0088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908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D55FC2">
        <w:rPr>
          <w:rFonts w:asciiTheme="majorBidi" w:hAnsiTheme="majorBidi" w:cstheme="majorBidi"/>
          <w:spacing w:val="-8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</w:t>
      </w:r>
      <w:r w:rsidR="00D55FC2" w:rsidRPr="00D55FC2">
        <w:rPr>
          <w:rFonts w:asciiTheme="majorBidi" w:hAnsiTheme="majorBidi" w:cstheme="majorBidi" w:hint="cs"/>
          <w:spacing w:val="-8"/>
          <w:sz w:val="30"/>
          <w:szCs w:val="30"/>
          <w:cs/>
        </w:rPr>
        <w:t>ั้น</w:t>
      </w:r>
      <w:r w:rsidRPr="00D55FC2">
        <w:rPr>
          <w:rFonts w:asciiTheme="majorBidi" w:hAnsiTheme="majorBidi" w:cstheme="majorBidi"/>
          <w:spacing w:val="-8"/>
          <w:sz w:val="30"/>
          <w:szCs w:val="30"/>
          <w:cs/>
        </w:rPr>
        <w:t>ได้</w:t>
      </w:r>
      <w:r w:rsidRPr="00886908">
        <w:rPr>
          <w:rFonts w:asciiTheme="majorBidi" w:hAnsiTheme="majorBidi" w:cstheme="majorBidi"/>
          <w:sz w:val="30"/>
          <w:szCs w:val="30"/>
          <w:cs/>
        </w:rPr>
        <w:t>อย่างน่าเชื่อถือ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E531A7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886908">
        <w:rPr>
          <w:rFonts w:asciiTheme="majorBidi" w:hAnsiTheme="majorBidi" w:cstheme="majorBidi"/>
          <w:sz w:val="30"/>
          <w:szCs w:val="30"/>
          <w:cs/>
        </w:rPr>
        <w:t>ในการ</w:t>
      </w:r>
      <w:r w:rsidR="00E531A7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886908">
        <w:rPr>
          <w:rFonts w:asciiTheme="majorBidi" w:hAnsiTheme="majorBidi" w:cstheme="majorBidi"/>
          <w:sz w:val="30"/>
          <w:szCs w:val="30"/>
          <w:cs/>
        </w:rPr>
        <w:t>ซ่อมบำรุงที่ดิน อาคารและอุปกรณ์จะรับรู้ในกำไรหรือขาดทุนเมื่อเกิดขึ้น</w:t>
      </w:r>
    </w:p>
    <w:p w14:paraId="21D8EADD" w14:textId="1A31CC18" w:rsidR="000209BA" w:rsidRPr="005A3F66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6F8605" w14:textId="12486276" w:rsidR="00FB61CC" w:rsidRPr="00244701" w:rsidRDefault="00FB61CC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ค่าเสื่อมราคา</w:t>
      </w:r>
    </w:p>
    <w:p w14:paraId="08F71965" w14:textId="113D6B66" w:rsidR="000209BA" w:rsidRPr="00244701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9D99EDF" w14:textId="40AA9EE4" w:rsidR="006668FA" w:rsidRPr="005A3F66" w:rsidRDefault="00666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7493A2A0" w14:textId="1ACDA239" w:rsidR="000209BA" w:rsidRPr="00BB4BD9" w:rsidRDefault="000209BA" w:rsidP="00BB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83" w:type="dxa"/>
        <w:tblInd w:w="450" w:type="dxa"/>
        <w:tblLook w:val="0000" w:firstRow="0" w:lastRow="0" w:firstColumn="0" w:lastColumn="0" w:noHBand="0" w:noVBand="0"/>
      </w:tblPr>
      <w:tblGrid>
        <w:gridCol w:w="5813"/>
        <w:gridCol w:w="1195"/>
        <w:gridCol w:w="675"/>
      </w:tblGrid>
      <w:tr w:rsidR="000209BA" w:rsidRPr="00244701" w14:paraId="5EFCB599" w14:textId="77777777" w:rsidTr="006668FA">
        <w:tc>
          <w:tcPr>
            <w:tcW w:w="5813" w:type="dxa"/>
            <w:vAlign w:val="bottom"/>
          </w:tcPr>
          <w:p w14:paraId="5ED2C08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56318E67" w14:textId="1EB891CB" w:rsidR="000209BA" w:rsidRPr="00244701" w:rsidRDefault="00BB4BD9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33E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630F39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1ABF0E6" w14:textId="77777777" w:rsidTr="006668FA">
        <w:tc>
          <w:tcPr>
            <w:tcW w:w="5813" w:type="dxa"/>
            <w:vAlign w:val="bottom"/>
          </w:tcPr>
          <w:p w14:paraId="1FCFAA11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CBC0ED6" w14:textId="13D8F35C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55921E94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36CFAB7A" w14:textId="77777777" w:rsidTr="006668FA">
        <w:tc>
          <w:tcPr>
            <w:tcW w:w="5813" w:type="dxa"/>
            <w:vAlign w:val="bottom"/>
          </w:tcPr>
          <w:p w14:paraId="1C459F4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14:paraId="35FCBDC3" w14:textId="7A19F90A" w:rsidR="000209BA" w:rsidRPr="00244701" w:rsidRDefault="0012751D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3C08C08D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7B807A02" w14:textId="77777777" w:rsidTr="006668FA">
        <w:tc>
          <w:tcPr>
            <w:tcW w:w="5813" w:type="dxa"/>
            <w:vAlign w:val="bottom"/>
          </w:tcPr>
          <w:p w14:paraId="57F24162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03C3332F" w14:textId="7E1590FE" w:rsidR="000209BA" w:rsidRPr="00244701" w:rsidRDefault="00BB4BD9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28F38BC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4B2CEDA2" w14:textId="77777777" w:rsidTr="006668FA">
        <w:tc>
          <w:tcPr>
            <w:tcW w:w="5813" w:type="dxa"/>
            <w:vAlign w:val="bottom"/>
          </w:tcPr>
          <w:p w14:paraId="0AD5865B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C900CA1" w14:textId="6FFB59E9" w:rsidR="000209BA" w:rsidRPr="00244701" w:rsidRDefault="00BB4BD9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7D413F79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10CD2A96" w14:textId="77777777" w:rsidTr="006668FA">
        <w:tc>
          <w:tcPr>
            <w:tcW w:w="5813" w:type="dxa"/>
            <w:vAlign w:val="bottom"/>
          </w:tcPr>
          <w:p w14:paraId="15A53041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D38DD44" w14:textId="5949ACA1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675" w:type="dxa"/>
          </w:tcPr>
          <w:p w14:paraId="098D67A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3B542FB" w14:textId="77777777" w:rsidTr="006668FA">
        <w:tc>
          <w:tcPr>
            <w:tcW w:w="5813" w:type="dxa"/>
            <w:vAlign w:val="bottom"/>
          </w:tcPr>
          <w:p w14:paraId="29E77E95" w14:textId="01DC7181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14:paraId="30EFD58C" w14:textId="6D41EB45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2751D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7BE03745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BFACD07" w14:textId="0B1A0E3D" w:rsidR="000209BA" w:rsidRPr="00244701" w:rsidRDefault="000209BA" w:rsidP="00E41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0209BA" w:rsidRPr="00244701" w:rsidSect="004A5662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998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558"/>
        <w:gridCol w:w="980"/>
        <w:gridCol w:w="279"/>
        <w:gridCol w:w="993"/>
        <w:gridCol w:w="270"/>
        <w:gridCol w:w="981"/>
        <w:gridCol w:w="261"/>
        <w:gridCol w:w="984"/>
        <w:gridCol w:w="261"/>
        <w:gridCol w:w="1011"/>
        <w:gridCol w:w="261"/>
        <w:gridCol w:w="999"/>
        <w:gridCol w:w="261"/>
        <w:gridCol w:w="1020"/>
        <w:gridCol w:w="261"/>
        <w:gridCol w:w="1005"/>
        <w:gridCol w:w="261"/>
        <w:gridCol w:w="1029"/>
        <w:gridCol w:w="261"/>
        <w:gridCol w:w="1062"/>
      </w:tblGrid>
      <w:tr w:rsidR="006948FF" w:rsidRPr="00E774FF" w14:paraId="5D1B43F8" w14:textId="77777777" w:rsidTr="0058290A">
        <w:trPr>
          <w:tblHeader/>
        </w:trPr>
        <w:tc>
          <w:tcPr>
            <w:tcW w:w="853" w:type="pct"/>
            <w:vAlign w:val="bottom"/>
          </w:tcPr>
          <w:p w14:paraId="1EF1AE8F" w14:textId="77777777" w:rsidR="006948FF" w:rsidRPr="00E774FF" w:rsidRDefault="006948FF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  <w:vAlign w:val="bottom"/>
          </w:tcPr>
          <w:p w14:paraId="169494C0" w14:textId="77777777" w:rsidR="006948FF" w:rsidRPr="00E774FF" w:rsidRDefault="006948FF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002E" w:rsidRPr="00E774FF" w14:paraId="423F816A" w14:textId="77777777" w:rsidTr="003B20D4">
        <w:trPr>
          <w:tblHeader/>
        </w:trPr>
        <w:tc>
          <w:tcPr>
            <w:tcW w:w="853" w:type="pct"/>
            <w:vAlign w:val="bottom"/>
          </w:tcPr>
          <w:p w14:paraId="7A0B6019" w14:textId="77777777" w:rsidR="006948FF" w:rsidRPr="00E774FF" w:rsidRDefault="006948FF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27" w:type="pct"/>
            <w:vAlign w:val="bottom"/>
          </w:tcPr>
          <w:p w14:paraId="472CF00F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3" w:type="pct"/>
            <w:vAlign w:val="bottom"/>
          </w:tcPr>
          <w:p w14:paraId="22023822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A302B2C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34F5010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0" w:type="pct"/>
            <w:vAlign w:val="bottom"/>
          </w:tcPr>
          <w:p w14:paraId="3634BB9D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200E429D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5E1E4CF0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B7A6D1A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2B85716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14:paraId="64F1BC42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14:paraId="28D024F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7" w:type="pct"/>
            <w:vAlign w:val="bottom"/>
          </w:tcPr>
          <w:p w14:paraId="5425F9C8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FEC4B6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7" w:type="pct"/>
          </w:tcPr>
          <w:p w14:paraId="37151E1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402FF4E7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AD323A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7" w:type="pct"/>
          </w:tcPr>
          <w:p w14:paraId="610A8591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BB300B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D2F3BAE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8115BE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CFF70A7" w14:textId="77777777" w:rsidR="006948FF" w:rsidRPr="00E774FF" w:rsidRDefault="006948FF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" w:type="pct"/>
          </w:tcPr>
          <w:p w14:paraId="2E91984D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28C8F73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680194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211333B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8E71534" w14:textId="1A956E16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334A6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7" w:type="pct"/>
          </w:tcPr>
          <w:p w14:paraId="042563A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96BEC0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2C49DE5F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28E4AD9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7" w:type="pct"/>
            <w:vAlign w:val="bottom"/>
          </w:tcPr>
          <w:p w14:paraId="67E453D8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vAlign w:val="bottom"/>
          </w:tcPr>
          <w:p w14:paraId="3D716514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1EC354F1" w14:textId="77777777" w:rsidTr="0058290A">
        <w:trPr>
          <w:tblHeader/>
        </w:trPr>
        <w:tc>
          <w:tcPr>
            <w:tcW w:w="853" w:type="pct"/>
          </w:tcPr>
          <w:p w14:paraId="19548E7C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</w:tcPr>
          <w:p w14:paraId="5EFCAE9B" w14:textId="77777777" w:rsidR="006948FF" w:rsidRPr="00E774FF" w:rsidRDefault="006948FF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1A5F2AA6" w14:textId="77777777" w:rsidTr="003B20D4">
        <w:tc>
          <w:tcPr>
            <w:tcW w:w="853" w:type="pct"/>
          </w:tcPr>
          <w:p w14:paraId="469E52DB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27" w:type="pct"/>
          </w:tcPr>
          <w:p w14:paraId="422A7B8A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3" w:type="pct"/>
          </w:tcPr>
          <w:p w14:paraId="72D246D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</w:tcPr>
          <w:p w14:paraId="07F524B7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628E3C5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5AE0132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7F708CF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8" w:type="pct"/>
          </w:tcPr>
          <w:p w14:paraId="1BDDBE1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24D2860C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</w:tcPr>
          <w:p w14:paraId="3B6D405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94A3C7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FFEB2E4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921B2D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CD7A08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7371A0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7EDC84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829D1F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768E01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D690F9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62881A20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9105B0" w:rsidRPr="00E774FF" w14:paraId="6CF5A3AB" w14:textId="77777777" w:rsidTr="003B20D4">
        <w:tc>
          <w:tcPr>
            <w:tcW w:w="853" w:type="pct"/>
            <w:vAlign w:val="center"/>
          </w:tcPr>
          <w:p w14:paraId="4FF3E0CB" w14:textId="7EBECA8B" w:rsidR="009105B0" w:rsidRPr="00E774FF" w:rsidRDefault="009105B0" w:rsidP="009105B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327" w:type="pct"/>
          </w:tcPr>
          <w:p w14:paraId="5BC2DCD5" w14:textId="4B69CD81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9105B0">
              <w:rPr>
                <w:rFonts w:ascii="Angsana New" w:eastAsia="Cordia New" w:hAnsi="Angsana New"/>
                <w:sz w:val="26"/>
                <w:szCs w:val="26"/>
              </w:rPr>
              <w:t>610,991</w:t>
            </w:r>
          </w:p>
        </w:tc>
        <w:tc>
          <w:tcPr>
            <w:tcW w:w="93" w:type="pct"/>
          </w:tcPr>
          <w:p w14:paraId="5D9EB650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2CC4FA39" w14:textId="57323923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9105B0">
              <w:rPr>
                <w:rFonts w:ascii="Angsana New" w:eastAsia="Cordia New" w:hAnsi="Angsana New"/>
                <w:sz w:val="26"/>
                <w:szCs w:val="26"/>
              </w:rPr>
              <w:t>1,199,066</w:t>
            </w:r>
          </w:p>
        </w:tc>
        <w:tc>
          <w:tcPr>
            <w:tcW w:w="90" w:type="pct"/>
          </w:tcPr>
          <w:p w14:paraId="1BC02A69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14:paraId="3627BF7C" w14:textId="38C17650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9105B0">
              <w:rPr>
                <w:rFonts w:ascii="Angsana New" w:eastAsia="Cordia New" w:hAnsi="Angsana New"/>
                <w:sz w:val="26"/>
                <w:szCs w:val="26"/>
              </w:rPr>
              <w:t>767,994</w:t>
            </w:r>
          </w:p>
        </w:tc>
        <w:tc>
          <w:tcPr>
            <w:tcW w:w="87" w:type="pct"/>
          </w:tcPr>
          <w:p w14:paraId="2DE9BA82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AA4EB7C" w14:textId="66771243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eastAsia="Cordia New" w:hAnsi="Angsana New"/>
                <w:sz w:val="26"/>
                <w:szCs w:val="26"/>
              </w:rPr>
              <w:t>323,228</w:t>
            </w:r>
          </w:p>
        </w:tc>
        <w:tc>
          <w:tcPr>
            <w:tcW w:w="87" w:type="pct"/>
          </w:tcPr>
          <w:p w14:paraId="23EAE138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04CEEDD9" w14:textId="6C336C8A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hAnsi="Angsana New"/>
                <w:sz w:val="26"/>
                <w:szCs w:val="26"/>
              </w:rPr>
              <w:t>220,729</w:t>
            </w:r>
          </w:p>
        </w:tc>
        <w:tc>
          <w:tcPr>
            <w:tcW w:w="87" w:type="pct"/>
          </w:tcPr>
          <w:p w14:paraId="118762C5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1E4D73E" w14:textId="6F71F71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hAnsi="Angsana New"/>
                <w:sz w:val="26"/>
                <w:szCs w:val="26"/>
              </w:rPr>
              <w:t>735,156</w:t>
            </w:r>
          </w:p>
        </w:tc>
        <w:tc>
          <w:tcPr>
            <w:tcW w:w="87" w:type="pct"/>
          </w:tcPr>
          <w:p w14:paraId="1322176E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DE98964" w14:textId="1C03EA46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hAnsi="Angsana New"/>
                <w:sz w:val="26"/>
                <w:szCs w:val="26"/>
              </w:rPr>
              <w:t>65,835</w:t>
            </w:r>
          </w:p>
        </w:tc>
        <w:tc>
          <w:tcPr>
            <w:tcW w:w="87" w:type="pct"/>
          </w:tcPr>
          <w:p w14:paraId="23487E2C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F1D2458" w14:textId="2B9F6EB0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hAnsi="Angsana New"/>
                <w:sz w:val="26"/>
                <w:szCs w:val="26"/>
              </w:rPr>
              <w:t>85,979</w:t>
            </w:r>
          </w:p>
        </w:tc>
        <w:tc>
          <w:tcPr>
            <w:tcW w:w="87" w:type="pct"/>
          </w:tcPr>
          <w:p w14:paraId="0C080CF4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BE59CF9" w14:textId="7756E642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hAnsi="Angsana New"/>
                <w:sz w:val="26"/>
                <w:szCs w:val="26"/>
              </w:rPr>
              <w:t>23,492</w:t>
            </w:r>
          </w:p>
        </w:tc>
        <w:tc>
          <w:tcPr>
            <w:tcW w:w="87" w:type="pct"/>
          </w:tcPr>
          <w:p w14:paraId="22C3B601" w14:textId="77777777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492A0B05" w14:textId="4E528378" w:rsidR="009105B0" w:rsidRPr="009105B0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9105B0">
              <w:rPr>
                <w:rFonts w:ascii="Angsana New" w:hAnsi="Angsana New"/>
                <w:sz w:val="26"/>
                <w:szCs w:val="26"/>
              </w:rPr>
              <w:t>4,032,470</w:t>
            </w:r>
          </w:p>
        </w:tc>
      </w:tr>
      <w:tr w:rsidR="009105B0" w:rsidRPr="00E774FF" w14:paraId="7ABCAF1B" w14:textId="77777777" w:rsidTr="003B20D4">
        <w:tc>
          <w:tcPr>
            <w:tcW w:w="853" w:type="pct"/>
            <w:vAlign w:val="center"/>
          </w:tcPr>
          <w:p w14:paraId="2694C3B2" w14:textId="13826735" w:rsidR="009105B0" w:rsidRPr="00E774FF" w:rsidRDefault="009105B0" w:rsidP="009105B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</w:tcPr>
          <w:p w14:paraId="6D89648E" w14:textId="323D4FAA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AE39CFD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190A6410" w14:textId="4F9B6476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C200E">
              <w:rPr>
                <w:rFonts w:ascii="Angsana New" w:eastAsia="Cordia New" w:hAnsi="Angsana New"/>
                <w:sz w:val="26"/>
                <w:szCs w:val="26"/>
              </w:rPr>
              <w:t>2,439</w:t>
            </w:r>
          </w:p>
        </w:tc>
        <w:tc>
          <w:tcPr>
            <w:tcW w:w="90" w:type="pct"/>
          </w:tcPr>
          <w:p w14:paraId="3EAD7E99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0DE83AF" w14:textId="5178F21E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15,282</w:t>
            </w:r>
          </w:p>
        </w:tc>
        <w:tc>
          <w:tcPr>
            <w:tcW w:w="87" w:type="pct"/>
          </w:tcPr>
          <w:p w14:paraId="136E8AB9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12CC8CE3" w14:textId="5528D2B1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87" w:type="pct"/>
          </w:tcPr>
          <w:p w14:paraId="4C45A459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26BED9E7" w14:textId="008E638B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2,887</w:t>
            </w:r>
          </w:p>
        </w:tc>
        <w:tc>
          <w:tcPr>
            <w:tcW w:w="87" w:type="pct"/>
          </w:tcPr>
          <w:p w14:paraId="02BA3828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D0903B7" w14:textId="5E6F0F8E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67D43">
              <w:rPr>
                <w:rFonts w:ascii="Angsana New" w:hAnsi="Angsana New"/>
                <w:sz w:val="26"/>
                <w:szCs w:val="26"/>
              </w:rPr>
              <w:t>30,90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7" w:type="pct"/>
          </w:tcPr>
          <w:p w14:paraId="1DE04B44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0B43AA2" w14:textId="60BC7112" w:rsidR="009105B0" w:rsidRPr="00E774FF" w:rsidRDefault="009105B0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D3A24E7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1AA699C5" w14:textId="24A544FA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3,150</w:t>
            </w:r>
          </w:p>
        </w:tc>
        <w:tc>
          <w:tcPr>
            <w:tcW w:w="87" w:type="pct"/>
          </w:tcPr>
          <w:p w14:paraId="0465EAF8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4F3DBBF" w14:textId="756105CF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071847">
              <w:rPr>
                <w:rFonts w:ascii="Angsana New" w:hAnsi="Angsana New"/>
                <w:sz w:val="26"/>
                <w:szCs w:val="26"/>
              </w:rPr>
              <w:t>,8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87" w:type="pct"/>
          </w:tcPr>
          <w:p w14:paraId="2A421C4F" w14:textId="77777777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4544C815" w14:textId="089BF4D3" w:rsidR="009105B0" w:rsidRPr="00E774FF" w:rsidRDefault="009105B0" w:rsidP="00910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A7375">
              <w:rPr>
                <w:rFonts w:ascii="Angsana New" w:hAnsi="Angsana New"/>
                <w:sz w:val="26"/>
                <w:szCs w:val="26"/>
              </w:rPr>
              <w:t>159,624</w:t>
            </w:r>
          </w:p>
        </w:tc>
      </w:tr>
      <w:tr w:rsidR="00E531A7" w:rsidRPr="00E774FF" w14:paraId="60438A02" w14:textId="77777777" w:rsidTr="003B20D4">
        <w:tc>
          <w:tcPr>
            <w:tcW w:w="853" w:type="pct"/>
            <w:vAlign w:val="center"/>
          </w:tcPr>
          <w:p w14:paraId="400F45EF" w14:textId="5D32CB6D" w:rsidR="00E531A7" w:rsidRPr="00E774FF" w:rsidRDefault="00E531A7" w:rsidP="00E531A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E6BE5">
              <w:rPr>
                <w:rFonts w:ascii="Angsana New" w:eastAsia="Cordia New" w:hAnsi="Angsana New"/>
                <w:sz w:val="26"/>
                <w:szCs w:val="26"/>
                <w:cs/>
              </w:rPr>
              <w:t>ได</w:t>
            </w:r>
            <w:r w:rsidRPr="00EE6BE5">
              <w:rPr>
                <w:rFonts w:ascii="Angsana New" w:eastAsia="Cordia New" w:hAnsi="Angsana New" w:hint="cs"/>
                <w:sz w:val="26"/>
                <w:szCs w:val="26"/>
                <w:cs/>
              </w:rPr>
              <w:t>้</w:t>
            </w:r>
            <w:r w:rsidRPr="00EE6BE5">
              <w:rPr>
                <w:rFonts w:ascii="Angsana New" w:eastAsia="Cordia New" w:hAnsi="Angsana New"/>
                <w:sz w:val="26"/>
                <w:szCs w:val="26"/>
                <w:cs/>
              </w:rPr>
              <w:t>มาจากการซ</w:t>
            </w:r>
            <w:r w:rsidRPr="00EE6BE5">
              <w:rPr>
                <w:rFonts w:ascii="Angsana New" w:eastAsia="Cordia New" w:hAnsi="Angsana New" w:hint="cs"/>
                <w:sz w:val="26"/>
                <w:szCs w:val="26"/>
                <w:cs/>
              </w:rPr>
              <w:t>ื้</w:t>
            </w:r>
            <w:r w:rsidRPr="00EE6BE5">
              <w:rPr>
                <w:rFonts w:ascii="Angsana New" w:eastAsia="Cordia New" w:hAnsi="Angsana New"/>
                <w:sz w:val="26"/>
                <w:szCs w:val="26"/>
                <w:cs/>
              </w:rPr>
              <w:t>อธุรกิจ</w:t>
            </w:r>
          </w:p>
        </w:tc>
        <w:tc>
          <w:tcPr>
            <w:tcW w:w="327" w:type="pct"/>
          </w:tcPr>
          <w:p w14:paraId="24FAC5B5" w14:textId="00B2EA65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37F691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09EFD4B4" w14:textId="6AD6D757" w:rsidR="00E531A7" w:rsidRPr="004C200E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3,561</w:t>
            </w:r>
          </w:p>
        </w:tc>
        <w:tc>
          <w:tcPr>
            <w:tcW w:w="90" w:type="pct"/>
          </w:tcPr>
          <w:p w14:paraId="50BFB11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4F9A5EE" w14:textId="4F101CB7" w:rsidR="00E531A7" w:rsidRPr="0007184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85F8ED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4F8108B" w14:textId="382A8474" w:rsidR="00E531A7" w:rsidRP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531A7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B9F8C0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52CC833F" w14:textId="5228262A" w:rsidR="00E531A7" w:rsidRP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531A7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AD3EE6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F6D3862" w14:textId="694CF2CC" w:rsidR="00E531A7" w:rsidRPr="00967D43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67D43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87" w:type="pct"/>
          </w:tcPr>
          <w:p w14:paraId="1C19017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0658E6A7" w14:textId="480B5845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B955AA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BC3852B" w14:textId="764638F0" w:rsidR="00E531A7" w:rsidRP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531A7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6D8ADE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194EE68" w14:textId="7F034246" w:rsidR="00E531A7" w:rsidRP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531A7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98AE40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505B7926" w14:textId="3B1277A2" w:rsidR="00E531A7" w:rsidRPr="004A7375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A7375">
              <w:rPr>
                <w:rFonts w:ascii="Angsana New" w:hAnsi="Angsana New"/>
                <w:sz w:val="26"/>
                <w:szCs w:val="26"/>
              </w:rPr>
              <w:t>4,505</w:t>
            </w:r>
          </w:p>
        </w:tc>
      </w:tr>
      <w:tr w:rsidR="00E531A7" w:rsidRPr="00E774FF" w14:paraId="4C348D14" w14:textId="77777777" w:rsidTr="003B20D4">
        <w:tc>
          <w:tcPr>
            <w:tcW w:w="853" w:type="pct"/>
            <w:vAlign w:val="center"/>
          </w:tcPr>
          <w:p w14:paraId="3396AB13" w14:textId="18F38E08" w:rsidR="00E531A7" w:rsidRPr="00E774FF" w:rsidRDefault="00E531A7" w:rsidP="00E531A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</w:tcPr>
          <w:p w14:paraId="170235A1" w14:textId="29F4844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AD01F4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2D4DC78F" w14:textId="3D7206B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C200E">
              <w:rPr>
                <w:rFonts w:ascii="Angsana New" w:eastAsia="Cordia New" w:hAnsi="Angsana New"/>
                <w:sz w:val="26"/>
                <w:szCs w:val="26"/>
              </w:rPr>
              <w:t>6,767</w:t>
            </w:r>
          </w:p>
        </w:tc>
        <w:tc>
          <w:tcPr>
            <w:tcW w:w="90" w:type="pct"/>
          </w:tcPr>
          <w:p w14:paraId="1BED72B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F56D867" w14:textId="6E6055A3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30,364</w:t>
            </w:r>
          </w:p>
        </w:tc>
        <w:tc>
          <w:tcPr>
            <w:tcW w:w="87" w:type="pct"/>
          </w:tcPr>
          <w:p w14:paraId="41B8E64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D66D2D5" w14:textId="37F3FFE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22,459</w:t>
            </w:r>
          </w:p>
        </w:tc>
        <w:tc>
          <w:tcPr>
            <w:tcW w:w="87" w:type="pct"/>
          </w:tcPr>
          <w:p w14:paraId="1CB3398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22B3BFF3" w14:textId="3686D91E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2,784</w:t>
            </w:r>
          </w:p>
        </w:tc>
        <w:tc>
          <w:tcPr>
            <w:tcW w:w="87" w:type="pct"/>
          </w:tcPr>
          <w:p w14:paraId="64D78C1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C254A42" w14:textId="4A226BBE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11,125</w:t>
            </w:r>
          </w:p>
        </w:tc>
        <w:tc>
          <w:tcPr>
            <w:tcW w:w="87" w:type="pct"/>
          </w:tcPr>
          <w:p w14:paraId="7D9E96E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80FD5FD" w14:textId="1095239D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2,407</w:t>
            </w:r>
          </w:p>
        </w:tc>
        <w:tc>
          <w:tcPr>
            <w:tcW w:w="87" w:type="pct"/>
          </w:tcPr>
          <w:p w14:paraId="22911C0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3EE3A6D" w14:textId="147344A9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87" w:type="pct"/>
          </w:tcPr>
          <w:p w14:paraId="55442C4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3649BD5" w14:textId="0445A445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(76,538)</w:t>
            </w:r>
          </w:p>
        </w:tc>
        <w:tc>
          <w:tcPr>
            <w:tcW w:w="87" w:type="pct"/>
          </w:tcPr>
          <w:p w14:paraId="35BAF8A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60E1A99B" w14:textId="7D53DC76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31A7" w:rsidRPr="00E774FF" w14:paraId="394704BA" w14:textId="77777777" w:rsidTr="003B20D4">
        <w:tc>
          <w:tcPr>
            <w:tcW w:w="853" w:type="pct"/>
            <w:vAlign w:val="center"/>
          </w:tcPr>
          <w:p w14:paraId="17151614" w14:textId="23B05E73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61769F47" w14:textId="74B572D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EC948E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AFD8A4D" w14:textId="52E74B84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(12,948)</w:t>
            </w:r>
          </w:p>
        </w:tc>
        <w:tc>
          <w:tcPr>
            <w:tcW w:w="90" w:type="pct"/>
          </w:tcPr>
          <w:p w14:paraId="5BAF660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2EA8511" w14:textId="1F3A8285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(164,030)</w:t>
            </w:r>
          </w:p>
        </w:tc>
        <w:tc>
          <w:tcPr>
            <w:tcW w:w="87" w:type="pct"/>
          </w:tcPr>
          <w:p w14:paraId="29FFCB8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553082C3" w14:textId="068A61BF" w:rsidR="00E531A7" w:rsidRPr="009105B0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(7,992)</w:t>
            </w:r>
          </w:p>
        </w:tc>
        <w:tc>
          <w:tcPr>
            <w:tcW w:w="87" w:type="pct"/>
          </w:tcPr>
          <w:p w14:paraId="411568E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D673020" w14:textId="43F9817A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(21,631)</w:t>
            </w:r>
          </w:p>
        </w:tc>
        <w:tc>
          <w:tcPr>
            <w:tcW w:w="87" w:type="pct"/>
          </w:tcPr>
          <w:p w14:paraId="2AAE284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764BC797" w14:textId="6885C31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(70,</w:t>
            </w:r>
            <w:r>
              <w:rPr>
                <w:rFonts w:ascii="Angsana New" w:hAnsi="Angsana New"/>
                <w:sz w:val="26"/>
                <w:szCs w:val="26"/>
              </w:rPr>
              <w:t>025</w:t>
            </w:r>
            <w:r w:rsidRPr="000718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5434D49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9CD15C1" w14:textId="03BBC2B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(15,661)</w:t>
            </w:r>
          </w:p>
        </w:tc>
        <w:tc>
          <w:tcPr>
            <w:tcW w:w="87" w:type="pct"/>
          </w:tcPr>
          <w:p w14:paraId="1BC83F9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C3D5435" w14:textId="0DD7836D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(4,889)</w:t>
            </w:r>
          </w:p>
        </w:tc>
        <w:tc>
          <w:tcPr>
            <w:tcW w:w="87" w:type="pct"/>
          </w:tcPr>
          <w:p w14:paraId="07D45DD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92163E9" w14:textId="7D8AEBC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(250)</w:t>
            </w:r>
          </w:p>
        </w:tc>
        <w:tc>
          <w:tcPr>
            <w:tcW w:w="87" w:type="pct"/>
          </w:tcPr>
          <w:p w14:paraId="1102DB2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359F3F2A" w14:textId="5F17C44E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DB3114">
              <w:rPr>
                <w:rFonts w:ascii="Angsana New" w:hAnsi="Angsana New"/>
                <w:sz w:val="26"/>
                <w:szCs w:val="26"/>
              </w:rPr>
              <w:t>(297,42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DB31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31A7" w:rsidRPr="00E774FF" w14:paraId="7E05AE45" w14:textId="77777777" w:rsidTr="003B20D4">
        <w:tc>
          <w:tcPr>
            <w:tcW w:w="853" w:type="pct"/>
            <w:vAlign w:val="center"/>
          </w:tcPr>
          <w:p w14:paraId="748D1E92" w14:textId="12EC0AC7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  <w:p w14:paraId="64DAC06C" w14:textId="5EBCFA7A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5474A728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E150D5C" w14:textId="33F4E15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C200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3" w:type="pct"/>
          </w:tcPr>
          <w:p w14:paraId="78AE5BB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47978625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E88F51" w14:textId="1A3D955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1,198,885</w:t>
            </w:r>
          </w:p>
        </w:tc>
        <w:tc>
          <w:tcPr>
            <w:tcW w:w="90" w:type="pct"/>
          </w:tcPr>
          <w:p w14:paraId="01CF0F5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3ADB351F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398CEA2" w14:textId="1B021B3A" w:rsidR="00E531A7" w:rsidRPr="009105B0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05B0">
              <w:rPr>
                <w:rFonts w:ascii="Angsana New" w:hAnsi="Angsana New"/>
                <w:b/>
                <w:bCs/>
                <w:sz w:val="26"/>
                <w:szCs w:val="26"/>
              </w:rPr>
              <w:t>649,610</w:t>
            </w:r>
          </w:p>
        </w:tc>
        <w:tc>
          <w:tcPr>
            <w:tcW w:w="87" w:type="pct"/>
          </w:tcPr>
          <w:p w14:paraId="783BFBE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1E391181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C59DF32" w14:textId="0691B0D2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337,839</w:t>
            </w:r>
          </w:p>
        </w:tc>
        <w:tc>
          <w:tcPr>
            <w:tcW w:w="87" w:type="pct"/>
          </w:tcPr>
          <w:p w14:paraId="0ED4434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41B862BE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4D9E52" w14:textId="0E613199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204,769</w:t>
            </w:r>
          </w:p>
        </w:tc>
        <w:tc>
          <w:tcPr>
            <w:tcW w:w="87" w:type="pct"/>
          </w:tcPr>
          <w:p w14:paraId="7FBF7A5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758C9428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FDFEEA" w14:textId="59B0FAA6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87" w:type="pct"/>
          </w:tcPr>
          <w:p w14:paraId="0828F53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4AF294D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31F247" w14:textId="2D1CCB4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52,581</w:t>
            </w:r>
          </w:p>
        </w:tc>
        <w:tc>
          <w:tcPr>
            <w:tcW w:w="87" w:type="pct"/>
          </w:tcPr>
          <w:p w14:paraId="5E2872C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7160A47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C861C5" w14:textId="0ED045E5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84,872</w:t>
            </w:r>
          </w:p>
        </w:tc>
        <w:tc>
          <w:tcPr>
            <w:tcW w:w="87" w:type="pct"/>
          </w:tcPr>
          <w:p w14:paraId="215B8CD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1BF0EFC2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9D1946" w14:textId="53952673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51,52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" w:type="pct"/>
          </w:tcPr>
          <w:p w14:paraId="2ADF5F7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4F73EC37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A1C4BE" w14:textId="052AA12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3,89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</w:tr>
      <w:tr w:rsidR="00E531A7" w:rsidRPr="00E774FF" w14:paraId="6D0ECB1F" w14:textId="77777777" w:rsidTr="003B20D4">
        <w:tc>
          <w:tcPr>
            <w:tcW w:w="853" w:type="pct"/>
            <w:vAlign w:val="center"/>
          </w:tcPr>
          <w:p w14:paraId="3AFB99EF" w14:textId="77777777" w:rsidR="00E531A7" w:rsidRPr="00E774FF" w:rsidRDefault="00E531A7" w:rsidP="00E531A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</w:tcPr>
          <w:p w14:paraId="68995092" w14:textId="07280539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CB4D83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20D79464" w14:textId="28225180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685C69">
              <w:rPr>
                <w:rFonts w:ascii="Angsana New" w:eastAsia="Cordia New" w:hAnsi="Angsana New"/>
                <w:sz w:val="26"/>
                <w:szCs w:val="26"/>
              </w:rPr>
              <w:t>4,998</w:t>
            </w:r>
          </w:p>
        </w:tc>
        <w:tc>
          <w:tcPr>
            <w:tcW w:w="90" w:type="pct"/>
          </w:tcPr>
          <w:p w14:paraId="09649513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2B7BE16" w14:textId="7E4E5C8E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685C69">
              <w:rPr>
                <w:rFonts w:ascii="Angsana New" w:eastAsia="Cordia New" w:hAnsi="Angsana New"/>
                <w:sz w:val="26"/>
                <w:szCs w:val="26"/>
              </w:rPr>
              <w:t>10,496</w:t>
            </w:r>
          </w:p>
        </w:tc>
        <w:tc>
          <w:tcPr>
            <w:tcW w:w="87" w:type="pct"/>
          </w:tcPr>
          <w:p w14:paraId="0E043713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2C188BA" w14:textId="41121E26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87" w:type="pct"/>
          </w:tcPr>
          <w:p w14:paraId="65A72395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580CE711" w14:textId="620E39D5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87" w:type="pct"/>
          </w:tcPr>
          <w:p w14:paraId="02094C26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9BB0088" w14:textId="05FB820B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12,574</w:t>
            </w:r>
          </w:p>
        </w:tc>
        <w:tc>
          <w:tcPr>
            <w:tcW w:w="87" w:type="pct"/>
          </w:tcPr>
          <w:p w14:paraId="56103A1F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792AA80" w14:textId="21CE9045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5,061</w:t>
            </w:r>
          </w:p>
        </w:tc>
        <w:tc>
          <w:tcPr>
            <w:tcW w:w="87" w:type="pct"/>
          </w:tcPr>
          <w:p w14:paraId="60A3D846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8ACE53A" w14:textId="2A859C50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87" w:type="pct"/>
          </w:tcPr>
          <w:p w14:paraId="6BE295D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E9B6D03" w14:textId="016A299F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75,710</w:t>
            </w:r>
          </w:p>
        </w:tc>
        <w:tc>
          <w:tcPr>
            <w:tcW w:w="87" w:type="pct"/>
          </w:tcPr>
          <w:p w14:paraId="5BB1FB8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560A87F6" w14:textId="2BD2ACAA" w:rsidR="00E531A7" w:rsidRPr="004A7375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9C762C">
              <w:rPr>
                <w:rFonts w:ascii="Angsana New" w:hAnsi="Angsana New"/>
                <w:sz w:val="26"/>
                <w:szCs w:val="26"/>
              </w:rPr>
              <w:t>110,169</w:t>
            </w:r>
          </w:p>
        </w:tc>
      </w:tr>
      <w:tr w:rsidR="00E531A7" w:rsidRPr="00E774FF" w14:paraId="1DA3BB8D" w14:textId="77777777" w:rsidTr="003B20D4">
        <w:tc>
          <w:tcPr>
            <w:tcW w:w="853" w:type="pct"/>
            <w:vAlign w:val="center"/>
          </w:tcPr>
          <w:p w14:paraId="6B934D89" w14:textId="77777777" w:rsidR="00E531A7" w:rsidRPr="00E774FF" w:rsidRDefault="00E531A7" w:rsidP="00E531A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</w:tcPr>
          <w:p w14:paraId="155B96B7" w14:textId="4A61474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75B195A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38C68008" w14:textId="740718F5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9C762C">
              <w:rPr>
                <w:rFonts w:ascii="Angsana New" w:eastAsia="Cordia New" w:hAnsi="Angsana New"/>
                <w:sz w:val="26"/>
                <w:szCs w:val="26"/>
              </w:rPr>
              <w:t>9,221</w:t>
            </w:r>
          </w:p>
        </w:tc>
        <w:tc>
          <w:tcPr>
            <w:tcW w:w="90" w:type="pct"/>
          </w:tcPr>
          <w:p w14:paraId="322A8973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4E7D2C0" w14:textId="0C68FBB2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9C762C">
              <w:rPr>
                <w:rFonts w:ascii="Angsana New" w:eastAsia="Cordia New" w:hAnsi="Angsana New"/>
                <w:sz w:val="26"/>
                <w:szCs w:val="26"/>
              </w:rPr>
              <w:t>13,017</w:t>
            </w:r>
          </w:p>
        </w:tc>
        <w:tc>
          <w:tcPr>
            <w:tcW w:w="87" w:type="pct"/>
          </w:tcPr>
          <w:p w14:paraId="6C8CDEA6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3466A68" w14:textId="3F50DAE4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06831">
              <w:rPr>
                <w:rFonts w:ascii="Angsana New" w:hAnsi="Angsana New"/>
                <w:sz w:val="26"/>
                <w:szCs w:val="26"/>
              </w:rPr>
              <w:t>6,570</w:t>
            </w:r>
          </w:p>
        </w:tc>
        <w:tc>
          <w:tcPr>
            <w:tcW w:w="87" w:type="pct"/>
          </w:tcPr>
          <w:p w14:paraId="6F6D0B65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455B0605" w14:textId="4D726519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06831">
              <w:rPr>
                <w:rFonts w:ascii="Angsana New" w:hAnsi="Angsana New"/>
                <w:sz w:val="26"/>
                <w:szCs w:val="26"/>
              </w:rPr>
              <w:t>1,624</w:t>
            </w:r>
          </w:p>
        </w:tc>
        <w:tc>
          <w:tcPr>
            <w:tcW w:w="87" w:type="pct"/>
          </w:tcPr>
          <w:p w14:paraId="5002D00C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6F43B39" w14:textId="0DF18ED0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06831">
              <w:rPr>
                <w:rFonts w:ascii="Angsana New" w:hAnsi="Angsana New"/>
                <w:sz w:val="26"/>
                <w:szCs w:val="26"/>
              </w:rPr>
              <w:t>3,439</w:t>
            </w:r>
          </w:p>
        </w:tc>
        <w:tc>
          <w:tcPr>
            <w:tcW w:w="87" w:type="pct"/>
          </w:tcPr>
          <w:p w14:paraId="3290AB89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3117897" w14:textId="4FFDD004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04C2030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37B7123" w14:textId="5A0861C8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1AFF8D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6E985D6" w14:textId="6E99CC23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06831">
              <w:rPr>
                <w:rFonts w:ascii="Angsana New" w:hAnsi="Angsana New"/>
                <w:sz w:val="26"/>
                <w:szCs w:val="26"/>
              </w:rPr>
              <w:t>(33,871)</w:t>
            </w:r>
          </w:p>
        </w:tc>
        <w:tc>
          <w:tcPr>
            <w:tcW w:w="87" w:type="pct"/>
          </w:tcPr>
          <w:p w14:paraId="07C04BD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7729E784" w14:textId="5F9FE242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31A7" w:rsidRPr="00E774FF" w14:paraId="64793273" w14:textId="77777777" w:rsidTr="003B20D4">
        <w:tc>
          <w:tcPr>
            <w:tcW w:w="853" w:type="pct"/>
            <w:vAlign w:val="center"/>
          </w:tcPr>
          <w:p w14:paraId="2D5EC8CC" w14:textId="77777777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7F87BFC" w14:textId="5FA8696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2B933E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6084DEE" w14:textId="5D9DEC44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606831">
              <w:rPr>
                <w:rFonts w:ascii="Angsana New" w:eastAsia="Cordia New" w:hAnsi="Angsana New"/>
                <w:sz w:val="26"/>
                <w:szCs w:val="26"/>
              </w:rPr>
              <w:t>(4,408)</w:t>
            </w:r>
          </w:p>
        </w:tc>
        <w:tc>
          <w:tcPr>
            <w:tcW w:w="90" w:type="pct"/>
          </w:tcPr>
          <w:p w14:paraId="27A25B5C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A979F3B" w14:textId="685D05F2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BB66E5">
              <w:rPr>
                <w:rFonts w:ascii="Angsana New" w:eastAsia="Cordia New" w:hAnsi="Angsana New"/>
                <w:sz w:val="26"/>
                <w:szCs w:val="26"/>
              </w:rPr>
              <w:t>(24,052)</w:t>
            </w:r>
          </w:p>
        </w:tc>
        <w:tc>
          <w:tcPr>
            <w:tcW w:w="87" w:type="pct"/>
          </w:tcPr>
          <w:p w14:paraId="45C466DC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1AAAEA41" w14:textId="0A332BDF" w:rsidR="00E531A7" w:rsidRPr="0007184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9E97B68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7D301CAB" w14:textId="2643DF0D" w:rsidR="00E531A7" w:rsidRPr="00E365C2" w:rsidRDefault="007361D1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361D1">
              <w:rPr>
                <w:rFonts w:ascii="Angsana New" w:hAnsi="Angsana New"/>
                <w:sz w:val="26"/>
                <w:szCs w:val="26"/>
              </w:rPr>
              <w:t>(11,350)</w:t>
            </w:r>
          </w:p>
        </w:tc>
        <w:tc>
          <w:tcPr>
            <w:tcW w:w="87" w:type="pct"/>
          </w:tcPr>
          <w:p w14:paraId="39C8CECC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7B2398E" w14:textId="28E13D92" w:rsidR="00E531A7" w:rsidRPr="00E365C2" w:rsidRDefault="001C1B65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C1B65">
              <w:rPr>
                <w:rFonts w:ascii="Angsana New" w:hAnsi="Angsana New"/>
                <w:sz w:val="26"/>
                <w:szCs w:val="26"/>
              </w:rPr>
              <w:t>(32,175)</w:t>
            </w:r>
          </w:p>
        </w:tc>
        <w:tc>
          <w:tcPr>
            <w:tcW w:w="87" w:type="pct"/>
          </w:tcPr>
          <w:p w14:paraId="3B56E76F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FF967EA" w14:textId="4AFBE776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B66E5">
              <w:rPr>
                <w:rFonts w:ascii="Angsana New" w:hAnsi="Angsana New"/>
                <w:sz w:val="26"/>
                <w:szCs w:val="26"/>
              </w:rPr>
              <w:t>(8,487)</w:t>
            </w:r>
          </w:p>
        </w:tc>
        <w:tc>
          <w:tcPr>
            <w:tcW w:w="87" w:type="pct"/>
          </w:tcPr>
          <w:p w14:paraId="6E1446A2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1AE6B1C2" w14:textId="78288F29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B66E5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87" w:type="pct"/>
          </w:tcPr>
          <w:p w14:paraId="1F3E318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FFEB78C" w14:textId="308DF89E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9D455D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41EE0D18" w14:textId="299FD423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BB66E5">
              <w:rPr>
                <w:rFonts w:ascii="Angsana New" w:hAnsi="Angsana New"/>
                <w:sz w:val="26"/>
                <w:szCs w:val="26"/>
              </w:rPr>
              <w:t>(80,5</w:t>
            </w:r>
            <w:r w:rsidR="00AD3A86">
              <w:rPr>
                <w:rFonts w:ascii="Angsana New" w:hAnsi="Angsana New"/>
                <w:sz w:val="26"/>
                <w:szCs w:val="26"/>
              </w:rPr>
              <w:t>09</w:t>
            </w:r>
            <w:r w:rsidRPr="00BB66E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31A7" w:rsidRPr="00E774FF" w14:paraId="573992FB" w14:textId="77777777" w:rsidTr="003B20D4">
        <w:tc>
          <w:tcPr>
            <w:tcW w:w="853" w:type="pct"/>
            <w:vAlign w:val="center"/>
          </w:tcPr>
          <w:p w14:paraId="189152BA" w14:textId="047FB69E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40DCA00C" w14:textId="542D26D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C471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3" w:type="pct"/>
          </w:tcPr>
          <w:p w14:paraId="6AF4CD6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4C7857C9" w14:textId="351E54A4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33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1,208,696</w:t>
            </w:r>
          </w:p>
        </w:tc>
        <w:tc>
          <w:tcPr>
            <w:tcW w:w="90" w:type="pct"/>
          </w:tcPr>
          <w:p w14:paraId="3FCC8792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5CE" w14:textId="290A697D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33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649,071</w:t>
            </w:r>
          </w:p>
        </w:tc>
        <w:tc>
          <w:tcPr>
            <w:tcW w:w="87" w:type="pct"/>
          </w:tcPr>
          <w:p w14:paraId="6EA63A89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7A209DA4" w14:textId="10A5207C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71AD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345,165</w:t>
            </w:r>
          </w:p>
        </w:tc>
        <w:tc>
          <w:tcPr>
            <w:tcW w:w="87" w:type="pct"/>
          </w:tcPr>
          <w:p w14:paraId="504C90CB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45B8B19" w14:textId="1722DF47" w:rsidR="00E531A7" w:rsidRPr="00E365C2" w:rsidRDefault="001C1B65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1B65">
              <w:rPr>
                <w:rFonts w:ascii="Angsana New" w:hAnsi="Angsana New"/>
                <w:b/>
                <w:bCs/>
                <w:sz w:val="26"/>
                <w:szCs w:val="26"/>
              </w:rPr>
              <w:t>195,260</w:t>
            </w:r>
          </w:p>
        </w:tc>
        <w:tc>
          <w:tcPr>
            <w:tcW w:w="87" w:type="pct"/>
          </w:tcPr>
          <w:p w14:paraId="66F3FF45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994D4F5" w14:textId="2A41D15D" w:rsidR="00E531A7" w:rsidRPr="00E365C2" w:rsidRDefault="001C1B65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1B65">
              <w:rPr>
                <w:rFonts w:ascii="Angsana New" w:hAnsi="Angsana New"/>
                <w:b/>
                <w:bCs/>
                <w:sz w:val="26"/>
                <w:szCs w:val="26"/>
              </w:rPr>
              <w:t>691,940</w:t>
            </w:r>
          </w:p>
        </w:tc>
        <w:tc>
          <w:tcPr>
            <w:tcW w:w="87" w:type="pct"/>
          </w:tcPr>
          <w:p w14:paraId="1DBA7B25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6130081" w14:textId="6F823A6A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1AD0">
              <w:rPr>
                <w:rFonts w:ascii="Angsana New" w:hAnsi="Angsana New"/>
                <w:b/>
                <w:bCs/>
                <w:sz w:val="26"/>
                <w:szCs w:val="26"/>
              </w:rPr>
              <w:t>49,155</w:t>
            </w:r>
          </w:p>
        </w:tc>
        <w:tc>
          <w:tcPr>
            <w:tcW w:w="87" w:type="pct"/>
          </w:tcPr>
          <w:p w14:paraId="720701F8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11E36E46" w14:textId="19E004D2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1AD0">
              <w:rPr>
                <w:rFonts w:ascii="Angsana New" w:hAnsi="Angsana New"/>
                <w:b/>
                <w:bCs/>
                <w:sz w:val="26"/>
                <w:szCs w:val="26"/>
              </w:rPr>
              <w:t>85,192</w:t>
            </w:r>
          </w:p>
        </w:tc>
        <w:tc>
          <w:tcPr>
            <w:tcW w:w="87" w:type="pct"/>
          </w:tcPr>
          <w:p w14:paraId="5D0A2B8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6A359BEF" w14:textId="6A26427D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1AD0">
              <w:rPr>
                <w:rFonts w:ascii="Angsana New" w:hAnsi="Angsana New"/>
                <w:b/>
                <w:bCs/>
                <w:sz w:val="26"/>
                <w:szCs w:val="26"/>
              </w:rPr>
              <w:t>93,363</w:t>
            </w:r>
          </w:p>
        </w:tc>
        <w:tc>
          <w:tcPr>
            <w:tcW w:w="87" w:type="pct"/>
          </w:tcPr>
          <w:p w14:paraId="25AC064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5378AAB4" w14:textId="57868B24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1AD0">
              <w:rPr>
                <w:rFonts w:ascii="Angsana New" w:hAnsi="Angsana New"/>
                <w:b/>
                <w:bCs/>
                <w:sz w:val="26"/>
                <w:szCs w:val="26"/>
              </w:rPr>
              <w:t>3,928,83</w:t>
            </w:r>
            <w:r w:rsidR="00340E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E531A7" w:rsidRPr="00E774FF" w14:paraId="1E593F6B" w14:textId="77777777" w:rsidTr="003B20D4">
        <w:tc>
          <w:tcPr>
            <w:tcW w:w="853" w:type="pct"/>
          </w:tcPr>
          <w:p w14:paraId="56C88DFC" w14:textId="77777777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6792D7A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0768A3C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5460996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EB066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B605C8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ACB789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3ADE443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BEC12D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2A9C0E5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FDFBF4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05B906A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64190B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C5A422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DA7D0E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5A06948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97D9C4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2E1D67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CEE732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42C518E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31A7" w:rsidRPr="00E774FF" w14:paraId="0D522836" w14:textId="77777777" w:rsidTr="003B20D4">
        <w:tc>
          <w:tcPr>
            <w:tcW w:w="853" w:type="pct"/>
          </w:tcPr>
          <w:p w14:paraId="7D08AE91" w14:textId="77777777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511DF53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055571F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3A02A81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2F64DA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E0D98F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AB3314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14:paraId="07752A1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34DC4C8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</w:tcPr>
          <w:p w14:paraId="0271D72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456C3E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FA6A0F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679A34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379D7B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454BFF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52568EE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DB4F1A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01A7ADA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18BD773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</w:tcPr>
          <w:p w14:paraId="3792945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31A7" w:rsidRPr="00E774FF" w14:paraId="6B1283A8" w14:textId="77777777" w:rsidTr="003B20D4">
        <w:tc>
          <w:tcPr>
            <w:tcW w:w="853" w:type="pct"/>
          </w:tcPr>
          <w:p w14:paraId="59B9D198" w14:textId="77777777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48AAA00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54CA881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78D36F6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265EA8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7AE43A8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0A5367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14:paraId="7D263CE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EFC52E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</w:tcPr>
          <w:p w14:paraId="7106074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F51AC4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4B49C02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75CAA9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90A808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2F1DB6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237A5A1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7DE876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1EFE82D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4ED6F6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</w:tcPr>
          <w:p w14:paraId="43D8B13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31A7" w:rsidRPr="00E774FF" w14:paraId="444FF500" w14:textId="77777777" w:rsidTr="003B20D4">
        <w:tc>
          <w:tcPr>
            <w:tcW w:w="853" w:type="pct"/>
          </w:tcPr>
          <w:p w14:paraId="79C8B288" w14:textId="77777777" w:rsidR="00E531A7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F9AB921" w14:textId="77777777" w:rsidR="00A75AAA" w:rsidRPr="00E774FF" w:rsidRDefault="00A75AAA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2DBCF7C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579C65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6BBAAA8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2DF73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45717C3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DB6A98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14:paraId="5392D40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2DCA93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</w:tcPr>
          <w:p w14:paraId="2653B3C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42510F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4D07CF1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3FA12BD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51B48D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2C7593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54B69AC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C5B96A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60B096BB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193782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</w:tcPr>
          <w:p w14:paraId="4175191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31A7" w:rsidRPr="00E774FF" w14:paraId="020BD83C" w14:textId="77777777" w:rsidTr="003B20D4">
        <w:tc>
          <w:tcPr>
            <w:tcW w:w="853" w:type="pct"/>
            <w:vAlign w:val="center"/>
          </w:tcPr>
          <w:p w14:paraId="5978CF71" w14:textId="77777777" w:rsidR="00E531A7" w:rsidRDefault="00E531A7" w:rsidP="00A75AAA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="000244B4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</w:t>
            </w:r>
          </w:p>
          <w:p w14:paraId="52759E33" w14:textId="1D99536D" w:rsidR="00E531A7" w:rsidRPr="00E774FF" w:rsidRDefault="000244B4" w:rsidP="00A75AAA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327" w:type="pct"/>
          </w:tcPr>
          <w:p w14:paraId="0542F9C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7575D6D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44BF8D6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3A0BB8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48460CD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267912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</w:tcPr>
          <w:p w14:paraId="1A38B1C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C09F27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</w:tcPr>
          <w:p w14:paraId="74A8B0A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68CD6B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4154C2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0170D5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F67C40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3AD74EC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70F6F2A6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CC7C4E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26D9189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191812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</w:tcPr>
          <w:p w14:paraId="761440E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31A7" w:rsidRPr="00E774FF" w14:paraId="2F57A1D9" w14:textId="77777777" w:rsidTr="003B20D4">
        <w:tc>
          <w:tcPr>
            <w:tcW w:w="853" w:type="pct"/>
            <w:vAlign w:val="center"/>
          </w:tcPr>
          <w:p w14:paraId="000D02EA" w14:textId="52CC7CF0" w:rsidR="00E531A7" w:rsidRPr="00E774FF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327" w:type="pct"/>
          </w:tcPr>
          <w:p w14:paraId="0E357BF0" w14:textId="591101A8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34E0711E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2160659C" w14:textId="1DB5F4B1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841,993</w:t>
            </w:r>
          </w:p>
        </w:tc>
        <w:tc>
          <w:tcPr>
            <w:tcW w:w="90" w:type="pct"/>
          </w:tcPr>
          <w:p w14:paraId="0A26CD8B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0DA805FF" w14:textId="6EC479AB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549,401</w:t>
            </w:r>
          </w:p>
        </w:tc>
        <w:tc>
          <w:tcPr>
            <w:tcW w:w="87" w:type="pct"/>
          </w:tcPr>
          <w:p w14:paraId="01FAB978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0AA9DC0E" w14:textId="67411BAF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198,068</w:t>
            </w:r>
          </w:p>
        </w:tc>
        <w:tc>
          <w:tcPr>
            <w:tcW w:w="87" w:type="pct"/>
          </w:tcPr>
          <w:p w14:paraId="316BC60D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0E99BDB4" w14:textId="35195C3B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199,000</w:t>
            </w:r>
          </w:p>
        </w:tc>
        <w:tc>
          <w:tcPr>
            <w:tcW w:w="87" w:type="pct"/>
          </w:tcPr>
          <w:p w14:paraId="3B0F5694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6794617" w14:textId="2DE53A6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665,280</w:t>
            </w:r>
          </w:p>
        </w:tc>
        <w:tc>
          <w:tcPr>
            <w:tcW w:w="87" w:type="pct"/>
          </w:tcPr>
          <w:p w14:paraId="0582CC1B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05DCE2EE" w14:textId="65CC3A88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50,524</w:t>
            </w:r>
          </w:p>
        </w:tc>
        <w:tc>
          <w:tcPr>
            <w:tcW w:w="87" w:type="pct"/>
          </w:tcPr>
          <w:p w14:paraId="05FA8401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76A6CF09" w14:textId="1832A984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81,718</w:t>
            </w:r>
          </w:p>
        </w:tc>
        <w:tc>
          <w:tcPr>
            <w:tcW w:w="87" w:type="pct"/>
          </w:tcPr>
          <w:p w14:paraId="786180B4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F938415" w14:textId="28119C11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93EFBDC" w14:textId="77777777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305105C8" w14:textId="22EA5F08" w:rsidR="00E531A7" w:rsidRPr="003B20D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2,585,984</w:t>
            </w:r>
          </w:p>
        </w:tc>
      </w:tr>
      <w:tr w:rsidR="00E531A7" w:rsidRPr="00E774FF" w14:paraId="5A662178" w14:textId="77777777" w:rsidTr="003B20D4">
        <w:tc>
          <w:tcPr>
            <w:tcW w:w="853" w:type="pct"/>
            <w:vAlign w:val="center"/>
          </w:tcPr>
          <w:p w14:paraId="4C294634" w14:textId="6A97E3CF" w:rsidR="00E531A7" w:rsidRPr="00E774FF" w:rsidRDefault="00E531A7" w:rsidP="00E531A7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</w:tcPr>
          <w:p w14:paraId="02A30FC3" w14:textId="56F73249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44A0659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5866ED3C" w14:textId="0F9BCC08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39,55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pct"/>
          </w:tcPr>
          <w:p w14:paraId="7FA8064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C062982" w14:textId="78AE8D1E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45,34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" w:type="pct"/>
          </w:tcPr>
          <w:p w14:paraId="43735E5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BF6B154" w14:textId="5A579B9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28,456</w:t>
            </w:r>
          </w:p>
        </w:tc>
        <w:tc>
          <w:tcPr>
            <w:tcW w:w="87" w:type="pct"/>
          </w:tcPr>
          <w:p w14:paraId="01FDC42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7F5BB1F5" w14:textId="16237A89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9,566</w:t>
            </w:r>
          </w:p>
        </w:tc>
        <w:tc>
          <w:tcPr>
            <w:tcW w:w="87" w:type="pct"/>
          </w:tcPr>
          <w:p w14:paraId="7BC70C5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E329FE9" w14:textId="00781D4D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23,29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7" w:type="pct"/>
          </w:tcPr>
          <w:p w14:paraId="172D69D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4124EF" w14:textId="39D78548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2,31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7" w:type="pct"/>
          </w:tcPr>
          <w:p w14:paraId="1232AC8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D11B0BA" w14:textId="343D609F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1,81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7" w:type="pct"/>
          </w:tcPr>
          <w:p w14:paraId="6AB5A8C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619F3DA" w14:textId="5E6B90A6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D76071">
              <w:t>-</w:t>
            </w:r>
          </w:p>
        </w:tc>
        <w:tc>
          <w:tcPr>
            <w:tcW w:w="87" w:type="pct"/>
          </w:tcPr>
          <w:p w14:paraId="3CACC631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4B3C1107" w14:textId="0F602583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sz w:val="26"/>
                <w:szCs w:val="26"/>
              </w:rPr>
              <w:t>150,35</w:t>
            </w:r>
            <w:r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</w:tr>
      <w:tr w:rsidR="00E531A7" w:rsidRPr="00E774FF" w14:paraId="6A968D3D" w14:textId="77777777" w:rsidTr="003B20D4">
        <w:tc>
          <w:tcPr>
            <w:tcW w:w="853" w:type="pct"/>
            <w:vAlign w:val="center"/>
          </w:tcPr>
          <w:p w14:paraId="38B76896" w14:textId="47D2B4F9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B556FE4" w14:textId="699C5E78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7B24CBA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65FAC" w14:textId="0AC1047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(10,49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0718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pct"/>
          </w:tcPr>
          <w:p w14:paraId="37013D1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1CC69" w14:textId="7FD7CC9E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(159,08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0718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055BBA4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6F3DD" w14:textId="4F01ECC3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(7,974)</w:t>
            </w:r>
          </w:p>
        </w:tc>
        <w:tc>
          <w:tcPr>
            <w:tcW w:w="87" w:type="pct"/>
          </w:tcPr>
          <w:p w14:paraId="44C6419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F5C08" w14:textId="3F35E24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(21,587)</w:t>
            </w:r>
          </w:p>
        </w:tc>
        <w:tc>
          <w:tcPr>
            <w:tcW w:w="87" w:type="pct"/>
          </w:tcPr>
          <w:p w14:paraId="220A6365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3CDEC" w14:textId="5489597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Pr="008C534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913</w:t>
            </w:r>
            <w:r w:rsidRPr="008C53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584F7B0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E858A" w14:textId="0D762E6D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(13,7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8C53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1FC5F77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385A6" w14:textId="69FF530F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(4,8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  <w:r w:rsidRPr="008C53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6A1AD69E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56C6" w14:textId="5998088A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D76071">
              <w:t>-</w:t>
            </w:r>
          </w:p>
        </w:tc>
        <w:tc>
          <w:tcPr>
            <w:tcW w:w="87" w:type="pct"/>
          </w:tcPr>
          <w:p w14:paraId="2F15A89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0BD2E" w14:textId="7D9F786A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A7375">
              <w:rPr>
                <w:rFonts w:ascii="Angsana New" w:eastAsia="Cordia New" w:hAnsi="Angsana New"/>
                <w:sz w:val="26"/>
                <w:szCs w:val="26"/>
              </w:rPr>
              <w:t>(287,70</w:t>
            </w:r>
            <w:r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Pr="004A7375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E531A7" w:rsidRPr="00E774FF" w14:paraId="18D437F4" w14:textId="77777777" w:rsidTr="003B20D4">
        <w:tc>
          <w:tcPr>
            <w:tcW w:w="853" w:type="pct"/>
            <w:vAlign w:val="center"/>
          </w:tcPr>
          <w:p w14:paraId="08AAC87C" w14:textId="38568DD0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  <w:p w14:paraId="08CBB327" w14:textId="54D50A65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776D856A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9A4A17C" w14:textId="60ECCC7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BD3BC0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16A8FE2A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4E067C6" w14:textId="3FA42194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871,056</w:t>
            </w:r>
          </w:p>
        </w:tc>
        <w:tc>
          <w:tcPr>
            <w:tcW w:w="90" w:type="pct"/>
          </w:tcPr>
          <w:p w14:paraId="3FFA08F9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53ED06FA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636FD77" w14:textId="6C2B4B1A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435,662</w:t>
            </w:r>
          </w:p>
        </w:tc>
        <w:tc>
          <w:tcPr>
            <w:tcW w:w="87" w:type="pct"/>
          </w:tcPr>
          <w:p w14:paraId="36A6A33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5005F461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1D108F1" w14:textId="47317944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218,550</w:t>
            </w:r>
          </w:p>
        </w:tc>
        <w:tc>
          <w:tcPr>
            <w:tcW w:w="87" w:type="pct"/>
          </w:tcPr>
          <w:p w14:paraId="3B50DEB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48ED2E4D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7CF22A" w14:textId="0F7CFC7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186,979</w:t>
            </w:r>
          </w:p>
        </w:tc>
        <w:tc>
          <w:tcPr>
            <w:tcW w:w="87" w:type="pct"/>
          </w:tcPr>
          <w:p w14:paraId="5C630D5F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424D8233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F04E6BA" w14:textId="4E16231A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618,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662</w:t>
            </w:r>
          </w:p>
        </w:tc>
        <w:tc>
          <w:tcPr>
            <w:tcW w:w="87" w:type="pct"/>
          </w:tcPr>
          <w:p w14:paraId="5A145904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02D15CE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9A7DA6C" w14:textId="3288ABA1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39,081</w:t>
            </w:r>
          </w:p>
        </w:tc>
        <w:tc>
          <w:tcPr>
            <w:tcW w:w="87" w:type="pct"/>
          </w:tcPr>
          <w:p w14:paraId="177357A0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4FAF02F7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EF5484D" w14:textId="1CAA6345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78,643</w:t>
            </w:r>
          </w:p>
        </w:tc>
        <w:tc>
          <w:tcPr>
            <w:tcW w:w="87" w:type="pct"/>
          </w:tcPr>
          <w:p w14:paraId="62E38E22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274F3DEF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ED0983A" w14:textId="0811A0B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36CB5C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14A37A31" w14:textId="77777777" w:rsidR="00E531A7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C872CF2" w14:textId="2607CF2B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2,448,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633</w:t>
            </w:r>
          </w:p>
        </w:tc>
      </w:tr>
      <w:tr w:rsidR="00E531A7" w:rsidRPr="00E774FF" w14:paraId="2BE1623D" w14:textId="77777777" w:rsidTr="003B20D4">
        <w:tc>
          <w:tcPr>
            <w:tcW w:w="853" w:type="pct"/>
            <w:vAlign w:val="center"/>
          </w:tcPr>
          <w:p w14:paraId="4C400816" w14:textId="70554976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</w:tcPr>
          <w:p w14:paraId="7109FDCF" w14:textId="1F28794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75AD8AD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63371CAB" w14:textId="0F2B5EFA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34,565</w:t>
            </w:r>
          </w:p>
        </w:tc>
        <w:tc>
          <w:tcPr>
            <w:tcW w:w="90" w:type="pct"/>
          </w:tcPr>
          <w:p w14:paraId="5453B25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9ECEAB4" w14:textId="0E090285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43,68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7" w:type="pct"/>
          </w:tcPr>
          <w:p w14:paraId="00F4B8F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47695ADC" w14:textId="1AEEA744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29,232</w:t>
            </w:r>
          </w:p>
        </w:tc>
        <w:tc>
          <w:tcPr>
            <w:tcW w:w="87" w:type="pct"/>
          </w:tcPr>
          <w:p w14:paraId="2FCF966C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49CA6CC6" w14:textId="78844AC0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7,550</w:t>
            </w:r>
          </w:p>
        </w:tc>
        <w:tc>
          <w:tcPr>
            <w:tcW w:w="87" w:type="pct"/>
          </w:tcPr>
          <w:p w14:paraId="75BBC2F7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F33722B" w14:textId="3025AFB9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23,97</w:t>
            </w:r>
            <w:r w:rsidR="00B76E2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33AFBFF3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863AF6E" w14:textId="4FA8751C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2,213</w:t>
            </w:r>
          </w:p>
        </w:tc>
        <w:tc>
          <w:tcPr>
            <w:tcW w:w="87" w:type="pct"/>
          </w:tcPr>
          <w:p w14:paraId="234E0D38" w14:textId="77777777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45DD35F" w14:textId="357F2BDD" w:rsidR="00E531A7" w:rsidRPr="00E774F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1,726</w:t>
            </w:r>
          </w:p>
        </w:tc>
        <w:tc>
          <w:tcPr>
            <w:tcW w:w="87" w:type="pct"/>
          </w:tcPr>
          <w:p w14:paraId="1E829591" w14:textId="77777777" w:rsidR="00E531A7" w:rsidRPr="00F321D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2B09C0B" w14:textId="26C53787" w:rsidR="00E531A7" w:rsidRPr="00F321D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C5F0699" w14:textId="77777777" w:rsidR="00E531A7" w:rsidRPr="00F321D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048CE2B1" w14:textId="057CA494" w:rsidR="00E531A7" w:rsidRPr="00F321DF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343F16">
              <w:rPr>
                <w:rFonts w:ascii="Angsana New" w:hAnsi="Angsana New"/>
                <w:sz w:val="26"/>
                <w:szCs w:val="26"/>
              </w:rPr>
              <w:t>142,94</w:t>
            </w:r>
            <w:r w:rsidR="007F5F6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531A7" w:rsidRPr="00E774FF" w14:paraId="35E0BDB0" w14:textId="77777777" w:rsidTr="003B20D4">
        <w:tc>
          <w:tcPr>
            <w:tcW w:w="853" w:type="pct"/>
            <w:vAlign w:val="center"/>
          </w:tcPr>
          <w:p w14:paraId="2C281405" w14:textId="4CCCB464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05905555" w14:textId="6EC03DC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D2642B6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3619BEB3" w14:textId="32394765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27AB4">
              <w:rPr>
                <w:rFonts w:ascii="Angsana New" w:hAnsi="Angsana New"/>
                <w:sz w:val="26"/>
                <w:szCs w:val="26"/>
              </w:rPr>
              <w:t>(4,308)</w:t>
            </w:r>
          </w:p>
        </w:tc>
        <w:tc>
          <w:tcPr>
            <w:tcW w:w="90" w:type="pct"/>
          </w:tcPr>
          <w:p w14:paraId="14B5AABD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4A5771FA" w14:textId="147CD4C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627AB4">
              <w:rPr>
                <w:rFonts w:ascii="Angsana New" w:hAnsi="Angsana New"/>
                <w:sz w:val="26"/>
                <w:szCs w:val="26"/>
              </w:rPr>
              <w:t>(23,994)</w:t>
            </w:r>
          </w:p>
        </w:tc>
        <w:tc>
          <w:tcPr>
            <w:tcW w:w="87" w:type="pct"/>
          </w:tcPr>
          <w:p w14:paraId="17BC60E2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DCAA4DD" w14:textId="0CA15A44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27AB4">
              <w:t>-</w:t>
            </w:r>
          </w:p>
        </w:tc>
        <w:tc>
          <w:tcPr>
            <w:tcW w:w="87" w:type="pct"/>
          </w:tcPr>
          <w:p w14:paraId="2223909F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6920370" w14:textId="654FB543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27AB4">
              <w:rPr>
                <w:rFonts w:ascii="Angsana New" w:hAnsi="Angsana New"/>
                <w:sz w:val="26"/>
                <w:szCs w:val="26"/>
              </w:rPr>
              <w:t>(11,187)</w:t>
            </w:r>
          </w:p>
        </w:tc>
        <w:tc>
          <w:tcPr>
            <w:tcW w:w="87" w:type="pct"/>
          </w:tcPr>
          <w:p w14:paraId="0A9AC465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8E3DD04" w14:textId="3B91C142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27AB4">
              <w:rPr>
                <w:rFonts w:ascii="Angsana New" w:hAnsi="Angsana New"/>
                <w:sz w:val="26"/>
                <w:szCs w:val="26"/>
              </w:rPr>
              <w:t>(32,12</w:t>
            </w:r>
            <w:r w:rsidR="00B76E24">
              <w:rPr>
                <w:rFonts w:ascii="Angsana New" w:hAnsi="Angsana New"/>
                <w:sz w:val="26"/>
                <w:szCs w:val="26"/>
              </w:rPr>
              <w:t>4</w:t>
            </w:r>
            <w:r w:rsidRPr="00627AB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08A2C0CB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E139434" w14:textId="08C50048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27AB4">
              <w:rPr>
                <w:rFonts w:ascii="Angsana New" w:hAnsi="Angsana New"/>
                <w:sz w:val="26"/>
                <w:szCs w:val="26"/>
              </w:rPr>
              <w:t>(7,634)</w:t>
            </w:r>
          </w:p>
        </w:tc>
        <w:tc>
          <w:tcPr>
            <w:tcW w:w="87" w:type="pct"/>
          </w:tcPr>
          <w:p w14:paraId="20294D3C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5C3D08D3" w14:textId="291623C8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627AB4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87" w:type="pct"/>
          </w:tcPr>
          <w:p w14:paraId="2C8864FD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8A8273E" w14:textId="76F00ADC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627AB4">
              <w:t>-</w:t>
            </w:r>
          </w:p>
        </w:tc>
        <w:tc>
          <w:tcPr>
            <w:tcW w:w="87" w:type="pct"/>
          </w:tcPr>
          <w:p w14:paraId="75F65A39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4A15801D" w14:textId="54E3AA85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627AB4">
              <w:rPr>
                <w:rFonts w:ascii="Angsana New" w:eastAsia="Cordia New" w:hAnsi="Angsana New"/>
                <w:sz w:val="26"/>
                <w:szCs w:val="26"/>
              </w:rPr>
              <w:t>(79,28</w:t>
            </w:r>
            <w:r w:rsidR="00721039">
              <w:rPr>
                <w:rFonts w:ascii="Angsana New" w:eastAsia="Cordia New" w:hAnsi="Angsana New"/>
                <w:sz w:val="26"/>
                <w:szCs w:val="26"/>
              </w:rPr>
              <w:t>4</w:t>
            </w:r>
            <w:r w:rsidRPr="00627AB4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E531A7" w:rsidRPr="00E774FF" w14:paraId="4670C74A" w14:textId="77777777" w:rsidTr="003B20D4">
        <w:tc>
          <w:tcPr>
            <w:tcW w:w="853" w:type="pct"/>
            <w:vAlign w:val="center"/>
          </w:tcPr>
          <w:p w14:paraId="09D9EB06" w14:textId="772C4420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660F0617" w14:textId="600EE53D" w:rsidR="00E531A7" w:rsidRPr="00343F16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43F1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96997CA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12F10EC1" w14:textId="67B7EA88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901,313</w:t>
            </w:r>
          </w:p>
        </w:tc>
        <w:tc>
          <w:tcPr>
            <w:tcW w:w="90" w:type="pct"/>
          </w:tcPr>
          <w:p w14:paraId="44CFCAF2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72A96EAB" w14:textId="419E50ED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455,3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87" w:type="pct"/>
          </w:tcPr>
          <w:p w14:paraId="69077E45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5F84097C" w14:textId="4785C34C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247,782</w:t>
            </w:r>
          </w:p>
        </w:tc>
        <w:tc>
          <w:tcPr>
            <w:tcW w:w="87" w:type="pct"/>
          </w:tcPr>
          <w:p w14:paraId="676CD3E1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550945EA" w14:textId="7F536229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183,342</w:t>
            </w:r>
          </w:p>
        </w:tc>
        <w:tc>
          <w:tcPr>
            <w:tcW w:w="87" w:type="pct"/>
          </w:tcPr>
          <w:p w14:paraId="5FCC006A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038DD9E" w14:textId="1EBF8D1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610,51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7" w:type="pct"/>
          </w:tcPr>
          <w:p w14:paraId="109ABA96" w14:textId="00899E2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AF4CB36" w14:textId="1788BBB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33,660</w:t>
            </w:r>
          </w:p>
        </w:tc>
        <w:tc>
          <w:tcPr>
            <w:tcW w:w="87" w:type="pct"/>
          </w:tcPr>
          <w:p w14:paraId="3C248B5E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61036A31" w14:textId="7C9E1A2C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hAnsi="Angsana New"/>
                <w:b/>
                <w:bCs/>
                <w:sz w:val="26"/>
                <w:szCs w:val="26"/>
              </w:rPr>
              <w:t>80,33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7" w:type="pct"/>
          </w:tcPr>
          <w:p w14:paraId="5B0DB9DC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38A00184" w14:textId="71DD8B6F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27AB4">
              <w:rPr>
                <w:b/>
                <w:bCs/>
              </w:rPr>
              <w:t>-</w:t>
            </w:r>
          </w:p>
        </w:tc>
        <w:tc>
          <w:tcPr>
            <w:tcW w:w="87" w:type="pct"/>
          </w:tcPr>
          <w:p w14:paraId="6D670190" w14:textId="77777777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23B3DEA3" w14:textId="1128E080" w:rsidR="00E531A7" w:rsidRPr="00627AB4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27AB4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2,512,2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89</w:t>
            </w:r>
          </w:p>
        </w:tc>
      </w:tr>
      <w:tr w:rsidR="00E531A7" w:rsidRPr="00E774FF" w14:paraId="44938541" w14:textId="77777777" w:rsidTr="003B20D4">
        <w:tc>
          <w:tcPr>
            <w:tcW w:w="853" w:type="pct"/>
          </w:tcPr>
          <w:p w14:paraId="3737C4A8" w14:textId="3EC0F3D3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71802FEE" w14:textId="0B56B382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5DBBA190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023204EE" w14:textId="18312B24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53F3DC5A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4D5943E3" w14:textId="3150BE4C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48E281D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0CA5D9C6" w14:textId="01A1489F" w:rsidR="00E531A7" w:rsidRPr="008C534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1A03082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0971D22F" w14:textId="236BBB8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E98F837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7D773716" w14:textId="7705F39F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189306A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7134239" w14:textId="3A600E5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8E07E3D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757DBD5" w14:textId="1212ED4F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0991C8C" w14:textId="3CCEF0AE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1CE8FA1B" w14:textId="7B26B109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0CFB015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2AA2DA0A" w14:textId="16628F19" w:rsidR="00E531A7" w:rsidRPr="008C534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</w:pPr>
          </w:p>
        </w:tc>
      </w:tr>
      <w:tr w:rsidR="00E531A7" w:rsidRPr="00E774FF" w14:paraId="7CA2E36A" w14:textId="77777777" w:rsidTr="003B20D4">
        <w:tc>
          <w:tcPr>
            <w:tcW w:w="853" w:type="pct"/>
          </w:tcPr>
          <w:p w14:paraId="29A96F55" w14:textId="5E186A0D" w:rsidR="00E531A7" w:rsidRPr="00E774FF" w:rsidRDefault="00E531A7" w:rsidP="00E531A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27" w:type="pct"/>
          </w:tcPr>
          <w:p w14:paraId="58B3E310" w14:textId="64A60E71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081AD500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14:paraId="086A21F7" w14:textId="51850255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AA5C6B6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4C526FB" w14:textId="76B74553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A75567B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12838AB9" w14:textId="6FEB882C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B6D8D1C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14CB43F7" w14:textId="39D3E61D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4FB1792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FC428C3" w14:textId="112FB031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35C89D1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02013FA" w14:textId="6D87107B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9AB6418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5F2BB360" w14:textId="71901FDD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A8D4EBB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0A122225" w14:textId="412351C1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4B4A07B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507D93FB" w14:textId="03042552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31A7" w:rsidRPr="00E774FF" w14:paraId="2FD30174" w14:textId="77777777" w:rsidTr="003B20D4">
        <w:tc>
          <w:tcPr>
            <w:tcW w:w="853" w:type="pct"/>
            <w:vAlign w:val="center"/>
          </w:tcPr>
          <w:p w14:paraId="0FFB548B" w14:textId="0E59552F" w:rsidR="00E531A7" w:rsidRPr="00E774FF" w:rsidRDefault="00E531A7" w:rsidP="00E531A7">
            <w:pPr>
              <w:spacing w:line="340" w:lineRule="exac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373E900F" w14:textId="5F65861C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3" w:type="pct"/>
          </w:tcPr>
          <w:p w14:paraId="762961F1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2C9F5A3B" w14:textId="4D460FC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327,829</w:t>
            </w:r>
          </w:p>
        </w:tc>
        <w:tc>
          <w:tcPr>
            <w:tcW w:w="90" w:type="pct"/>
          </w:tcPr>
          <w:p w14:paraId="785550B0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7C05662C" w14:textId="6643209B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213,948</w:t>
            </w:r>
          </w:p>
        </w:tc>
        <w:tc>
          <w:tcPr>
            <w:tcW w:w="87" w:type="pct"/>
          </w:tcPr>
          <w:p w14:paraId="762D9819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14:paraId="4E30E97F" w14:textId="0F5C7ABC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119,289</w:t>
            </w:r>
          </w:p>
        </w:tc>
        <w:tc>
          <w:tcPr>
            <w:tcW w:w="87" w:type="pct"/>
          </w:tcPr>
          <w:p w14:paraId="457A9510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</w:tcPr>
          <w:p w14:paraId="0AB55E2F" w14:textId="64C2D67F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17,790</w:t>
            </w:r>
          </w:p>
        </w:tc>
        <w:tc>
          <w:tcPr>
            <w:tcW w:w="87" w:type="pct"/>
          </w:tcPr>
          <w:p w14:paraId="6AEADC9B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4F1E149A" w14:textId="552711D0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89,440</w:t>
            </w:r>
          </w:p>
        </w:tc>
        <w:tc>
          <w:tcPr>
            <w:tcW w:w="87" w:type="pct"/>
          </w:tcPr>
          <w:p w14:paraId="5009402B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DEFA4DD" w14:textId="658465EA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13,500</w:t>
            </w:r>
          </w:p>
        </w:tc>
        <w:tc>
          <w:tcPr>
            <w:tcW w:w="87" w:type="pct"/>
          </w:tcPr>
          <w:p w14:paraId="3D9473B3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03276376" w14:textId="6ACF37B8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6,229</w:t>
            </w:r>
          </w:p>
        </w:tc>
        <w:tc>
          <w:tcPr>
            <w:tcW w:w="87" w:type="pct"/>
          </w:tcPr>
          <w:p w14:paraId="191F59A5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62BED620" w14:textId="5FB1B6B1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51,524</w:t>
            </w:r>
          </w:p>
        </w:tc>
        <w:tc>
          <w:tcPr>
            <w:tcW w:w="87" w:type="pct"/>
          </w:tcPr>
          <w:p w14:paraId="4E296988" w14:textId="77777777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</w:tcPr>
          <w:p w14:paraId="25C2736E" w14:textId="725A87AB" w:rsidR="00E531A7" w:rsidRPr="00E365C2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1,450,540</w:t>
            </w:r>
          </w:p>
        </w:tc>
      </w:tr>
      <w:tr w:rsidR="00E531A7" w:rsidRPr="00143722" w14:paraId="6FE4A0E9" w14:textId="77777777" w:rsidTr="003B20D4">
        <w:tc>
          <w:tcPr>
            <w:tcW w:w="853" w:type="pct"/>
            <w:vAlign w:val="center"/>
          </w:tcPr>
          <w:p w14:paraId="4CEB8559" w14:textId="02163985" w:rsidR="00E531A7" w:rsidRPr="00143722" w:rsidRDefault="00E531A7" w:rsidP="00E531A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58F59998" w14:textId="7671211E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3" w:type="pct"/>
          </w:tcPr>
          <w:p w14:paraId="61123B61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137CDCF2" w14:textId="6FB607AC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307,383</w:t>
            </w:r>
          </w:p>
        </w:tc>
        <w:tc>
          <w:tcPr>
            <w:tcW w:w="90" w:type="pct"/>
          </w:tcPr>
          <w:p w14:paraId="3834E830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60BC3CB9" w14:textId="6B38963A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193,722</w:t>
            </w:r>
          </w:p>
        </w:tc>
        <w:tc>
          <w:tcPr>
            <w:tcW w:w="87" w:type="pct"/>
          </w:tcPr>
          <w:p w14:paraId="30726365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14:paraId="2F5BD988" w14:textId="2061C5B1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97,383</w:t>
            </w:r>
          </w:p>
        </w:tc>
        <w:tc>
          <w:tcPr>
            <w:tcW w:w="87" w:type="pct"/>
          </w:tcPr>
          <w:p w14:paraId="71B506F4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</w:tcPr>
          <w:p w14:paraId="48D8A298" w14:textId="5005A220" w:rsidR="00E531A7" w:rsidRPr="00A935D1" w:rsidRDefault="008B009E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8B009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11,918</w:t>
            </w:r>
          </w:p>
        </w:tc>
        <w:tc>
          <w:tcPr>
            <w:tcW w:w="87" w:type="pct"/>
          </w:tcPr>
          <w:p w14:paraId="39E2870C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4263AB6E" w14:textId="402D96EE" w:rsidR="00E531A7" w:rsidRPr="00A935D1" w:rsidRDefault="00044362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4436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81,4</w:t>
            </w:r>
            <w:r w:rsidR="00E8660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87" w:type="pct"/>
          </w:tcPr>
          <w:p w14:paraId="04B46D29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18CC7B57" w14:textId="043AD8EF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15,495</w:t>
            </w:r>
          </w:p>
        </w:tc>
        <w:tc>
          <w:tcPr>
            <w:tcW w:w="87" w:type="pct"/>
          </w:tcPr>
          <w:p w14:paraId="77A469FB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7982B6EB" w14:textId="3383892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4,860</w:t>
            </w:r>
          </w:p>
        </w:tc>
        <w:tc>
          <w:tcPr>
            <w:tcW w:w="87" w:type="pct"/>
          </w:tcPr>
          <w:p w14:paraId="26B05593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55CFBA26" w14:textId="49CE38FF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93,363</w:t>
            </w:r>
          </w:p>
        </w:tc>
        <w:tc>
          <w:tcPr>
            <w:tcW w:w="87" w:type="pct"/>
          </w:tcPr>
          <w:p w14:paraId="1D25242A" w14:textId="77777777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</w:tcPr>
          <w:p w14:paraId="34E9295D" w14:textId="05FDD522" w:rsidR="00E531A7" w:rsidRPr="00A935D1" w:rsidRDefault="00E531A7" w:rsidP="00E5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935D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1,416,544</w:t>
            </w:r>
          </w:p>
        </w:tc>
      </w:tr>
    </w:tbl>
    <w:p w14:paraId="30FDF977" w14:textId="77777777" w:rsidR="00A97915" w:rsidRPr="00933DB1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88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259"/>
        <w:gridCol w:w="994"/>
        <w:gridCol w:w="250"/>
        <w:gridCol w:w="1101"/>
        <w:gridCol w:w="250"/>
        <w:gridCol w:w="1113"/>
        <w:gridCol w:w="253"/>
        <w:gridCol w:w="1116"/>
        <w:gridCol w:w="250"/>
        <w:gridCol w:w="1107"/>
        <w:gridCol w:w="247"/>
        <w:gridCol w:w="1015"/>
        <w:gridCol w:w="271"/>
        <w:gridCol w:w="1068"/>
        <w:gridCol w:w="253"/>
        <w:gridCol w:w="1012"/>
        <w:gridCol w:w="247"/>
        <w:gridCol w:w="1065"/>
        <w:gridCol w:w="9"/>
      </w:tblGrid>
      <w:tr w:rsidR="006948FF" w:rsidRPr="00E774FF" w14:paraId="6EFDBAF6" w14:textId="77777777" w:rsidTr="00162B8C">
        <w:trPr>
          <w:gridAfter w:val="1"/>
          <w:wAfter w:w="3" w:type="pct"/>
          <w:tblHeader/>
        </w:trPr>
        <w:tc>
          <w:tcPr>
            <w:tcW w:w="1095" w:type="pct"/>
            <w:vAlign w:val="bottom"/>
          </w:tcPr>
          <w:p w14:paraId="3E11AE59" w14:textId="1EB846B0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  <w:vAlign w:val="bottom"/>
          </w:tcPr>
          <w:p w14:paraId="475A51B7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02E" w:rsidRPr="00E774FF" w14:paraId="0B3B07AB" w14:textId="77777777" w:rsidTr="00162B8C">
        <w:trPr>
          <w:gridAfter w:val="1"/>
          <w:wAfter w:w="3" w:type="pct"/>
          <w:trHeight w:val="1368"/>
          <w:tblHeader/>
        </w:trPr>
        <w:tc>
          <w:tcPr>
            <w:tcW w:w="1095" w:type="pct"/>
            <w:vAlign w:val="bottom"/>
          </w:tcPr>
          <w:p w14:paraId="16FA5546" w14:textId="77777777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4" w:type="pct"/>
            <w:vAlign w:val="bottom"/>
          </w:tcPr>
          <w:p w14:paraId="1CA6131B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84" w:type="pct"/>
            <w:vAlign w:val="bottom"/>
          </w:tcPr>
          <w:p w14:paraId="2A37C0E3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EF8248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7A65D85F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4" w:type="pct"/>
            <w:vAlign w:val="bottom"/>
          </w:tcPr>
          <w:p w14:paraId="302ABB02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vAlign w:val="bottom"/>
          </w:tcPr>
          <w:p w14:paraId="7255175C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56E2A3E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2E577640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C60340A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41B945B7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vAlign w:val="bottom"/>
          </w:tcPr>
          <w:p w14:paraId="7BB44E7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F3385B9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69DD72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</w:tcPr>
          <w:p w14:paraId="7054084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2CE511A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00A2D0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16E7CE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6BA5A1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1" w:type="pct"/>
          </w:tcPr>
          <w:p w14:paraId="761F430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85C3E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5E92DB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D8C0CC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38184" w14:textId="7AF08979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EA10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5" w:type="pct"/>
          </w:tcPr>
          <w:p w14:paraId="5D1C8084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97B2072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73987CBE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3BF6823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3" w:type="pct"/>
            <w:vAlign w:val="bottom"/>
          </w:tcPr>
          <w:p w14:paraId="7AEED8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38074DA8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5608081E" w14:textId="77777777" w:rsidTr="00162B8C">
        <w:trPr>
          <w:gridAfter w:val="1"/>
          <w:wAfter w:w="3" w:type="pct"/>
          <w:tblHeader/>
        </w:trPr>
        <w:tc>
          <w:tcPr>
            <w:tcW w:w="1095" w:type="pct"/>
          </w:tcPr>
          <w:p w14:paraId="72A1D23B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</w:tcPr>
          <w:p w14:paraId="450B1A98" w14:textId="635711C9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0C356C93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D2C4B02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4" w:type="pct"/>
          </w:tcPr>
          <w:p w14:paraId="7746329C" w14:textId="77777777" w:rsidR="00C50468" w:rsidRPr="00E774FF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109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63C133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69BA3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4" w:type="pct"/>
          </w:tcPr>
          <w:p w14:paraId="279B51F1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14:paraId="0CA3604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5" w:type="pct"/>
          </w:tcPr>
          <w:p w14:paraId="72B1091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0CB7736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</w:tcPr>
          <w:p w14:paraId="74D3168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6114FAC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CE5C9A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6762DA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EC2A182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BBACE6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88CCE2F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CCEC493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3584400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3B20D4" w:rsidRPr="00E774FF" w14:paraId="1CE39422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7892FC32" w14:textId="5AE120A6" w:rsidR="003B20D4" w:rsidRPr="00E774FF" w:rsidRDefault="003B20D4" w:rsidP="003B20D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334" w:type="pct"/>
          </w:tcPr>
          <w:p w14:paraId="39E1FE3B" w14:textId="70BE8B8B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2DE2DED9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738BF442" w14:textId="3A2368D5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549,183</w:t>
            </w:r>
          </w:p>
        </w:tc>
        <w:tc>
          <w:tcPr>
            <w:tcW w:w="84" w:type="pct"/>
          </w:tcPr>
          <w:p w14:paraId="5B26887A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704E9DF0" w14:textId="498B5D2D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712,797</w:t>
            </w:r>
          </w:p>
        </w:tc>
        <w:tc>
          <w:tcPr>
            <w:tcW w:w="85" w:type="pct"/>
          </w:tcPr>
          <w:p w14:paraId="130DF66D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19B37F5A" w14:textId="5F11E521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151,832</w:t>
            </w:r>
          </w:p>
        </w:tc>
        <w:tc>
          <w:tcPr>
            <w:tcW w:w="84" w:type="pct"/>
          </w:tcPr>
          <w:p w14:paraId="16296BAD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E14865E" w14:textId="413AAA87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20D4">
              <w:rPr>
                <w:rFonts w:ascii="Angsana New" w:hAnsi="Angsana New"/>
                <w:sz w:val="26"/>
                <w:szCs w:val="26"/>
              </w:rPr>
              <w:t>354,148</w:t>
            </w:r>
          </w:p>
        </w:tc>
        <w:tc>
          <w:tcPr>
            <w:tcW w:w="83" w:type="pct"/>
          </w:tcPr>
          <w:p w14:paraId="047398AC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1B4ADC3" w14:textId="00431D36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38,917</w:t>
            </w:r>
          </w:p>
        </w:tc>
        <w:tc>
          <w:tcPr>
            <w:tcW w:w="91" w:type="pct"/>
          </w:tcPr>
          <w:p w14:paraId="6B7B0347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939BB25" w14:textId="6EEDFBEB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68,851</w:t>
            </w:r>
          </w:p>
        </w:tc>
        <w:tc>
          <w:tcPr>
            <w:tcW w:w="85" w:type="pct"/>
          </w:tcPr>
          <w:p w14:paraId="66CD5A1F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F0755BD" w14:textId="23306841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6,608</w:t>
            </w:r>
          </w:p>
        </w:tc>
        <w:tc>
          <w:tcPr>
            <w:tcW w:w="83" w:type="pct"/>
          </w:tcPr>
          <w:p w14:paraId="077124E1" w14:textId="77777777" w:rsidR="003B20D4" w:rsidRP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1AA090E6" w14:textId="2267A560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20D4">
              <w:rPr>
                <w:rFonts w:ascii="Angsana New" w:eastAsia="Cordia New" w:hAnsi="Angsana New"/>
                <w:sz w:val="26"/>
                <w:szCs w:val="26"/>
              </w:rPr>
              <w:t>2,196,127</w:t>
            </w:r>
          </w:p>
        </w:tc>
      </w:tr>
      <w:tr w:rsidR="003B20D4" w:rsidRPr="00E774FF" w14:paraId="5820E562" w14:textId="77777777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61B6A841" w14:textId="154D5B16" w:rsidR="003B20D4" w:rsidRPr="00E774FF" w:rsidRDefault="003B20D4" w:rsidP="003B20D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</w:tcPr>
          <w:p w14:paraId="37619F87" w14:textId="219F7D3C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731D6AF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5CCD9" w14:textId="12FA3E85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sz w:val="26"/>
                <w:szCs w:val="26"/>
              </w:rPr>
              <w:t>2,004</w:t>
            </w:r>
          </w:p>
        </w:tc>
        <w:tc>
          <w:tcPr>
            <w:tcW w:w="84" w:type="pct"/>
          </w:tcPr>
          <w:p w14:paraId="0F904912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D4FFFC5" w14:textId="354672C4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15,268</w:t>
            </w:r>
          </w:p>
        </w:tc>
        <w:tc>
          <w:tcPr>
            <w:tcW w:w="85" w:type="pct"/>
          </w:tcPr>
          <w:p w14:paraId="7114064D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28429ABB" w14:textId="1FED8A59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2,844</w:t>
            </w:r>
          </w:p>
        </w:tc>
        <w:tc>
          <w:tcPr>
            <w:tcW w:w="84" w:type="pct"/>
          </w:tcPr>
          <w:p w14:paraId="1E36BAFF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34B091EB" w14:textId="3737F76D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23,399</w:t>
            </w:r>
          </w:p>
        </w:tc>
        <w:tc>
          <w:tcPr>
            <w:tcW w:w="83" w:type="pct"/>
          </w:tcPr>
          <w:p w14:paraId="74DAB092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B4C6D5" w14:textId="3ADBCBF4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63C7B2C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94E1DC0" w14:textId="3F82C4E9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3,150</w:t>
            </w:r>
          </w:p>
        </w:tc>
        <w:tc>
          <w:tcPr>
            <w:tcW w:w="85" w:type="pct"/>
          </w:tcPr>
          <w:p w14:paraId="44D835A0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58E241A" w14:textId="3816B187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66,066</w:t>
            </w:r>
          </w:p>
        </w:tc>
        <w:tc>
          <w:tcPr>
            <w:tcW w:w="83" w:type="pct"/>
          </w:tcPr>
          <w:p w14:paraId="290BBF48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42B5EBB9" w14:textId="38D6EAB4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112,731</w:t>
            </w:r>
          </w:p>
        </w:tc>
      </w:tr>
      <w:tr w:rsidR="003B20D4" w:rsidRPr="00E774FF" w14:paraId="09B01B24" w14:textId="77777777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10CBDE4" w14:textId="0A9CE44E" w:rsidR="003B20D4" w:rsidRPr="00E774FF" w:rsidRDefault="003B20D4" w:rsidP="003B20D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</w:tcPr>
          <w:p w14:paraId="60DD8CC6" w14:textId="44EBB842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E6E6392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5BEE9C99" w14:textId="3F59B9BC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sz w:val="26"/>
                <w:szCs w:val="26"/>
              </w:rPr>
              <w:t>386</w:t>
            </w:r>
          </w:p>
        </w:tc>
        <w:tc>
          <w:tcPr>
            <w:tcW w:w="84" w:type="pct"/>
          </w:tcPr>
          <w:p w14:paraId="6BFA7B23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0352DA97" w14:textId="11B0C1B8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30,364</w:t>
            </w:r>
          </w:p>
        </w:tc>
        <w:tc>
          <w:tcPr>
            <w:tcW w:w="85" w:type="pct"/>
          </w:tcPr>
          <w:p w14:paraId="1C98837D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21F90178" w14:textId="53F017A2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8BA25C5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847D3DA" w14:textId="4D84B417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4,582</w:t>
            </w:r>
          </w:p>
        </w:tc>
        <w:tc>
          <w:tcPr>
            <w:tcW w:w="83" w:type="pct"/>
          </w:tcPr>
          <w:p w14:paraId="06973182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152FD7F" w14:textId="7F1DABA8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D3F6F6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39B5FEBA" w14:textId="6E855C06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283</w:t>
            </w:r>
          </w:p>
        </w:tc>
        <w:tc>
          <w:tcPr>
            <w:tcW w:w="85" w:type="pct"/>
          </w:tcPr>
          <w:p w14:paraId="15FA0ABA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47A3D4A" w14:textId="5AC89B25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(35,615)</w:t>
            </w:r>
          </w:p>
        </w:tc>
        <w:tc>
          <w:tcPr>
            <w:tcW w:w="83" w:type="pct"/>
          </w:tcPr>
          <w:p w14:paraId="508E10CE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75278F44" w14:textId="32A6A07A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24658" w:rsidRPr="00E774FF" w14:paraId="730D9F95" w14:textId="77777777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440DFC3C" w14:textId="3F97ABB7" w:rsidR="003B20D4" w:rsidRPr="00E774FF" w:rsidRDefault="003B20D4" w:rsidP="003B20D4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7926090" w14:textId="3AA76FFE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58F5B30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7AA2957" w14:textId="073C6D22" w:rsidR="003B20D4" w:rsidRPr="00E774FF" w:rsidRDefault="003B20D4" w:rsidP="00C5207F">
            <w:pPr>
              <w:tabs>
                <w:tab w:val="clear" w:pos="680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sz w:val="26"/>
                <w:szCs w:val="26"/>
              </w:rPr>
              <w:t>(830)</w:t>
            </w:r>
          </w:p>
        </w:tc>
        <w:tc>
          <w:tcPr>
            <w:tcW w:w="84" w:type="pct"/>
          </w:tcPr>
          <w:p w14:paraId="7600AD78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30BBDA5" w14:textId="3256CEB3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(164,030)</w:t>
            </w:r>
          </w:p>
        </w:tc>
        <w:tc>
          <w:tcPr>
            <w:tcW w:w="85" w:type="pct"/>
          </w:tcPr>
          <w:p w14:paraId="44772FE5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2B752C93" w14:textId="26721D75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(19,872)</w:t>
            </w:r>
          </w:p>
        </w:tc>
        <w:tc>
          <w:tcPr>
            <w:tcW w:w="84" w:type="pct"/>
          </w:tcPr>
          <w:p w14:paraId="493BC8B6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158FC8A2" w14:textId="06B1E32D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(45,099)</w:t>
            </w:r>
          </w:p>
        </w:tc>
        <w:tc>
          <w:tcPr>
            <w:tcW w:w="83" w:type="pct"/>
          </w:tcPr>
          <w:p w14:paraId="4810B283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39D2641" w14:textId="455F052D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(13,003)</w:t>
            </w:r>
          </w:p>
        </w:tc>
        <w:tc>
          <w:tcPr>
            <w:tcW w:w="91" w:type="pct"/>
          </w:tcPr>
          <w:p w14:paraId="7ED15D35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0F1B30A" w14:textId="303F8871" w:rsidR="003B20D4" w:rsidRP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(4,889)</w:t>
            </w:r>
          </w:p>
        </w:tc>
        <w:tc>
          <w:tcPr>
            <w:tcW w:w="85" w:type="pct"/>
          </w:tcPr>
          <w:p w14:paraId="136E58FB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B586091" w14:textId="211476D9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587D43CF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89F51B0" w14:textId="525D3FD5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(247,723)</w:t>
            </w:r>
          </w:p>
        </w:tc>
      </w:tr>
      <w:tr w:rsidR="00A24658" w:rsidRPr="00E774FF" w14:paraId="79EBC82B" w14:textId="77777777" w:rsidTr="00F838D5">
        <w:trPr>
          <w:gridAfter w:val="1"/>
          <w:wAfter w:w="3" w:type="pct"/>
          <w:trHeight w:val="547"/>
        </w:trPr>
        <w:tc>
          <w:tcPr>
            <w:tcW w:w="1095" w:type="pct"/>
            <w:vAlign w:val="center"/>
          </w:tcPr>
          <w:p w14:paraId="6CAFFE61" w14:textId="034EB1E4" w:rsidR="003B20D4" w:rsidRPr="00E774FF" w:rsidRDefault="003B20D4" w:rsidP="003B20D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  <w:p w14:paraId="36BEB4C4" w14:textId="2EDFB427" w:rsidR="003B20D4" w:rsidRPr="00E774FF" w:rsidRDefault="003B20D4" w:rsidP="003B20D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9EDC119" w14:textId="77777777" w:rsidR="003B20D4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51327864" w14:textId="16A66E9A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18417284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1654750" w14:textId="77777777" w:rsidR="003B20D4" w:rsidRPr="00C5207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492C94C" w14:textId="01158393" w:rsidR="003B20D4" w:rsidRPr="00C5207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207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550,743</w:t>
            </w:r>
          </w:p>
        </w:tc>
        <w:tc>
          <w:tcPr>
            <w:tcW w:w="84" w:type="pct"/>
          </w:tcPr>
          <w:p w14:paraId="7E412632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AEBAC74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3BAF77" w14:textId="156DA8A6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594,399</w:t>
            </w:r>
          </w:p>
        </w:tc>
        <w:tc>
          <w:tcPr>
            <w:tcW w:w="85" w:type="pct"/>
          </w:tcPr>
          <w:p w14:paraId="16C72347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753F8D93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E70B5F1" w14:textId="2E43AC8E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134,804</w:t>
            </w:r>
          </w:p>
        </w:tc>
        <w:tc>
          <w:tcPr>
            <w:tcW w:w="84" w:type="pct"/>
          </w:tcPr>
          <w:p w14:paraId="7500D2C3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562724B1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F7A0D9" w14:textId="22273BA0" w:rsidR="003B20D4" w:rsidRPr="005A215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337,030</w:t>
            </w:r>
          </w:p>
        </w:tc>
        <w:tc>
          <w:tcPr>
            <w:tcW w:w="83" w:type="pct"/>
          </w:tcPr>
          <w:p w14:paraId="50E286B0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39425FFB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4F1403A" w14:textId="36B783A7" w:rsidR="003B20D4" w:rsidRPr="00746E45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25,914</w:t>
            </w:r>
          </w:p>
        </w:tc>
        <w:tc>
          <w:tcPr>
            <w:tcW w:w="91" w:type="pct"/>
          </w:tcPr>
          <w:p w14:paraId="36399AA8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EDF7A46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BB7813B" w14:textId="4268F082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67,395</w:t>
            </w:r>
          </w:p>
        </w:tc>
        <w:tc>
          <w:tcPr>
            <w:tcW w:w="85" w:type="pct"/>
          </w:tcPr>
          <w:p w14:paraId="69E57791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DA503F7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3FD9AF6" w14:textId="6E62C178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37,059</w:t>
            </w:r>
          </w:p>
        </w:tc>
        <w:tc>
          <w:tcPr>
            <w:tcW w:w="83" w:type="pct"/>
          </w:tcPr>
          <w:p w14:paraId="632EC587" w14:textId="77777777" w:rsidR="003B20D4" w:rsidRPr="00E774FF" w:rsidRDefault="003B20D4" w:rsidP="003B20D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7B83834F" w14:textId="77777777" w:rsidR="003B20D4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3E9C307" w14:textId="1E95FFD0" w:rsidR="003B20D4" w:rsidRPr="00E774FF" w:rsidRDefault="003B20D4" w:rsidP="003B2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2,061,135</w:t>
            </w:r>
          </w:p>
        </w:tc>
      </w:tr>
      <w:tr w:rsidR="00077BBE" w:rsidRPr="00E774FF" w14:paraId="7098282E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656B17A6" w14:textId="77777777" w:rsidR="00077BBE" w:rsidRPr="00E774FF" w:rsidRDefault="00077BBE" w:rsidP="00077BB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</w:tcPr>
          <w:p w14:paraId="58772939" w14:textId="61230174" w:rsidR="00077BBE" w:rsidRPr="00E774FF" w:rsidRDefault="00077BBE" w:rsidP="0007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E755B74" w14:textId="77777777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74252A0" w14:textId="41FC15FB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077BBE">
              <w:rPr>
                <w:rFonts w:ascii="Angsana New" w:eastAsia="Cordia New" w:hAnsi="Angsana New"/>
                <w:sz w:val="26"/>
                <w:szCs w:val="26"/>
              </w:rPr>
              <w:t>3,517</w:t>
            </w:r>
          </w:p>
        </w:tc>
        <w:tc>
          <w:tcPr>
            <w:tcW w:w="84" w:type="pct"/>
          </w:tcPr>
          <w:p w14:paraId="366883BD" w14:textId="77777777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292CBAA" w14:textId="02E726BC" w:rsidR="00077BBE" w:rsidRPr="00E774FF" w:rsidRDefault="00077BBE" w:rsidP="0007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7BBE">
              <w:rPr>
                <w:rFonts w:ascii="Angsana New" w:hAnsi="Angsana New"/>
                <w:sz w:val="26"/>
                <w:szCs w:val="26"/>
              </w:rPr>
              <w:t>10,201</w:t>
            </w:r>
          </w:p>
        </w:tc>
        <w:tc>
          <w:tcPr>
            <w:tcW w:w="85" w:type="pct"/>
          </w:tcPr>
          <w:p w14:paraId="349C2914" w14:textId="0F6465AA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65E0A274" w14:textId="66E3FC09" w:rsidR="00077BBE" w:rsidRPr="004503E2" w:rsidRDefault="003B69A3" w:rsidP="0007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69A3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84" w:type="pct"/>
          </w:tcPr>
          <w:p w14:paraId="75C53333" w14:textId="77777777" w:rsidR="00077BBE" w:rsidRPr="004503E2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294A1D6C" w14:textId="327D896C" w:rsidR="00077BBE" w:rsidRPr="005A2154" w:rsidRDefault="003B69A3" w:rsidP="0007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69A3">
              <w:rPr>
                <w:rFonts w:ascii="Angsana New" w:hAnsi="Angsana New"/>
                <w:sz w:val="26"/>
                <w:szCs w:val="26"/>
              </w:rPr>
              <w:t>8,448</w:t>
            </w:r>
          </w:p>
        </w:tc>
        <w:tc>
          <w:tcPr>
            <w:tcW w:w="83" w:type="pct"/>
          </w:tcPr>
          <w:p w14:paraId="1B576F4F" w14:textId="77777777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55F096" w14:textId="4BE20922" w:rsidR="00077BBE" w:rsidRPr="00746E45" w:rsidRDefault="003B69A3" w:rsidP="00EA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69A3">
              <w:rPr>
                <w:rFonts w:ascii="Angsana New" w:eastAsia="Cordia New" w:hAnsi="Angsana New"/>
                <w:sz w:val="26"/>
                <w:szCs w:val="26"/>
              </w:rPr>
              <w:t>1,12</w:t>
            </w:r>
            <w:r w:rsidR="00D52775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91" w:type="pct"/>
          </w:tcPr>
          <w:p w14:paraId="6FFB5786" w14:textId="77777777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8598FE4" w14:textId="0F92E01E" w:rsidR="00077BBE" w:rsidRPr="00E774FF" w:rsidRDefault="003B69A3" w:rsidP="0007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69A3">
              <w:rPr>
                <w:rFonts w:ascii="Angsana New" w:eastAsia="Cordia New" w:hAnsi="Angsana New"/>
                <w:sz w:val="26"/>
                <w:szCs w:val="26"/>
              </w:rPr>
              <w:t>357</w:t>
            </w:r>
          </w:p>
        </w:tc>
        <w:tc>
          <w:tcPr>
            <w:tcW w:w="85" w:type="pct"/>
          </w:tcPr>
          <w:p w14:paraId="3EF1D9FF" w14:textId="77777777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44E001" w14:textId="0E98D09A" w:rsidR="00077BBE" w:rsidRPr="00E774FF" w:rsidRDefault="003B69A3" w:rsidP="00077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B69A3">
              <w:rPr>
                <w:rFonts w:ascii="Angsana New" w:eastAsia="Cordia New" w:hAnsi="Angsana New"/>
                <w:sz w:val="26"/>
                <w:szCs w:val="26"/>
              </w:rPr>
              <w:t>58,256</w:t>
            </w:r>
          </w:p>
        </w:tc>
        <w:tc>
          <w:tcPr>
            <w:tcW w:w="83" w:type="pct"/>
          </w:tcPr>
          <w:p w14:paraId="7052746E" w14:textId="77777777" w:rsidR="00077BBE" w:rsidRPr="00E774FF" w:rsidRDefault="00077BBE" w:rsidP="00077BB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64999A5" w14:textId="049EF0F7" w:rsidR="00077BBE" w:rsidRPr="00E774FF" w:rsidRDefault="003B69A3" w:rsidP="00077BBE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69A3">
              <w:rPr>
                <w:rFonts w:ascii="Angsana New" w:eastAsia="Cordia New" w:hAnsi="Angsana New"/>
                <w:sz w:val="26"/>
                <w:szCs w:val="26"/>
              </w:rPr>
              <w:t>82,06</w:t>
            </w:r>
            <w:r w:rsidR="00D52775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</w:tr>
      <w:tr w:rsidR="00331C44" w:rsidRPr="00E774FF" w14:paraId="311BC637" w14:textId="77777777" w:rsidTr="00F838D5">
        <w:trPr>
          <w:gridAfter w:val="1"/>
          <w:wAfter w:w="3" w:type="pct"/>
          <w:trHeight w:val="171"/>
        </w:trPr>
        <w:tc>
          <w:tcPr>
            <w:tcW w:w="1095" w:type="pct"/>
            <w:vAlign w:val="center"/>
          </w:tcPr>
          <w:p w14:paraId="184A535E" w14:textId="77777777" w:rsidR="00331C44" w:rsidRPr="00E774FF" w:rsidRDefault="00331C44" w:rsidP="00331C4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</w:tcPr>
          <w:p w14:paraId="766CEAED" w14:textId="16FBBBD3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B7D85A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7C2AF6" w14:textId="382338EB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B69A3">
              <w:rPr>
                <w:rFonts w:ascii="Angsana New" w:eastAsia="Cordia New" w:hAnsi="Angsana New"/>
                <w:sz w:val="26"/>
                <w:szCs w:val="26"/>
              </w:rPr>
              <w:t>6,961</w:t>
            </w:r>
          </w:p>
        </w:tc>
        <w:tc>
          <w:tcPr>
            <w:tcW w:w="84" w:type="pct"/>
          </w:tcPr>
          <w:p w14:paraId="1B88DF0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CE2050F" w14:textId="4388964D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69A3">
              <w:rPr>
                <w:rFonts w:ascii="Angsana New" w:hAnsi="Angsana New"/>
                <w:sz w:val="26"/>
                <w:szCs w:val="26"/>
              </w:rPr>
              <w:t>13,017</w:t>
            </w:r>
          </w:p>
        </w:tc>
        <w:tc>
          <w:tcPr>
            <w:tcW w:w="85" w:type="pct"/>
          </w:tcPr>
          <w:p w14:paraId="35E8FCA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46312ADF" w14:textId="257E76F8" w:rsidR="00331C44" w:rsidRPr="004503E2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7467A30" w14:textId="77777777" w:rsidR="00331C44" w:rsidRPr="004503E2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15CA60BA" w14:textId="5B63D4B7" w:rsidR="00331C44" w:rsidRPr="005A215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B69A3">
              <w:rPr>
                <w:rFonts w:ascii="Angsana New" w:hAnsi="Angsana New"/>
                <w:sz w:val="26"/>
                <w:szCs w:val="26"/>
              </w:rPr>
              <w:t>1,197</w:t>
            </w:r>
          </w:p>
        </w:tc>
        <w:tc>
          <w:tcPr>
            <w:tcW w:w="83" w:type="pct"/>
          </w:tcPr>
          <w:p w14:paraId="0FED788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24353B98" w14:textId="3412FA2C" w:rsidR="00331C44" w:rsidRPr="00746E45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93BEF5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B58B9A2" w14:textId="7D193ED8" w:rsidR="00331C44" w:rsidRPr="00E774FF" w:rsidRDefault="00331C44" w:rsidP="00A7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5D6796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FD5B48" w14:textId="5471973C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31C44">
              <w:rPr>
                <w:rFonts w:ascii="Angsana New" w:eastAsia="Cordia New" w:hAnsi="Angsana New"/>
                <w:sz w:val="26"/>
                <w:szCs w:val="26"/>
              </w:rPr>
              <w:t>(21,175)</w:t>
            </w:r>
          </w:p>
        </w:tc>
        <w:tc>
          <w:tcPr>
            <w:tcW w:w="83" w:type="pct"/>
          </w:tcPr>
          <w:p w14:paraId="15A3CFB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4863A0C7" w14:textId="24C3AC0B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24658" w:rsidRPr="00E774FF" w14:paraId="1560CDB9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118FF03E" w14:textId="3994059A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A004035" w14:textId="52614AB8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6AC083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0C52E4F" w14:textId="77A6699C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31C44">
              <w:rPr>
                <w:rFonts w:ascii="Angsana New" w:eastAsia="Cordia New" w:hAnsi="Angsana New"/>
                <w:sz w:val="26"/>
                <w:szCs w:val="26"/>
              </w:rPr>
              <w:t>(1,403)</w:t>
            </w:r>
          </w:p>
        </w:tc>
        <w:tc>
          <w:tcPr>
            <w:tcW w:w="84" w:type="pct"/>
          </w:tcPr>
          <w:p w14:paraId="478E42D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7A84B5D" w14:textId="62394DAE" w:rsidR="00331C44" w:rsidRPr="005A215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1C44">
              <w:rPr>
                <w:rFonts w:ascii="Angsana New" w:hAnsi="Angsana New"/>
                <w:sz w:val="26"/>
                <w:szCs w:val="26"/>
              </w:rPr>
              <w:t>(24,052)</w:t>
            </w:r>
          </w:p>
        </w:tc>
        <w:tc>
          <w:tcPr>
            <w:tcW w:w="85" w:type="pct"/>
          </w:tcPr>
          <w:p w14:paraId="4E600D45" w14:textId="77777777" w:rsidR="00331C44" w:rsidRPr="005A2154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55E9EBC7" w14:textId="38903D9A" w:rsidR="00331C44" w:rsidRPr="005A215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1C44">
              <w:rPr>
                <w:rFonts w:ascii="Angsana New" w:hAnsi="Angsana New"/>
                <w:sz w:val="26"/>
                <w:szCs w:val="26"/>
              </w:rPr>
              <w:t>(6,124)</w:t>
            </w:r>
          </w:p>
        </w:tc>
        <w:tc>
          <w:tcPr>
            <w:tcW w:w="84" w:type="pct"/>
          </w:tcPr>
          <w:p w14:paraId="0A0717B9" w14:textId="77777777" w:rsidR="00331C44" w:rsidRPr="005A2154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4D25D34C" w14:textId="712E5C50" w:rsidR="00331C44" w:rsidRPr="005A215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31C44">
              <w:rPr>
                <w:rFonts w:ascii="Angsana New" w:hAnsi="Angsana New"/>
                <w:sz w:val="26"/>
                <w:szCs w:val="26"/>
              </w:rPr>
              <w:t>(19,652)</w:t>
            </w:r>
          </w:p>
        </w:tc>
        <w:tc>
          <w:tcPr>
            <w:tcW w:w="83" w:type="pct"/>
          </w:tcPr>
          <w:p w14:paraId="3F27E233" w14:textId="77777777" w:rsidR="00331C44" w:rsidRPr="005A2154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81DA553" w14:textId="0FD2CD55" w:rsidR="00331C44" w:rsidRPr="005A215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31C44">
              <w:rPr>
                <w:rFonts w:ascii="Angsana New" w:eastAsia="Cordia New" w:hAnsi="Angsana New"/>
                <w:sz w:val="26"/>
                <w:szCs w:val="26"/>
              </w:rPr>
              <w:t>(5,328)</w:t>
            </w:r>
          </w:p>
        </w:tc>
        <w:tc>
          <w:tcPr>
            <w:tcW w:w="91" w:type="pct"/>
          </w:tcPr>
          <w:p w14:paraId="245C697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084623D8" w14:textId="41DF1260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31C44">
              <w:rPr>
                <w:rFonts w:ascii="Angsana New" w:eastAsia="Cordia New" w:hAnsi="Angsana New"/>
                <w:sz w:val="26"/>
                <w:szCs w:val="26"/>
              </w:rPr>
              <w:t>(37)</w:t>
            </w:r>
          </w:p>
        </w:tc>
        <w:tc>
          <w:tcPr>
            <w:tcW w:w="85" w:type="pct"/>
          </w:tcPr>
          <w:p w14:paraId="05D9B86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C837A2C" w14:textId="41F52B74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2AF2930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6FFFB84" w14:textId="423FE9E2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331C44">
              <w:rPr>
                <w:rFonts w:ascii="Angsana New" w:eastAsia="Cordia New" w:hAnsi="Angsana New"/>
                <w:sz w:val="26"/>
                <w:szCs w:val="26"/>
              </w:rPr>
              <w:t>(56,596)</w:t>
            </w:r>
          </w:p>
        </w:tc>
      </w:tr>
      <w:tr w:rsidR="00A24658" w:rsidRPr="00E774FF" w14:paraId="7D22CA03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3DC0F2B9" w14:textId="2E36249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2E2C65BF" w14:textId="55E24BD8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77BB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78480F4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F7DF34C" w14:textId="43679B1B" w:rsidR="00331C44" w:rsidRPr="00E774FF" w:rsidRDefault="002A644E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559,818</w:t>
            </w:r>
          </w:p>
        </w:tc>
        <w:tc>
          <w:tcPr>
            <w:tcW w:w="84" w:type="pct"/>
          </w:tcPr>
          <w:p w14:paraId="1DEB9DE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7316558D" w14:textId="688E7F3E" w:rsidR="00331C44" w:rsidRPr="00E774FF" w:rsidRDefault="002A644E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hAnsi="Angsana New"/>
                <w:b/>
                <w:bCs/>
                <w:sz w:val="26"/>
                <w:szCs w:val="26"/>
              </w:rPr>
              <w:t>593,565</w:t>
            </w:r>
          </w:p>
        </w:tc>
        <w:tc>
          <w:tcPr>
            <w:tcW w:w="85" w:type="pct"/>
          </w:tcPr>
          <w:p w14:paraId="3ADCF4D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49AA98D4" w14:textId="252EAAB8" w:rsidR="00331C44" w:rsidRPr="004503E2" w:rsidRDefault="002A644E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hAnsi="Angsana New"/>
                <w:b/>
                <w:bCs/>
                <w:sz w:val="26"/>
                <w:szCs w:val="26"/>
              </w:rPr>
              <w:t>128,840</w:t>
            </w:r>
          </w:p>
        </w:tc>
        <w:tc>
          <w:tcPr>
            <w:tcW w:w="84" w:type="pct"/>
          </w:tcPr>
          <w:p w14:paraId="30B5CEFD" w14:textId="77777777" w:rsidR="00331C44" w:rsidRPr="004503E2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9D28ECF" w14:textId="33BB25CB" w:rsidR="00331C44" w:rsidRPr="004503E2" w:rsidRDefault="002A644E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hAnsi="Angsana New"/>
                <w:b/>
                <w:bCs/>
                <w:sz w:val="26"/>
                <w:szCs w:val="26"/>
              </w:rPr>
              <w:t>327,023</w:t>
            </w:r>
          </w:p>
        </w:tc>
        <w:tc>
          <w:tcPr>
            <w:tcW w:w="83" w:type="pct"/>
          </w:tcPr>
          <w:p w14:paraId="2DBD7F4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9C9A096" w14:textId="0DD173E0" w:rsidR="00331C44" w:rsidRPr="00E774FF" w:rsidRDefault="002A644E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A644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21,7</w:t>
            </w:r>
            <w:r w:rsidR="00D5277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1" w:type="pct"/>
          </w:tcPr>
          <w:p w14:paraId="27227EC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71654092" w14:textId="1C0701CA" w:rsidR="00331C44" w:rsidRPr="00E774FF" w:rsidRDefault="002A644E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67,715</w:t>
            </w:r>
          </w:p>
        </w:tc>
        <w:tc>
          <w:tcPr>
            <w:tcW w:w="85" w:type="pct"/>
          </w:tcPr>
          <w:p w14:paraId="546B236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D3A7572" w14:textId="689AAC84" w:rsidR="00331C44" w:rsidRPr="00E774FF" w:rsidRDefault="002A644E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74,140</w:t>
            </w:r>
          </w:p>
        </w:tc>
        <w:tc>
          <w:tcPr>
            <w:tcW w:w="83" w:type="pct"/>
          </w:tcPr>
          <w:p w14:paraId="36B86B6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5BFC67B1" w14:textId="203809D6" w:rsidR="00331C44" w:rsidRPr="00E774FF" w:rsidRDefault="002A644E" w:rsidP="00331C44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A644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2,086,60</w:t>
            </w:r>
            <w:r w:rsidR="00D5277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A24658" w:rsidRPr="00E774FF" w14:paraId="7013ADB6" w14:textId="77777777" w:rsidTr="00F838D5">
        <w:trPr>
          <w:gridAfter w:val="1"/>
          <w:wAfter w:w="3" w:type="pct"/>
        </w:trPr>
        <w:tc>
          <w:tcPr>
            <w:tcW w:w="1095" w:type="pct"/>
          </w:tcPr>
          <w:p w14:paraId="3AACD7B1" w14:textId="7777777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13DB6BD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63C5802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AD16E7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F86D9F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363B3D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2F6146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057A2F4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B73970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5C76774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7CBE44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4010B5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71D3ED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680041A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CE2859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92B01D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11F259D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196C700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62825AB7" w14:textId="77777777" w:rsidTr="00F838D5">
        <w:trPr>
          <w:gridAfter w:val="1"/>
          <w:wAfter w:w="3" w:type="pct"/>
        </w:trPr>
        <w:tc>
          <w:tcPr>
            <w:tcW w:w="1095" w:type="pct"/>
          </w:tcPr>
          <w:p w14:paraId="3DFC1D26" w14:textId="7777777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0BF7025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1E226F2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A0FA61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564195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C2D465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4FF1789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</w:tcPr>
          <w:p w14:paraId="7DABF6A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4922F8B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</w:tcPr>
          <w:p w14:paraId="5DABF18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85D7D3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259A8C0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4FA3CC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7EFAC1D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4EC02C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D32FE2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484C2B9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</w:tcPr>
          <w:p w14:paraId="2D31973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5689F9B4" w14:textId="77777777" w:rsidTr="00F838D5">
        <w:trPr>
          <w:gridAfter w:val="1"/>
          <w:wAfter w:w="3" w:type="pct"/>
        </w:trPr>
        <w:tc>
          <w:tcPr>
            <w:tcW w:w="1095" w:type="pct"/>
          </w:tcPr>
          <w:p w14:paraId="42830813" w14:textId="7777777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37D9910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309C8D8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0ED8C4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42AF6F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6F50B7D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06A9D09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</w:tcPr>
          <w:p w14:paraId="3BB32CE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63CE9F2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</w:tcPr>
          <w:p w14:paraId="08BC004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F6328E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0A2473C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7AF8B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FA4EA7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4C28F9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70CA4C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3B1AFE6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</w:tcPr>
          <w:p w14:paraId="159D81D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0838E763" w14:textId="77777777" w:rsidTr="00F838D5">
        <w:trPr>
          <w:gridAfter w:val="1"/>
          <w:wAfter w:w="3" w:type="pct"/>
        </w:trPr>
        <w:tc>
          <w:tcPr>
            <w:tcW w:w="1095" w:type="pct"/>
          </w:tcPr>
          <w:p w14:paraId="0E42A5F5" w14:textId="7777777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DE5651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4633EC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7E6D217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BA936F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65AE2A5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659B6DE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</w:tcPr>
          <w:p w14:paraId="16D3FB0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5D5219A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</w:tcPr>
          <w:p w14:paraId="31AEFAE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0DC449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3D40121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E0225B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136E9E6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5BF879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FC2AD0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1A76118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</w:tcPr>
          <w:p w14:paraId="3E8B7CA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3371E98E" w14:textId="77777777" w:rsidTr="00F838D5">
        <w:trPr>
          <w:gridAfter w:val="1"/>
          <w:wAfter w:w="3" w:type="pct"/>
        </w:trPr>
        <w:tc>
          <w:tcPr>
            <w:tcW w:w="1095" w:type="pct"/>
          </w:tcPr>
          <w:p w14:paraId="4293C990" w14:textId="7777777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3AA875C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6BBB0C5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1D43BA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4601EA7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28C747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715C70D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</w:tcPr>
          <w:p w14:paraId="0261B4C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7960496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</w:tcPr>
          <w:p w14:paraId="7DED90F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1DE0729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46999AC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DD3581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7FE6A8F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EEC0FC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5126F4D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5E8B3C2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</w:tcPr>
          <w:p w14:paraId="1E90C8B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52B2A007" w14:textId="77777777" w:rsidTr="00F838D5">
        <w:trPr>
          <w:gridAfter w:val="1"/>
          <w:wAfter w:w="3" w:type="pct"/>
        </w:trPr>
        <w:tc>
          <w:tcPr>
            <w:tcW w:w="1095" w:type="pct"/>
          </w:tcPr>
          <w:p w14:paraId="2CFC6872" w14:textId="77777777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6A3FA39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2674EC2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6E950C8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670F82B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917A73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7B779E6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</w:tcPr>
          <w:p w14:paraId="3705E8E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78C4EB5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</w:tcPr>
          <w:p w14:paraId="35863BE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9B4128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0C38E06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D058AF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58B1CEE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385B100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88247B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5905FE4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</w:tcPr>
          <w:p w14:paraId="55F9294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45DBEF02" w14:textId="77777777" w:rsidTr="00F838D5">
        <w:tc>
          <w:tcPr>
            <w:tcW w:w="1095" w:type="pct"/>
          </w:tcPr>
          <w:p w14:paraId="62DB4D4B" w14:textId="77777777" w:rsidR="00331C44" w:rsidRPr="00E774FF" w:rsidRDefault="00331C44" w:rsidP="00331C44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334" w:type="pct"/>
          </w:tcPr>
          <w:p w14:paraId="12311B5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0F21A4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2E677B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E8CBA7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37D9877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2F2F018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395B5AD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0B88AB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2ADCF6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0FA0B6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3394CFE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EF7B39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FB0B0C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287B43F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BEB745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32DAC8A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0E509E7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1C44" w:rsidRPr="00E774FF" w14:paraId="15729FC9" w14:textId="77777777" w:rsidTr="00F838D5">
        <w:tc>
          <w:tcPr>
            <w:tcW w:w="1095" w:type="pct"/>
            <w:vAlign w:val="center"/>
          </w:tcPr>
          <w:p w14:paraId="216CE6E9" w14:textId="19A9586C" w:rsidR="00331C44" w:rsidRPr="00E774FF" w:rsidRDefault="00331C44" w:rsidP="00331C4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334" w:type="pct"/>
          </w:tcPr>
          <w:p w14:paraId="69E3418C" w14:textId="227AEDC2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05710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E568DF2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99060F1" w14:textId="4D33FC20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057108">
              <w:rPr>
                <w:rFonts w:ascii="Angsana New" w:eastAsia="Cordia New" w:hAnsi="Angsana New"/>
                <w:sz w:val="26"/>
                <w:szCs w:val="26"/>
              </w:rPr>
              <w:t>508,059</w:t>
            </w:r>
          </w:p>
        </w:tc>
        <w:tc>
          <w:tcPr>
            <w:tcW w:w="84" w:type="pct"/>
          </w:tcPr>
          <w:p w14:paraId="62E3EA32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5C9C688A" w14:textId="6903559D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7108">
              <w:rPr>
                <w:rFonts w:ascii="Angsana New" w:hAnsi="Angsana New"/>
                <w:sz w:val="26"/>
                <w:szCs w:val="26"/>
              </w:rPr>
              <w:t>534,287</w:t>
            </w:r>
          </w:p>
        </w:tc>
        <w:tc>
          <w:tcPr>
            <w:tcW w:w="85" w:type="pct"/>
          </w:tcPr>
          <w:p w14:paraId="776350F1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38253373" w14:textId="2AFE8D46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7108">
              <w:rPr>
                <w:rFonts w:ascii="Angsana New" w:hAnsi="Angsana New"/>
                <w:sz w:val="26"/>
                <w:szCs w:val="26"/>
              </w:rPr>
              <w:t>140,765</w:t>
            </w:r>
          </w:p>
        </w:tc>
        <w:tc>
          <w:tcPr>
            <w:tcW w:w="84" w:type="pct"/>
          </w:tcPr>
          <w:p w14:paraId="06338D09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02B645F9" w14:textId="58539C92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57108">
              <w:rPr>
                <w:rFonts w:ascii="Angsana New" w:hAnsi="Angsana New"/>
                <w:sz w:val="26"/>
                <w:szCs w:val="26"/>
              </w:rPr>
              <w:t>307,677</w:t>
            </w:r>
          </w:p>
        </w:tc>
        <w:tc>
          <w:tcPr>
            <w:tcW w:w="83" w:type="pct"/>
          </w:tcPr>
          <w:p w14:paraId="25A721AC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17C39084" w14:textId="7B65E290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057108">
              <w:rPr>
                <w:rFonts w:ascii="Angsana New" w:eastAsia="Cordia New" w:hAnsi="Angsana New"/>
                <w:sz w:val="26"/>
                <w:szCs w:val="26"/>
                <w:cs/>
              </w:rPr>
              <w:t>30</w:t>
            </w:r>
            <w:r w:rsidRPr="0005710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057108">
              <w:rPr>
                <w:rFonts w:ascii="Angsana New" w:eastAsia="Cordia New" w:hAnsi="Angsana New"/>
                <w:sz w:val="26"/>
                <w:szCs w:val="26"/>
                <w:cs/>
              </w:rPr>
              <w:t>937</w:t>
            </w:r>
          </w:p>
        </w:tc>
        <w:tc>
          <w:tcPr>
            <w:tcW w:w="91" w:type="pct"/>
          </w:tcPr>
          <w:p w14:paraId="448BD7F1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3E81709" w14:textId="55CEE35D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057108">
              <w:rPr>
                <w:rFonts w:ascii="Angsana New" w:eastAsia="Cordia New" w:hAnsi="Angsana New"/>
                <w:sz w:val="26"/>
                <w:szCs w:val="26"/>
                <w:cs/>
              </w:rPr>
              <w:t>64</w:t>
            </w:r>
            <w:r w:rsidRPr="0005710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057108">
              <w:rPr>
                <w:rFonts w:ascii="Angsana New" w:eastAsia="Cordia New" w:hAnsi="Angsana New"/>
                <w:sz w:val="26"/>
                <w:szCs w:val="26"/>
                <w:cs/>
              </w:rPr>
              <w:t>819</w:t>
            </w:r>
          </w:p>
        </w:tc>
        <w:tc>
          <w:tcPr>
            <w:tcW w:w="85" w:type="pct"/>
          </w:tcPr>
          <w:p w14:paraId="39C88FFC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E48769C" w14:textId="41062707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05710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1CFB2421" w14:textId="77777777" w:rsidR="00331C44" w:rsidRPr="00057108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69A5B737" w14:textId="2575E66E" w:rsidR="00331C44" w:rsidRPr="00057108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057108">
              <w:rPr>
                <w:rFonts w:ascii="Angsana New" w:eastAsia="Cordia New" w:hAnsi="Angsana New"/>
                <w:sz w:val="26"/>
                <w:szCs w:val="26"/>
              </w:rPr>
              <w:t>1,586,544</w:t>
            </w:r>
          </w:p>
        </w:tc>
      </w:tr>
      <w:tr w:rsidR="00331C44" w:rsidRPr="00E774FF" w14:paraId="1C4318E5" w14:textId="77777777" w:rsidTr="00F838D5">
        <w:tc>
          <w:tcPr>
            <w:tcW w:w="1095" w:type="pct"/>
            <w:vAlign w:val="center"/>
          </w:tcPr>
          <w:p w14:paraId="69689D96" w14:textId="0DB6A879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</w:tcPr>
          <w:p w14:paraId="6D726CD7" w14:textId="5A392A8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C65CC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E2350E" w14:textId="422595B8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11,086</w:t>
            </w:r>
          </w:p>
        </w:tc>
        <w:tc>
          <w:tcPr>
            <w:tcW w:w="84" w:type="pct"/>
          </w:tcPr>
          <w:p w14:paraId="661A301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15B4435E" w14:textId="526CC3BA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36,31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5" w:type="pct"/>
          </w:tcPr>
          <w:p w14:paraId="3F89328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0D646CE4" w14:textId="07EFF8D5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4,153</w:t>
            </w:r>
          </w:p>
        </w:tc>
        <w:tc>
          <w:tcPr>
            <w:tcW w:w="84" w:type="pct"/>
          </w:tcPr>
          <w:p w14:paraId="60B2265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2D76BF30" w14:textId="08DFAFA5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13,907</w:t>
            </w:r>
          </w:p>
        </w:tc>
        <w:tc>
          <w:tcPr>
            <w:tcW w:w="83" w:type="pct"/>
          </w:tcPr>
          <w:p w14:paraId="3F91628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77D1FC5" w14:textId="34E48174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814</w:t>
            </w:r>
          </w:p>
        </w:tc>
        <w:tc>
          <w:tcPr>
            <w:tcW w:w="91" w:type="pct"/>
          </w:tcPr>
          <w:p w14:paraId="26389CC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4E3AB27" w14:textId="6C709D06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1,638</w:t>
            </w:r>
          </w:p>
        </w:tc>
        <w:tc>
          <w:tcPr>
            <w:tcW w:w="85" w:type="pct"/>
          </w:tcPr>
          <w:p w14:paraId="0D29D2B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886286D" w14:textId="699D9FFC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DC9A4E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6BC9154D" w14:textId="70C2B02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sz w:val="26"/>
                <w:szCs w:val="26"/>
              </w:rPr>
              <w:t>67,91</w:t>
            </w:r>
            <w:r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</w:tr>
      <w:tr w:rsidR="00331C44" w:rsidRPr="00E774FF" w14:paraId="4C33967B" w14:textId="77777777">
        <w:tc>
          <w:tcPr>
            <w:tcW w:w="1095" w:type="pct"/>
            <w:vAlign w:val="center"/>
          </w:tcPr>
          <w:p w14:paraId="3189CC0C" w14:textId="1049BB7E" w:rsidR="00331C44" w:rsidRPr="00E774FF" w:rsidRDefault="00331C44" w:rsidP="00331C44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</w:tcPr>
          <w:p w14:paraId="0E65AAE6" w14:textId="5142DCAB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D59F86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F9C09EC" w14:textId="7F98B72B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(830)</w:t>
            </w:r>
          </w:p>
        </w:tc>
        <w:tc>
          <w:tcPr>
            <w:tcW w:w="84" w:type="pct"/>
          </w:tcPr>
          <w:p w14:paraId="10356FB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D0A7B51" w14:textId="4B44698E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38A5">
              <w:rPr>
                <w:rFonts w:ascii="Angsana New" w:hAnsi="Angsana New"/>
                <w:sz w:val="26"/>
                <w:szCs w:val="26"/>
              </w:rPr>
              <w:t>(159,08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0138A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4629BE1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4A6E9FAC" w14:textId="77880212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(19,834)</w:t>
            </w:r>
          </w:p>
        </w:tc>
        <w:tc>
          <w:tcPr>
            <w:tcW w:w="84" w:type="pct"/>
          </w:tcPr>
          <w:p w14:paraId="10F0541E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6ED7B313" w14:textId="0361BFCF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(45,069)</w:t>
            </w:r>
          </w:p>
        </w:tc>
        <w:tc>
          <w:tcPr>
            <w:tcW w:w="83" w:type="pct"/>
          </w:tcPr>
          <w:p w14:paraId="63FDD83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C5D6B36" w14:textId="4A9627F5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(11,100)</w:t>
            </w:r>
          </w:p>
        </w:tc>
        <w:tc>
          <w:tcPr>
            <w:tcW w:w="91" w:type="pct"/>
          </w:tcPr>
          <w:p w14:paraId="46E6C24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DB8A29F" w14:textId="5D5D66B2" w:rsidR="00331C44" w:rsidRPr="00E774FF" w:rsidRDefault="00331C44" w:rsidP="002B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(4,889)</w:t>
            </w:r>
          </w:p>
        </w:tc>
        <w:tc>
          <w:tcPr>
            <w:tcW w:w="85" w:type="pct"/>
          </w:tcPr>
          <w:p w14:paraId="4F436C6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8A27F8F" w14:textId="36F6BD03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3D04907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73277800" w14:textId="3D93317E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0138A5">
              <w:rPr>
                <w:rFonts w:ascii="Angsana New" w:eastAsia="Cordia New" w:hAnsi="Angsana New"/>
                <w:sz w:val="26"/>
                <w:szCs w:val="26"/>
              </w:rPr>
              <w:t>(240,8</w:t>
            </w:r>
            <w:r>
              <w:rPr>
                <w:rFonts w:ascii="Angsana New" w:eastAsia="Cordia New" w:hAnsi="Angsana New"/>
                <w:sz w:val="26"/>
                <w:szCs w:val="26"/>
              </w:rPr>
              <w:t>10</w:t>
            </w:r>
            <w:r w:rsidRPr="000138A5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A24658" w:rsidRPr="00E774FF" w14:paraId="3E37FBD8" w14:textId="77777777" w:rsidTr="00F838D5">
        <w:tc>
          <w:tcPr>
            <w:tcW w:w="1095" w:type="pct"/>
            <w:vAlign w:val="center"/>
          </w:tcPr>
          <w:p w14:paraId="7220B789" w14:textId="1411936B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  <w:p w14:paraId="6C2DEE37" w14:textId="2318E43C" w:rsidR="00331C44" w:rsidRPr="00E774FF" w:rsidRDefault="00331C44" w:rsidP="00331C44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0BB6F75" w14:textId="77777777" w:rsidR="00331C4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0C2E37C" w14:textId="442EC153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9DBDF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0E98ADF4" w14:textId="77777777" w:rsidR="00331C44" w:rsidRDefault="00331C44" w:rsidP="00331C44">
            <w:pPr>
              <w:tabs>
                <w:tab w:val="clear" w:pos="680"/>
                <w:tab w:val="clear" w:pos="907"/>
                <w:tab w:val="decimal" w:pos="705"/>
                <w:tab w:val="left" w:pos="81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64936D8" w14:textId="41AFC155" w:rsidR="00331C44" w:rsidRPr="00E774FF" w:rsidRDefault="00331C44" w:rsidP="00331C44">
            <w:pPr>
              <w:tabs>
                <w:tab w:val="clear" w:pos="680"/>
                <w:tab w:val="clear" w:pos="907"/>
                <w:tab w:val="decimal" w:pos="705"/>
                <w:tab w:val="left" w:pos="81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518,315</w:t>
            </w:r>
          </w:p>
        </w:tc>
        <w:tc>
          <w:tcPr>
            <w:tcW w:w="84" w:type="pct"/>
          </w:tcPr>
          <w:p w14:paraId="01C9E14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B82A6C4" w14:textId="77777777" w:rsidR="00331C44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9F87F1" w14:textId="1256157A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38A5">
              <w:rPr>
                <w:rFonts w:ascii="Angsana New" w:hAnsi="Angsana New"/>
                <w:b/>
                <w:bCs/>
                <w:sz w:val="26"/>
                <w:szCs w:val="26"/>
              </w:rPr>
              <w:t>411,513</w:t>
            </w:r>
          </w:p>
        </w:tc>
        <w:tc>
          <w:tcPr>
            <w:tcW w:w="85" w:type="pct"/>
          </w:tcPr>
          <w:p w14:paraId="472EF7C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0FED4882" w14:textId="77777777" w:rsidR="00331C4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0E84EB" w14:textId="2E445E95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125,084</w:t>
            </w:r>
          </w:p>
        </w:tc>
        <w:tc>
          <w:tcPr>
            <w:tcW w:w="84" w:type="pct"/>
          </w:tcPr>
          <w:p w14:paraId="480DEAD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241C4953" w14:textId="77777777" w:rsidR="00331C4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327F666" w14:textId="1D03568E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276,515</w:t>
            </w:r>
          </w:p>
        </w:tc>
        <w:tc>
          <w:tcPr>
            <w:tcW w:w="83" w:type="pct"/>
          </w:tcPr>
          <w:p w14:paraId="7F2466B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2BDECB5" w14:textId="77777777" w:rsidR="00331C4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A8375E8" w14:textId="6C35B06B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20,651</w:t>
            </w:r>
          </w:p>
        </w:tc>
        <w:tc>
          <w:tcPr>
            <w:tcW w:w="91" w:type="pct"/>
          </w:tcPr>
          <w:p w14:paraId="504F312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3EB0A393" w14:textId="77777777" w:rsidR="00331C44" w:rsidRDefault="00331C44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588EDC" w14:textId="2B2ED510" w:rsidR="00331C44" w:rsidRPr="00E774FF" w:rsidRDefault="00331C44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61,568</w:t>
            </w:r>
          </w:p>
        </w:tc>
        <w:tc>
          <w:tcPr>
            <w:tcW w:w="85" w:type="pct"/>
          </w:tcPr>
          <w:p w14:paraId="6D6D901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1711CBB" w14:textId="77777777" w:rsidR="00331C4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F3CF003" w14:textId="1980134C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FD0651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</w:tcPr>
          <w:p w14:paraId="720B776D" w14:textId="77777777" w:rsidR="00331C44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CDCD082" w14:textId="4B680EC5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138A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1,413,646</w:t>
            </w:r>
          </w:p>
        </w:tc>
      </w:tr>
      <w:tr w:rsidR="00F622FD" w:rsidRPr="00E774FF" w14:paraId="2C237640" w14:textId="77777777" w:rsidTr="00F838D5">
        <w:tc>
          <w:tcPr>
            <w:tcW w:w="1095" w:type="pct"/>
            <w:vAlign w:val="center"/>
          </w:tcPr>
          <w:p w14:paraId="04C5679D" w14:textId="77777777" w:rsidR="00F622FD" w:rsidRPr="00E774FF" w:rsidRDefault="00F622FD" w:rsidP="00F622FD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</w:tcPr>
          <w:p w14:paraId="242492DB" w14:textId="2EFB4CF8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A22A477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C38F5" w14:textId="2A0317EC" w:rsidR="00F622FD" w:rsidRPr="00586F56" w:rsidRDefault="00F622FD" w:rsidP="00F622FD">
            <w:pPr>
              <w:tabs>
                <w:tab w:val="clear" w:pos="680"/>
                <w:tab w:val="clear" w:pos="907"/>
                <w:tab w:val="decimal" w:pos="540"/>
                <w:tab w:val="left" w:pos="81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7CF9">
              <w:rPr>
                <w:rFonts w:ascii="Angsana New" w:eastAsia="Cordia New" w:hAnsi="Angsana New"/>
                <w:sz w:val="26"/>
                <w:szCs w:val="26"/>
              </w:rPr>
              <w:t>7,30</w:t>
            </w:r>
            <w:r w:rsidR="000330D8">
              <w:rPr>
                <w:rFonts w:ascii="Angsana New" w:eastAsia="Cordia New" w:hAnsi="Angsana New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14:paraId="05F1CCAC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845A8C5" w14:textId="7F722319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C7CF9">
              <w:rPr>
                <w:rFonts w:ascii="Angsana New" w:hAnsi="Angsana New"/>
                <w:sz w:val="26"/>
                <w:szCs w:val="26"/>
              </w:rPr>
              <w:t>37,13</w:t>
            </w:r>
            <w:r w:rsidR="00C827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" w:type="pct"/>
          </w:tcPr>
          <w:p w14:paraId="13684F95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23C1BB95" w14:textId="48AADC98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7CF9">
              <w:rPr>
                <w:rFonts w:ascii="Angsana New" w:hAnsi="Angsana New"/>
                <w:sz w:val="26"/>
                <w:szCs w:val="26"/>
              </w:rPr>
              <w:t>3,249</w:t>
            </w:r>
          </w:p>
        </w:tc>
        <w:tc>
          <w:tcPr>
            <w:tcW w:w="84" w:type="pct"/>
          </w:tcPr>
          <w:p w14:paraId="5A45FC4C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9ECE027" w14:textId="7495D8A9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304D">
              <w:rPr>
                <w:rFonts w:ascii="Angsana New" w:hAnsi="Angsana New"/>
                <w:sz w:val="26"/>
                <w:szCs w:val="26"/>
              </w:rPr>
              <w:t>14,506</w:t>
            </w:r>
          </w:p>
        </w:tc>
        <w:tc>
          <w:tcPr>
            <w:tcW w:w="83" w:type="pct"/>
          </w:tcPr>
          <w:p w14:paraId="1F600B44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29CF40A" w14:textId="052DA470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69304D">
              <w:rPr>
                <w:rFonts w:ascii="Angsana New" w:eastAsia="Cordia New" w:hAnsi="Angsana New"/>
                <w:sz w:val="26"/>
                <w:szCs w:val="26"/>
              </w:rPr>
              <w:t>514</w:t>
            </w:r>
          </w:p>
        </w:tc>
        <w:tc>
          <w:tcPr>
            <w:tcW w:w="91" w:type="pct"/>
          </w:tcPr>
          <w:p w14:paraId="1A4AF049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7F0F364" w14:textId="462B5EC3" w:rsidR="00F622FD" w:rsidRPr="00586F56" w:rsidRDefault="00F622FD" w:rsidP="006E4D8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9304D">
              <w:rPr>
                <w:rFonts w:ascii="Angsana New" w:eastAsia="Cordia New" w:hAnsi="Angsana New"/>
                <w:sz w:val="26"/>
                <w:szCs w:val="26"/>
              </w:rPr>
              <w:t>1,571</w:t>
            </w:r>
          </w:p>
        </w:tc>
        <w:tc>
          <w:tcPr>
            <w:tcW w:w="85" w:type="pct"/>
          </w:tcPr>
          <w:p w14:paraId="01B61920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1EE9347" w14:textId="0ABC0C02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7894DC8A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01DD917F" w14:textId="2A25C8C6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69304D">
              <w:rPr>
                <w:rFonts w:ascii="Angsana New" w:eastAsia="Cordia New" w:hAnsi="Angsana New"/>
                <w:sz w:val="26"/>
                <w:szCs w:val="26"/>
              </w:rPr>
              <w:t>64,28</w:t>
            </w:r>
            <w:r w:rsidR="00AF6F31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</w:tr>
      <w:tr w:rsidR="00F622FD" w:rsidRPr="00E774FF" w14:paraId="4FDB8225" w14:textId="77777777" w:rsidTr="00F838D5">
        <w:tc>
          <w:tcPr>
            <w:tcW w:w="1095" w:type="pct"/>
            <w:vAlign w:val="center"/>
          </w:tcPr>
          <w:p w14:paraId="37B6CDF5" w14:textId="77777777" w:rsidR="00F622FD" w:rsidRPr="00E774FF" w:rsidRDefault="00F622FD" w:rsidP="00F622FD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</w:tcPr>
          <w:p w14:paraId="7B07FE13" w14:textId="79C4A194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CAB2971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4D61CEB5" w14:textId="508B33B6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69304D">
              <w:rPr>
                <w:rFonts w:ascii="Angsana New" w:eastAsia="Cordia New" w:hAnsi="Angsana New"/>
                <w:sz w:val="26"/>
                <w:szCs w:val="26"/>
              </w:rPr>
              <w:t>(1,40</w:t>
            </w:r>
            <w:r w:rsidR="000B0E49">
              <w:rPr>
                <w:rFonts w:ascii="Angsana New" w:eastAsia="Cordia New" w:hAnsi="Angsana New"/>
                <w:sz w:val="26"/>
                <w:szCs w:val="26"/>
              </w:rPr>
              <w:t>3</w:t>
            </w:r>
            <w:r w:rsidRPr="0069304D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3C43DCEE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27F74E0" w14:textId="5EEFF532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304D">
              <w:rPr>
                <w:rFonts w:ascii="Angsana New" w:hAnsi="Angsana New"/>
                <w:sz w:val="26"/>
                <w:szCs w:val="26"/>
              </w:rPr>
              <w:t>(23,99</w:t>
            </w:r>
            <w:r w:rsidR="00C8277C">
              <w:rPr>
                <w:rFonts w:ascii="Angsana New" w:hAnsi="Angsana New"/>
                <w:sz w:val="26"/>
                <w:szCs w:val="26"/>
              </w:rPr>
              <w:t>5</w:t>
            </w:r>
            <w:r w:rsidRPr="006930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3EB363C2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0306CDAA" w14:textId="3CC62F82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304D">
              <w:rPr>
                <w:rFonts w:ascii="Angsana New" w:hAnsi="Angsana New"/>
                <w:sz w:val="26"/>
                <w:szCs w:val="26"/>
              </w:rPr>
              <w:t>(5,975)</w:t>
            </w:r>
          </w:p>
        </w:tc>
        <w:tc>
          <w:tcPr>
            <w:tcW w:w="84" w:type="pct"/>
          </w:tcPr>
          <w:p w14:paraId="370CB179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7D014A12" w14:textId="0F30B505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304D">
              <w:rPr>
                <w:rFonts w:ascii="Angsana New" w:hAnsi="Angsana New"/>
                <w:sz w:val="26"/>
                <w:szCs w:val="26"/>
              </w:rPr>
              <w:t>(19,631)</w:t>
            </w:r>
          </w:p>
        </w:tc>
        <w:tc>
          <w:tcPr>
            <w:tcW w:w="83" w:type="pct"/>
          </w:tcPr>
          <w:p w14:paraId="35838096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0E8D1A3" w14:textId="68CB417A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69304D">
              <w:rPr>
                <w:rFonts w:ascii="Angsana New" w:eastAsia="Cordia New" w:hAnsi="Angsana New"/>
                <w:sz w:val="26"/>
                <w:szCs w:val="26"/>
              </w:rPr>
              <w:t>(4,475)</w:t>
            </w:r>
          </w:p>
        </w:tc>
        <w:tc>
          <w:tcPr>
            <w:tcW w:w="91" w:type="pct"/>
          </w:tcPr>
          <w:p w14:paraId="4EBF1735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3EA208D" w14:textId="2CBCC0AB" w:rsidR="00F622FD" w:rsidRPr="006E4D88" w:rsidRDefault="00F622FD" w:rsidP="002B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6E4D88">
              <w:rPr>
                <w:rFonts w:ascii="Angsana New" w:eastAsia="Cordia New" w:hAnsi="Angsana New"/>
                <w:sz w:val="26"/>
                <w:szCs w:val="26"/>
              </w:rPr>
              <w:t>(37)</w:t>
            </w:r>
          </w:p>
        </w:tc>
        <w:tc>
          <w:tcPr>
            <w:tcW w:w="85" w:type="pct"/>
          </w:tcPr>
          <w:p w14:paraId="17EF81F7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5A5991CF" w14:textId="6B25505C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393B8B11" w14:textId="77777777" w:rsidR="00F622FD" w:rsidRPr="00586F56" w:rsidRDefault="00F622FD" w:rsidP="00F622FD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3C52CEFD" w14:textId="788B0B56" w:rsidR="00F622FD" w:rsidRPr="00586F56" w:rsidRDefault="00F622FD" w:rsidP="00F6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F622FD">
              <w:rPr>
                <w:rFonts w:ascii="Angsana New" w:eastAsia="Cordia New" w:hAnsi="Angsana New"/>
                <w:sz w:val="26"/>
                <w:szCs w:val="26"/>
              </w:rPr>
              <w:t>(55,51</w:t>
            </w:r>
            <w:r w:rsidR="00AF6F31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Pr="00F622FD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A24658" w:rsidRPr="00E774FF" w14:paraId="43925144" w14:textId="77777777" w:rsidTr="00F838D5">
        <w:tc>
          <w:tcPr>
            <w:tcW w:w="1095" w:type="pct"/>
            <w:vAlign w:val="center"/>
          </w:tcPr>
          <w:p w14:paraId="331CB529" w14:textId="397059D0" w:rsidR="00331C44" w:rsidRPr="00E774FF" w:rsidRDefault="00331C44" w:rsidP="00331C44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6F5EB910" w14:textId="7B2505AF" w:rsidR="00331C44" w:rsidRPr="00AF4556" w:rsidRDefault="00F622FD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FEE8C7B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D90134B" w14:textId="0E398098" w:rsidR="00331C44" w:rsidRPr="00586F56" w:rsidRDefault="00F622FD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F622FD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524,219</w:t>
            </w:r>
          </w:p>
        </w:tc>
        <w:tc>
          <w:tcPr>
            <w:tcW w:w="84" w:type="pct"/>
          </w:tcPr>
          <w:p w14:paraId="3B40D819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1AF053C" w14:textId="3369731E" w:rsidR="00331C44" w:rsidRPr="00586F56" w:rsidRDefault="00F622FD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22FD">
              <w:rPr>
                <w:rFonts w:ascii="Angsana New" w:hAnsi="Angsana New"/>
                <w:b/>
                <w:bCs/>
                <w:sz w:val="26"/>
                <w:szCs w:val="26"/>
              </w:rPr>
              <w:t>424,655</w:t>
            </w:r>
          </w:p>
        </w:tc>
        <w:tc>
          <w:tcPr>
            <w:tcW w:w="85" w:type="pct"/>
          </w:tcPr>
          <w:p w14:paraId="72689394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30F28B3A" w14:textId="6F8DD4A7" w:rsidR="00331C44" w:rsidRPr="00586F56" w:rsidRDefault="00F622FD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22FD">
              <w:rPr>
                <w:rFonts w:ascii="Angsana New" w:hAnsi="Angsana New"/>
                <w:b/>
                <w:bCs/>
                <w:sz w:val="26"/>
                <w:szCs w:val="26"/>
              </w:rPr>
              <w:t>122,358</w:t>
            </w:r>
          </w:p>
        </w:tc>
        <w:tc>
          <w:tcPr>
            <w:tcW w:w="84" w:type="pct"/>
          </w:tcPr>
          <w:p w14:paraId="63D410A7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598FB5AD" w14:textId="5C6431C8" w:rsidR="00331C44" w:rsidRPr="00586F56" w:rsidRDefault="006E4D88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4D88">
              <w:rPr>
                <w:rFonts w:ascii="Angsana New" w:hAnsi="Angsana New"/>
                <w:b/>
                <w:bCs/>
                <w:sz w:val="26"/>
                <w:szCs w:val="26"/>
              </w:rPr>
              <w:t>271,390</w:t>
            </w:r>
          </w:p>
        </w:tc>
        <w:tc>
          <w:tcPr>
            <w:tcW w:w="83" w:type="pct"/>
          </w:tcPr>
          <w:p w14:paraId="793993F9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30EEA767" w14:textId="70D0E928" w:rsidR="00331C44" w:rsidRPr="00586F56" w:rsidRDefault="006E4D88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E4D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16,690</w:t>
            </w:r>
          </w:p>
        </w:tc>
        <w:tc>
          <w:tcPr>
            <w:tcW w:w="91" w:type="pct"/>
          </w:tcPr>
          <w:p w14:paraId="4E98DC48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59478308" w14:textId="59A1681A" w:rsidR="00331C44" w:rsidRPr="00586F56" w:rsidRDefault="006E4D88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E4D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63,102</w:t>
            </w:r>
          </w:p>
        </w:tc>
        <w:tc>
          <w:tcPr>
            <w:tcW w:w="85" w:type="pct"/>
          </w:tcPr>
          <w:p w14:paraId="277AB1AF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8FF5001" w14:textId="6EFF88D3" w:rsidR="00331C44" w:rsidRPr="00F622FD" w:rsidRDefault="00F622FD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F622FD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65AD1080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EEC0C" w14:textId="7CC45ED1" w:rsidR="00331C44" w:rsidRPr="00586F56" w:rsidRDefault="006E4D88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6E4D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1,422,41</w:t>
            </w:r>
            <w:r w:rsid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A24658" w:rsidRPr="00E774FF" w14:paraId="1A4A82C7" w14:textId="77777777" w:rsidTr="00F838D5">
        <w:trPr>
          <w:trHeight w:hRule="exact" w:val="288"/>
        </w:trPr>
        <w:tc>
          <w:tcPr>
            <w:tcW w:w="1095" w:type="pct"/>
            <w:vAlign w:val="center"/>
          </w:tcPr>
          <w:p w14:paraId="2EEF6664" w14:textId="77777777" w:rsidR="00331C44" w:rsidRPr="00E774FF" w:rsidRDefault="00331C44" w:rsidP="00331C44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3137E3CB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482AB7F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9DF602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7979B76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D7EADF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0FE4766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4AA03F6A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00AD9D1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1F70AEE3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40F1F609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1D7885C2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B03466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09D70D7E" w14:textId="77777777" w:rsidR="00331C44" w:rsidRPr="00E774FF" w:rsidRDefault="00331C44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A2D457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5CF6E0D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11BDD7EB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</w:tcPr>
          <w:p w14:paraId="3B111B21" w14:textId="77777777" w:rsidR="00331C44" w:rsidRPr="00E774FF" w:rsidRDefault="00331C44" w:rsidP="00331C44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331C44" w:rsidRPr="00E774FF" w14:paraId="36501AAC" w14:textId="77777777" w:rsidTr="007828D5">
        <w:tc>
          <w:tcPr>
            <w:tcW w:w="1095" w:type="pct"/>
          </w:tcPr>
          <w:p w14:paraId="049561F3" w14:textId="353FD59D" w:rsidR="00331C44" w:rsidRPr="00E774FF" w:rsidRDefault="00331C44" w:rsidP="00331C44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34" w:type="pct"/>
          </w:tcPr>
          <w:p w14:paraId="71DB5E1F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07B6C9F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A6EE891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DCC25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3F1952C3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</w:tcPr>
          <w:p w14:paraId="4988C8A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</w:tcPr>
          <w:p w14:paraId="1F87536A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2597D6B0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</w:tcPr>
          <w:p w14:paraId="4D13D4DC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0CD9DB3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1CBC4213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D3F8BF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9EA9F37" w14:textId="77777777" w:rsidR="00331C44" w:rsidRPr="00E774FF" w:rsidRDefault="00331C44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08EAB1EA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EB80293" w14:textId="77777777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64478D74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</w:tcPr>
          <w:p w14:paraId="280A82FE" w14:textId="77777777" w:rsidR="00331C44" w:rsidRPr="00E774FF" w:rsidRDefault="00331C44" w:rsidP="00331C44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A24658" w:rsidRPr="00E774FF" w14:paraId="4F8193DA" w14:textId="77777777">
        <w:tc>
          <w:tcPr>
            <w:tcW w:w="1095" w:type="pct"/>
          </w:tcPr>
          <w:p w14:paraId="0F4BCF59" w14:textId="74D5A235" w:rsidR="00331C44" w:rsidRPr="00E774FF" w:rsidRDefault="00331C44" w:rsidP="00331C44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6A5E3D7B" w14:textId="64788129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3C6981B5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36A1D76B" w14:textId="5C9A8196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32,428</w:t>
            </w:r>
          </w:p>
        </w:tc>
        <w:tc>
          <w:tcPr>
            <w:tcW w:w="84" w:type="pct"/>
          </w:tcPr>
          <w:p w14:paraId="79D1F57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C2CF05" w14:textId="3E0CB7DB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38A5">
              <w:rPr>
                <w:rFonts w:ascii="Angsana New" w:hAnsi="Angsana New"/>
                <w:b/>
                <w:bCs/>
                <w:sz w:val="26"/>
                <w:szCs w:val="26"/>
              </w:rPr>
              <w:t>182,886</w:t>
            </w:r>
          </w:p>
        </w:tc>
        <w:tc>
          <w:tcPr>
            <w:tcW w:w="85" w:type="pct"/>
          </w:tcPr>
          <w:p w14:paraId="7A8C9ECC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</w:tcPr>
          <w:p w14:paraId="7FB4E9D9" w14:textId="68201239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hAnsi="Angsana New"/>
                <w:b/>
                <w:bCs/>
                <w:sz w:val="26"/>
                <w:szCs w:val="26"/>
              </w:rPr>
              <w:t>9,720</w:t>
            </w:r>
          </w:p>
        </w:tc>
        <w:tc>
          <w:tcPr>
            <w:tcW w:w="84" w:type="pct"/>
          </w:tcPr>
          <w:p w14:paraId="5A7C1FD8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66DE7E9A" w14:textId="7CEC2EDF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hAnsi="Angsana New"/>
                <w:b/>
                <w:bCs/>
                <w:sz w:val="26"/>
                <w:szCs w:val="26"/>
              </w:rPr>
              <w:t>60,515</w:t>
            </w:r>
          </w:p>
        </w:tc>
        <w:tc>
          <w:tcPr>
            <w:tcW w:w="83" w:type="pct"/>
          </w:tcPr>
          <w:p w14:paraId="00ABD1AF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5A97E417" w14:textId="2245E33B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5,263</w:t>
            </w:r>
          </w:p>
        </w:tc>
        <w:tc>
          <w:tcPr>
            <w:tcW w:w="91" w:type="pct"/>
          </w:tcPr>
          <w:p w14:paraId="10162512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3C98D2E5" w14:textId="07E8C04A" w:rsidR="00331C44" w:rsidRPr="00E774FF" w:rsidRDefault="00331C44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5,827</w:t>
            </w:r>
          </w:p>
        </w:tc>
        <w:tc>
          <w:tcPr>
            <w:tcW w:w="85" w:type="pct"/>
          </w:tcPr>
          <w:p w14:paraId="4DDF6D3D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F6E9308" w14:textId="44065671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37,059</w:t>
            </w:r>
          </w:p>
        </w:tc>
        <w:tc>
          <w:tcPr>
            <w:tcW w:w="83" w:type="pct"/>
          </w:tcPr>
          <w:p w14:paraId="200B5387" w14:textId="77777777" w:rsidR="00331C44" w:rsidRPr="00E774FF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</w:tcPr>
          <w:p w14:paraId="6D902FAB" w14:textId="216767A8" w:rsidR="00331C44" w:rsidRPr="00E774FF" w:rsidRDefault="00331C44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647,489</w:t>
            </w:r>
          </w:p>
        </w:tc>
      </w:tr>
      <w:tr w:rsidR="00A24658" w:rsidRPr="00E774FF" w14:paraId="7598AA61" w14:textId="77777777" w:rsidTr="007828D5">
        <w:tc>
          <w:tcPr>
            <w:tcW w:w="1095" w:type="pct"/>
          </w:tcPr>
          <w:p w14:paraId="26D40BDC" w14:textId="60FB4C0F" w:rsidR="00331C44" w:rsidRPr="00E774FF" w:rsidRDefault="00331C44" w:rsidP="00331C44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2FD7C021" w14:textId="013A2AF3" w:rsidR="00331C44" w:rsidRPr="00586F56" w:rsidRDefault="00915130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02F2773A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2AD49941" w14:textId="2D4C3E55" w:rsidR="00331C44" w:rsidRPr="00586F56" w:rsidRDefault="00915130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35,599</w:t>
            </w:r>
          </w:p>
        </w:tc>
        <w:tc>
          <w:tcPr>
            <w:tcW w:w="84" w:type="pct"/>
          </w:tcPr>
          <w:p w14:paraId="39081A66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E985FD" w14:textId="2247B249" w:rsidR="00331C44" w:rsidRPr="00586F56" w:rsidRDefault="00915130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5130">
              <w:rPr>
                <w:rFonts w:ascii="Angsana New" w:hAnsi="Angsana New"/>
                <w:b/>
                <w:bCs/>
                <w:sz w:val="26"/>
                <w:szCs w:val="26"/>
              </w:rPr>
              <w:t>168,910</w:t>
            </w:r>
          </w:p>
        </w:tc>
        <w:tc>
          <w:tcPr>
            <w:tcW w:w="85" w:type="pct"/>
          </w:tcPr>
          <w:p w14:paraId="47C5E099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</w:tcPr>
          <w:p w14:paraId="0D463570" w14:textId="5658931B" w:rsidR="00331C44" w:rsidRPr="00586F56" w:rsidRDefault="00915130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hAnsi="Angsana New"/>
                <w:b/>
                <w:bCs/>
                <w:sz w:val="26"/>
                <w:szCs w:val="26"/>
              </w:rPr>
              <w:t>6,482</w:t>
            </w:r>
          </w:p>
        </w:tc>
        <w:tc>
          <w:tcPr>
            <w:tcW w:w="84" w:type="pct"/>
          </w:tcPr>
          <w:p w14:paraId="597CB3B9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2007963A" w14:textId="5D339052" w:rsidR="00331C44" w:rsidRPr="00586F56" w:rsidRDefault="00915130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hAnsi="Angsana New"/>
                <w:b/>
                <w:bCs/>
                <w:sz w:val="26"/>
                <w:szCs w:val="26"/>
              </w:rPr>
              <w:t>55,633</w:t>
            </w:r>
          </w:p>
        </w:tc>
        <w:tc>
          <w:tcPr>
            <w:tcW w:w="83" w:type="pct"/>
          </w:tcPr>
          <w:p w14:paraId="5E1AF6A0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4B7443DF" w14:textId="7061132D" w:rsidR="00331C44" w:rsidRPr="00586F56" w:rsidRDefault="00915130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5,020</w:t>
            </w:r>
          </w:p>
        </w:tc>
        <w:tc>
          <w:tcPr>
            <w:tcW w:w="91" w:type="pct"/>
          </w:tcPr>
          <w:p w14:paraId="465CA37E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6AF8FEAC" w14:textId="0419CBD5" w:rsidR="00331C44" w:rsidRPr="00586F56" w:rsidRDefault="00915130" w:rsidP="00331C44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4,613</w:t>
            </w:r>
          </w:p>
        </w:tc>
        <w:tc>
          <w:tcPr>
            <w:tcW w:w="85" w:type="pct"/>
          </w:tcPr>
          <w:p w14:paraId="6D4F0DE2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CD48B9E" w14:textId="765F688D" w:rsidR="00331C44" w:rsidRPr="00586F56" w:rsidRDefault="00915130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74,140</w:t>
            </w:r>
          </w:p>
        </w:tc>
        <w:tc>
          <w:tcPr>
            <w:tcW w:w="83" w:type="pct"/>
          </w:tcPr>
          <w:p w14:paraId="50FCF142" w14:textId="77777777" w:rsidR="00331C44" w:rsidRPr="00586F56" w:rsidRDefault="00331C44" w:rsidP="00331C4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</w:tcPr>
          <w:p w14:paraId="12C0480C" w14:textId="1216655A" w:rsidR="00331C44" w:rsidRPr="00586F56" w:rsidRDefault="00915130" w:rsidP="0033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1513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664,18</w:t>
            </w:r>
            <w:r w:rsidR="00F1233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</w:tr>
    </w:tbl>
    <w:p w14:paraId="576F33C6" w14:textId="5FEA0589" w:rsidR="00081BDF" w:rsidRPr="00244701" w:rsidRDefault="00081BDF" w:rsidP="00162B8C">
      <w:pPr>
        <w:tabs>
          <w:tab w:val="clear" w:pos="680"/>
          <w:tab w:val="left" w:pos="1440"/>
        </w:tabs>
        <w:ind w:right="63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081BDF" w:rsidRPr="00244701" w:rsidSect="004A5662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2FCBEC53" w14:textId="3B99ABAF" w:rsidR="00F202C2" w:rsidRPr="00447A29" w:rsidRDefault="00F202C2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ใบอนุญาตให้ใช้คลื่นความถี่</w:t>
      </w:r>
      <w:r w:rsidR="00F94E43" w:rsidRPr="00447A29">
        <w:rPr>
          <w:rFonts w:asciiTheme="majorBidi" w:hAnsiTheme="majorBidi" w:cstheme="majorBidi"/>
          <w:sz w:val="30"/>
          <w:szCs w:val="30"/>
          <w:u w:val="none"/>
          <w:cs/>
        </w:rPr>
        <w:t>และประกอบกิจการ</w:t>
      </w: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โทรทัศน์</w:t>
      </w:r>
    </w:p>
    <w:p w14:paraId="3D3608FD" w14:textId="743AA7ED" w:rsidR="00F202C2" w:rsidRPr="005A3F66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949323A" w14:textId="3D7FB7A6" w:rsidR="003B31C8" w:rsidRPr="00447A29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96B4D34" w14:textId="616FDCC7" w:rsidR="003B31C8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447A29">
        <w:rPr>
          <w:rFonts w:asciiTheme="majorBidi" w:hAnsiTheme="majorBidi" w:cstheme="majorBidi"/>
          <w:spacing w:val="-2"/>
          <w:sz w:val="30"/>
          <w:szCs w:val="30"/>
          <w:cs/>
        </w:rPr>
        <w:t>จ่ายชำระเพื่อให้เป็นมูลค่าปัจจุบันโดยใช้อัตราคิดลดตามท้องตลาด วัดมูลค่าด้วยราคาทุนหักค่าตัดจำหน่ายสะสม</w:t>
      </w:r>
      <w:r w:rsidRPr="00447A29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1B75B475" w14:textId="77777777" w:rsidR="00632E24" w:rsidRPr="005A3F66" w:rsidRDefault="00632E24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18484" w14:textId="6F4C0FC5" w:rsidR="00A727DD" w:rsidRDefault="008C238F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 และรับรู้ในกำไรหรือขาดทุน </w:t>
      </w:r>
      <w:r w:rsidR="006831BE" w:rsidRPr="00447A29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47A29">
        <w:rPr>
          <w:rFonts w:asciiTheme="majorBidi" w:hAnsiTheme="majorBidi" w:cstheme="majorBidi"/>
          <w:sz w:val="30"/>
          <w:szCs w:val="30"/>
          <w:cs/>
        </w:rPr>
        <w:t>โดยระยะเวลาที่คาดว่าจะได้รับประโยชน์ของใบอนุญาตให้ใช้คลื่นความถี่และประกอบกิจ</w:t>
      </w:r>
      <w:r w:rsidR="006B430D" w:rsidRPr="00447A29">
        <w:rPr>
          <w:rFonts w:asciiTheme="majorBidi" w:hAnsiTheme="majorBidi" w:cstheme="majorBidi"/>
          <w:sz w:val="30"/>
          <w:szCs w:val="30"/>
          <w:cs/>
        </w:rPr>
        <w:t>ก</w:t>
      </w:r>
      <w:r w:rsidRPr="00447A29">
        <w:rPr>
          <w:rFonts w:asciiTheme="majorBidi" w:hAnsiTheme="majorBidi" w:cstheme="majorBidi"/>
          <w:sz w:val="30"/>
          <w:szCs w:val="30"/>
          <w:cs/>
        </w:rPr>
        <w:t>ารโทรทัศน์</w:t>
      </w:r>
      <w:r w:rsidR="0093705D" w:rsidRPr="00447A29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7A29">
        <w:rPr>
          <w:rFonts w:asciiTheme="majorBidi" w:hAnsiTheme="majorBidi" w:cstheme="majorBidi"/>
          <w:sz w:val="30"/>
          <w:szCs w:val="30"/>
        </w:rPr>
        <w:t xml:space="preserve">15 </w:t>
      </w:r>
      <w:r w:rsidRPr="00447A2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405FD73" w14:textId="77777777" w:rsidR="00C65E5E" w:rsidRPr="005A3F66" w:rsidRDefault="00C65E5E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244701" w14:paraId="193051AD" w14:textId="77777777" w:rsidTr="00EE14B9">
        <w:trPr>
          <w:cantSplit/>
          <w:trHeight w:val="420"/>
        </w:trPr>
        <w:tc>
          <w:tcPr>
            <w:tcW w:w="7668" w:type="dxa"/>
          </w:tcPr>
          <w:p w14:paraId="5D03ADC5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2E52ED" w14:textId="77777777" w:rsidR="00666096" w:rsidRPr="00244701" w:rsidRDefault="00666096" w:rsidP="00666096">
            <w:pPr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096" w:rsidRPr="00244701" w14:paraId="4B2C0461" w14:textId="77777777" w:rsidTr="00EE14B9">
        <w:trPr>
          <w:cantSplit/>
          <w:trHeight w:val="420"/>
        </w:trPr>
        <w:tc>
          <w:tcPr>
            <w:tcW w:w="7668" w:type="dxa"/>
          </w:tcPr>
          <w:p w14:paraId="6DBA0BD3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647D6A" w14:textId="77777777" w:rsidR="00666096" w:rsidRPr="00244701" w:rsidRDefault="00666096" w:rsidP="00EE1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244701" w14:paraId="1468A533" w14:textId="77777777" w:rsidTr="00EE14B9">
        <w:trPr>
          <w:cantSplit/>
          <w:trHeight w:val="420"/>
        </w:trPr>
        <w:tc>
          <w:tcPr>
            <w:tcW w:w="7668" w:type="dxa"/>
          </w:tcPr>
          <w:p w14:paraId="72B0D1E8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7194DD" w14:textId="77777777" w:rsidR="00666096" w:rsidRPr="00244701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096" w:rsidRPr="00244701" w14:paraId="2C5A0A2E" w14:textId="77777777" w:rsidTr="00EE14B9">
        <w:trPr>
          <w:cantSplit/>
          <w:trHeight w:val="420"/>
        </w:trPr>
        <w:tc>
          <w:tcPr>
            <w:tcW w:w="7668" w:type="dxa"/>
          </w:tcPr>
          <w:p w14:paraId="0D9650E0" w14:textId="29220E5B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571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A94F74" w14:textId="69489C77" w:rsidR="00666096" w:rsidRPr="00244701" w:rsidRDefault="00597D7B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2,429,274</w:t>
            </w:r>
          </w:p>
        </w:tc>
      </w:tr>
      <w:tr w:rsidR="00666096" w:rsidRPr="00244701" w14:paraId="459AC6D3" w14:textId="77777777" w:rsidTr="004D1998">
        <w:trPr>
          <w:cantSplit/>
          <w:trHeight w:val="420"/>
        </w:trPr>
        <w:tc>
          <w:tcPr>
            <w:tcW w:w="7668" w:type="dxa"/>
          </w:tcPr>
          <w:p w14:paraId="4FD8C990" w14:textId="2FD6A8D2" w:rsidR="00666096" w:rsidRPr="00244701" w:rsidRDefault="00666096" w:rsidP="000623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B9666A" w14:textId="48AD285C" w:rsidR="00666096" w:rsidRPr="00244701" w:rsidRDefault="004C6698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244701" w14:paraId="78A0FDCE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DCA7015" w14:textId="6F9059AB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AB0E4" w14:textId="096BEEFD" w:rsidR="001E0F03" w:rsidRPr="00244701" w:rsidRDefault="00A53844" w:rsidP="001E0F03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746E45" w14:paraId="2FC6D3AE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5C604" w14:textId="77777777" w:rsidR="001E0F03" w:rsidRPr="00746E45" w:rsidRDefault="001E0F03" w:rsidP="001E0F0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FA5CCC" w14:textId="77777777" w:rsidR="001E0F03" w:rsidRPr="00746E45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0F03" w:rsidRPr="00244701" w14:paraId="43106FCA" w14:textId="77777777" w:rsidTr="00370641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9B37E51" w14:textId="77777777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01EDE5" w14:textId="77777777" w:rsidR="001E0F03" w:rsidRPr="00244701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108" w:rsidRPr="00C5207F" w14:paraId="419A3010" w14:textId="77777777" w:rsidTr="00370641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89D6D20" w14:textId="27A1DE4F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A704F2B" w14:textId="41B8B930" w:rsidR="00057108" w:rsidRPr="00C5207F" w:rsidRDefault="00057108" w:rsidP="00057108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207F">
              <w:rPr>
                <w:rFonts w:asciiTheme="majorBidi" w:hAnsiTheme="majorBidi" w:cstheme="majorBidi"/>
                <w:sz w:val="30"/>
                <w:szCs w:val="30"/>
              </w:rPr>
              <w:t>1,684,739</w:t>
            </w:r>
          </w:p>
        </w:tc>
      </w:tr>
      <w:tr w:rsidR="00057108" w:rsidRPr="00244701" w14:paraId="25DB340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2B100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BD2903" w14:textId="6EDBBBBA" w:rsidR="00057108" w:rsidRPr="00244701" w:rsidRDefault="00057108" w:rsidP="00057108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BA4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038</w:t>
            </w:r>
          </w:p>
        </w:tc>
      </w:tr>
      <w:tr w:rsidR="00057108" w:rsidRPr="00244701" w14:paraId="7DF9EAEC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567C582" w14:textId="7A048EDF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110BAE" w14:textId="50764D56" w:rsidR="00057108" w:rsidRPr="00244701" w:rsidRDefault="00057108" w:rsidP="00057108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1,824,777</w:t>
            </w:r>
          </w:p>
        </w:tc>
      </w:tr>
      <w:tr w:rsidR="002921B7" w:rsidRPr="00244701" w14:paraId="05BA2CC3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7B66255" w14:textId="77777777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E747CC" w14:textId="2D87093E" w:rsidR="002921B7" w:rsidRPr="00244701" w:rsidRDefault="00A53844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844">
              <w:rPr>
                <w:rFonts w:asciiTheme="majorBidi" w:hAnsiTheme="majorBidi" w:cstheme="majorBidi"/>
                <w:sz w:val="30"/>
                <w:szCs w:val="30"/>
              </w:rPr>
              <w:t>140,038</w:t>
            </w:r>
          </w:p>
        </w:tc>
      </w:tr>
      <w:tr w:rsidR="002921B7" w:rsidRPr="00244701" w14:paraId="5B7C8AC5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253EB89" w14:textId="7C5CDFCB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FD789" w14:textId="4F3249FA" w:rsidR="002921B7" w:rsidRPr="00244701" w:rsidRDefault="003A5AA8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1,964,815</w:t>
            </w:r>
          </w:p>
        </w:tc>
      </w:tr>
      <w:tr w:rsidR="002921B7" w:rsidRPr="00746E45" w14:paraId="54E0C0F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E485E6" w14:textId="77777777" w:rsidR="002921B7" w:rsidRPr="00746E45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F1BCB3" w14:textId="77777777" w:rsidR="002921B7" w:rsidRPr="00746E45" w:rsidRDefault="002921B7" w:rsidP="002921B7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921B7" w:rsidRPr="00244701" w14:paraId="2D4F9CE3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D57CECC" w14:textId="77777777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A55235" w14:textId="77777777" w:rsidR="002921B7" w:rsidRPr="00244701" w:rsidRDefault="002921B7" w:rsidP="002921B7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21B7" w:rsidRPr="00244701" w14:paraId="3EFE7A2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2427DF0" w14:textId="7F1CF7FD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2BE65959" w14:textId="4DA0E11F" w:rsidR="002921B7" w:rsidRPr="00244701" w:rsidRDefault="00057108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7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604,497</w:t>
            </w:r>
          </w:p>
        </w:tc>
      </w:tr>
      <w:tr w:rsidR="002921B7" w:rsidRPr="00244701" w14:paraId="57A227A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3A12DAB" w14:textId="7C050EE6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CA7F" w14:textId="2928132E" w:rsidR="002921B7" w:rsidRPr="00244701" w:rsidRDefault="003A5AA8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464,459</w:t>
            </w:r>
          </w:p>
        </w:tc>
      </w:tr>
    </w:tbl>
    <w:p w14:paraId="496080D1" w14:textId="6DA1A387" w:rsidR="001712FB" w:rsidRPr="00447A29" w:rsidRDefault="001712FB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ค่าความนิยม</w:t>
      </w:r>
    </w:p>
    <w:p w14:paraId="163AC05F" w14:textId="06FDE370" w:rsidR="001712FB" w:rsidRPr="00244701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50AE6B9" w14:textId="39A0B648" w:rsidR="00944537" w:rsidRPr="00447A29" w:rsidRDefault="00944537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2FC1AC3B" w14:textId="798ADB02" w:rsidR="00583B9C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645177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>ตามวิธีส่วนได้เสียรวมอยู่ในมูลค่าตามบัญชีของเงินลงทุน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</w:p>
    <w:p w14:paraId="6A4931EF" w14:textId="43586BF0" w:rsidR="00632E24" w:rsidRDefault="0063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8D7AD45" w14:textId="190830EA" w:rsidR="00583B9C" w:rsidRPr="00447A29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A29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51EE8898" w14:textId="30E79D28" w:rsidR="00C9627F" w:rsidRPr="00244701" w:rsidRDefault="00814077" w:rsidP="009445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14077">
        <w:rPr>
          <w:rFonts w:asciiTheme="majorBidi" w:hAnsi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ของค่าความนิยมจะประมาณทุกปีในช่วงเวลาเดียวกันหรือเมื่อมีข้อบ่งชี้เรื่องการด้อยค่า ขาดทุนจากการด้อยค่ารับรู้ในกำไรหรือขาดทุนเมื่อมูลค่าตามบัญชีของหน่วยสินทรัพย์ที่ก่อให้เกิดเงินสดสูงกว่ามูลค่าที่คาดว่าจะได้รับคื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4359101" w14:textId="79E18DF5" w:rsidR="00933DB1" w:rsidRDefault="00933DB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244701" w14:paraId="50E2C8BA" w14:textId="77777777" w:rsidTr="00595EC6">
        <w:trPr>
          <w:cantSplit/>
        </w:trPr>
        <w:tc>
          <w:tcPr>
            <w:tcW w:w="5130" w:type="dxa"/>
          </w:tcPr>
          <w:p w14:paraId="66F2CC4F" w14:textId="32319BDF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94DDB3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09DE30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9DC030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244701" w14:paraId="03B0CBD9" w14:textId="77777777" w:rsidTr="00595EC6">
        <w:trPr>
          <w:cantSplit/>
        </w:trPr>
        <w:tc>
          <w:tcPr>
            <w:tcW w:w="5130" w:type="dxa"/>
          </w:tcPr>
          <w:p w14:paraId="273B78DD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88257" w14:textId="77777777" w:rsidR="001712FB" w:rsidRPr="00244701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CD0519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93A1E" w14:textId="20353452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604766EA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440CEE" w14:textId="07780D25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1712FB" w:rsidRPr="00244701" w14:paraId="791CCED4" w14:textId="77777777" w:rsidTr="00595EC6">
        <w:trPr>
          <w:cantSplit/>
        </w:trPr>
        <w:tc>
          <w:tcPr>
            <w:tcW w:w="5130" w:type="dxa"/>
          </w:tcPr>
          <w:p w14:paraId="3088FEF4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9962F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33DC1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94BCD4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244701" w14:paraId="0D626522" w14:textId="77777777" w:rsidTr="00595EC6">
        <w:trPr>
          <w:cantSplit/>
        </w:trPr>
        <w:tc>
          <w:tcPr>
            <w:tcW w:w="5130" w:type="dxa"/>
          </w:tcPr>
          <w:p w14:paraId="61379599" w14:textId="77777777" w:rsidR="001712FB" w:rsidRPr="00814077" w:rsidRDefault="001712FB" w:rsidP="00A5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4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C72EEB7" w14:textId="77777777" w:rsidR="001712FB" w:rsidRPr="00244701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3CBE0B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53847D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00E76BE" w14:textId="77777777" w:rsidR="001712FB" w:rsidRPr="00244701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E2DDE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2BE6" w:rsidRPr="00244701" w14:paraId="43630F80" w14:textId="77777777" w:rsidTr="001544D7">
        <w:trPr>
          <w:cantSplit/>
        </w:trPr>
        <w:tc>
          <w:tcPr>
            <w:tcW w:w="5130" w:type="dxa"/>
          </w:tcPr>
          <w:p w14:paraId="12CE87C5" w14:textId="77777777" w:rsidR="00402BE6" w:rsidRPr="00814077" w:rsidRDefault="00402BE6" w:rsidP="00402BE6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0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140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40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83B4FCF" w14:textId="77777777" w:rsidR="00402BE6" w:rsidRPr="00244701" w:rsidRDefault="00402BE6" w:rsidP="00402BE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71775D" w14:textId="77777777" w:rsidR="00402BE6" w:rsidRPr="00244701" w:rsidRDefault="00402BE6" w:rsidP="00402BE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D0958" w14:textId="0D1D3DEC" w:rsidR="00402BE6" w:rsidRPr="00C5207F" w:rsidRDefault="00C5207F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20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3B5C57A6" w14:textId="77777777" w:rsidR="00402BE6" w:rsidRPr="00244701" w:rsidRDefault="00402BE6" w:rsidP="00402BE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9B5D9C" w14:textId="509B47F4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402BE6" w:rsidRPr="00244701" w14:paraId="1570F7DA" w14:textId="77777777" w:rsidTr="001544D7">
        <w:trPr>
          <w:cantSplit/>
        </w:trPr>
        <w:tc>
          <w:tcPr>
            <w:tcW w:w="5130" w:type="dxa"/>
          </w:tcPr>
          <w:p w14:paraId="4A567592" w14:textId="77777777" w:rsidR="00402BE6" w:rsidRPr="003F1B7C" w:rsidRDefault="00402BE6" w:rsidP="00402BE6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B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1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F1B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E9343C" w14:textId="77777777" w:rsidR="00402BE6" w:rsidRPr="00244701" w:rsidRDefault="00402BE6" w:rsidP="00402BE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85C59B" w14:textId="77777777" w:rsidR="00402BE6" w:rsidRPr="00244701" w:rsidRDefault="00402BE6" w:rsidP="00402BE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A7CB0" w14:textId="75D64761" w:rsidR="00402BE6" w:rsidRPr="00244701" w:rsidRDefault="003A5AA8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5A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5C8E3A50" w14:textId="77777777" w:rsidR="00402BE6" w:rsidRPr="00244701" w:rsidRDefault="00402BE6" w:rsidP="00402BE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75FE8C0" w14:textId="3AF8E0C4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402BE6" w:rsidRPr="00244701" w14:paraId="0E745A1C" w14:textId="77777777" w:rsidTr="00E133CB">
        <w:trPr>
          <w:cantSplit/>
        </w:trPr>
        <w:tc>
          <w:tcPr>
            <w:tcW w:w="5130" w:type="dxa"/>
          </w:tcPr>
          <w:p w14:paraId="29E12177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D9FB5" w14:textId="77777777" w:rsidR="00402BE6" w:rsidRPr="00244701" w:rsidRDefault="00402BE6" w:rsidP="00402BE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774B58D" w14:textId="77777777" w:rsidR="00402BE6" w:rsidRPr="00244701" w:rsidRDefault="00402BE6" w:rsidP="00402BE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65B10D" w14:textId="77777777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F45F67F" w14:textId="77777777" w:rsidR="00402BE6" w:rsidRPr="00244701" w:rsidRDefault="00402BE6" w:rsidP="00402BE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A0E3781" w14:textId="77777777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4077" w:rsidRPr="00244701" w14:paraId="5186156E" w14:textId="77777777" w:rsidTr="00E133CB">
        <w:trPr>
          <w:cantSplit/>
        </w:trPr>
        <w:tc>
          <w:tcPr>
            <w:tcW w:w="5130" w:type="dxa"/>
          </w:tcPr>
          <w:p w14:paraId="20B19C98" w14:textId="77777777" w:rsidR="00814077" w:rsidRPr="00814077" w:rsidRDefault="00814077" w:rsidP="00814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4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8D14471" w14:textId="77777777" w:rsidR="00814077" w:rsidRPr="00244701" w:rsidRDefault="00814077" w:rsidP="0081407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3B78FE" w14:textId="77777777" w:rsidR="00814077" w:rsidRPr="00244701" w:rsidRDefault="00814077" w:rsidP="00814077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9D8F39" w14:textId="77777777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28C6DB9" w14:textId="77777777" w:rsidR="00814077" w:rsidRPr="00244701" w:rsidRDefault="00814077" w:rsidP="00814077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05A4140" w14:textId="77777777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4077" w:rsidRPr="00244701" w14:paraId="272B9BCB" w14:textId="77777777" w:rsidTr="00E133CB">
        <w:trPr>
          <w:cantSplit/>
        </w:trPr>
        <w:tc>
          <w:tcPr>
            <w:tcW w:w="5130" w:type="dxa"/>
          </w:tcPr>
          <w:p w14:paraId="237F653E" w14:textId="77777777" w:rsidR="00814077" w:rsidRPr="00244701" w:rsidRDefault="00814077" w:rsidP="00814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95BB717" w14:textId="77777777" w:rsidR="00814077" w:rsidRPr="00244701" w:rsidRDefault="00814077" w:rsidP="0081407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BD6B3" w14:textId="77777777" w:rsidR="00814077" w:rsidRPr="00244701" w:rsidRDefault="00814077" w:rsidP="0081407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B8A011" w14:textId="269A0DDC" w:rsidR="00814077" w:rsidRPr="00244701" w:rsidRDefault="003A5AA8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5A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26E17C93" w14:textId="77777777" w:rsidR="00814077" w:rsidRPr="00244701" w:rsidRDefault="00814077" w:rsidP="00814077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374E96C" w14:textId="260A0873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4F048021" w14:textId="7D53449A" w:rsidR="00CB4BE8" w:rsidRDefault="00CB4BE8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4955A173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4E4449E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4C14AD5E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6DD5E6A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1BF99220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0B58897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5C087B9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3E27119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52158A7" w14:textId="77777777" w:rsidR="002B6C59" w:rsidRPr="00244701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AB45377" w14:textId="49C99FBE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72F3087E" w14:textId="77777777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9CB2C" w14:textId="77777777" w:rsidR="000B42CA" w:rsidRPr="00447A29" w:rsidRDefault="000B42CA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57144B7F" w14:textId="77777777" w:rsidR="000B42CA" w:rsidRPr="00244701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0"/>
        <w:gridCol w:w="270"/>
        <w:gridCol w:w="1170"/>
        <w:gridCol w:w="270"/>
        <w:gridCol w:w="1162"/>
      </w:tblGrid>
      <w:tr w:rsidR="000F042B" w:rsidRPr="00244701" w14:paraId="77C1EAD1" w14:textId="77777777" w:rsidTr="000F042B">
        <w:tc>
          <w:tcPr>
            <w:tcW w:w="3436" w:type="pct"/>
          </w:tcPr>
          <w:p w14:paraId="5E4CDF8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28157C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CD0EEA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F042B" w:rsidRPr="00244701" w14:paraId="3E9C7532" w14:textId="77777777" w:rsidTr="000F042B">
        <w:trPr>
          <w:trHeight w:val="197"/>
        </w:trPr>
        <w:tc>
          <w:tcPr>
            <w:tcW w:w="3436" w:type="pct"/>
          </w:tcPr>
          <w:p w14:paraId="3BA3436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5DC00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9C9ED1" w14:textId="635CAE95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7857C5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FCE5C" w14:textId="773A3534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D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2CA" w:rsidRPr="00244701" w14:paraId="3DFAB3C1" w14:textId="77777777" w:rsidTr="00D87EEF">
        <w:tc>
          <w:tcPr>
            <w:tcW w:w="3436" w:type="pct"/>
          </w:tcPr>
          <w:p w14:paraId="1348E00D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6DC800E0" w14:textId="77777777" w:rsidR="000B42CA" w:rsidRPr="00244701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2CD68D62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2BE6" w:rsidRPr="00244701" w14:paraId="4C2096E1" w14:textId="77777777" w:rsidTr="00D87EEF">
        <w:tc>
          <w:tcPr>
            <w:tcW w:w="3436" w:type="pct"/>
          </w:tcPr>
          <w:p w14:paraId="55CED412" w14:textId="77777777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อมรินทร์ บุ๊ค เซ็นเตอร์</w:t>
            </w:r>
          </w:p>
        </w:tc>
        <w:tc>
          <w:tcPr>
            <w:tcW w:w="147" w:type="pct"/>
          </w:tcPr>
          <w:p w14:paraId="7AAA9206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7CB0E810" w14:textId="6B657F21" w:rsidR="00402BE6" w:rsidRPr="00244701" w:rsidRDefault="009A6A84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6A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147" w:type="pct"/>
          </w:tcPr>
          <w:p w14:paraId="29C39FA1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50CFBA08" w14:textId="6A7365B2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194904A4" w14:textId="77777777" w:rsidR="000B42CA" w:rsidRPr="00073246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143C552" w14:textId="77777777" w:rsidR="0001113D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447A29">
        <w:rPr>
          <w:rFonts w:asciiTheme="majorBidi" w:hAnsiTheme="majorBidi" w:cstheme="majorBidi"/>
          <w:sz w:val="30"/>
          <w:szCs w:val="30"/>
        </w:rPr>
        <w:t xml:space="preserve">3 </w:t>
      </w:r>
    </w:p>
    <w:p w14:paraId="3FF5A80A" w14:textId="77777777" w:rsidR="0001113D" w:rsidRPr="00073246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3C6BE3" w14:textId="456B2B00" w:rsidR="0023342A" w:rsidRPr="00447A29" w:rsidRDefault="0001113D" w:rsidP="0007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7DB72F" w14:textId="5ACAF9E1" w:rsidR="004E0F97" w:rsidRPr="00073246" w:rsidRDefault="004E0F9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1350"/>
      </w:tblGrid>
      <w:tr w:rsidR="0001113D" w:rsidRPr="00244701" w14:paraId="27CC81C6" w14:textId="77777777" w:rsidTr="00A55692">
        <w:trPr>
          <w:tblHeader/>
        </w:trPr>
        <w:tc>
          <w:tcPr>
            <w:tcW w:w="6390" w:type="dxa"/>
          </w:tcPr>
          <w:p w14:paraId="4DB5E8AE" w14:textId="153FDD32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6AC3726" w14:textId="77777777" w:rsidR="0001113D" w:rsidRPr="00244701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244701" w14:paraId="58C3EF6B" w14:textId="77777777" w:rsidTr="00A55692">
        <w:trPr>
          <w:tblHeader/>
        </w:trPr>
        <w:tc>
          <w:tcPr>
            <w:tcW w:w="6390" w:type="dxa"/>
          </w:tcPr>
          <w:p w14:paraId="6B9B6204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30C3288" w14:textId="6AC0DB75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center"/>
          </w:tcPr>
          <w:p w14:paraId="45FB67A5" w14:textId="14E393EE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71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1113D" w:rsidRPr="00244701" w14:paraId="6BC93BF0" w14:textId="77777777" w:rsidTr="00A55692">
        <w:tc>
          <w:tcPr>
            <w:tcW w:w="6390" w:type="dxa"/>
          </w:tcPr>
          <w:p w14:paraId="6FC4CAD6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A67451" w14:textId="77777777" w:rsidR="0001113D" w:rsidRPr="00244701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57108" w:rsidRPr="00244701" w14:paraId="5FA90CD1" w14:textId="77777777" w:rsidTr="00EC33E7">
        <w:tc>
          <w:tcPr>
            <w:tcW w:w="6390" w:type="dxa"/>
          </w:tcPr>
          <w:p w14:paraId="220D516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3F90049" w14:textId="35FA772C" w:rsidR="00057108" w:rsidRPr="00535922" w:rsidRDefault="009A6A84" w:rsidP="0005710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6A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B2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3.90</w:t>
            </w:r>
          </w:p>
        </w:tc>
        <w:tc>
          <w:tcPr>
            <w:tcW w:w="1350" w:type="dxa"/>
            <w:vAlign w:val="bottom"/>
          </w:tcPr>
          <w:p w14:paraId="328CD3E0" w14:textId="687D6302" w:rsidR="00057108" w:rsidRPr="00244701" w:rsidRDefault="00057108" w:rsidP="0005710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35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057108" w:rsidRPr="00244701" w14:paraId="6CD69BE7" w14:textId="77777777">
        <w:tc>
          <w:tcPr>
            <w:tcW w:w="6390" w:type="dxa"/>
          </w:tcPr>
          <w:p w14:paraId="735DA2F6" w14:textId="78C1408C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440" w:type="dxa"/>
            <w:vAlign w:val="bottom"/>
          </w:tcPr>
          <w:p w14:paraId="6A41ACED" w14:textId="16DEBF87" w:rsidR="00057108" w:rsidRPr="00632E24" w:rsidRDefault="009A6A84" w:rsidP="0005710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6A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vAlign w:val="bottom"/>
          </w:tcPr>
          <w:p w14:paraId="74940026" w14:textId="5CA6CEE1" w:rsidR="00057108" w:rsidRPr="00244701" w:rsidRDefault="00057108" w:rsidP="0005710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</w:tr>
    </w:tbl>
    <w:p w14:paraId="0027CE8E" w14:textId="77777777" w:rsidR="0001113D" w:rsidRPr="00073246" w:rsidRDefault="0001113D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8B9B2" w14:textId="65046CBF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669AC" w:rsidRPr="00D87EEF">
        <w:rPr>
          <w:rFonts w:asciiTheme="majorBidi" w:hAnsiTheme="majorBidi" w:cstheme="majorBidi"/>
          <w:sz w:val="30"/>
          <w:szCs w:val="30"/>
          <w:cs/>
        </w:rPr>
        <w:t>ก่อน</w:t>
      </w:r>
      <w:r w:rsidRPr="00D87EEF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จากอัตราดอกเบี้ยพันธบัตรรัฐบาล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 xml:space="preserve">อายุ </w:t>
      </w:r>
      <w:r w:rsidR="00EC1985"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>ปี</w:t>
      </w:r>
      <w:r w:rsidR="000A1CCA" w:rsidRPr="00D87E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EEF">
        <w:rPr>
          <w:rFonts w:asciiTheme="majorBidi" w:hAnsiTheme="majorBidi" w:cstheme="majorBidi"/>
          <w:sz w:val="30"/>
          <w:szCs w:val="30"/>
        </w:rPr>
        <w:br/>
      </w:r>
      <w:r w:rsidR="000B6D18" w:rsidRPr="00A55692">
        <w:rPr>
          <w:rFonts w:asciiTheme="majorBidi" w:hAnsiTheme="majorBidi" w:cstheme="majorBidi"/>
          <w:spacing w:val="-4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768D41F" w14:textId="77777777" w:rsidR="000B6D18" w:rsidRPr="00073246" w:rsidRDefault="000B6D18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968BABD" w14:textId="77777777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>ประจำปี</w:t>
      </w:r>
      <w:r w:rsidRPr="00D87EEF">
        <w:rPr>
          <w:rFonts w:asciiTheme="majorBidi" w:hAnsiTheme="majorBidi" w:cstheme="majorBidi"/>
          <w:sz w:val="30"/>
          <w:szCs w:val="30"/>
        </w:rPr>
        <w:t xml:space="preserve">         </w:t>
      </w:r>
      <w:r w:rsidRPr="00D87EEF">
        <w:rPr>
          <w:rFonts w:asciiTheme="majorBidi" w:hAnsiTheme="majorBidi" w:cstheme="majorBidi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878DA14" w14:textId="23796AE0" w:rsidR="000939EC" w:rsidRDefault="000939EC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040F477D" w14:textId="77777777" w:rsidR="002B6C59" w:rsidRPr="00073246" w:rsidRDefault="002B6C59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B6BFCC0" w14:textId="2B77C77A" w:rsidR="00396562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18CC1184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-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</w:t>
      </w:r>
    </w:p>
    <w:p w14:paraId="67C8BE88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โดยมีข้อสมมติว่าเพิ่มขึ้นสอดคล้องกับเงินเฟ้อทุกปี</w:t>
      </w:r>
    </w:p>
    <w:p w14:paraId="7E448F22" w14:textId="77777777" w:rsidR="007911E2" w:rsidRPr="007878DC" w:rsidRDefault="007911E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8E190" w14:textId="23D1C4EA" w:rsidR="00B25B60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CD610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CD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D610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5207F" w:rsidRPr="00CD6103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CD61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D610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CD610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5207F" w:rsidRPr="00CD6103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CD61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D6103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บริษัทไม่มีขาดทุนจากการด้อยค่า เนื่องจากประมาณการมูลค่าที่คาดว่าจะได้รับคืน</w:t>
      </w:r>
      <w:r w:rsidRPr="00402BE6">
        <w:rPr>
          <w:rFonts w:asciiTheme="majorBidi" w:hAnsiTheme="majorBidi" w:cstheme="majorBidi"/>
          <w:sz w:val="30"/>
          <w:szCs w:val="30"/>
          <w:cs/>
        </w:rPr>
        <w:t>ของหน่วยสินทรัพย์ที่ก่อให้เกิดเงินสดสูงกว่ามูลค่าตามบัญชี</w:t>
      </w:r>
    </w:p>
    <w:p w14:paraId="12909C4B" w14:textId="55141AC2" w:rsidR="00C025D9" w:rsidRPr="007878DC" w:rsidRDefault="00C0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5F5EB48" w14:textId="29E35DC2" w:rsidR="00482624" w:rsidRPr="00A55692" w:rsidRDefault="00482624" w:rsidP="00A55692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</w:t>
      </w:r>
      <w:r w:rsidR="00820DE7" w:rsidRPr="00A55692">
        <w:rPr>
          <w:rFonts w:asciiTheme="majorBidi" w:hAnsiTheme="majorBidi" w:cstheme="majorBidi"/>
          <w:sz w:val="30"/>
          <w:szCs w:val="30"/>
          <w:u w:val="none"/>
          <w:cs/>
        </w:rPr>
        <w:t>ไม่หมุนเวียน</w:t>
      </w: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สำหรับผลประโยชน์พนักงาน</w:t>
      </w:r>
    </w:p>
    <w:p w14:paraId="302FAF16" w14:textId="305CA726" w:rsidR="000643D1" w:rsidRPr="00DC3A50" w:rsidRDefault="000643D1" w:rsidP="000643D1">
      <w:pPr>
        <w:pStyle w:val="block"/>
        <w:spacing w:after="0" w:line="240" w:lineRule="auto"/>
        <w:jc w:val="both"/>
        <w:rPr>
          <w:rFonts w:asciiTheme="majorBidi" w:hAnsiTheme="majorBidi" w:cstheme="majorBidi"/>
          <w:spacing w:val="-4"/>
          <w:sz w:val="20"/>
          <w:lang w:val="en-US"/>
        </w:rPr>
      </w:pPr>
    </w:p>
    <w:p w14:paraId="6031B1E0" w14:textId="6585DA35" w:rsidR="00526F95" w:rsidRPr="00D84B04" w:rsidRDefault="00A55692" w:rsidP="00D8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556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D81C699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873637" w14:textId="3C1E8F5B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  ในอนาคตที่เกิดจากการทำงานของพนักงานในงวดปัจจุบันและงวดก่อนๆ  ผลประโยชน์ดังกล่าวได้มีการคิดลด</w:t>
      </w:r>
      <w:r w:rsidR="00EC33E7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</w:t>
      </w:r>
      <w:r w:rsidR="00E06DDE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แต่ละหน่วยที่ประมาณการไว้ </w:t>
      </w:r>
    </w:p>
    <w:p w14:paraId="576A9FEB" w14:textId="2AEEC1A7" w:rsidR="00781397" w:rsidRPr="00DC3A50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57E82F3A" w14:textId="5E146534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           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168B25E" w14:textId="77777777" w:rsidR="00526F95" w:rsidRPr="00DC3A50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F8203" w14:textId="4AA6CE3C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         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="00A55692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B24E0CD" w14:textId="77777777" w:rsidR="00526F95" w:rsidRPr="00DC3A50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C1862A" w14:textId="0C72C088" w:rsidR="003338B3" w:rsidRPr="003338B3" w:rsidRDefault="003338B3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38B3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0D11963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C7C568" w14:textId="7AC3213C" w:rsidR="00526F95" w:rsidRPr="003338B3" w:rsidRDefault="003338B3" w:rsidP="0033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8B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ผลประโยชน์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เมื่อเลิกจ้าง</w:t>
      </w:r>
    </w:p>
    <w:p w14:paraId="35DFB771" w14:textId="5A0B1DDD" w:rsidR="00E133CB" w:rsidRDefault="00526F95" w:rsidP="0007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A55692">
        <w:rPr>
          <w:rFonts w:asciiTheme="majorBidi" w:hAnsiTheme="majorBidi" w:cstheme="majorBidi"/>
          <w:sz w:val="30"/>
          <w:szCs w:val="30"/>
        </w:rPr>
        <w:t xml:space="preserve">          </w:t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A55692">
        <w:rPr>
          <w:rFonts w:asciiTheme="majorBidi" w:hAnsiTheme="majorBidi" w:cstheme="majorBidi"/>
          <w:sz w:val="30"/>
          <w:szCs w:val="30"/>
        </w:rPr>
        <w:t xml:space="preserve">12 </w:t>
      </w:r>
      <w:r w:rsidRPr="00A55692">
        <w:rPr>
          <w:rFonts w:asciiTheme="majorBidi" w:hAnsiTheme="majorBidi" w:cstheme="majorBidi"/>
          <w:sz w:val="30"/>
          <w:szCs w:val="30"/>
          <w:cs/>
        </w:rPr>
        <w:t>เดือน นับจากวันสิ้นรอบระยะเวลารายงาน ผลประโยชน์เมื่อเลิกจ้างจะถูกคิดลดกระแสเงินสด</w:t>
      </w:r>
    </w:p>
    <w:p w14:paraId="52459D8C" w14:textId="77777777" w:rsidR="00015DB7" w:rsidRPr="00073246" w:rsidRDefault="00015DB7" w:rsidP="0007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244701" w14:paraId="773AE270" w14:textId="77777777" w:rsidTr="00F663D9">
        <w:trPr>
          <w:trHeight w:val="420"/>
        </w:trPr>
        <w:tc>
          <w:tcPr>
            <w:tcW w:w="3850" w:type="dxa"/>
          </w:tcPr>
          <w:p w14:paraId="24F794AD" w14:textId="2487FF62" w:rsidR="00F663D9" w:rsidRPr="00244701" w:rsidRDefault="00F663D9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490F6D9D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FED05C9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303E37B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7108" w:rsidRPr="00244701" w14:paraId="264E315F" w14:textId="77777777" w:rsidTr="00F663D9">
        <w:trPr>
          <w:trHeight w:val="420"/>
        </w:trPr>
        <w:tc>
          <w:tcPr>
            <w:tcW w:w="3850" w:type="dxa"/>
          </w:tcPr>
          <w:p w14:paraId="290DCD2A" w14:textId="4CED74F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14:paraId="11847C15" w14:textId="4F05EDCE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298F178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745924" w14:textId="38E9C9A3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A8C9E08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77E96" w14:textId="33AC41FE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1E006A0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A6B0290" w14:textId="482F193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78A3" w:rsidRPr="00244701" w14:paraId="26E2054E" w14:textId="77777777" w:rsidTr="00F663D9">
        <w:trPr>
          <w:trHeight w:val="420"/>
        </w:trPr>
        <w:tc>
          <w:tcPr>
            <w:tcW w:w="3850" w:type="dxa"/>
            <w:vAlign w:val="bottom"/>
          </w:tcPr>
          <w:p w14:paraId="20C8C1EF" w14:textId="77777777" w:rsidR="008678A3" w:rsidRPr="00244701" w:rsidRDefault="008678A3" w:rsidP="00867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0C4BF0C" w14:textId="77777777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108" w:rsidRPr="00244701" w14:paraId="47ABB96E" w14:textId="77777777" w:rsidTr="00700016">
        <w:trPr>
          <w:trHeight w:val="420"/>
        </w:trPr>
        <w:tc>
          <w:tcPr>
            <w:tcW w:w="3850" w:type="dxa"/>
          </w:tcPr>
          <w:p w14:paraId="47F241ED" w14:textId="77777777" w:rsidR="00057108" w:rsidRPr="00244701" w:rsidRDefault="00057108" w:rsidP="000571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14:paraId="33D7EA9A" w14:textId="0F9070CC" w:rsidR="00057108" w:rsidRPr="00244701" w:rsidRDefault="008513C9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3C9">
              <w:rPr>
                <w:rFonts w:asciiTheme="majorBidi" w:hAnsiTheme="majorBidi" w:cstheme="majorBidi"/>
                <w:sz w:val="30"/>
                <w:szCs w:val="30"/>
              </w:rPr>
              <w:t>223,65</w:t>
            </w:r>
            <w:r w:rsidR="00BB171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D4FF70D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C59725" w14:textId="75FEC096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196,475</w:t>
            </w:r>
          </w:p>
        </w:tc>
        <w:tc>
          <w:tcPr>
            <w:tcW w:w="237" w:type="dxa"/>
          </w:tcPr>
          <w:p w14:paraId="5A44562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A3625" w14:textId="7D332A72" w:rsidR="00057108" w:rsidRPr="00244701" w:rsidRDefault="00583390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3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86,375</w:t>
            </w:r>
          </w:p>
        </w:tc>
        <w:tc>
          <w:tcPr>
            <w:tcW w:w="237" w:type="dxa"/>
          </w:tcPr>
          <w:p w14:paraId="3EEBD55A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864A21A" w14:textId="6254D258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D2F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94,335</w:t>
            </w:r>
          </w:p>
        </w:tc>
      </w:tr>
      <w:tr w:rsidR="00057108" w:rsidRPr="00244701" w14:paraId="78707D79" w14:textId="77777777" w:rsidTr="00700016">
        <w:trPr>
          <w:trHeight w:val="420"/>
        </w:trPr>
        <w:tc>
          <w:tcPr>
            <w:tcW w:w="3850" w:type="dxa"/>
          </w:tcPr>
          <w:p w14:paraId="21F57FB6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313F48" w14:textId="47CB295F" w:rsidR="00057108" w:rsidRPr="00244701" w:rsidRDefault="008513C9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3C9">
              <w:rPr>
                <w:rFonts w:asciiTheme="majorBidi" w:hAnsiTheme="majorBidi" w:cstheme="majorBidi"/>
                <w:sz w:val="30"/>
                <w:szCs w:val="30"/>
              </w:rPr>
              <w:t>38,486</w:t>
            </w:r>
          </w:p>
        </w:tc>
        <w:tc>
          <w:tcPr>
            <w:tcW w:w="238" w:type="dxa"/>
          </w:tcPr>
          <w:p w14:paraId="1655A904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1BB98" w14:textId="354480E5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49,068</w:t>
            </w:r>
          </w:p>
        </w:tc>
        <w:tc>
          <w:tcPr>
            <w:tcW w:w="237" w:type="dxa"/>
          </w:tcPr>
          <w:p w14:paraId="47C69873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352B7" w14:textId="2A17A1A8" w:rsidR="00057108" w:rsidRPr="00265B62" w:rsidRDefault="008513C9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13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4,913</w:t>
            </w:r>
          </w:p>
        </w:tc>
        <w:tc>
          <w:tcPr>
            <w:tcW w:w="237" w:type="dxa"/>
          </w:tcPr>
          <w:p w14:paraId="4E18EF47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A0447F" w14:textId="57AA6F02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1D2F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057108" w:rsidRPr="00244701" w14:paraId="69C26CE9" w14:textId="77777777" w:rsidTr="003E487F">
        <w:trPr>
          <w:trHeight w:val="370"/>
        </w:trPr>
        <w:tc>
          <w:tcPr>
            <w:tcW w:w="3850" w:type="dxa"/>
          </w:tcPr>
          <w:p w14:paraId="0E8A73C9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0889DFD" w14:textId="7867E076" w:rsidR="00057108" w:rsidRPr="00244701" w:rsidRDefault="008513C9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1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262,143</w:t>
            </w:r>
          </w:p>
        </w:tc>
        <w:tc>
          <w:tcPr>
            <w:tcW w:w="238" w:type="dxa"/>
          </w:tcPr>
          <w:p w14:paraId="4421E70D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9A62D" w14:textId="5CB6734C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245,543</w:t>
            </w:r>
          </w:p>
        </w:tc>
        <w:tc>
          <w:tcPr>
            <w:tcW w:w="237" w:type="dxa"/>
          </w:tcPr>
          <w:p w14:paraId="7E58FEFC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3B064E" w14:textId="19AF2BC3" w:rsidR="00057108" w:rsidRPr="00244701" w:rsidRDefault="008513C9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13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91,288</w:t>
            </w:r>
          </w:p>
        </w:tc>
        <w:tc>
          <w:tcPr>
            <w:tcW w:w="237" w:type="dxa"/>
          </w:tcPr>
          <w:p w14:paraId="6E6DA271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FDCD85" w14:textId="5E3FEB1A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D2F3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115,690</w:t>
            </w:r>
          </w:p>
        </w:tc>
      </w:tr>
    </w:tbl>
    <w:p w14:paraId="28A92500" w14:textId="77777777" w:rsidR="00526F95" w:rsidRPr="003338B3" w:rsidRDefault="00526F95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EF0AD4C" w14:textId="1DD01DD5" w:rsidR="00A40D8B" w:rsidRPr="00244701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323521B0" w14:textId="77777777" w:rsidR="00A40D8B" w:rsidRPr="003338B3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B5A380D" w14:textId="156C3B11" w:rsidR="00F35517" w:rsidRPr="00E008DA" w:rsidRDefault="00F35517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E0F03" w:rsidRPr="00E008DA">
        <w:rPr>
          <w:rFonts w:asciiTheme="majorBidi" w:hAnsiTheme="majorBidi" w:cstheme="majorBidi"/>
          <w:sz w:val="30"/>
          <w:szCs w:val="30"/>
        </w:rPr>
        <w:t>2541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  </w:t>
      </w:r>
      <w:r w:rsidRPr="00E008DA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ความเสี่ยงจากอัตราดอกเบี้ยและความเสี่ยงจากตลาด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(เงินลงทุน)</w:t>
      </w:r>
    </w:p>
    <w:p w14:paraId="0F251FC5" w14:textId="77777777" w:rsidR="007A2930" w:rsidRPr="003338B3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324"/>
        <w:gridCol w:w="1080"/>
        <w:gridCol w:w="238"/>
        <w:gridCol w:w="1167"/>
        <w:gridCol w:w="237"/>
        <w:gridCol w:w="1149"/>
        <w:gridCol w:w="237"/>
        <w:gridCol w:w="1122"/>
      </w:tblGrid>
      <w:tr w:rsidR="00C32225" w:rsidRPr="00244701" w14:paraId="4DC8906C" w14:textId="77777777" w:rsidTr="00C025D9">
        <w:trPr>
          <w:trHeight w:val="420"/>
          <w:tblHeader/>
        </w:trPr>
        <w:tc>
          <w:tcPr>
            <w:tcW w:w="3545" w:type="dxa"/>
          </w:tcPr>
          <w:p w14:paraId="1E408243" w14:textId="77777777" w:rsidR="00C32225" w:rsidRPr="00244701" w:rsidRDefault="00DC6961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24" w:type="dxa"/>
          </w:tcPr>
          <w:p w14:paraId="2BD218EF" w14:textId="77777777" w:rsidR="00C32225" w:rsidRPr="00244701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5" w:type="dxa"/>
            <w:gridSpan w:val="3"/>
          </w:tcPr>
          <w:p w14:paraId="36136570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12740A6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9E7D44D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7108" w:rsidRPr="00244701" w14:paraId="74728CF3" w14:textId="77777777" w:rsidTr="00C025D9">
        <w:trPr>
          <w:trHeight w:val="420"/>
          <w:tblHeader/>
        </w:trPr>
        <w:tc>
          <w:tcPr>
            <w:tcW w:w="3545" w:type="dxa"/>
          </w:tcPr>
          <w:p w14:paraId="22596237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324" w:type="dxa"/>
          </w:tcPr>
          <w:p w14:paraId="5A19AFCC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9FA74" w14:textId="03413755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08A09B6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AA34F3A" w14:textId="77E1070E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2623422F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1AEBDF2" w14:textId="3C4799E3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7B9C196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4454B5" w14:textId="4872DB2B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45A43" w:rsidRPr="00244701" w14:paraId="3E67E054" w14:textId="77777777" w:rsidTr="00C025D9">
        <w:trPr>
          <w:trHeight w:val="420"/>
          <w:tblHeader/>
        </w:trPr>
        <w:tc>
          <w:tcPr>
            <w:tcW w:w="3545" w:type="dxa"/>
            <w:vAlign w:val="bottom"/>
          </w:tcPr>
          <w:p w14:paraId="69964760" w14:textId="77777777" w:rsidR="00845A43" w:rsidRPr="00244701" w:rsidRDefault="00845A4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453D2CE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0" w:type="dxa"/>
            <w:gridSpan w:val="7"/>
            <w:vAlign w:val="bottom"/>
          </w:tcPr>
          <w:p w14:paraId="56EF890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108" w:rsidRPr="00244701" w14:paraId="2A2BB598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3215BEBF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24" w:type="dxa"/>
          </w:tcPr>
          <w:p w14:paraId="07438320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A1F04" w14:textId="458B2F34" w:rsidR="00057108" w:rsidRP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57108">
              <w:rPr>
                <w:rFonts w:asciiTheme="majorBidi" w:hAnsiTheme="majorBidi"/>
                <w:sz w:val="30"/>
                <w:szCs w:val="30"/>
              </w:rPr>
              <w:t>245</w:t>
            </w:r>
            <w:r w:rsidRPr="00057108">
              <w:rPr>
                <w:rFonts w:asciiTheme="majorBidi" w:hAnsiTheme="majorBidi" w:cstheme="majorBidi"/>
                <w:sz w:val="30"/>
                <w:szCs w:val="30"/>
              </w:rPr>
              <w:t>,543</w:t>
            </w:r>
          </w:p>
        </w:tc>
        <w:tc>
          <w:tcPr>
            <w:tcW w:w="238" w:type="dxa"/>
          </w:tcPr>
          <w:p w14:paraId="5354C5BA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6325246" w14:textId="687C1221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235,325</w:t>
            </w:r>
          </w:p>
        </w:tc>
        <w:tc>
          <w:tcPr>
            <w:tcW w:w="237" w:type="dxa"/>
          </w:tcPr>
          <w:p w14:paraId="038B423E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078ECEA" w14:textId="34094DEC" w:rsidR="00057108" w:rsidRP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57108">
              <w:rPr>
                <w:rFonts w:asciiTheme="majorBidi" w:hAnsiTheme="majorBidi" w:cstheme="majorBidi"/>
                <w:sz w:val="30"/>
                <w:szCs w:val="30"/>
              </w:rPr>
              <w:t>115,690</w:t>
            </w:r>
          </w:p>
        </w:tc>
        <w:tc>
          <w:tcPr>
            <w:tcW w:w="237" w:type="dxa"/>
          </w:tcPr>
          <w:p w14:paraId="0A257CD1" w14:textId="77777777" w:rsidR="00057108" w:rsidRP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B320D0E" w14:textId="763CCCB3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sz w:val="30"/>
                <w:szCs w:val="30"/>
              </w:rPr>
              <w:t>127,074</w:t>
            </w:r>
          </w:p>
        </w:tc>
      </w:tr>
      <w:tr w:rsidR="00057108" w:rsidRPr="00244701" w14:paraId="5235AA22" w14:textId="77777777" w:rsidTr="00C025D9">
        <w:trPr>
          <w:trHeight w:hRule="exact" w:val="362"/>
        </w:trPr>
        <w:tc>
          <w:tcPr>
            <w:tcW w:w="3545" w:type="dxa"/>
            <w:tcBorders>
              <w:bottom w:val="nil"/>
            </w:tcBorders>
          </w:tcPr>
          <w:p w14:paraId="69E24416" w14:textId="77777777" w:rsidR="00057108" w:rsidRPr="00C025D9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324" w:type="dxa"/>
          </w:tcPr>
          <w:p w14:paraId="285ADEDA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42963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48CCA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A9E258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D3650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7F98E15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CC6837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BC6BC61" w14:textId="77777777" w:rsidR="00057108" w:rsidRPr="00C025D9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108" w:rsidRPr="00244701" w14:paraId="002BA7EE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6FCCAC78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24" w:type="dxa"/>
          </w:tcPr>
          <w:p w14:paraId="1A017ACC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099AF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4A38A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D22E496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A82747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F7D85D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42E25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B0A6C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108" w:rsidRPr="00244701" w14:paraId="4419698A" w14:textId="77777777" w:rsidTr="00C025D9">
        <w:trPr>
          <w:trHeight w:val="420"/>
        </w:trPr>
        <w:tc>
          <w:tcPr>
            <w:tcW w:w="3545" w:type="dxa"/>
          </w:tcPr>
          <w:p w14:paraId="25D60F02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4" w:type="dxa"/>
          </w:tcPr>
          <w:p w14:paraId="200A8663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250D7" w14:textId="328FE169" w:rsidR="00057108" w:rsidRPr="00244701" w:rsidRDefault="00FA2AA6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A2AA6">
              <w:rPr>
                <w:rFonts w:asciiTheme="majorBidi" w:hAnsiTheme="majorBidi" w:cstheme="majorBidi"/>
                <w:sz w:val="30"/>
                <w:szCs w:val="30"/>
              </w:rPr>
              <w:t>37,306</w:t>
            </w:r>
          </w:p>
        </w:tc>
        <w:tc>
          <w:tcPr>
            <w:tcW w:w="238" w:type="dxa"/>
          </w:tcPr>
          <w:p w14:paraId="75742FE1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5DBA89" w14:textId="297309E8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7" w:type="dxa"/>
          </w:tcPr>
          <w:p w14:paraId="77C9CD8B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DF3B0B" w14:textId="1418CDCE" w:rsidR="00057108" w:rsidRPr="00244701" w:rsidRDefault="00591502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502">
              <w:rPr>
                <w:rFonts w:asciiTheme="majorBidi" w:hAnsiTheme="majorBidi" w:cstheme="majorBidi"/>
                <w:sz w:val="30"/>
                <w:szCs w:val="30"/>
              </w:rPr>
              <w:t>16,511</w:t>
            </w:r>
          </w:p>
        </w:tc>
        <w:tc>
          <w:tcPr>
            <w:tcW w:w="237" w:type="dxa"/>
          </w:tcPr>
          <w:p w14:paraId="75E8DE0C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9B7663" w14:textId="4CC78CBC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1D2F3B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057108" w:rsidRPr="00244701" w14:paraId="00FE4E05" w14:textId="77777777" w:rsidTr="00C025D9">
        <w:trPr>
          <w:trHeight w:val="420"/>
        </w:trPr>
        <w:tc>
          <w:tcPr>
            <w:tcW w:w="3545" w:type="dxa"/>
          </w:tcPr>
          <w:p w14:paraId="1DF2A81B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</w:t>
            </w:r>
          </w:p>
        </w:tc>
        <w:tc>
          <w:tcPr>
            <w:tcW w:w="324" w:type="dxa"/>
          </w:tcPr>
          <w:p w14:paraId="0127D201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01AB2" w14:textId="218F3067" w:rsidR="00057108" w:rsidRPr="00244701" w:rsidRDefault="00ED551E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D551E">
              <w:rPr>
                <w:rFonts w:asciiTheme="majorBidi" w:hAnsiTheme="majorBidi" w:cstheme="majorBidi"/>
                <w:sz w:val="30"/>
                <w:szCs w:val="30"/>
              </w:rPr>
              <w:t>6,175</w:t>
            </w:r>
          </w:p>
        </w:tc>
        <w:tc>
          <w:tcPr>
            <w:tcW w:w="238" w:type="dxa"/>
          </w:tcPr>
          <w:p w14:paraId="51FD108E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71008F" w14:textId="3C8F7085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8,553</w:t>
            </w:r>
          </w:p>
        </w:tc>
        <w:tc>
          <w:tcPr>
            <w:tcW w:w="237" w:type="dxa"/>
          </w:tcPr>
          <w:p w14:paraId="2E2F5A26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9A2225E" w14:textId="50DCE4E9" w:rsidR="00057108" w:rsidRPr="00244701" w:rsidRDefault="00591502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91502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37" w:type="dxa"/>
          </w:tcPr>
          <w:p w14:paraId="0C0D63B1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B63438" w14:textId="1E704FB1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sz w:val="30"/>
                <w:szCs w:val="30"/>
              </w:rPr>
              <w:t>6,129</w:t>
            </w:r>
          </w:p>
        </w:tc>
      </w:tr>
      <w:tr w:rsidR="00057108" w:rsidRPr="00244701" w14:paraId="5840BAF6" w14:textId="77777777" w:rsidTr="003D5B99">
        <w:trPr>
          <w:trHeight w:val="420"/>
        </w:trPr>
        <w:tc>
          <w:tcPr>
            <w:tcW w:w="3545" w:type="dxa"/>
          </w:tcPr>
          <w:p w14:paraId="3703CB17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324" w:type="dxa"/>
          </w:tcPr>
          <w:p w14:paraId="279310D1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8F09A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31326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E724C0E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DC9838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C85BCE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6E844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FB9716A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108" w:rsidRPr="00244701" w14:paraId="60EC48E6" w14:textId="77777777" w:rsidTr="003D5B99">
        <w:trPr>
          <w:trHeight w:val="420"/>
        </w:trPr>
        <w:tc>
          <w:tcPr>
            <w:tcW w:w="3545" w:type="dxa"/>
          </w:tcPr>
          <w:p w14:paraId="465145D6" w14:textId="5AE3E6A2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D07C1"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324" w:type="dxa"/>
          </w:tcPr>
          <w:p w14:paraId="36F0EDBF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D8B68" w14:textId="0412C4CC" w:rsidR="00057108" w:rsidRPr="00244701" w:rsidRDefault="000B4656" w:rsidP="003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539F882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BFF8A5D" w14:textId="56C39F26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(5,547)</w:t>
            </w:r>
          </w:p>
        </w:tc>
        <w:tc>
          <w:tcPr>
            <w:tcW w:w="237" w:type="dxa"/>
          </w:tcPr>
          <w:p w14:paraId="256BE46F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273737" w14:textId="4546B16F" w:rsidR="00057108" w:rsidRPr="00244701" w:rsidRDefault="00591502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7DF7FE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99FC242" w14:textId="0EA325F9" w:rsidR="00057108" w:rsidRPr="00244701" w:rsidRDefault="00057108" w:rsidP="00C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108" w:rsidRPr="00244701" w14:paraId="30585D39" w14:textId="77777777" w:rsidTr="009C731F">
        <w:trPr>
          <w:trHeight w:val="420"/>
        </w:trPr>
        <w:tc>
          <w:tcPr>
            <w:tcW w:w="3545" w:type="dxa"/>
          </w:tcPr>
          <w:p w14:paraId="3BC83ABB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B81F8BF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E94" w14:textId="4C8F50B3" w:rsidR="00057108" w:rsidRPr="0016463B" w:rsidRDefault="00ED551E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43,481</w:t>
            </w:r>
          </w:p>
        </w:tc>
        <w:tc>
          <w:tcPr>
            <w:tcW w:w="238" w:type="dxa"/>
          </w:tcPr>
          <w:p w14:paraId="1EA9072B" w14:textId="77777777" w:rsidR="00057108" w:rsidRPr="0016463B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84C753" w14:textId="6130C293" w:rsidR="00057108" w:rsidRPr="0016463B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37" w:type="dxa"/>
          </w:tcPr>
          <w:p w14:paraId="61DF98A9" w14:textId="77777777" w:rsidR="00057108" w:rsidRPr="0016463B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9F07F9B" w14:textId="53CA2FC6" w:rsidR="00057108" w:rsidRPr="0016463B" w:rsidRDefault="00AD4205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4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18,897</w:t>
            </w:r>
          </w:p>
        </w:tc>
        <w:tc>
          <w:tcPr>
            <w:tcW w:w="237" w:type="dxa"/>
          </w:tcPr>
          <w:p w14:paraId="7A5C52F1" w14:textId="77777777" w:rsidR="00057108" w:rsidRPr="0016463B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2E6EE7F" w14:textId="767E4C3D" w:rsidR="00057108" w:rsidRPr="0016463B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</w:tr>
      <w:tr w:rsidR="00FD07C1" w:rsidRPr="00244701" w14:paraId="0B683AE3" w14:textId="77777777" w:rsidTr="009C731F">
        <w:trPr>
          <w:trHeight w:val="420"/>
        </w:trPr>
        <w:tc>
          <w:tcPr>
            <w:tcW w:w="3545" w:type="dxa"/>
          </w:tcPr>
          <w:p w14:paraId="77A971E0" w14:textId="77777777" w:rsidR="00FD07C1" w:rsidRPr="00244701" w:rsidRDefault="00FD07C1" w:rsidP="00057108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3A829F2D" w14:textId="77777777" w:rsidR="00FD07C1" w:rsidRPr="00244701" w:rsidRDefault="00FD07C1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21647A" w14:textId="77777777" w:rsidR="00FD07C1" w:rsidRPr="00ED551E" w:rsidRDefault="00FD07C1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C188212" w14:textId="77777777" w:rsidR="00FD07C1" w:rsidRPr="0016463B" w:rsidRDefault="00FD07C1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342E001" w14:textId="77777777" w:rsidR="00FD07C1" w:rsidRDefault="00FD07C1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7985CAF" w14:textId="77777777" w:rsidR="00FD07C1" w:rsidRPr="0016463B" w:rsidRDefault="00FD07C1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B2862A5" w14:textId="77777777" w:rsidR="00FD07C1" w:rsidRPr="00AD4205" w:rsidRDefault="00FD07C1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75D08D6" w14:textId="77777777" w:rsidR="00FD07C1" w:rsidRPr="0016463B" w:rsidRDefault="00FD07C1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7290316" w14:textId="77777777" w:rsidR="00FD07C1" w:rsidRPr="005017CF" w:rsidRDefault="00FD07C1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7F61" w:rsidRPr="00244701" w14:paraId="67B4FDE2" w14:textId="77777777" w:rsidTr="00C025D9">
        <w:trPr>
          <w:trHeight w:val="164"/>
        </w:trPr>
        <w:tc>
          <w:tcPr>
            <w:tcW w:w="3545" w:type="dxa"/>
          </w:tcPr>
          <w:p w14:paraId="46F818DA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</w:t>
            </w:r>
            <w:r w:rsidRPr="00E008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324" w:type="dxa"/>
          </w:tcPr>
          <w:p w14:paraId="36DE3ED5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D50D7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B30B52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C5F9A5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6F2E6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A15817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D51FC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FEEC1D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C07F61" w:rsidRPr="00244701" w14:paraId="4821DCD2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257CAFEE" w14:textId="63F85D8C" w:rsidR="00C07F61" w:rsidRPr="00244701" w:rsidRDefault="00C07F61" w:rsidP="00C07F61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3B75F55C" w14:textId="77777777" w:rsidR="00C07F61" w:rsidRPr="00244701" w:rsidRDefault="00C07F61" w:rsidP="00C07F61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324" w:type="dxa"/>
          </w:tcPr>
          <w:p w14:paraId="3752913B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50DC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1CEC40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A0357B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08E8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6D942B1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E02BC2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DFB98CD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057108" w:rsidRPr="00244701" w14:paraId="2E34ED89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562130CA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24" w:type="dxa"/>
          </w:tcPr>
          <w:p w14:paraId="5259A0AE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6113F" w14:textId="2F7F57FD" w:rsidR="00057108" w:rsidRPr="00244701" w:rsidRDefault="00105A24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38" w:type="dxa"/>
          </w:tcPr>
          <w:p w14:paraId="73807626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418EF6" w14:textId="0FCEA31D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1,863</w:t>
            </w:r>
          </w:p>
        </w:tc>
        <w:tc>
          <w:tcPr>
            <w:tcW w:w="237" w:type="dxa"/>
          </w:tcPr>
          <w:p w14:paraId="4816304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6472DD9" w14:textId="0E97A968" w:rsidR="00057108" w:rsidRPr="00244701" w:rsidRDefault="00AD4205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3B6A2B1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08C375E" w14:textId="4C639879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108" w:rsidRPr="00244701" w14:paraId="217285B0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3F89792F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24" w:type="dxa"/>
          </w:tcPr>
          <w:p w14:paraId="17FAE6CE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52170" w14:textId="3C8D223D" w:rsidR="00057108" w:rsidRPr="00244701" w:rsidRDefault="00105A24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238" w:type="dxa"/>
          </w:tcPr>
          <w:p w14:paraId="1B908CCC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76300D" w14:textId="0F72DB0C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(2,214)</w:t>
            </w:r>
          </w:p>
        </w:tc>
        <w:tc>
          <w:tcPr>
            <w:tcW w:w="237" w:type="dxa"/>
          </w:tcPr>
          <w:p w14:paraId="381E1034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607E8B" w14:textId="6B4AB287" w:rsidR="00057108" w:rsidRPr="00244701" w:rsidRDefault="00AD4205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E38AAA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84B7274" w14:textId="79329E1B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108" w:rsidRPr="00244701" w14:paraId="62CBC623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417F7798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24" w:type="dxa"/>
          </w:tcPr>
          <w:p w14:paraId="521BE712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C8A1D" w14:textId="1C443742" w:rsidR="00057108" w:rsidRPr="00244701" w:rsidRDefault="00105A24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238" w:type="dxa"/>
          </w:tcPr>
          <w:p w14:paraId="2BCB3595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DD34DB4" w14:textId="671125F5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(10,206)</w:t>
            </w:r>
          </w:p>
        </w:tc>
        <w:tc>
          <w:tcPr>
            <w:tcW w:w="237" w:type="dxa"/>
          </w:tcPr>
          <w:p w14:paraId="1E58AB30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AAC1E23" w14:textId="2BAFC447" w:rsidR="00057108" w:rsidRPr="00244701" w:rsidRDefault="00AD4205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D0C6A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7A22755" w14:textId="5E51528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108" w:rsidRPr="00244701" w14:paraId="2DBB0502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2CA6507C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36A7E37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8BD4D" w14:textId="433807CD" w:rsidR="00057108" w:rsidRPr="0016463B" w:rsidRDefault="002966DA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8" w:type="dxa"/>
          </w:tcPr>
          <w:p w14:paraId="5E030B16" w14:textId="77777777" w:rsidR="00057108" w:rsidRPr="0016463B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5CD3C36" w14:textId="09AE521D" w:rsidR="00057108" w:rsidRPr="00C07F6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(10,557)</w:t>
            </w:r>
          </w:p>
        </w:tc>
        <w:tc>
          <w:tcPr>
            <w:tcW w:w="237" w:type="dxa"/>
          </w:tcPr>
          <w:p w14:paraId="1D8BA8B4" w14:textId="77777777" w:rsidR="00057108" w:rsidRPr="0016463B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1D3C701" w14:textId="1109AC8A" w:rsidR="00057108" w:rsidRPr="005017CF" w:rsidRDefault="00AD4205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4861B07" w14:textId="77777777" w:rsidR="00057108" w:rsidRPr="0016463B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7C78EB9" w14:textId="2942BF96" w:rsidR="00057108" w:rsidRPr="00C07F6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57108" w:rsidRPr="00244701" w14:paraId="205895EF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03B92E57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72336B23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20C03" w14:textId="77777777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B390F4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CCAD85" w14:textId="77777777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988BB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26F375C" w14:textId="77777777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ABC4ED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BAE7F5A" w14:textId="77777777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108" w:rsidRPr="00244701" w14:paraId="0D571F79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771ABE42" w14:textId="6F5540AB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BE5">
              <w:rPr>
                <w:rFonts w:asciiTheme="majorBidi" w:hAnsiTheme="majorBidi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324" w:type="dxa"/>
          </w:tcPr>
          <w:p w14:paraId="5801EA7A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D37F0" w14:textId="579026FA" w:rsidR="00057108" w:rsidRDefault="002966DA" w:rsidP="00BE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0A7E86D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48C6934" w14:textId="75857F32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63EC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9F6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3EC">
              <w:rPr>
                <w:rFonts w:asciiTheme="majorBidi" w:hAnsiTheme="majorBidi"/>
                <w:sz w:val="30"/>
                <w:szCs w:val="30"/>
                <w:cs/>
              </w:rPr>
              <w:t>816</w:t>
            </w:r>
          </w:p>
        </w:tc>
        <w:tc>
          <w:tcPr>
            <w:tcW w:w="237" w:type="dxa"/>
          </w:tcPr>
          <w:p w14:paraId="09ACADEF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0996C96" w14:textId="3B2CEE51" w:rsidR="00057108" w:rsidRDefault="00AD4205" w:rsidP="000571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8E78A43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5B00907" w14:textId="62B54AD8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108" w:rsidRPr="00244701" w14:paraId="316FED17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10895889" w14:textId="58308078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BE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โอนไปกิจการที่เกี่ยวข้องกัน</w:t>
            </w:r>
          </w:p>
        </w:tc>
        <w:tc>
          <w:tcPr>
            <w:tcW w:w="324" w:type="dxa"/>
          </w:tcPr>
          <w:p w14:paraId="00163B57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F3B97" w14:textId="5034270D" w:rsidR="00057108" w:rsidRDefault="002966DA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7CDF888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C45771" w14:textId="0EA9C95E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E5B6251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2D79637" w14:textId="1022A473" w:rsidR="00057108" w:rsidRDefault="008C02C0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C02C0">
              <w:rPr>
                <w:rFonts w:asciiTheme="majorBidi" w:hAnsiTheme="majorBidi" w:cstheme="majorBidi"/>
                <w:sz w:val="30"/>
                <w:szCs w:val="30"/>
              </w:rPr>
              <w:t>(35,940)</w:t>
            </w:r>
          </w:p>
        </w:tc>
        <w:tc>
          <w:tcPr>
            <w:tcW w:w="237" w:type="dxa"/>
          </w:tcPr>
          <w:p w14:paraId="53AA9F2F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3A9BACB" w14:textId="3F2B21B2" w:rsidR="00057108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(18,499)</w:t>
            </w:r>
          </w:p>
        </w:tc>
      </w:tr>
      <w:tr w:rsidR="00057108" w:rsidRPr="00244701" w14:paraId="3EABEC6F" w14:textId="77777777" w:rsidTr="00C025D9">
        <w:trPr>
          <w:trHeight w:val="146"/>
        </w:trPr>
        <w:tc>
          <w:tcPr>
            <w:tcW w:w="3545" w:type="dxa"/>
            <w:tcBorders>
              <w:bottom w:val="nil"/>
            </w:tcBorders>
          </w:tcPr>
          <w:p w14:paraId="65B38EE0" w14:textId="77777777" w:rsidR="00057108" w:rsidRPr="00244701" w:rsidRDefault="00057108" w:rsidP="000571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24" w:type="dxa"/>
          </w:tcPr>
          <w:p w14:paraId="347D0E67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E55E4" w14:textId="6A59F1F6" w:rsidR="00057108" w:rsidRPr="00244701" w:rsidRDefault="00ED551E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D551E">
              <w:rPr>
                <w:rFonts w:asciiTheme="majorBidi" w:hAnsiTheme="majorBidi" w:cstheme="majorBidi"/>
                <w:sz w:val="30"/>
                <w:szCs w:val="30"/>
              </w:rPr>
              <w:t>(27,60</w:t>
            </w:r>
            <w:r w:rsidR="00CA14D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D55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151E8D1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E5D5D5C" w14:textId="4412E326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(29,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5017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ED37E8B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AA7875" w14:textId="6F03E477" w:rsidR="00057108" w:rsidRPr="00244701" w:rsidRDefault="00CC42E0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C42E0">
              <w:rPr>
                <w:rFonts w:asciiTheme="majorBidi" w:hAnsiTheme="majorBidi" w:cstheme="majorBidi"/>
                <w:sz w:val="30"/>
                <w:szCs w:val="30"/>
              </w:rPr>
              <w:t>(7,359)</w:t>
            </w:r>
          </w:p>
        </w:tc>
        <w:tc>
          <w:tcPr>
            <w:tcW w:w="237" w:type="dxa"/>
          </w:tcPr>
          <w:p w14:paraId="70DBF1CC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0D82262" w14:textId="6790C6E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(17,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Pr="005017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108" w:rsidRPr="00244701" w14:paraId="52B86AD8" w14:textId="77777777" w:rsidTr="00C025D9">
        <w:trPr>
          <w:trHeight w:val="209"/>
        </w:trPr>
        <w:tc>
          <w:tcPr>
            <w:tcW w:w="3545" w:type="dxa"/>
            <w:tcBorders>
              <w:top w:val="nil"/>
              <w:bottom w:val="nil"/>
            </w:tcBorders>
          </w:tcPr>
          <w:p w14:paraId="446B23C1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" w:type="dxa"/>
          </w:tcPr>
          <w:p w14:paraId="5D4786D7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CDD3E" w14:textId="4BD16D7E" w:rsidR="00057108" w:rsidRPr="00244701" w:rsidRDefault="00BE5D89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262,143</w:t>
            </w:r>
          </w:p>
        </w:tc>
        <w:tc>
          <w:tcPr>
            <w:tcW w:w="238" w:type="dxa"/>
          </w:tcPr>
          <w:p w14:paraId="34906605" w14:textId="7777777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2A6A722" w14:textId="703A84C7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108">
              <w:rPr>
                <w:rFonts w:asciiTheme="majorBidi" w:hAnsiTheme="majorBidi"/>
                <w:b/>
                <w:bCs/>
                <w:sz w:val="30"/>
                <w:szCs w:val="30"/>
              </w:rPr>
              <w:t>245</w:t>
            </w: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,543</w:t>
            </w:r>
          </w:p>
        </w:tc>
        <w:tc>
          <w:tcPr>
            <w:tcW w:w="237" w:type="dxa"/>
          </w:tcPr>
          <w:p w14:paraId="6E668A9B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6EE0528B" w14:textId="40EE2408" w:rsidR="00057108" w:rsidRPr="00244701" w:rsidRDefault="00264386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43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91,288</w:t>
            </w:r>
          </w:p>
        </w:tc>
        <w:tc>
          <w:tcPr>
            <w:tcW w:w="237" w:type="dxa"/>
          </w:tcPr>
          <w:p w14:paraId="2ECB909D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5277A316" w14:textId="75054879" w:rsidR="00057108" w:rsidRPr="00244701" w:rsidRDefault="00057108" w:rsidP="00057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115,690</w:t>
            </w:r>
          </w:p>
        </w:tc>
      </w:tr>
    </w:tbl>
    <w:p w14:paraId="75035E19" w14:textId="77777777" w:rsidR="00C025D9" w:rsidRPr="00C025D9" w:rsidRDefault="00C025D9" w:rsidP="00C025D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8"/>
        <w:gridCol w:w="1112"/>
        <w:gridCol w:w="262"/>
        <w:gridCol w:w="1134"/>
        <w:gridCol w:w="237"/>
        <w:gridCol w:w="1137"/>
      </w:tblGrid>
      <w:tr w:rsidR="00CA3F06" w:rsidRPr="00244701" w14:paraId="6A1285ED" w14:textId="77777777" w:rsidTr="008F513E">
        <w:trPr>
          <w:trHeight w:val="420"/>
        </w:trPr>
        <w:tc>
          <w:tcPr>
            <w:tcW w:w="3780" w:type="dxa"/>
          </w:tcPr>
          <w:p w14:paraId="5E790AAA" w14:textId="4AE8EB41" w:rsidR="00CA3F06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20" w:type="dxa"/>
            <w:gridSpan w:val="3"/>
          </w:tcPr>
          <w:p w14:paraId="649B09AD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2" w:type="dxa"/>
          </w:tcPr>
          <w:p w14:paraId="2ACF1D99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66AF31B3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7108" w:rsidRPr="00244701" w14:paraId="0FC53E9E" w14:textId="77777777" w:rsidTr="008F513E">
        <w:trPr>
          <w:trHeight w:val="420"/>
        </w:trPr>
        <w:tc>
          <w:tcPr>
            <w:tcW w:w="3780" w:type="dxa"/>
          </w:tcPr>
          <w:p w14:paraId="63A8D67F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</w:tcPr>
          <w:p w14:paraId="5F39BA93" w14:textId="712EB941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4B77D95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E599159" w14:textId="355F5212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5D29E377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27CB" w14:textId="1B05CA80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2EB6F3C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D173E7E" w14:textId="68D151D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78A3" w:rsidRPr="00244701" w14:paraId="2CC4A38F" w14:textId="77777777" w:rsidTr="008F7685">
        <w:trPr>
          <w:trHeight w:val="420"/>
        </w:trPr>
        <w:tc>
          <w:tcPr>
            <w:tcW w:w="3780" w:type="dxa"/>
            <w:vAlign w:val="bottom"/>
          </w:tcPr>
          <w:p w14:paraId="1CFFFAE2" w14:textId="77777777" w:rsidR="008678A3" w:rsidRPr="00244701" w:rsidRDefault="008678A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0" w:type="dxa"/>
            <w:gridSpan w:val="7"/>
            <w:vAlign w:val="bottom"/>
          </w:tcPr>
          <w:p w14:paraId="23486E85" w14:textId="7E3B508C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1D63FF" w:rsidRPr="001D63FF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ร้อยละ</w:t>
            </w: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E5D89" w:rsidRPr="00244701" w14:paraId="22097BB7" w14:textId="77777777" w:rsidTr="008F513E">
        <w:trPr>
          <w:trHeight w:val="420"/>
        </w:trPr>
        <w:tc>
          <w:tcPr>
            <w:tcW w:w="3780" w:type="dxa"/>
          </w:tcPr>
          <w:p w14:paraId="0EC3641E" w14:textId="77777777" w:rsidR="00BE5D89" w:rsidRPr="00244701" w:rsidRDefault="00BE5D89" w:rsidP="00BE5D89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78E48B17" w14:textId="64B7697F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2.22 - 3.96</w:t>
            </w:r>
          </w:p>
        </w:tc>
        <w:tc>
          <w:tcPr>
            <w:tcW w:w="238" w:type="dxa"/>
          </w:tcPr>
          <w:p w14:paraId="72B8FA66" w14:textId="77777777" w:rsidR="00BE5D89" w:rsidRPr="00244701" w:rsidRDefault="00BE5D89" w:rsidP="00BE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6AFD70" w14:textId="3DA24055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2.22 - 3.96</w:t>
            </w:r>
          </w:p>
        </w:tc>
        <w:tc>
          <w:tcPr>
            <w:tcW w:w="262" w:type="dxa"/>
          </w:tcPr>
          <w:p w14:paraId="4C897832" w14:textId="7777777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ED15" w14:textId="452618D1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</w:t>
            </w:r>
          </w:p>
        </w:tc>
        <w:tc>
          <w:tcPr>
            <w:tcW w:w="237" w:type="dxa"/>
          </w:tcPr>
          <w:p w14:paraId="13980D15" w14:textId="7777777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A98EC" w14:textId="174BF11D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</w:t>
            </w:r>
          </w:p>
        </w:tc>
      </w:tr>
      <w:tr w:rsidR="00BE5D89" w:rsidRPr="00244701" w14:paraId="6406A2B0" w14:textId="77777777" w:rsidTr="008F513E">
        <w:trPr>
          <w:trHeight w:val="420"/>
        </w:trPr>
        <w:tc>
          <w:tcPr>
            <w:tcW w:w="3780" w:type="dxa"/>
          </w:tcPr>
          <w:p w14:paraId="60DBD71F" w14:textId="77777777" w:rsidR="00BE5D89" w:rsidRPr="00244701" w:rsidRDefault="00BE5D89" w:rsidP="00BE5D89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6CD8B094" w14:textId="6B5723AC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10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14:paraId="4FFB0252" w14:textId="77777777" w:rsidR="00BE5D89" w:rsidRPr="00244701" w:rsidRDefault="00BE5D89" w:rsidP="00BE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94D4A2" w14:textId="2B81D7DB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10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62" w:type="dxa"/>
          </w:tcPr>
          <w:p w14:paraId="47AE4AAE" w14:textId="7777777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3CA8F" w14:textId="6192DE5E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14:paraId="692E7F27" w14:textId="7777777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7D0E5A4" w14:textId="26E0C83B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BE5D89" w:rsidRPr="00244701" w14:paraId="5AA88E88" w14:textId="77777777" w:rsidTr="008F513E">
        <w:trPr>
          <w:trHeight w:val="420"/>
        </w:trPr>
        <w:tc>
          <w:tcPr>
            <w:tcW w:w="3780" w:type="dxa"/>
          </w:tcPr>
          <w:p w14:paraId="6D9C192B" w14:textId="77777777" w:rsidR="00BE5D89" w:rsidRPr="00244701" w:rsidRDefault="00BE5D89" w:rsidP="00BE5D8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187E81A8" w14:textId="090064F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6.00</w:t>
            </w:r>
          </w:p>
        </w:tc>
        <w:tc>
          <w:tcPr>
            <w:tcW w:w="238" w:type="dxa"/>
          </w:tcPr>
          <w:p w14:paraId="4840C766" w14:textId="77777777" w:rsidR="00BE5D89" w:rsidRPr="00244701" w:rsidRDefault="00BE5D89" w:rsidP="00BE5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2E64D3" w14:textId="2E1B7BBD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6.00</w:t>
            </w:r>
          </w:p>
        </w:tc>
        <w:tc>
          <w:tcPr>
            <w:tcW w:w="262" w:type="dxa"/>
          </w:tcPr>
          <w:p w14:paraId="26DEEB83" w14:textId="7777777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DD9FB" w14:textId="5A69B12F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0.00 - 18.00</w:t>
            </w:r>
          </w:p>
        </w:tc>
        <w:tc>
          <w:tcPr>
            <w:tcW w:w="237" w:type="dxa"/>
          </w:tcPr>
          <w:p w14:paraId="35A04069" w14:textId="77777777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FD3C7E5" w14:textId="5B808E51" w:rsidR="00BE5D89" w:rsidRPr="00244701" w:rsidRDefault="00BE5D89" w:rsidP="00BE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0.00 - 18.00</w:t>
            </w:r>
          </w:p>
        </w:tc>
      </w:tr>
    </w:tbl>
    <w:p w14:paraId="0F70D84B" w14:textId="77777777" w:rsidR="00DC0517" w:rsidRPr="00244701" w:rsidRDefault="00DC0517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66366" w14:textId="77777777" w:rsidR="00CA3F06" w:rsidRPr="00E008DA" w:rsidRDefault="00CA3F06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C03C10" w14:textId="77777777" w:rsidR="00383BCF" w:rsidRPr="00244701" w:rsidRDefault="00383BCF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CCFCF7" w14:textId="05471B10" w:rsidR="00A40D8B" w:rsidRPr="00244701" w:rsidRDefault="00A40D8B" w:rsidP="00E008DA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31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>256</w:t>
      </w:r>
      <w:r w:rsidR="00057108">
        <w:rPr>
          <w:rFonts w:asciiTheme="majorBidi" w:hAnsiTheme="majorBidi" w:cstheme="majorBidi"/>
          <w:spacing w:val="-6"/>
          <w:sz w:val="30"/>
          <w:szCs w:val="30"/>
          <w:lang w:val="en-GB"/>
        </w:rPr>
        <w:t>8</w:t>
      </w:r>
      <w:r w:rsidR="00A21A34"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8F768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F3DB8" w:rsidRPr="00BA5DEA">
        <w:rPr>
          <w:rFonts w:asciiTheme="majorBidi" w:hAnsiTheme="majorBidi" w:cstheme="majorBidi"/>
          <w:sz w:val="30"/>
          <w:szCs w:val="30"/>
          <w:lang w:val="en-GB"/>
        </w:rPr>
        <w:t>5.82-2</w:t>
      </w:r>
      <w:r w:rsidR="0071224D">
        <w:rPr>
          <w:rFonts w:asciiTheme="majorBidi" w:hAnsiTheme="majorBidi" w:cstheme="majorBidi"/>
          <w:sz w:val="30"/>
          <w:szCs w:val="30"/>
          <w:lang w:val="en-GB"/>
        </w:rPr>
        <w:t>0</w:t>
      </w:r>
      <w:r w:rsidR="00DF40C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146475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DC64F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8177C7" w:rsidRPr="0024470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5710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77760" w:rsidRPr="00244701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="00C07F61">
        <w:rPr>
          <w:rFonts w:asciiTheme="majorBidi" w:hAnsiTheme="majorBidi" w:cstheme="majorBidi"/>
          <w:i/>
          <w:iCs/>
          <w:sz w:val="30"/>
          <w:szCs w:val="30"/>
          <w:lang w:val="en-GB"/>
        </w:rPr>
        <w:t>5</w:t>
      </w:r>
      <w:r w:rsidR="00477760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FA00F3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-</w:t>
      </w:r>
      <w:r w:rsidR="00057108">
        <w:rPr>
          <w:rFonts w:asciiTheme="majorBidi" w:hAnsiTheme="majorBidi" w:cstheme="majorBidi"/>
          <w:i/>
          <w:iCs/>
          <w:sz w:val="30"/>
          <w:szCs w:val="30"/>
          <w:lang w:val="en-GB"/>
        </w:rPr>
        <w:t>21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ปี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="00DC64FD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571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77B20B05" w14:textId="77777777" w:rsidR="004D54B7" w:rsidRDefault="004D54B7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4ED6108" w14:textId="77777777" w:rsidR="00340652" w:rsidRDefault="00340652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A895EC1" w14:textId="77777777" w:rsidR="007878DC" w:rsidRDefault="007878DC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6F8C795" w14:textId="77777777" w:rsidR="00340652" w:rsidRDefault="00340652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1CEB6D" w14:textId="77777777" w:rsidR="00921C5D" w:rsidRPr="00244701" w:rsidRDefault="00921C5D" w:rsidP="00E008D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22FAA05" w14:textId="1216ABEF" w:rsidR="00781397" w:rsidRDefault="00E87044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45475B7" w14:textId="77777777" w:rsidR="00034DFD" w:rsidRDefault="00034DFD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244701" w14:paraId="5A152005" w14:textId="77777777" w:rsidTr="004A4307">
        <w:trPr>
          <w:trHeight w:val="420"/>
        </w:trPr>
        <w:tc>
          <w:tcPr>
            <w:tcW w:w="4320" w:type="dxa"/>
          </w:tcPr>
          <w:p w14:paraId="4E339D27" w14:textId="50DBE964" w:rsidR="004A4307" w:rsidRPr="00244701" w:rsidRDefault="004A4307" w:rsidP="004A430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2D20B038" w14:textId="77777777" w:rsidR="004A4307" w:rsidRPr="00244701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244701" w14:paraId="3054D55A" w14:textId="77777777" w:rsidTr="00FF058D">
        <w:trPr>
          <w:trHeight w:val="420"/>
        </w:trPr>
        <w:tc>
          <w:tcPr>
            <w:tcW w:w="4320" w:type="dxa"/>
          </w:tcPr>
          <w:p w14:paraId="777A4B30" w14:textId="77777777" w:rsidR="004A4307" w:rsidRPr="00244701" w:rsidRDefault="004A4307" w:rsidP="00E008DA">
            <w:pPr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vAlign w:val="bottom"/>
          </w:tcPr>
          <w:p w14:paraId="29A3557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vAlign w:val="bottom"/>
          </w:tcPr>
          <w:p w14:paraId="7A11A43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11D4EB55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57108" w:rsidRPr="00244701" w14:paraId="077E8DA6" w14:textId="77777777" w:rsidTr="004A4307">
        <w:trPr>
          <w:trHeight w:val="420"/>
        </w:trPr>
        <w:tc>
          <w:tcPr>
            <w:tcW w:w="4320" w:type="dxa"/>
          </w:tcPr>
          <w:p w14:paraId="41899D62" w14:textId="77777777" w:rsidR="00057108" w:rsidRPr="00244701" w:rsidRDefault="00057108" w:rsidP="0005710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767A193" w14:textId="1DCF37B9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3DAE709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68228282" w14:textId="653F955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vAlign w:val="bottom"/>
          </w:tcPr>
          <w:p w14:paraId="0EF5A8C5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158447E" w14:textId="0751CF3B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bottom"/>
          </w:tcPr>
          <w:p w14:paraId="32484EB8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B00C47C" w14:textId="3CE06A8C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7044" w:rsidRPr="00244701" w14:paraId="68FDF08C" w14:textId="77777777" w:rsidTr="004A4307">
        <w:trPr>
          <w:trHeight w:val="420"/>
        </w:trPr>
        <w:tc>
          <w:tcPr>
            <w:tcW w:w="4320" w:type="dxa"/>
            <w:vAlign w:val="bottom"/>
          </w:tcPr>
          <w:p w14:paraId="1D0CC4CE" w14:textId="77777777" w:rsidR="00E87044" w:rsidRPr="00244701" w:rsidRDefault="00E87044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DE6C41B" w14:textId="5E999F9D" w:rsidR="00E87044" w:rsidRPr="00244701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108" w:rsidRPr="00244701" w14:paraId="61006AA9" w14:textId="77777777">
        <w:trPr>
          <w:trHeight w:val="420"/>
        </w:trPr>
        <w:tc>
          <w:tcPr>
            <w:tcW w:w="4320" w:type="dxa"/>
          </w:tcPr>
          <w:p w14:paraId="71021DE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bottom"/>
          </w:tcPr>
          <w:p w14:paraId="79425D24" w14:textId="1A455FAB" w:rsidR="00057108" w:rsidRPr="00244701" w:rsidRDefault="00A17DAC" w:rsidP="000571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(16,199)</w:t>
            </w:r>
          </w:p>
        </w:tc>
        <w:tc>
          <w:tcPr>
            <w:tcW w:w="238" w:type="dxa"/>
            <w:vAlign w:val="bottom"/>
          </w:tcPr>
          <w:p w14:paraId="01FC24B2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1186275" w14:textId="03DE767C" w:rsidR="00057108" w:rsidRPr="00244701" w:rsidRDefault="00057108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19,190)</w:t>
            </w:r>
          </w:p>
        </w:tc>
        <w:tc>
          <w:tcPr>
            <w:tcW w:w="237" w:type="dxa"/>
            <w:vAlign w:val="bottom"/>
          </w:tcPr>
          <w:p w14:paraId="5F85F946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31B8C9F2" w14:textId="262B0914" w:rsidR="00057108" w:rsidRPr="00244701" w:rsidRDefault="0070433D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17,810</w:t>
            </w:r>
          </w:p>
        </w:tc>
        <w:tc>
          <w:tcPr>
            <w:tcW w:w="237" w:type="dxa"/>
            <w:vAlign w:val="bottom"/>
          </w:tcPr>
          <w:p w14:paraId="192828C0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34B00D71" w14:textId="059DFF78" w:rsidR="00057108" w:rsidRPr="00244701" w:rsidRDefault="00057108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24,529</w:t>
            </w:r>
          </w:p>
        </w:tc>
      </w:tr>
      <w:tr w:rsidR="00057108" w:rsidRPr="00244701" w14:paraId="301F85A1" w14:textId="77777777">
        <w:trPr>
          <w:trHeight w:val="420"/>
        </w:trPr>
        <w:tc>
          <w:tcPr>
            <w:tcW w:w="4320" w:type="dxa"/>
          </w:tcPr>
          <w:p w14:paraId="6808C197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vAlign w:val="bottom"/>
          </w:tcPr>
          <w:p w14:paraId="32F7A2C9" w14:textId="31FF63A7" w:rsidR="00057108" w:rsidRPr="00244701" w:rsidRDefault="00CC6F2B" w:rsidP="000571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18,215</w:t>
            </w:r>
          </w:p>
        </w:tc>
        <w:tc>
          <w:tcPr>
            <w:tcW w:w="238" w:type="dxa"/>
            <w:vAlign w:val="bottom"/>
          </w:tcPr>
          <w:p w14:paraId="612CC632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0DBC4974" w14:textId="6A69DAB0" w:rsidR="00057108" w:rsidRPr="00244701" w:rsidRDefault="00057108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22,827</w:t>
            </w:r>
          </w:p>
        </w:tc>
        <w:tc>
          <w:tcPr>
            <w:tcW w:w="237" w:type="dxa"/>
            <w:vAlign w:val="bottom"/>
          </w:tcPr>
          <w:p w14:paraId="0B5AA017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EBC47A2" w14:textId="062493CE" w:rsidR="00057108" w:rsidRPr="00244701" w:rsidRDefault="005067E3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043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16,373</w:t>
            </w:r>
            <w:r w:rsidRPr="00506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814CAF3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0BA8F7E" w14:textId="555C4D3B" w:rsidR="00057108" w:rsidRPr="00244701" w:rsidRDefault="00057108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18,586</w:t>
            </w: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57108" w:rsidRPr="00244701" w14:paraId="4A1FC728" w14:textId="77777777" w:rsidTr="004A4307">
        <w:trPr>
          <w:trHeight w:val="420"/>
        </w:trPr>
        <w:tc>
          <w:tcPr>
            <w:tcW w:w="4320" w:type="dxa"/>
          </w:tcPr>
          <w:p w14:paraId="44563573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3A4D4CF4" w14:textId="760FAAD3" w:rsidR="00057108" w:rsidRPr="00244701" w:rsidRDefault="005067E3" w:rsidP="000571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6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3A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16,308</w:t>
            </w:r>
            <w:r w:rsidRPr="00506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28DEDC1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E6D908" w14:textId="25615249" w:rsidR="00057108" w:rsidRPr="00244701" w:rsidRDefault="00057108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5,949</w:t>
            </w: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820F288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3051116" w14:textId="460E9CEB" w:rsidR="00057108" w:rsidRPr="00244701" w:rsidRDefault="00493244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9,882</w:t>
            </w:r>
          </w:p>
        </w:tc>
        <w:tc>
          <w:tcPr>
            <w:tcW w:w="237" w:type="dxa"/>
            <w:vAlign w:val="bottom"/>
          </w:tcPr>
          <w:p w14:paraId="246D765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66209D4" w14:textId="4AFCC9A8" w:rsidR="00057108" w:rsidRPr="00244701" w:rsidRDefault="00057108" w:rsidP="000571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9,791</w:t>
            </w:r>
          </w:p>
        </w:tc>
      </w:tr>
    </w:tbl>
    <w:p w14:paraId="40282BC3" w14:textId="77777777" w:rsidR="00E87044" w:rsidRPr="00E86634" w:rsidRDefault="00E87044" w:rsidP="00E87044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244701" w14:paraId="7F483B29" w14:textId="77777777" w:rsidTr="00FF058D">
        <w:trPr>
          <w:trHeight w:val="420"/>
        </w:trPr>
        <w:tc>
          <w:tcPr>
            <w:tcW w:w="4320" w:type="dxa"/>
          </w:tcPr>
          <w:p w14:paraId="6023B6B3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5524C938" w14:textId="77777777" w:rsidR="00824DDA" w:rsidRPr="00244701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DDA" w:rsidRPr="00244701" w14:paraId="1E1904CF" w14:textId="77777777" w:rsidTr="00FF058D">
        <w:trPr>
          <w:trHeight w:val="420"/>
        </w:trPr>
        <w:tc>
          <w:tcPr>
            <w:tcW w:w="4320" w:type="dxa"/>
          </w:tcPr>
          <w:p w14:paraId="1112A196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vAlign w:val="bottom"/>
          </w:tcPr>
          <w:p w14:paraId="12CDBD8E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vAlign w:val="bottom"/>
          </w:tcPr>
          <w:p w14:paraId="79ED9DB1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2BC7767B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57108" w:rsidRPr="00244701" w14:paraId="293005EA" w14:textId="77777777" w:rsidTr="00FF058D">
        <w:trPr>
          <w:trHeight w:val="420"/>
        </w:trPr>
        <w:tc>
          <w:tcPr>
            <w:tcW w:w="4320" w:type="dxa"/>
          </w:tcPr>
          <w:p w14:paraId="40DA2E8C" w14:textId="77777777" w:rsidR="00057108" w:rsidRPr="00244701" w:rsidRDefault="00057108" w:rsidP="000571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D38974A" w14:textId="46BFC074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4F10B0F9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62180C" w14:textId="515CE56A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vAlign w:val="bottom"/>
          </w:tcPr>
          <w:p w14:paraId="24416B2A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CB8E5D3" w14:textId="0EE448AB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bottom"/>
          </w:tcPr>
          <w:p w14:paraId="5C55B900" w14:textId="77777777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A71DD3" w14:textId="1C199EFF" w:rsidR="00057108" w:rsidRPr="00244701" w:rsidRDefault="00057108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1349" w:rsidRPr="00244701" w14:paraId="0AB82F07" w14:textId="77777777" w:rsidTr="00FF058D">
        <w:trPr>
          <w:trHeight w:val="420"/>
        </w:trPr>
        <w:tc>
          <w:tcPr>
            <w:tcW w:w="4320" w:type="dxa"/>
            <w:vAlign w:val="bottom"/>
          </w:tcPr>
          <w:p w14:paraId="325FA8D1" w14:textId="77777777" w:rsidR="00B51349" w:rsidRPr="00244701" w:rsidRDefault="00B51349" w:rsidP="00B513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ADC265B" w14:textId="77777777" w:rsidR="00B51349" w:rsidRPr="00244701" w:rsidRDefault="00B51349" w:rsidP="00B513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BB0" w:rsidRPr="00244701" w14:paraId="55905620" w14:textId="77777777">
        <w:trPr>
          <w:trHeight w:val="420"/>
        </w:trPr>
        <w:tc>
          <w:tcPr>
            <w:tcW w:w="4320" w:type="dxa"/>
          </w:tcPr>
          <w:p w14:paraId="56F0DB56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bottom"/>
          </w:tcPr>
          <w:p w14:paraId="711B4A21" w14:textId="71E3C8F8" w:rsidR="00EB7BB0" w:rsidRPr="00244701" w:rsidRDefault="00EB7BB0" w:rsidP="00EB7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0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(8,821)</w:t>
            </w:r>
          </w:p>
        </w:tc>
        <w:tc>
          <w:tcPr>
            <w:tcW w:w="238" w:type="dxa"/>
            <w:vAlign w:val="bottom"/>
          </w:tcPr>
          <w:p w14:paraId="3EF7D6AA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4F30934" w14:textId="2E85F1BC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(8,437)</w:t>
            </w:r>
          </w:p>
        </w:tc>
        <w:tc>
          <w:tcPr>
            <w:tcW w:w="237" w:type="dxa"/>
            <w:vAlign w:val="bottom"/>
          </w:tcPr>
          <w:p w14:paraId="3AB4FABD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C03FF40" w14:textId="67D0A849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7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9,754</w:t>
            </w:r>
          </w:p>
        </w:tc>
        <w:tc>
          <w:tcPr>
            <w:tcW w:w="237" w:type="dxa"/>
            <w:vAlign w:val="bottom"/>
          </w:tcPr>
          <w:p w14:paraId="506404E1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1C0248" w14:textId="291E99BC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9,348</w:t>
            </w:r>
          </w:p>
        </w:tc>
      </w:tr>
      <w:tr w:rsidR="00EB7BB0" w:rsidRPr="00244701" w14:paraId="3017159C" w14:textId="77777777">
        <w:trPr>
          <w:trHeight w:val="420"/>
        </w:trPr>
        <w:tc>
          <w:tcPr>
            <w:tcW w:w="4320" w:type="dxa"/>
          </w:tcPr>
          <w:p w14:paraId="1D44FEE4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vAlign w:val="bottom"/>
          </w:tcPr>
          <w:p w14:paraId="7AF32E91" w14:textId="4AA1B61F" w:rsidR="00EB7BB0" w:rsidRPr="00244701" w:rsidRDefault="00EB7BB0" w:rsidP="00EB7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7B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10,695</w:t>
            </w:r>
          </w:p>
        </w:tc>
        <w:tc>
          <w:tcPr>
            <w:tcW w:w="238" w:type="dxa"/>
            <w:vAlign w:val="bottom"/>
          </w:tcPr>
          <w:p w14:paraId="5E4E644A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006A4F37" w14:textId="44CCE73D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8,803</w:t>
            </w:r>
          </w:p>
        </w:tc>
        <w:tc>
          <w:tcPr>
            <w:tcW w:w="237" w:type="dxa"/>
            <w:vAlign w:val="bottom"/>
          </w:tcPr>
          <w:p w14:paraId="096DACC7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89FFD2" w14:textId="4AD4EE62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7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(9,708)</w:t>
            </w:r>
          </w:p>
        </w:tc>
        <w:tc>
          <w:tcPr>
            <w:tcW w:w="237" w:type="dxa"/>
            <w:vAlign w:val="bottom"/>
          </w:tcPr>
          <w:p w14:paraId="7C280319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60BDC81" w14:textId="165FA4D2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(8,022)</w:t>
            </w:r>
          </w:p>
        </w:tc>
      </w:tr>
      <w:tr w:rsidR="00EB7BB0" w:rsidRPr="00244701" w14:paraId="524BA504" w14:textId="77777777" w:rsidTr="00FF058D">
        <w:trPr>
          <w:trHeight w:val="420"/>
        </w:trPr>
        <w:tc>
          <w:tcPr>
            <w:tcW w:w="4320" w:type="dxa"/>
          </w:tcPr>
          <w:p w14:paraId="00A4C5DC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4C4747A3" w14:textId="38D4AFFC" w:rsidR="00EB7BB0" w:rsidRPr="00244701" w:rsidRDefault="00EB7BB0" w:rsidP="00EB7B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7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(9,523)</w:t>
            </w:r>
          </w:p>
        </w:tc>
        <w:tc>
          <w:tcPr>
            <w:tcW w:w="238" w:type="dxa"/>
            <w:vAlign w:val="bottom"/>
          </w:tcPr>
          <w:p w14:paraId="65941354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CB65E05" w14:textId="58A38842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(9,129)</w:t>
            </w:r>
          </w:p>
        </w:tc>
        <w:tc>
          <w:tcPr>
            <w:tcW w:w="237" w:type="dxa"/>
            <w:vAlign w:val="bottom"/>
          </w:tcPr>
          <w:p w14:paraId="7B41E438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DD22AB" w14:textId="65C9F4B9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7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5,039</w:t>
            </w:r>
          </w:p>
        </w:tc>
        <w:tc>
          <w:tcPr>
            <w:tcW w:w="237" w:type="dxa"/>
            <w:vAlign w:val="bottom"/>
          </w:tcPr>
          <w:p w14:paraId="2387CA5F" w14:textId="77777777" w:rsidR="00EB7BB0" w:rsidRPr="00244701" w:rsidRDefault="00EB7BB0" w:rsidP="00EB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B6B6698" w14:textId="14A372C5" w:rsidR="00EB7BB0" w:rsidRPr="00244701" w:rsidRDefault="00EB7BB0" w:rsidP="00EB7BB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5,064</w:t>
            </w:r>
          </w:p>
        </w:tc>
      </w:tr>
    </w:tbl>
    <w:p w14:paraId="4EC55E72" w14:textId="77777777" w:rsidR="00E008DA" w:rsidRPr="00A216E2" w:rsidRDefault="00E008DA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D4A54E" w14:textId="447A7877" w:rsidR="002E7B59" w:rsidRPr="00E008DA" w:rsidRDefault="002E7B59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  <w:r w:rsidR="001715C3" w:rsidRPr="00E008DA">
        <w:rPr>
          <w:rFonts w:asciiTheme="majorBidi" w:hAnsiTheme="majorBidi" w:cstheme="majorBidi"/>
          <w:sz w:val="30"/>
          <w:szCs w:val="30"/>
          <w:u w:val="none"/>
          <w:cs/>
        </w:rPr>
        <w:t>ตามกฎหมาย</w:t>
      </w:r>
    </w:p>
    <w:p w14:paraId="22BDF594" w14:textId="77777777" w:rsidR="004A1251" w:rsidRPr="00E86634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C82FA84" w14:textId="2A77DB6A" w:rsidR="004A1251" w:rsidRPr="00E008DA" w:rsidRDefault="004A1251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A5DEA">
        <w:rPr>
          <w:rFonts w:asciiTheme="majorBidi" w:hAnsiTheme="majorBidi" w:cstheme="majorBidi"/>
          <w:sz w:val="30"/>
          <w:szCs w:val="30"/>
        </w:rPr>
        <w:t>2535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D94BA2">
        <w:rPr>
          <w:rFonts w:asciiTheme="majorBidi" w:hAnsiTheme="majorBidi" w:cstheme="majorBidi"/>
          <w:sz w:val="30"/>
          <w:szCs w:val="30"/>
        </w:rPr>
        <w:t>116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008DA">
        <w:rPr>
          <w:rFonts w:asciiTheme="majorBidi" w:hAnsiTheme="majorBidi" w:cstheme="majorBidi"/>
          <w:sz w:val="30"/>
          <w:szCs w:val="30"/>
        </w:rPr>
        <w:t>“</w:t>
      </w:r>
      <w:r w:rsidRPr="00E008D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008DA">
        <w:rPr>
          <w:rFonts w:asciiTheme="majorBidi" w:hAnsiTheme="majorBidi" w:cstheme="majorBidi"/>
          <w:sz w:val="30"/>
          <w:szCs w:val="30"/>
        </w:rPr>
        <w:t>”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D94BA2">
        <w:rPr>
          <w:rFonts w:asciiTheme="majorBidi" w:hAnsiTheme="majorBidi" w:cstheme="majorBidi"/>
          <w:sz w:val="30"/>
          <w:szCs w:val="30"/>
        </w:rPr>
        <w:t>5</w:t>
      </w:r>
      <w:r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94BA2">
        <w:rPr>
          <w:rFonts w:asciiTheme="majorBidi" w:hAnsiTheme="majorBidi" w:cstheme="majorBidi"/>
          <w:sz w:val="30"/>
          <w:szCs w:val="30"/>
        </w:rPr>
        <w:t>10</w:t>
      </w:r>
      <w:r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FF52CE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D18C4A" w14:textId="77777777" w:rsidR="004A1251" w:rsidRPr="00E86634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4"/>
          <w:szCs w:val="24"/>
          <w:lang w:val="en-GB"/>
        </w:rPr>
      </w:pPr>
    </w:p>
    <w:p w14:paraId="3CFFFA47" w14:textId="403A9B16" w:rsidR="00DC64FD" w:rsidRDefault="00DC64FD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E008DA">
        <w:rPr>
          <w:rFonts w:asciiTheme="majorBidi" w:hAnsiTheme="majorBidi" w:cstheme="majorBidi"/>
          <w:sz w:val="30"/>
          <w:szCs w:val="30"/>
        </w:rPr>
        <w:t xml:space="preserve">31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3C52" w:rsidRPr="00E008DA">
        <w:rPr>
          <w:rFonts w:asciiTheme="majorBidi" w:hAnsiTheme="majorBidi" w:cstheme="majorBidi"/>
          <w:sz w:val="30"/>
          <w:szCs w:val="30"/>
        </w:rPr>
        <w:t>256</w:t>
      </w:r>
      <w:r w:rsidR="00057108">
        <w:rPr>
          <w:rFonts w:asciiTheme="majorBidi" w:hAnsiTheme="majorBidi" w:cstheme="majorBidi"/>
          <w:sz w:val="30"/>
          <w:szCs w:val="30"/>
        </w:rPr>
        <w:t>8</w:t>
      </w:r>
      <w:r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กลุ่มบริษัทและบริษัทได้จัดสรรทุนสำรองตามกฎหมายเป็นจำนวนเงิน</w:t>
      </w:r>
      <w:r w:rsidR="00491013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="00C9381D">
        <w:rPr>
          <w:rFonts w:asciiTheme="majorBidi" w:hAnsiTheme="majorBidi" w:cstheme="majorBidi"/>
          <w:sz w:val="30"/>
          <w:szCs w:val="30"/>
        </w:rPr>
        <w:t>0.2</w:t>
      </w:r>
      <w:r w:rsidR="00D21D99">
        <w:rPr>
          <w:rFonts w:asciiTheme="majorBidi" w:hAnsiTheme="majorBidi" w:cstheme="majorBidi"/>
          <w:sz w:val="30"/>
          <w:szCs w:val="30"/>
        </w:rPr>
        <w:t>2</w:t>
      </w:r>
      <w:r w:rsidR="004D54B7">
        <w:rPr>
          <w:rFonts w:asciiTheme="majorBidi" w:hAnsiTheme="majorBidi" w:cstheme="majorBidi"/>
          <w:sz w:val="30"/>
          <w:szCs w:val="30"/>
        </w:rPr>
        <w:t xml:space="preserve"> </w:t>
      </w:r>
      <w:r w:rsidR="00624F36" w:rsidRPr="00E008D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710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5710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22CCA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491013" w:rsidRPr="00E008DA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DF4C27" w14:textId="073905BE" w:rsidR="004B04D0" w:rsidRDefault="004B04D0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22AF11B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2EC210A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F0654DC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FB09EE5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B1CA864" w14:textId="44F2B284" w:rsidR="004A1251" w:rsidRPr="00E008DA" w:rsidRDefault="004A1251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ส่วนงานดำเนินงาน</w:t>
      </w:r>
      <w:r w:rsidR="00340885" w:rsidRPr="00E008DA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6574B148" w14:textId="60BC4828" w:rsidR="00256AC3" w:rsidRPr="00484F6C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D3DB2A7" w14:textId="6A161EED" w:rsidR="00B57E05" w:rsidRPr="00244701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05D55C39" w14:textId="3623148D" w:rsidR="00B57E05" w:rsidRPr="00244701" w:rsidRDefault="00B57E05" w:rsidP="00BA4A3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การรับรู้รายได้</w:t>
      </w:r>
    </w:p>
    <w:p w14:paraId="653FAC35" w14:textId="1B5F5131" w:rsidR="00B57E05" w:rsidRDefault="00B57E05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E008DA"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</w:t>
      </w:r>
      <w:r w:rsidR="00D712E3" w:rsidRPr="00FA00F3">
        <w:rPr>
          <w:rFonts w:asciiTheme="majorBidi" w:hAnsiTheme="majorBidi" w:cstheme="majorBidi"/>
          <w:sz w:val="30"/>
          <w:szCs w:val="30"/>
          <w:cs/>
        </w:rPr>
        <w:t>ภ</w:t>
      </w:r>
      <w:r w:rsidRPr="00FA00F3">
        <w:rPr>
          <w:rFonts w:asciiTheme="majorBidi" w:hAnsiTheme="majorBidi" w:cstheme="majorBidi"/>
          <w:sz w:val="30"/>
          <w:szCs w:val="30"/>
          <w:cs/>
        </w:rPr>
        <w:t>าษีมูลค่าเพิ่มและแสดงสุทธิจากส่วนลดการค้า และส่วนลดตามปริมาณ</w:t>
      </w:r>
    </w:p>
    <w:p w14:paraId="04427F7D" w14:textId="77777777" w:rsidR="00726319" w:rsidRPr="00484F6C" w:rsidRDefault="00726319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6261C" w14:textId="12C5B533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CB1BCF" w:rsidRPr="00CB1BCF">
        <w:rPr>
          <w:rFonts w:asciiTheme="majorBidi" w:hAnsiTheme="majorBidi"/>
          <w:b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0FD0D73E" w14:textId="77777777" w:rsidR="00B57E05" w:rsidRPr="00484F6C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9DE1B8C" w14:textId="77777777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850065D" w14:textId="77777777" w:rsidR="001E0F03" w:rsidRPr="00484F6C" w:rsidRDefault="001E0F03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Cs/>
          <w:sz w:val="30"/>
          <w:szCs w:val="30"/>
        </w:rPr>
      </w:pPr>
      <w:bookmarkStart w:id="3" w:name="_Hlk33187006"/>
    </w:p>
    <w:p w14:paraId="31111DB0" w14:textId="454C1745" w:rsidR="001E0F03" w:rsidRPr="00244701" w:rsidRDefault="001E0F03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รายได้จากรายการโทรทัศน์รับรู้ตลอดช่วงเวลาหนึ่งหรือ ณ เวลาใดเวลาหนึ่งเมื่อได้ให้บริการ ต้นทุนที่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เกี่ยวข้องรับรู้ในกำไรหรือขาดทุนเมื่อเกิดขึ้น ซึ่งรายได้จากรายการโทรทัศน์ประกอบด้วย</w:t>
      </w:r>
    </w:p>
    <w:p w14:paraId="78ACC52C" w14:textId="77777777" w:rsidR="001E0F03" w:rsidRPr="00244701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</w:t>
      </w:r>
    </w:p>
    <w:p w14:paraId="171519D4" w14:textId="4FEBD8C3" w:rsidR="001E0F03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 และส่งมอบให้ลูกค้า</w:t>
      </w:r>
    </w:p>
    <w:p w14:paraId="1B393FF3" w14:textId="77777777" w:rsidR="00484F6C" w:rsidRDefault="00484F6C" w:rsidP="00484F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C9EA33A" w14:textId="5596F4C6" w:rsidR="001F6883" w:rsidRDefault="0004619A" w:rsidP="00484F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>รายได้จากการจัด</w:t>
      </w:r>
      <w:r w:rsidR="007A4DA8"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>งาน</w:t>
      </w:r>
      <w:r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>แสดง คอนเสิร์ต</w:t>
      </w:r>
      <w:r w:rsidR="005D7C1B"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และกิจกรรมเพื่อการศึกษ</w:t>
      </w:r>
      <w:r w:rsidR="003730ED"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>ารับรู้เมื่อ</w:t>
      </w:r>
      <w:r w:rsidR="00AE74F2"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>มีการแสดง</w:t>
      </w:r>
      <w:r w:rsidR="0078323E" w:rsidRPr="006114C0">
        <w:rPr>
          <w:rFonts w:asciiTheme="majorBidi" w:hAnsiTheme="majorBidi" w:cstheme="majorBidi" w:hint="cs"/>
          <w:spacing w:val="-6"/>
          <w:sz w:val="30"/>
          <w:szCs w:val="30"/>
          <w:cs/>
        </w:rPr>
        <w:t>หรือการจัดกิจกรรมแล้ว</w:t>
      </w:r>
      <w:bookmarkEnd w:id="3"/>
    </w:p>
    <w:p w14:paraId="2A898916" w14:textId="77777777" w:rsidR="002E70BE" w:rsidRPr="00E2745C" w:rsidRDefault="002E70BE" w:rsidP="002E70B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A053E28" w14:textId="19F93EC7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E008DA">
        <w:rPr>
          <w:rFonts w:asciiTheme="majorBidi" w:hAnsiTheme="majorBidi" w:cstheme="majorBidi"/>
          <w:b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</w:t>
      </w:r>
      <w:r w:rsidRPr="00E008DA">
        <w:rPr>
          <w:rFonts w:asciiTheme="majorBidi" w:hAnsiTheme="majorBidi" w:cstheme="majorBidi"/>
          <w:b/>
          <w:sz w:val="30"/>
          <w:szCs w:val="30"/>
          <w:cs/>
        </w:rPr>
        <w:t>แทน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     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0041798" w14:textId="77777777" w:rsidR="003152A7" w:rsidRDefault="0031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7100CC31" w14:textId="7A89C3AC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lastRenderedPageBreak/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         ความน่าจะเป็นที่ลูกค้าจะใช้สิทธิแลกคะแนน และจะได้รับการทบทวนการประมาณการดังกล่าว                       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ณ วันสิ้นรอบระยะเวลารายงาน</w:t>
      </w:r>
    </w:p>
    <w:p w14:paraId="05054F2D" w14:textId="77777777" w:rsidR="00CF029B" w:rsidRPr="003152A7" w:rsidRDefault="00CF029B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5C9EC2D" w14:textId="5C6D284D" w:rsidR="00B57E05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58CF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CB1BCF" w:rsidRPr="009758CF">
        <w:rPr>
          <w:rFonts w:asciiTheme="majorBidi" w:hAnsiTheme="majorBidi"/>
          <w:b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</w:t>
      </w:r>
    </w:p>
    <w:p w14:paraId="62B00848" w14:textId="77777777" w:rsidR="009C731F" w:rsidRPr="003152A7" w:rsidRDefault="009C731F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FFB74C3" w14:textId="17DABE90" w:rsidR="00B57E05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2F644190" w14:textId="77777777" w:rsidR="00B71EFF" w:rsidRPr="003152A7" w:rsidRDefault="00B71EFF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85894" w14:textId="2DA8694A" w:rsidR="00395B81" w:rsidRDefault="00395B81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รายได้จาก</w:t>
      </w:r>
      <w:r w:rsidR="001F7BB0">
        <w:rPr>
          <w:rFonts w:asciiTheme="majorBidi" w:hAnsiTheme="majorBidi" w:cstheme="majorBidi" w:hint="cs"/>
          <w:sz w:val="30"/>
          <w:szCs w:val="30"/>
          <w:cs/>
        </w:rPr>
        <w:t>การให้สิทธิลูกค้าในการเข้าถึงสินค้า</w:t>
      </w:r>
      <w:r w:rsidR="000F6B2E">
        <w:rPr>
          <w:rFonts w:asciiTheme="majorBidi" w:hAnsiTheme="majorBidi" w:cstheme="majorBidi" w:hint="cs"/>
          <w:sz w:val="30"/>
          <w:szCs w:val="30"/>
          <w:cs/>
        </w:rPr>
        <w:t>ในระบบสมาชิกรั</w:t>
      </w:r>
      <w:r w:rsidR="00DA7BD2">
        <w:rPr>
          <w:rFonts w:asciiTheme="majorBidi" w:hAnsiTheme="majorBidi" w:cstheme="majorBidi" w:hint="cs"/>
          <w:sz w:val="30"/>
          <w:szCs w:val="30"/>
          <w:cs/>
        </w:rPr>
        <w:t>บ</w:t>
      </w:r>
      <w:r w:rsidR="000F6B2E">
        <w:rPr>
          <w:rFonts w:asciiTheme="majorBidi" w:hAnsiTheme="majorBidi" w:cstheme="majorBidi" w:hint="cs"/>
          <w:sz w:val="30"/>
          <w:szCs w:val="30"/>
          <w:cs/>
        </w:rPr>
        <w:t>รู้ตลอดระยะเวลาการให้สิทธิ</w:t>
      </w:r>
    </w:p>
    <w:p w14:paraId="0D9D8363" w14:textId="77777777" w:rsidR="00EE6BE5" w:rsidRPr="003152A7" w:rsidRDefault="00EE6BE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15743" w14:textId="5DB35C8F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E86634">
        <w:rPr>
          <w:rFonts w:asciiTheme="majorBidi" w:hAnsiTheme="majorBidi" w:cstheme="majorBidi"/>
          <w:bCs/>
          <w:i/>
          <w:iCs/>
          <w:sz w:val="30"/>
          <w:szCs w:val="30"/>
        </w:rPr>
        <w:t>2</w:t>
      </w: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)</w:t>
      </w:r>
      <w:r w:rsidRPr="00244701"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ยอดคงเหลือของสัญญา</w:t>
      </w:r>
    </w:p>
    <w:p w14:paraId="6A3C5AE0" w14:textId="2D1A98D2" w:rsidR="00B57E05" w:rsidRPr="00CB1B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         </w:t>
      </w:r>
      <w:r w:rsidR="00EF3795" w:rsidRPr="00CB1BCF">
        <w:rPr>
          <w:rFonts w:asciiTheme="majorBidi" w:hAnsiTheme="majorBidi" w:cstheme="majorBidi"/>
          <w:sz w:val="30"/>
          <w:szCs w:val="30"/>
        </w:rPr>
        <w:br/>
      </w:r>
      <w:r w:rsidRPr="00CB1BCF">
        <w:rPr>
          <w:rFonts w:asciiTheme="majorBidi" w:hAnsiTheme="majorBidi" w:cstheme="majorBidi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</w:t>
      </w:r>
      <w:r w:rsidR="004D54B7">
        <w:rPr>
          <w:rFonts w:asciiTheme="majorBidi" w:hAnsiTheme="majorBidi" w:cstheme="majorBidi" w:hint="cs"/>
          <w:sz w:val="30"/>
          <w:szCs w:val="30"/>
          <w:cs/>
        </w:rPr>
        <w:t>ออกใบแจ้งหนี้</w:t>
      </w:r>
    </w:p>
    <w:p w14:paraId="28773C50" w14:textId="77777777" w:rsidR="00B57E05" w:rsidRPr="003152A7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182FC" w14:textId="706570A6" w:rsidR="00B57E05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4" w:name="_Hlk127287005"/>
      <w:r w:rsidRPr="00CB1BCF">
        <w:rPr>
          <w:rFonts w:asciiTheme="majorBidi" w:hAnsiTheme="majorBidi" w:cstheme="majorBidi"/>
          <w:sz w:val="30"/>
          <w:szCs w:val="30"/>
          <w:cs/>
        </w:rPr>
        <w:t>ห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นี้สินที่เกิดจากสัญญา</w:t>
      </w:r>
      <w:r w:rsidR="00CB1BCF" w:rsidRPr="00CB1BCF">
        <w:rPr>
          <w:rFonts w:asciiTheme="majorBidi" w:hAnsiTheme="majorBidi"/>
          <w:spacing w:val="-2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เป็นภาระผูกพันที่จะต้องโอนสินค้าหรือบริการให้กับ</w:t>
      </w:r>
      <w:r w:rsidRPr="00CB1BCF">
        <w:rPr>
          <w:rFonts w:asciiTheme="majorBidi" w:hAnsiTheme="majorBidi" w:cstheme="majorBidi"/>
          <w:sz w:val="30"/>
          <w:szCs w:val="30"/>
          <w:cs/>
        </w:rPr>
        <w:t>ลูกค้า หนี้สินที่เกิดจากสัญญา</w:t>
      </w:r>
      <w:r w:rsidR="00CB1BCF" w:rsidRPr="00CB1BCF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bookmarkEnd w:id="4"/>
      <w:r w:rsidRPr="00CB1BC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01FADF" w14:textId="77777777" w:rsidR="003152A7" w:rsidRDefault="0031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8466A1" w14:textId="4595A3AC" w:rsidR="00494C11" w:rsidRPr="00CF0D65" w:rsidRDefault="00494C11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ส่วนงานดำเนินงาน</w:t>
      </w:r>
    </w:p>
    <w:p w14:paraId="78C887DB" w14:textId="77777777" w:rsidR="00BB5537" w:rsidRPr="00FA00F3" w:rsidRDefault="00BB5537" w:rsidP="00E8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จะแสดงถึงรายการ</w:t>
      </w:r>
      <w:r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z w:val="30"/>
          <w:szCs w:val="30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8B4D7A0" w14:textId="77777777" w:rsidR="00CF0D65" w:rsidRPr="003152A7" w:rsidRDefault="00CF0D65" w:rsidP="00CF0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C216C2" w14:textId="504EB6B7" w:rsidR="00DC64FD" w:rsidRPr="00EF3795" w:rsidRDefault="006B586D" w:rsidP="00EF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256AC3" w:rsidRPr="00EF3795">
        <w:rPr>
          <w:rFonts w:asciiTheme="majorBidi" w:hAnsiTheme="majorBidi" w:cstheme="majorBidi"/>
          <w:sz w:val="30"/>
          <w:szCs w:val="30"/>
        </w:rPr>
        <w:t xml:space="preserve">3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EF3795">
        <w:rPr>
          <w:rFonts w:asciiTheme="majorBidi" w:hAnsiTheme="majorBidi" w:cstheme="majorBidi"/>
          <w:sz w:val="30"/>
          <w:szCs w:val="30"/>
          <w:cs/>
        </w:rPr>
        <w:t>ที่มี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      การ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กลยุทธ์ทางการตลาด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ที่แตกต่างกั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8EFF721" w14:textId="77777777" w:rsidR="00256AC3" w:rsidRPr="003152A7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52A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</w:p>
    <w:p w14:paraId="08E880FD" w14:textId="7E9F91A1" w:rsidR="00256AC3" w:rsidRPr="00244701" w:rsidRDefault="00DC64FD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ส่วนง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งานพิมพ์</w:t>
      </w:r>
      <w:r w:rsidR="004D54B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256AC3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จำหน่ายหนังสือ</w:t>
      </w:r>
      <w:r w:rsidR="002E63CE">
        <w:rPr>
          <w:rFonts w:asciiTheme="majorBidi" w:hAnsiTheme="majorBidi" w:cstheme="majorBidi" w:hint="cs"/>
          <w:sz w:val="30"/>
          <w:szCs w:val="30"/>
          <w:cs/>
          <w:lang w:val="en-GB"/>
        </w:rPr>
        <w:t>และกิจกรรมด้านการศึกษา</w:t>
      </w:r>
      <w:r w:rsidR="002568C5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5AA90EC6" w14:textId="175834EF" w:rsidR="00256AC3" w:rsidRPr="00244701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จัดงานแสดง ผลิตและให้บริการ</w:t>
      </w:r>
      <w:r w:rsidR="00D103A6"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โฆษณา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ผ่าน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สื่อสิ่งพิมพ์และ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สื่อออนไลน์</w:t>
      </w:r>
    </w:p>
    <w:p w14:paraId="22A8A9DB" w14:textId="2B62CC25" w:rsidR="00DC0517" w:rsidRPr="00715AE7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16"/>
          <w:szCs w:val="16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ผลิตและให้บริการผ่านสื่อโทรทัศน์</w:t>
      </w:r>
    </w:p>
    <w:p w14:paraId="62966F90" w14:textId="77777777" w:rsidR="00567226" w:rsidRPr="003152A7" w:rsidRDefault="00567226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5E6E6" w14:textId="0EA55A0B" w:rsidR="00D20B94" w:rsidRPr="00244701" w:rsidRDefault="00324C37" w:rsidP="004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Pr="00EF3795">
        <w:rPr>
          <w:rFonts w:asciiTheme="majorBidi" w:hAnsiTheme="majorBidi" w:cstheme="majorBidi"/>
          <w:sz w:val="30"/>
          <w:szCs w:val="30"/>
          <w:cs/>
        </w:rPr>
        <w:t>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>เป็นไปตามการซื้อขายตามปกติธุรกิจ</w:t>
      </w:r>
    </w:p>
    <w:p w14:paraId="55D7F8CB" w14:textId="77777777" w:rsidR="00D20B94" w:rsidRPr="00244701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sectPr w:rsidR="00D20B94" w:rsidRPr="00244701" w:rsidSect="004A5662">
          <w:headerReference w:type="default" r:id="rId1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77"/>
        <w:gridCol w:w="179"/>
        <w:gridCol w:w="990"/>
        <w:gridCol w:w="180"/>
        <w:gridCol w:w="990"/>
        <w:gridCol w:w="180"/>
        <w:gridCol w:w="1173"/>
        <w:gridCol w:w="184"/>
        <w:gridCol w:w="988"/>
        <w:gridCol w:w="182"/>
        <w:gridCol w:w="995"/>
        <w:gridCol w:w="181"/>
        <w:gridCol w:w="6"/>
        <w:gridCol w:w="994"/>
        <w:gridCol w:w="180"/>
        <w:gridCol w:w="984"/>
        <w:gridCol w:w="6"/>
        <w:gridCol w:w="180"/>
        <w:gridCol w:w="6"/>
        <w:gridCol w:w="990"/>
        <w:gridCol w:w="180"/>
        <w:gridCol w:w="999"/>
        <w:gridCol w:w="7"/>
      </w:tblGrid>
      <w:tr w:rsidR="00D20B94" w:rsidRPr="00AC0F2B" w14:paraId="40C58918" w14:textId="77777777" w:rsidTr="00501AED">
        <w:trPr>
          <w:gridAfter w:val="1"/>
          <w:wAfter w:w="7" w:type="dxa"/>
          <w:cantSplit/>
          <w:tblHeader/>
        </w:trPr>
        <w:tc>
          <w:tcPr>
            <w:tcW w:w="2880" w:type="dxa"/>
            <w:vAlign w:val="bottom"/>
          </w:tcPr>
          <w:p w14:paraId="59706BAC" w14:textId="77777777" w:rsidR="00D20B94" w:rsidRPr="00AC0F2B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24" w:type="dxa"/>
            <w:gridSpan w:val="22"/>
          </w:tcPr>
          <w:p w14:paraId="48DF7CDA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20B94" w:rsidRPr="00AC0F2B" w14:paraId="2EEAEF0D" w14:textId="77777777" w:rsidTr="00501AED">
        <w:trPr>
          <w:gridAfter w:val="1"/>
          <w:wAfter w:w="7" w:type="dxa"/>
          <w:cantSplit/>
          <w:tblHeader/>
        </w:trPr>
        <w:tc>
          <w:tcPr>
            <w:tcW w:w="2880" w:type="dxa"/>
            <w:vAlign w:val="bottom"/>
          </w:tcPr>
          <w:p w14:paraId="752925A6" w14:textId="77777777" w:rsidR="00D20B94" w:rsidRPr="00AC0F2B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38CF5740" w14:textId="0BA1E9A4" w:rsidR="002E63CE" w:rsidRPr="002E63CE" w:rsidRDefault="002E63CE" w:rsidP="002E63CE">
            <w:pPr>
              <w:pStyle w:val="acctmergecolhdg"/>
              <w:shd w:val="clear" w:color="auto" w:fill="FFFFFF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ธุรกิจผลิตงานพิมพ์</w:t>
            </w:r>
          </w:p>
          <w:p w14:paraId="5FF0F11E" w14:textId="77777777" w:rsidR="004D54B7" w:rsidRDefault="002E63CE" w:rsidP="002E63CE">
            <w:pPr>
              <w:pStyle w:val="acctmergecolhdg"/>
              <w:shd w:val="clear" w:color="auto" w:fill="FFFFFF"/>
              <w:ind w:left="-80"/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</w:pP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จำหน่ายหนังสือ</w:t>
            </w:r>
          </w:p>
          <w:p w14:paraId="3E0408CE" w14:textId="6A9E7730" w:rsidR="00D20B94" w:rsidRPr="00AC0F2B" w:rsidRDefault="002E63CE" w:rsidP="004D54B7">
            <w:pPr>
              <w:pStyle w:val="acctmergecolhdg"/>
              <w:shd w:val="clear" w:color="auto" w:fill="FFFFFF"/>
              <w:ind w:left="-80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และกิจกรรมด้า</w:t>
            </w:r>
            <w:r w:rsidR="00501AED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น</w:t>
            </w: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การศึกษ</w:t>
            </w:r>
            <w:r w:rsidR="004D54B7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3BD28C25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175741F5" w14:textId="121A91BC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ธุรกิจจัดงานแสดง ผลิต</w:t>
            </w:r>
          </w:p>
          <w:p w14:paraId="11BAAF6D" w14:textId="66A4A464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และให้บริการโฆษณ</w:t>
            </w:r>
            <w:r w:rsidR="00501AE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า</w:t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ผ่าน</w:t>
            </w:r>
            <w:r w:rsidR="00EC33E7" w:rsidRPr="00AC0F2B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br/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สื่อ</w:t>
            </w:r>
            <w:r w:rsidR="00E175C0"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สิ่งพิมพ์และสื่อ</w:t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ออนไลน์</w:t>
            </w:r>
          </w:p>
        </w:tc>
        <w:tc>
          <w:tcPr>
            <w:tcW w:w="184" w:type="dxa"/>
          </w:tcPr>
          <w:p w14:paraId="41E893D5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5" w:type="dxa"/>
            <w:gridSpan w:val="3"/>
          </w:tcPr>
          <w:p w14:paraId="127C24CE" w14:textId="040ED254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ธุรกิจผลิต</w:t>
            </w:r>
          </w:p>
          <w:p w14:paraId="3F9C9ED2" w14:textId="5D666E39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และให้บริการ</w:t>
            </w:r>
          </w:p>
          <w:p w14:paraId="7685A9AA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ผ่านสื่อโทรทัศน์</w:t>
            </w:r>
          </w:p>
        </w:tc>
        <w:tc>
          <w:tcPr>
            <w:tcW w:w="181" w:type="dxa"/>
          </w:tcPr>
          <w:p w14:paraId="00CAD4A0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4" w:type="dxa"/>
            <w:gridSpan w:val="4"/>
          </w:tcPr>
          <w:p w14:paraId="3350EEC6" w14:textId="77777777" w:rsidR="004D54B7" w:rsidRDefault="004D54B7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</w:p>
          <w:p w14:paraId="66285FE6" w14:textId="77777777" w:rsidR="004D54B7" w:rsidRDefault="004D54B7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</w:p>
          <w:p w14:paraId="715104FB" w14:textId="42E4FF71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  <w:gridSpan w:val="2"/>
          </w:tcPr>
          <w:p w14:paraId="4C38FFD0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175" w:type="dxa"/>
            <w:gridSpan w:val="4"/>
          </w:tcPr>
          <w:p w14:paraId="31D27DF8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6B5C48E0" w14:textId="77777777" w:rsidR="004D54B7" w:rsidRDefault="004D54B7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73376357" w14:textId="357BD9B8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57108" w:rsidRPr="00AC0F2B" w14:paraId="3BCBBB68" w14:textId="77777777" w:rsidTr="00501AED">
        <w:trPr>
          <w:gridAfter w:val="1"/>
          <w:wAfter w:w="7" w:type="dxa"/>
          <w:cantSplit/>
          <w:tblHeader/>
        </w:trPr>
        <w:tc>
          <w:tcPr>
            <w:tcW w:w="2880" w:type="dxa"/>
          </w:tcPr>
          <w:p w14:paraId="05E195AD" w14:textId="77777777" w:rsidR="00057108" w:rsidRPr="00AC0F2B" w:rsidRDefault="00057108" w:rsidP="000571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สำหรับปีสิ้นสุดวันที่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</w:tcPr>
          <w:p w14:paraId="3A37BA0E" w14:textId="39C7097F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79" w:type="dxa"/>
          </w:tcPr>
          <w:p w14:paraId="06E98B5F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947EA6" w14:textId="3412D948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3CB768F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FEDAB" w14:textId="317023DB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3F9D88EC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9A8A5F" w14:textId="7A6AAF8D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4" w:type="dxa"/>
          </w:tcPr>
          <w:p w14:paraId="58BB20AC" w14:textId="77777777" w:rsidR="00057108" w:rsidRPr="00AC0F2B" w:rsidRDefault="00057108" w:rsidP="0005710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DE14F3D" w14:textId="58605636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2" w:type="dxa"/>
          </w:tcPr>
          <w:p w14:paraId="67A98816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6DD6A548" w14:textId="3BC3641A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7" w:type="dxa"/>
            <w:gridSpan w:val="2"/>
          </w:tcPr>
          <w:p w14:paraId="5E8FAD92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902A1F7" w14:textId="13C19EFA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50C581A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59C88FB" w14:textId="47FBA578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6" w:type="dxa"/>
            <w:gridSpan w:val="2"/>
          </w:tcPr>
          <w:p w14:paraId="213FCD1E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7ACB9C3" w14:textId="538B3569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285F3AB8" w14:textId="77777777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685C6641" w14:textId="1AFE0049" w:rsidR="00057108" w:rsidRPr="00AC0F2B" w:rsidRDefault="00057108" w:rsidP="000571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EE33AC" w:rsidRPr="00AC0F2B" w14:paraId="2F5DE247" w14:textId="77777777" w:rsidTr="00501AED">
        <w:trPr>
          <w:cantSplit/>
          <w:tblHeader/>
        </w:trPr>
        <w:tc>
          <w:tcPr>
            <w:tcW w:w="2880" w:type="dxa"/>
          </w:tcPr>
          <w:p w14:paraId="11E15EEC" w14:textId="77777777" w:rsidR="00EE33AC" w:rsidRPr="00AC0F2B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831" w:type="dxa"/>
            <w:gridSpan w:val="23"/>
          </w:tcPr>
          <w:p w14:paraId="0E034AEB" w14:textId="77777777" w:rsidR="00EE33AC" w:rsidRPr="00AC0F2B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C0F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0F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E33AC" w:rsidRPr="00AC0F2B" w14:paraId="096F693D" w14:textId="77777777" w:rsidTr="00501AED">
        <w:trPr>
          <w:gridAfter w:val="1"/>
          <w:wAfter w:w="7" w:type="dxa"/>
          <w:cantSplit/>
          <w:trHeight w:val="245"/>
        </w:trPr>
        <w:tc>
          <w:tcPr>
            <w:tcW w:w="2880" w:type="dxa"/>
          </w:tcPr>
          <w:p w14:paraId="3FBE8D84" w14:textId="77777777" w:rsidR="00EE33AC" w:rsidRPr="00AC0F2B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77" w:type="dxa"/>
            <w:vAlign w:val="bottom"/>
          </w:tcPr>
          <w:p w14:paraId="0C47E4FC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D285DD5" w14:textId="77777777" w:rsidR="00EE33AC" w:rsidRPr="00AC0F2B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47664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5EB524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58059C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DC2237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3196B14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12DA299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EC3BA98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5DA5275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39A01EE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64906D6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A9837DA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A386A0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709F8F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3A61F77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12155C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CA5173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BA37940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A5C" w:rsidRPr="00AC0F2B" w14:paraId="1DD3E2CE" w14:textId="77777777">
        <w:trPr>
          <w:gridAfter w:val="1"/>
          <w:wAfter w:w="7" w:type="dxa"/>
          <w:cantSplit/>
          <w:trHeight w:val="60"/>
        </w:trPr>
        <w:tc>
          <w:tcPr>
            <w:tcW w:w="2880" w:type="dxa"/>
          </w:tcPr>
          <w:p w14:paraId="12250C99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7" w:type="dxa"/>
          </w:tcPr>
          <w:p w14:paraId="32610F57" w14:textId="6F42A946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A58">
              <w:rPr>
                <w:rFonts w:asciiTheme="majorBidi" w:hAnsiTheme="majorBidi" w:cstheme="majorBidi"/>
                <w:sz w:val="30"/>
                <w:szCs w:val="30"/>
              </w:rPr>
              <w:t>2,301,84</w:t>
            </w:r>
            <w:r w:rsidR="00D94BA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  <w:vAlign w:val="bottom"/>
          </w:tcPr>
          <w:p w14:paraId="50965A91" w14:textId="77777777" w:rsidR="00064A5C" w:rsidRPr="00AC0F2B" w:rsidRDefault="00064A5C" w:rsidP="00064A5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D3DF9" w14:textId="6F93E2F6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2,434,435</w:t>
            </w:r>
          </w:p>
        </w:tc>
        <w:tc>
          <w:tcPr>
            <w:tcW w:w="180" w:type="dxa"/>
            <w:vAlign w:val="bottom"/>
          </w:tcPr>
          <w:p w14:paraId="03DF565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136FB" w14:textId="7058041A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C4146">
              <w:rPr>
                <w:rFonts w:asciiTheme="majorBidi" w:eastAsia="MS Mincho" w:hAnsiTheme="majorBidi" w:cstheme="majorBidi"/>
                <w:sz w:val="30"/>
                <w:szCs w:val="30"/>
              </w:rPr>
              <w:t>664,162</w:t>
            </w:r>
          </w:p>
        </w:tc>
        <w:tc>
          <w:tcPr>
            <w:tcW w:w="180" w:type="dxa"/>
            <w:vAlign w:val="bottom"/>
          </w:tcPr>
          <w:p w14:paraId="0BA7051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7A1466" w14:textId="68778CBB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681,400</w:t>
            </w:r>
          </w:p>
        </w:tc>
        <w:tc>
          <w:tcPr>
            <w:tcW w:w="184" w:type="dxa"/>
            <w:vAlign w:val="bottom"/>
          </w:tcPr>
          <w:p w14:paraId="636D61D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6509986" w14:textId="0B91B011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0A54">
              <w:rPr>
                <w:rFonts w:asciiTheme="majorBidi" w:eastAsia="MS Mincho" w:hAnsiTheme="majorBidi" w:cstheme="majorBidi"/>
                <w:sz w:val="30"/>
                <w:szCs w:val="30"/>
              </w:rPr>
              <w:t>775,46</w:t>
            </w:r>
            <w:r w:rsidR="00D94BA2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0D1EB10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6D7928A3" w14:textId="48993189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850,255</w:t>
            </w:r>
          </w:p>
        </w:tc>
        <w:tc>
          <w:tcPr>
            <w:tcW w:w="187" w:type="dxa"/>
            <w:gridSpan w:val="2"/>
            <w:vAlign w:val="bottom"/>
          </w:tcPr>
          <w:p w14:paraId="5C18D4A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FA3B435" w14:textId="6B6D81DE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453A6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DE89DD" w14:textId="38DFF5D0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7C5BB434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1D35AF" w14:textId="0C2C8A0A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A5C">
              <w:rPr>
                <w:rFonts w:asciiTheme="majorBidi" w:hAnsiTheme="majorBidi" w:cstheme="majorBidi"/>
                <w:sz w:val="30"/>
                <w:szCs w:val="30"/>
              </w:rPr>
              <w:t>3,741,475</w:t>
            </w:r>
          </w:p>
        </w:tc>
        <w:tc>
          <w:tcPr>
            <w:tcW w:w="180" w:type="dxa"/>
            <w:vAlign w:val="bottom"/>
          </w:tcPr>
          <w:p w14:paraId="2CA1721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8A284F7" w14:textId="404EBE4D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3,966,090</w:t>
            </w:r>
          </w:p>
        </w:tc>
      </w:tr>
      <w:tr w:rsidR="00064A5C" w:rsidRPr="00AC0F2B" w14:paraId="6D0D7486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64B0C1F7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7" w:type="dxa"/>
          </w:tcPr>
          <w:p w14:paraId="6C0E055B" w14:textId="630DC8D2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131">
              <w:rPr>
                <w:rFonts w:asciiTheme="majorBidi" w:hAnsiTheme="majorBidi" w:cstheme="majorBidi"/>
                <w:sz w:val="30"/>
                <w:szCs w:val="30"/>
              </w:rPr>
              <w:t>379,918</w:t>
            </w:r>
          </w:p>
        </w:tc>
        <w:tc>
          <w:tcPr>
            <w:tcW w:w="179" w:type="dxa"/>
            <w:vAlign w:val="bottom"/>
          </w:tcPr>
          <w:p w14:paraId="70F07216" w14:textId="77777777" w:rsidR="00064A5C" w:rsidRPr="00AC0F2B" w:rsidRDefault="00064A5C" w:rsidP="00064A5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55A3E9" w14:textId="49ED6ED2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414,691</w:t>
            </w:r>
          </w:p>
        </w:tc>
        <w:tc>
          <w:tcPr>
            <w:tcW w:w="180" w:type="dxa"/>
            <w:vAlign w:val="bottom"/>
          </w:tcPr>
          <w:p w14:paraId="177E0D7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776AE" w14:textId="0FE85200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11EE8">
              <w:rPr>
                <w:rFonts w:asciiTheme="majorBidi" w:eastAsia="MS Mincho" w:hAnsiTheme="majorBidi" w:cstheme="majorBidi"/>
                <w:sz w:val="30"/>
                <w:szCs w:val="30"/>
              </w:rPr>
              <w:t>47,413</w:t>
            </w:r>
          </w:p>
        </w:tc>
        <w:tc>
          <w:tcPr>
            <w:tcW w:w="180" w:type="dxa"/>
            <w:vAlign w:val="bottom"/>
          </w:tcPr>
          <w:p w14:paraId="39F0D2F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DB35AF" w14:textId="48C6308A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26,536</w:t>
            </w:r>
          </w:p>
        </w:tc>
        <w:tc>
          <w:tcPr>
            <w:tcW w:w="184" w:type="dxa"/>
            <w:vAlign w:val="bottom"/>
          </w:tcPr>
          <w:p w14:paraId="02A76B7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BD39058" w14:textId="7CD933ED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E3A47">
              <w:rPr>
                <w:rFonts w:asciiTheme="majorBidi" w:eastAsia="MS Mincho" w:hAnsiTheme="majorBidi" w:cstheme="majorBidi"/>
                <w:sz w:val="30"/>
                <w:szCs w:val="30"/>
              </w:rPr>
              <w:t>120,724</w:t>
            </w:r>
          </w:p>
        </w:tc>
        <w:tc>
          <w:tcPr>
            <w:tcW w:w="182" w:type="dxa"/>
            <w:vAlign w:val="bottom"/>
          </w:tcPr>
          <w:p w14:paraId="2E557C6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20934721" w14:textId="14D0F4D2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113,864</w:t>
            </w:r>
          </w:p>
        </w:tc>
        <w:tc>
          <w:tcPr>
            <w:tcW w:w="187" w:type="dxa"/>
            <w:gridSpan w:val="2"/>
            <w:vAlign w:val="bottom"/>
          </w:tcPr>
          <w:p w14:paraId="4D1C752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C86EC1" w14:textId="1C3325FF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A5C">
              <w:rPr>
                <w:rFonts w:asciiTheme="majorBidi" w:hAnsiTheme="majorBidi" w:cstheme="majorBidi"/>
                <w:sz w:val="30"/>
                <w:szCs w:val="30"/>
              </w:rPr>
              <w:t>(548,055)</w:t>
            </w:r>
          </w:p>
        </w:tc>
        <w:tc>
          <w:tcPr>
            <w:tcW w:w="180" w:type="dxa"/>
            <w:vAlign w:val="bottom"/>
          </w:tcPr>
          <w:p w14:paraId="3F4DC46B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57522B3" w14:textId="4E8A83D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(555,091)</w:t>
            </w:r>
          </w:p>
        </w:tc>
        <w:tc>
          <w:tcPr>
            <w:tcW w:w="186" w:type="dxa"/>
            <w:gridSpan w:val="2"/>
            <w:vAlign w:val="bottom"/>
          </w:tcPr>
          <w:p w14:paraId="19C1011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3EE48" w14:textId="4B2A4ACA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E8FD9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755AE53" w14:textId="73FE404B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A5C" w:rsidRPr="00AC0F2B" w14:paraId="034F5C50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383C38BC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59481B" w14:textId="1535369C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58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2,681,76</w:t>
            </w:r>
            <w:r w:rsidR="00D94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9" w:type="dxa"/>
            <w:vAlign w:val="bottom"/>
          </w:tcPr>
          <w:p w14:paraId="71301C68" w14:textId="77777777" w:rsidR="00064A5C" w:rsidRPr="00AC0F2B" w:rsidRDefault="00064A5C" w:rsidP="00064A5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BEB17F" w14:textId="762409B8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2,849,126</w:t>
            </w:r>
          </w:p>
        </w:tc>
        <w:tc>
          <w:tcPr>
            <w:tcW w:w="180" w:type="dxa"/>
            <w:vAlign w:val="bottom"/>
          </w:tcPr>
          <w:p w14:paraId="77AC4EB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55C7A9" w14:textId="5697C0FF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20A5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711,575</w:t>
            </w:r>
          </w:p>
        </w:tc>
        <w:tc>
          <w:tcPr>
            <w:tcW w:w="180" w:type="dxa"/>
            <w:vAlign w:val="bottom"/>
          </w:tcPr>
          <w:p w14:paraId="7DD962F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7B60C33" w14:textId="339B9278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707,936</w:t>
            </w:r>
          </w:p>
        </w:tc>
        <w:tc>
          <w:tcPr>
            <w:tcW w:w="184" w:type="dxa"/>
            <w:vAlign w:val="bottom"/>
          </w:tcPr>
          <w:p w14:paraId="3DFEC72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2C3AED" w14:textId="2826224A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A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896,18</w:t>
            </w:r>
            <w:r w:rsidR="00D94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bottom"/>
          </w:tcPr>
          <w:p w14:paraId="25DD82A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DEABB9A" w14:textId="2F755344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964,119</w:t>
            </w:r>
          </w:p>
        </w:tc>
        <w:tc>
          <w:tcPr>
            <w:tcW w:w="187" w:type="dxa"/>
            <w:gridSpan w:val="2"/>
            <w:vAlign w:val="bottom"/>
          </w:tcPr>
          <w:p w14:paraId="712BE8D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0A7DF" w14:textId="0F389936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(548,055)</w:t>
            </w:r>
          </w:p>
        </w:tc>
        <w:tc>
          <w:tcPr>
            <w:tcW w:w="180" w:type="dxa"/>
            <w:vAlign w:val="bottom"/>
          </w:tcPr>
          <w:p w14:paraId="1484E42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40B" w14:textId="53802C41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(555,091)</w:t>
            </w:r>
          </w:p>
        </w:tc>
        <w:tc>
          <w:tcPr>
            <w:tcW w:w="186" w:type="dxa"/>
            <w:gridSpan w:val="2"/>
            <w:vAlign w:val="bottom"/>
          </w:tcPr>
          <w:p w14:paraId="1A064A1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5B39" w14:textId="5385CD88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3,741,475</w:t>
            </w:r>
          </w:p>
        </w:tc>
        <w:tc>
          <w:tcPr>
            <w:tcW w:w="180" w:type="dxa"/>
            <w:vAlign w:val="bottom"/>
          </w:tcPr>
          <w:p w14:paraId="2B99981D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E6D547F" w14:textId="10457FB5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3,966,090</w:t>
            </w:r>
          </w:p>
        </w:tc>
      </w:tr>
      <w:tr w:rsidR="00064A5C" w:rsidRPr="00AC0F2B" w14:paraId="4ED19B34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16952A2E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737FD444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9FF365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D417A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9BFAB2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ED4BC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0748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5402F5B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09A7BA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1186724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DDB325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0D26E29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7CF6A2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5B278BCB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2AC4BD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ECA3FE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002786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D2E2E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58D5E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7D12A1A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A5C" w:rsidRPr="00AC0F2B" w14:paraId="2A3E43B7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5A3BF1A1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077" w:type="dxa"/>
            <w:vAlign w:val="bottom"/>
          </w:tcPr>
          <w:p w14:paraId="48B1A23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61A964C2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8B509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EF90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C49BB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97C12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DAF6E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A3EB2B0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25A01A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1FF078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0FD0193D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3D64FB2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604A1C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FEEA4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32FA20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EB24A5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DB6FC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5B322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569EEED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A5C" w:rsidRPr="00AC0F2B" w14:paraId="7B13D9F5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31B89C7F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7" w:type="dxa"/>
            <w:vAlign w:val="bottom"/>
          </w:tcPr>
          <w:p w14:paraId="125885E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69150F7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FEEBF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AF7B9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24F1F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62C38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F4F4F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B67053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A400C7D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2BD46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A8047B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64BF83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B7E53C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611EE2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EAAE4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62C9C1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6D882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0C4F6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C4EEE2B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A5C" w:rsidRPr="00AC0F2B" w14:paraId="4F108089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39D9366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เวลาใดเวลาหนึ่ง</w:t>
            </w:r>
          </w:p>
        </w:tc>
        <w:tc>
          <w:tcPr>
            <w:tcW w:w="1077" w:type="dxa"/>
            <w:vAlign w:val="bottom"/>
          </w:tcPr>
          <w:p w14:paraId="0F2C9297" w14:textId="34826494" w:rsidR="00064A5C" w:rsidRPr="00AC0F2B" w:rsidRDefault="00664C11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C11">
              <w:rPr>
                <w:rFonts w:asciiTheme="majorBidi" w:hAnsiTheme="majorBidi" w:cstheme="majorBidi"/>
                <w:sz w:val="30"/>
                <w:szCs w:val="30"/>
              </w:rPr>
              <w:t>2,677,964</w:t>
            </w:r>
          </w:p>
        </w:tc>
        <w:tc>
          <w:tcPr>
            <w:tcW w:w="179" w:type="dxa"/>
            <w:vAlign w:val="bottom"/>
          </w:tcPr>
          <w:p w14:paraId="3C0058DD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5DDDFD" w14:textId="0EF91F4A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2,844,643</w:t>
            </w:r>
          </w:p>
        </w:tc>
        <w:tc>
          <w:tcPr>
            <w:tcW w:w="180" w:type="dxa"/>
            <w:vAlign w:val="bottom"/>
          </w:tcPr>
          <w:p w14:paraId="501A2C9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2D9C76" w14:textId="76128710" w:rsidR="00064A5C" w:rsidRPr="00AC0F2B" w:rsidRDefault="009665CA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5CA">
              <w:rPr>
                <w:rFonts w:asciiTheme="majorBidi" w:hAnsiTheme="majorBidi" w:cstheme="majorBidi"/>
                <w:sz w:val="30"/>
                <w:szCs w:val="30"/>
              </w:rPr>
              <w:t>686,739</w:t>
            </w:r>
          </w:p>
        </w:tc>
        <w:tc>
          <w:tcPr>
            <w:tcW w:w="180" w:type="dxa"/>
            <w:vAlign w:val="bottom"/>
          </w:tcPr>
          <w:p w14:paraId="4BD81B2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C96A187" w14:textId="553AC9E0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629,586</w:t>
            </w:r>
          </w:p>
        </w:tc>
        <w:tc>
          <w:tcPr>
            <w:tcW w:w="184" w:type="dxa"/>
            <w:vAlign w:val="bottom"/>
          </w:tcPr>
          <w:p w14:paraId="79BF834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31BD5FE" w14:textId="53861BC0" w:rsidR="00064A5C" w:rsidRPr="00AC0F2B" w:rsidRDefault="001138E2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38E2">
              <w:rPr>
                <w:rFonts w:asciiTheme="majorBidi" w:hAnsiTheme="majorBidi" w:cstheme="majorBidi"/>
                <w:sz w:val="30"/>
                <w:szCs w:val="30"/>
              </w:rPr>
              <w:t>707,458</w:t>
            </w:r>
          </w:p>
        </w:tc>
        <w:tc>
          <w:tcPr>
            <w:tcW w:w="182" w:type="dxa"/>
            <w:vAlign w:val="bottom"/>
          </w:tcPr>
          <w:p w14:paraId="1DED48B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30B6D59" w14:textId="2B11224D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735,486</w:t>
            </w:r>
          </w:p>
        </w:tc>
        <w:tc>
          <w:tcPr>
            <w:tcW w:w="187" w:type="dxa"/>
            <w:gridSpan w:val="2"/>
            <w:vAlign w:val="bottom"/>
          </w:tcPr>
          <w:p w14:paraId="586EB324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9DB54AE" w14:textId="75B15ED1" w:rsidR="00064A5C" w:rsidRPr="00AC0F2B" w:rsidRDefault="001138E2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38E2">
              <w:rPr>
                <w:rFonts w:asciiTheme="majorBidi" w:hAnsiTheme="majorBidi" w:cstheme="majorBidi"/>
                <w:sz w:val="30"/>
                <w:szCs w:val="30"/>
              </w:rPr>
              <w:t>(461,372)</w:t>
            </w:r>
          </w:p>
        </w:tc>
        <w:tc>
          <w:tcPr>
            <w:tcW w:w="180" w:type="dxa"/>
            <w:vAlign w:val="bottom"/>
          </w:tcPr>
          <w:p w14:paraId="5E4C6090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216DD9" w14:textId="53373FA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(462,623)</w:t>
            </w:r>
          </w:p>
        </w:tc>
        <w:tc>
          <w:tcPr>
            <w:tcW w:w="186" w:type="dxa"/>
            <w:gridSpan w:val="2"/>
            <w:vAlign w:val="bottom"/>
          </w:tcPr>
          <w:p w14:paraId="247FE92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FAC3F" w14:textId="14ACFBE1" w:rsidR="00064A5C" w:rsidRPr="00AC0F2B" w:rsidRDefault="00FF21F8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1F8">
              <w:rPr>
                <w:rFonts w:asciiTheme="majorBidi" w:hAnsiTheme="majorBidi" w:cstheme="majorBidi"/>
                <w:sz w:val="30"/>
                <w:szCs w:val="30"/>
              </w:rPr>
              <w:t>3,610,789</w:t>
            </w:r>
          </w:p>
        </w:tc>
        <w:tc>
          <w:tcPr>
            <w:tcW w:w="180" w:type="dxa"/>
            <w:vAlign w:val="bottom"/>
          </w:tcPr>
          <w:p w14:paraId="0C1FC023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91AAAA0" w14:textId="39AE7609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3,747,09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64A5C" w:rsidRPr="00AC0F2B" w14:paraId="0E525115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71FDB6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C305A14" w14:textId="4A6ABB89" w:rsidR="00064A5C" w:rsidRPr="00AC0F2B" w:rsidRDefault="00C811A0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1A0"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  <w:tc>
          <w:tcPr>
            <w:tcW w:w="179" w:type="dxa"/>
          </w:tcPr>
          <w:p w14:paraId="55FC876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82D1" w14:textId="4AAFE32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4,483</w:t>
            </w:r>
          </w:p>
        </w:tc>
        <w:tc>
          <w:tcPr>
            <w:tcW w:w="180" w:type="dxa"/>
          </w:tcPr>
          <w:p w14:paraId="007B6F6F" w14:textId="49EE7145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6EB132" w14:textId="4520DE28" w:rsidR="00064A5C" w:rsidRPr="00AC0F2B" w:rsidRDefault="005F15C7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C7">
              <w:rPr>
                <w:rFonts w:asciiTheme="majorBidi" w:hAnsiTheme="majorBidi" w:cstheme="majorBidi"/>
                <w:sz w:val="30"/>
                <w:szCs w:val="30"/>
              </w:rPr>
              <w:t>24,836</w:t>
            </w:r>
          </w:p>
        </w:tc>
        <w:tc>
          <w:tcPr>
            <w:tcW w:w="180" w:type="dxa"/>
          </w:tcPr>
          <w:p w14:paraId="239083AA" w14:textId="0B6A2C95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A17CE15" w14:textId="2B3D932A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78,350</w:t>
            </w:r>
          </w:p>
        </w:tc>
        <w:tc>
          <w:tcPr>
            <w:tcW w:w="184" w:type="dxa"/>
          </w:tcPr>
          <w:p w14:paraId="7E4A027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84D50A4" w14:textId="449F0DD2" w:rsidR="00064A5C" w:rsidRPr="00AC0F2B" w:rsidRDefault="001138E2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8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188,731</w:t>
            </w:r>
          </w:p>
        </w:tc>
        <w:tc>
          <w:tcPr>
            <w:tcW w:w="182" w:type="dxa"/>
          </w:tcPr>
          <w:p w14:paraId="491B9372" w14:textId="699D9483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F45D99" w14:textId="63BB239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228,633</w:t>
            </w:r>
          </w:p>
        </w:tc>
        <w:tc>
          <w:tcPr>
            <w:tcW w:w="187" w:type="dxa"/>
            <w:gridSpan w:val="2"/>
          </w:tcPr>
          <w:p w14:paraId="56B7809C" w14:textId="3A0CAFCB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8CDCC31" w14:textId="1A7BDB44" w:rsidR="00064A5C" w:rsidRPr="00AC0F2B" w:rsidRDefault="003E7E39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7E39">
              <w:rPr>
                <w:rFonts w:asciiTheme="majorBidi" w:hAnsiTheme="majorBidi" w:cstheme="majorBidi"/>
                <w:sz w:val="30"/>
                <w:szCs w:val="30"/>
              </w:rPr>
              <w:t>(86,683)</w:t>
            </w:r>
          </w:p>
        </w:tc>
        <w:tc>
          <w:tcPr>
            <w:tcW w:w="180" w:type="dxa"/>
          </w:tcPr>
          <w:p w14:paraId="6A1F66BD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1B552ED" w14:textId="3A7E8773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(92,468)</w:t>
            </w:r>
          </w:p>
        </w:tc>
        <w:tc>
          <w:tcPr>
            <w:tcW w:w="186" w:type="dxa"/>
            <w:gridSpan w:val="2"/>
          </w:tcPr>
          <w:p w14:paraId="343B2803" w14:textId="22EBA88D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D3BB" w14:textId="310A778E" w:rsidR="00064A5C" w:rsidRPr="00AC0F2B" w:rsidRDefault="00FF21F8" w:rsidP="00064A5C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1F8">
              <w:rPr>
                <w:rFonts w:asciiTheme="majorBidi" w:hAnsiTheme="majorBidi" w:cstheme="majorBidi"/>
                <w:sz w:val="30"/>
                <w:szCs w:val="30"/>
              </w:rPr>
              <w:t>130,686</w:t>
            </w:r>
          </w:p>
        </w:tc>
        <w:tc>
          <w:tcPr>
            <w:tcW w:w="180" w:type="dxa"/>
          </w:tcPr>
          <w:p w14:paraId="6F198233" w14:textId="2BC44083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0A4D37E" w14:textId="2ACA7D85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218,99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64A5C" w:rsidRPr="00AC0F2B" w14:paraId="03C19F1B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06FD50F9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18BB" w14:textId="499DFEA6" w:rsidR="00064A5C" w:rsidRPr="00AC0F2B" w:rsidRDefault="009665CA" w:rsidP="00064A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2,681,766</w:t>
            </w:r>
          </w:p>
        </w:tc>
        <w:tc>
          <w:tcPr>
            <w:tcW w:w="179" w:type="dxa"/>
            <w:vAlign w:val="bottom"/>
          </w:tcPr>
          <w:p w14:paraId="1A798139" w14:textId="77777777" w:rsidR="00064A5C" w:rsidRPr="00AC0F2B" w:rsidRDefault="00064A5C" w:rsidP="00064A5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1F87" w14:textId="127868F6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2,849,126</w:t>
            </w:r>
          </w:p>
        </w:tc>
        <w:tc>
          <w:tcPr>
            <w:tcW w:w="180" w:type="dxa"/>
            <w:vAlign w:val="bottom"/>
          </w:tcPr>
          <w:p w14:paraId="5649643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956F" w14:textId="79F2A4CF" w:rsidR="00064A5C" w:rsidRPr="00AC0F2B" w:rsidRDefault="00BF7428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4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711,575</w:t>
            </w:r>
          </w:p>
        </w:tc>
        <w:tc>
          <w:tcPr>
            <w:tcW w:w="180" w:type="dxa"/>
            <w:vAlign w:val="bottom"/>
          </w:tcPr>
          <w:p w14:paraId="4A4CA74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3478" w14:textId="5E962A6D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707,936</w:t>
            </w:r>
          </w:p>
        </w:tc>
        <w:tc>
          <w:tcPr>
            <w:tcW w:w="184" w:type="dxa"/>
            <w:vAlign w:val="bottom"/>
          </w:tcPr>
          <w:p w14:paraId="777BCC16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168CB" w14:textId="5E8325E2" w:rsidR="00064A5C" w:rsidRPr="00AC0F2B" w:rsidRDefault="001138E2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3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896,189</w:t>
            </w:r>
          </w:p>
        </w:tc>
        <w:tc>
          <w:tcPr>
            <w:tcW w:w="182" w:type="dxa"/>
            <w:vAlign w:val="bottom"/>
          </w:tcPr>
          <w:p w14:paraId="452E16E0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7521" w14:textId="511152A2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964,119</w:t>
            </w:r>
          </w:p>
        </w:tc>
        <w:tc>
          <w:tcPr>
            <w:tcW w:w="187" w:type="dxa"/>
            <w:gridSpan w:val="2"/>
            <w:vAlign w:val="bottom"/>
          </w:tcPr>
          <w:p w14:paraId="220A401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88AB" w14:textId="5B1AC6D4" w:rsidR="00064A5C" w:rsidRPr="00AC0F2B" w:rsidRDefault="00520478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(548,055)</w:t>
            </w:r>
          </w:p>
        </w:tc>
        <w:tc>
          <w:tcPr>
            <w:tcW w:w="180" w:type="dxa"/>
            <w:vAlign w:val="bottom"/>
          </w:tcPr>
          <w:p w14:paraId="660D11E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1959" w14:textId="787E89BF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(555,091)</w:t>
            </w:r>
          </w:p>
        </w:tc>
        <w:tc>
          <w:tcPr>
            <w:tcW w:w="186" w:type="dxa"/>
            <w:gridSpan w:val="2"/>
            <w:vAlign w:val="bottom"/>
          </w:tcPr>
          <w:p w14:paraId="0D5A2EE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C111" w14:textId="56F93563" w:rsidR="00064A5C" w:rsidRPr="00AC0F2B" w:rsidRDefault="00FF21F8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3,741,475</w:t>
            </w:r>
          </w:p>
        </w:tc>
        <w:tc>
          <w:tcPr>
            <w:tcW w:w="180" w:type="dxa"/>
            <w:vAlign w:val="bottom"/>
          </w:tcPr>
          <w:p w14:paraId="7EE97EE4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E93D" w14:textId="2B27BD4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3,966,090</w:t>
            </w:r>
          </w:p>
        </w:tc>
      </w:tr>
      <w:tr w:rsidR="00064A5C" w:rsidRPr="00AC0F2B" w14:paraId="7F972741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09601C3C" w14:textId="4FDEEA02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077" w:type="dxa"/>
            <w:vAlign w:val="bottom"/>
          </w:tcPr>
          <w:p w14:paraId="4727D897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EACF02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871CA2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62395B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3F5557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B9B90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FFD2EBF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EF7150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7ED8303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DC7ADA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05ED0C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07BBFE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67DCC72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190EDB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5B8813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9803AAA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575C9A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887FC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189AA420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64A5C" w:rsidRPr="00AC0F2B" w14:paraId="3A71B0A3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293341BF" w14:textId="3D4DF263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2E6DFC1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C6C4DE0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7692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75A3F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202E59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9ECA39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C0C7E6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7C17834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42D3ED5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6D01FF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967DFA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0FB48EE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329AEB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1FD381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01EAD5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D9ADE9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5A58BE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0B3DA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C49E8B7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64A5C" w:rsidRPr="00AC0F2B" w14:paraId="766A8E4A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05F6EC1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6CCB6958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2954A02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44FE13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D40675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86B07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FED20C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5CCDC6A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F30C85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8298EF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631CEC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FD7A7B4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F496952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E5A7330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1D0C8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B3420C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EF9CBCF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0C8B02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3D9827" w14:textId="77777777" w:rsidR="00064A5C" w:rsidRPr="00AC0F2B" w:rsidRDefault="00064A5C" w:rsidP="00064A5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202F47F" w14:textId="77777777" w:rsidR="00064A5C" w:rsidRPr="00AC0F2B" w:rsidRDefault="00064A5C" w:rsidP="0006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64A5C" w:rsidRPr="00AC0F2B" w14:paraId="348ABF5D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1F06BE47" w14:textId="77777777" w:rsidR="00146747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กำไร</w:t>
            </w:r>
            <w:r w:rsidR="00CD29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CD296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ขาดทุน)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</w:t>
            </w:r>
          </w:p>
          <w:p w14:paraId="4CCC6E82" w14:textId="1A626131" w:rsidR="00064A5C" w:rsidRPr="00AC0F2B" w:rsidRDefault="00146747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="00064A5C"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077" w:type="dxa"/>
            <w:vAlign w:val="bottom"/>
          </w:tcPr>
          <w:p w14:paraId="59B85913" w14:textId="688FF892" w:rsidR="00064A5C" w:rsidRPr="00FF62D8" w:rsidRDefault="00160611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60611">
              <w:rPr>
                <w:rFonts w:asciiTheme="majorBidi" w:eastAsia="MS Mincho" w:hAnsiTheme="majorBidi" w:cstheme="majorBidi"/>
                <w:sz w:val="30"/>
                <w:szCs w:val="30"/>
              </w:rPr>
              <w:t>(57,725)</w:t>
            </w:r>
          </w:p>
        </w:tc>
        <w:tc>
          <w:tcPr>
            <w:tcW w:w="179" w:type="dxa"/>
            <w:vAlign w:val="bottom"/>
          </w:tcPr>
          <w:p w14:paraId="103E24AB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1163C7" w14:textId="301F7DA6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80" w:type="dxa"/>
            <w:vAlign w:val="bottom"/>
          </w:tcPr>
          <w:p w14:paraId="252D90DA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1AC094" w14:textId="14551022" w:rsidR="00064A5C" w:rsidRPr="00FF62D8" w:rsidRDefault="00BB576B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B576B">
              <w:rPr>
                <w:rFonts w:asciiTheme="majorBidi" w:eastAsia="MS Mincho" w:hAnsiTheme="majorBidi" w:cstheme="majorBidi"/>
                <w:sz w:val="30"/>
                <w:szCs w:val="30"/>
              </w:rPr>
              <w:t>16,694</w:t>
            </w:r>
          </w:p>
        </w:tc>
        <w:tc>
          <w:tcPr>
            <w:tcW w:w="180" w:type="dxa"/>
            <w:vAlign w:val="bottom"/>
          </w:tcPr>
          <w:p w14:paraId="7D5ACF3E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CD89CB" w14:textId="7E412444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51,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84" w:type="dxa"/>
            <w:vAlign w:val="bottom"/>
          </w:tcPr>
          <w:p w14:paraId="2B2BE56C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E0D2E4F" w14:textId="23FBCC7D" w:rsidR="00064A5C" w:rsidRPr="00FF62D8" w:rsidRDefault="001665D8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665D8">
              <w:rPr>
                <w:rFonts w:asciiTheme="majorBidi" w:eastAsia="MS Mincho" w:hAnsiTheme="majorBidi" w:cstheme="majorBidi"/>
                <w:sz w:val="30"/>
                <w:szCs w:val="30"/>
              </w:rPr>
              <w:t>(63,165)</w:t>
            </w:r>
          </w:p>
        </w:tc>
        <w:tc>
          <w:tcPr>
            <w:tcW w:w="182" w:type="dxa"/>
            <w:vAlign w:val="bottom"/>
          </w:tcPr>
          <w:p w14:paraId="6AB670E0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4153BF4" w14:textId="4B880672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7" w:type="dxa"/>
            <w:gridSpan w:val="2"/>
            <w:vAlign w:val="bottom"/>
          </w:tcPr>
          <w:p w14:paraId="6DAA0622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EBA485B" w14:textId="65B06CA4" w:rsidR="00064A5C" w:rsidRPr="00FF62D8" w:rsidRDefault="00974AA7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74AA7">
              <w:rPr>
                <w:rFonts w:asciiTheme="majorBidi" w:eastAsia="MS Mincho" w:hAnsiTheme="majorBidi" w:cstheme="majorBidi"/>
                <w:sz w:val="30"/>
                <w:szCs w:val="30"/>
              </w:rPr>
              <w:t>(11,528)</w:t>
            </w:r>
          </w:p>
        </w:tc>
        <w:tc>
          <w:tcPr>
            <w:tcW w:w="180" w:type="dxa"/>
            <w:vAlign w:val="bottom"/>
          </w:tcPr>
          <w:p w14:paraId="3B76843B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BB959D" w14:textId="28C5D353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(11,669)</w:t>
            </w:r>
          </w:p>
        </w:tc>
        <w:tc>
          <w:tcPr>
            <w:tcW w:w="186" w:type="dxa"/>
            <w:gridSpan w:val="2"/>
            <w:vAlign w:val="bottom"/>
          </w:tcPr>
          <w:p w14:paraId="53677B21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EB8BB0" w14:textId="07517912" w:rsidR="00064A5C" w:rsidRPr="00FF62D8" w:rsidRDefault="007F38D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(115,724)</w:t>
            </w:r>
          </w:p>
        </w:tc>
        <w:tc>
          <w:tcPr>
            <w:tcW w:w="180" w:type="dxa"/>
            <w:vAlign w:val="bottom"/>
          </w:tcPr>
          <w:p w14:paraId="3E5AAB97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77592BA" w14:textId="43B58BA3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87,19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</w:tr>
      <w:tr w:rsidR="00064A5C" w:rsidRPr="00244701" w14:paraId="0C659CDE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C081BCB" w14:textId="10596627" w:rsidR="00064A5C" w:rsidRPr="00244701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77" w:type="dxa"/>
            <w:vAlign w:val="bottom"/>
          </w:tcPr>
          <w:p w14:paraId="6E1F0CB7" w14:textId="4E9CE656" w:rsidR="00064A5C" w:rsidRPr="00FF62D8" w:rsidRDefault="00160611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60" w:lineRule="atLeast"/>
              <w:ind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60611">
              <w:rPr>
                <w:rFonts w:asciiTheme="majorBidi" w:eastAsia="MS Mincho" w:hAnsiTheme="majorBidi" w:cstheme="majorBidi"/>
                <w:sz w:val="30"/>
                <w:szCs w:val="30"/>
              </w:rPr>
              <w:t>(3,662)</w:t>
            </w:r>
          </w:p>
        </w:tc>
        <w:tc>
          <w:tcPr>
            <w:tcW w:w="179" w:type="dxa"/>
            <w:vAlign w:val="bottom"/>
          </w:tcPr>
          <w:p w14:paraId="3837BDBE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70634" w14:textId="5879E13F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(3,827)</w:t>
            </w:r>
          </w:p>
        </w:tc>
        <w:tc>
          <w:tcPr>
            <w:tcW w:w="180" w:type="dxa"/>
            <w:vAlign w:val="bottom"/>
          </w:tcPr>
          <w:p w14:paraId="6A35CD1C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0A8B4E" w14:textId="733B2E17" w:rsidR="00064A5C" w:rsidRPr="00FF62D8" w:rsidRDefault="006C5F06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C5F06">
              <w:rPr>
                <w:rFonts w:asciiTheme="majorBidi" w:eastAsia="MS Mincho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180" w:type="dxa"/>
            <w:vAlign w:val="bottom"/>
          </w:tcPr>
          <w:p w14:paraId="088F0AE7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2A1F20B" w14:textId="75CEE88C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184" w:type="dxa"/>
            <w:vAlign w:val="bottom"/>
          </w:tcPr>
          <w:p w14:paraId="49CF7DB1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815C625" w14:textId="061FE85E" w:rsidR="00064A5C" w:rsidRPr="00FF62D8" w:rsidRDefault="00746C9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46C9C">
              <w:rPr>
                <w:rFonts w:asciiTheme="majorBidi" w:eastAsia="MS Mincho" w:hAnsiTheme="majorBidi" w:cstheme="majorBidi"/>
                <w:sz w:val="30"/>
                <w:szCs w:val="30"/>
              </w:rPr>
              <w:t>(3,597)</w:t>
            </w:r>
          </w:p>
        </w:tc>
        <w:tc>
          <w:tcPr>
            <w:tcW w:w="182" w:type="dxa"/>
            <w:vAlign w:val="bottom"/>
          </w:tcPr>
          <w:p w14:paraId="365F40ED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F4A8282" w14:textId="1C0F8840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(3,607)</w:t>
            </w:r>
          </w:p>
        </w:tc>
        <w:tc>
          <w:tcPr>
            <w:tcW w:w="187" w:type="dxa"/>
            <w:gridSpan w:val="2"/>
            <w:vAlign w:val="bottom"/>
          </w:tcPr>
          <w:p w14:paraId="687DC131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B695A54" w14:textId="5ED19C83" w:rsidR="00064A5C" w:rsidRPr="00FF62D8" w:rsidRDefault="00974AA7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74AA7">
              <w:rPr>
                <w:rFonts w:asciiTheme="majorBidi" w:eastAsia="MS Mincho" w:hAnsiTheme="majorBidi" w:cstheme="majorBidi"/>
                <w:sz w:val="30"/>
                <w:szCs w:val="30"/>
              </w:rPr>
              <w:t>2,282</w:t>
            </w:r>
          </w:p>
        </w:tc>
        <w:tc>
          <w:tcPr>
            <w:tcW w:w="180" w:type="dxa"/>
            <w:vAlign w:val="bottom"/>
          </w:tcPr>
          <w:p w14:paraId="53BB2713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D6E695" w14:textId="2F18EB8E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3,123</w:t>
            </w:r>
          </w:p>
        </w:tc>
        <w:tc>
          <w:tcPr>
            <w:tcW w:w="186" w:type="dxa"/>
            <w:gridSpan w:val="2"/>
            <w:vAlign w:val="bottom"/>
          </w:tcPr>
          <w:p w14:paraId="4858C46F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74BC28" w14:textId="432E0809" w:rsidR="00064A5C" w:rsidRPr="00FF62D8" w:rsidRDefault="007F38D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(5,077)</w:t>
            </w:r>
          </w:p>
        </w:tc>
        <w:tc>
          <w:tcPr>
            <w:tcW w:w="180" w:type="dxa"/>
            <w:vAlign w:val="bottom"/>
          </w:tcPr>
          <w:p w14:paraId="6962F83C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14DA0E5C" w14:textId="66F67120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(4,410)</w:t>
            </w:r>
          </w:p>
        </w:tc>
      </w:tr>
      <w:tr w:rsidR="00064A5C" w:rsidRPr="00244701" w14:paraId="625383B4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B7EB950" w14:textId="6AB170DA" w:rsidR="00064A5C" w:rsidRPr="00244701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77" w:type="dxa"/>
            <w:vAlign w:val="bottom"/>
          </w:tcPr>
          <w:p w14:paraId="5798078E" w14:textId="7820D861" w:rsidR="00064A5C" w:rsidRPr="00FF62D8" w:rsidRDefault="003807C3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807C3">
              <w:rPr>
                <w:rFonts w:asciiTheme="majorBidi" w:eastAsia="MS Mincho" w:hAnsiTheme="majorBidi" w:cstheme="majorBidi"/>
                <w:sz w:val="30"/>
                <w:szCs w:val="30"/>
              </w:rPr>
              <w:t>(2</w:t>
            </w:r>
            <w:r w:rsidR="00D04A6D">
              <w:rPr>
                <w:rFonts w:asciiTheme="majorBidi" w:eastAsia="MS Mincho" w:hAnsiTheme="majorBidi" w:cstheme="majorBidi"/>
                <w:sz w:val="30"/>
                <w:szCs w:val="30"/>
              </w:rPr>
              <w:t>46</w:t>
            </w:r>
            <w:r w:rsidRPr="003807C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961E29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D04A6D">
              <w:rPr>
                <w:rFonts w:asciiTheme="majorBidi" w:eastAsia="MS Mincho" w:hAnsiTheme="majorBidi" w:cstheme="majorBidi"/>
                <w:sz w:val="30"/>
                <w:szCs w:val="30"/>
              </w:rPr>
              <w:t>46</w:t>
            </w:r>
            <w:r w:rsidRPr="003807C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vAlign w:val="bottom"/>
          </w:tcPr>
          <w:p w14:paraId="7E66B616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647296" w14:textId="15CC7C8F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(269,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317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98CC36D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320BC1" w14:textId="631844AA" w:rsidR="00064A5C" w:rsidRPr="00FF62D8" w:rsidRDefault="006C5F06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C5F06">
              <w:rPr>
                <w:rFonts w:asciiTheme="majorBidi" w:eastAsia="MS Mincho" w:hAnsiTheme="majorBidi" w:cstheme="majorBidi"/>
                <w:sz w:val="30"/>
                <w:szCs w:val="30"/>
              </w:rPr>
              <w:t>(28,538)</w:t>
            </w:r>
          </w:p>
        </w:tc>
        <w:tc>
          <w:tcPr>
            <w:tcW w:w="180" w:type="dxa"/>
            <w:vAlign w:val="bottom"/>
          </w:tcPr>
          <w:p w14:paraId="62F9DF2D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6F3A90D" w14:textId="57A54E51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(28,096)</w:t>
            </w:r>
          </w:p>
        </w:tc>
        <w:tc>
          <w:tcPr>
            <w:tcW w:w="184" w:type="dxa"/>
            <w:vAlign w:val="bottom"/>
          </w:tcPr>
          <w:p w14:paraId="6CA91A2F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E5E5B56" w14:textId="7ABEB084" w:rsidR="00064A5C" w:rsidRPr="00FF62D8" w:rsidRDefault="007D0DE7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DE7">
              <w:rPr>
                <w:rFonts w:asciiTheme="majorBidi" w:eastAsia="MS Mincho" w:hAnsiTheme="majorBidi" w:cstheme="majorBidi"/>
                <w:sz w:val="30"/>
                <w:szCs w:val="30"/>
              </w:rPr>
              <w:t>(94,718)</w:t>
            </w:r>
          </w:p>
        </w:tc>
        <w:tc>
          <w:tcPr>
            <w:tcW w:w="182" w:type="dxa"/>
            <w:vAlign w:val="bottom"/>
          </w:tcPr>
          <w:p w14:paraId="74E2B932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8E7B3E4" w14:textId="3CAE6F03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(85,109)</w:t>
            </w:r>
          </w:p>
        </w:tc>
        <w:tc>
          <w:tcPr>
            <w:tcW w:w="187" w:type="dxa"/>
            <w:gridSpan w:val="2"/>
            <w:vAlign w:val="bottom"/>
          </w:tcPr>
          <w:p w14:paraId="2BED0E11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0416CA8" w14:textId="76ED54EE" w:rsidR="00064A5C" w:rsidRPr="00FF62D8" w:rsidRDefault="00974AA7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74AA7">
              <w:rPr>
                <w:rFonts w:asciiTheme="majorBidi" w:eastAsia="MS Mincho" w:hAnsiTheme="majorBidi" w:cstheme="majorBidi"/>
                <w:sz w:val="30"/>
                <w:szCs w:val="30"/>
              </w:rPr>
              <w:t>1,699</w:t>
            </w:r>
          </w:p>
        </w:tc>
        <w:tc>
          <w:tcPr>
            <w:tcW w:w="180" w:type="dxa"/>
            <w:vAlign w:val="bottom"/>
          </w:tcPr>
          <w:p w14:paraId="28F231A3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67146D" w14:textId="3834586A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186" w:type="dxa"/>
            <w:gridSpan w:val="2"/>
            <w:vAlign w:val="bottom"/>
          </w:tcPr>
          <w:p w14:paraId="03878E1D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3B366" w14:textId="02A0707A" w:rsidR="00064A5C" w:rsidRPr="00FF62D8" w:rsidRDefault="007F38D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3C1299"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3C1299">
              <w:rPr>
                <w:rFonts w:asciiTheme="majorBidi" w:eastAsia="MS Mincho" w:hAnsiTheme="majorBidi" w:cstheme="majorBidi"/>
                <w:sz w:val="30"/>
                <w:szCs w:val="30"/>
              </w:rPr>
              <w:t>503</w:t>
            </w: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5E600C2" w14:textId="77777777" w:rsidR="00064A5C" w:rsidRPr="00FF62D8" w:rsidRDefault="00064A5C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3B7EEDE" w14:textId="2AAE85D7" w:rsidR="00064A5C" w:rsidRPr="00FF62D8" w:rsidRDefault="00064A5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(381,0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774AF0" w:rsidRPr="00AC0F2B" w14:paraId="37ED0E8A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55E7A963" w14:textId="77777777" w:rsidR="00774AF0" w:rsidRPr="00AC0F2B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ค่าตัดจำหน่ายใบอนุญาตให้ใช้</w:t>
            </w:r>
          </w:p>
          <w:p w14:paraId="4910F02B" w14:textId="335A260A" w:rsidR="00774AF0" w:rsidRPr="00AC0F2B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คลื่นความถี่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077" w:type="dxa"/>
            <w:vAlign w:val="bottom"/>
          </w:tcPr>
          <w:p w14:paraId="29DA814E" w14:textId="43D852BF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14:paraId="3E9F6574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03DDFF" w14:textId="245C73EA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6844B9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2132D0" w14:textId="65290413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A74BF2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31982D0" w14:textId="39F31D04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BC682A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AF4DDD0" w14:textId="789C59EA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3819ED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  <w:tc>
          <w:tcPr>
            <w:tcW w:w="182" w:type="dxa"/>
            <w:vAlign w:val="bottom"/>
          </w:tcPr>
          <w:p w14:paraId="5EEE4423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5B8C8CE" w14:textId="27A52E95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  <w:tc>
          <w:tcPr>
            <w:tcW w:w="187" w:type="dxa"/>
            <w:gridSpan w:val="2"/>
            <w:vAlign w:val="bottom"/>
          </w:tcPr>
          <w:p w14:paraId="4CFC7BB9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D234FD6" w14:textId="77104702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BA803D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D6602D" w14:textId="67E72E7A" w:rsidR="00774AF0" w:rsidRPr="00FF62D8" w:rsidRDefault="009342B1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02348B26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CADA64" w14:textId="55D240AB" w:rsidR="00774AF0" w:rsidRPr="00FF62D8" w:rsidRDefault="007F38D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  <w:tc>
          <w:tcPr>
            <w:tcW w:w="180" w:type="dxa"/>
            <w:vAlign w:val="bottom"/>
          </w:tcPr>
          <w:p w14:paraId="652900E6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1146ED6" w14:textId="3CCD0372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</w:tr>
      <w:tr w:rsidR="00774AF0" w:rsidRPr="00AC0F2B" w14:paraId="451D4C94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2C17DAC8" w14:textId="77777777" w:rsidR="002D1CCC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="00BC4A4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BC4A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BC4A4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ขาดทุน)</w:t>
            </w:r>
            <w:r w:rsidR="002D1CC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</w:t>
            </w:r>
          </w:p>
          <w:p w14:paraId="47D84DDF" w14:textId="05F3D2E8" w:rsidR="00774AF0" w:rsidRPr="00AC0F2B" w:rsidRDefault="00A07B4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="00774AF0"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77" w:type="dxa"/>
            <w:vAlign w:val="bottom"/>
          </w:tcPr>
          <w:p w14:paraId="50303A7A" w14:textId="6C19F43F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D7AE9">
              <w:rPr>
                <w:rFonts w:asciiTheme="majorBidi" w:eastAsia="MS Mincho" w:hAnsiTheme="majorBidi" w:cstheme="majorBidi"/>
                <w:sz w:val="30"/>
                <w:szCs w:val="30"/>
              </w:rPr>
              <w:t>(2,768)</w:t>
            </w:r>
          </w:p>
        </w:tc>
        <w:tc>
          <w:tcPr>
            <w:tcW w:w="179" w:type="dxa"/>
            <w:vAlign w:val="bottom"/>
          </w:tcPr>
          <w:p w14:paraId="65404BAF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A471F5" w14:textId="2DE0BC48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vAlign w:val="bottom"/>
          </w:tcPr>
          <w:p w14:paraId="35B4A7BC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93A824" w14:textId="718E3DE4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A66CE8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ACD5A0" w14:textId="0E2C515A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98C30B1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34E0C7" w14:textId="405D4156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19FEA1E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EE540BD" w14:textId="10ED6535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7BF16334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677CC35" w14:textId="46811D53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E1F314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3740C6" w14:textId="692A9577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69BCC52B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E4E947" w14:textId="2DE78FDB" w:rsidR="00774AF0" w:rsidRPr="00FF62D8" w:rsidRDefault="007F38D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(2,768)</w:t>
            </w:r>
          </w:p>
        </w:tc>
        <w:tc>
          <w:tcPr>
            <w:tcW w:w="180" w:type="dxa"/>
            <w:vAlign w:val="bottom"/>
          </w:tcPr>
          <w:p w14:paraId="2DD5F66D" w14:textId="77777777" w:rsidR="00774AF0" w:rsidRPr="00FF62D8" w:rsidRDefault="00774AF0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45B7ED4" w14:textId="3BFD9905" w:rsidR="00774AF0" w:rsidRPr="00FF62D8" w:rsidRDefault="00774AF0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604</w:t>
            </w:r>
          </w:p>
        </w:tc>
      </w:tr>
      <w:tr w:rsidR="003819ED" w:rsidRPr="00AC0F2B" w14:paraId="3E7693C1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5A2F06C8" w14:textId="35445E73" w:rsidR="003819ED" w:rsidRPr="00AC0F2B" w:rsidRDefault="00553EDC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 (</w:t>
            </w:r>
            <w:r w:rsidR="003819ED"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</w:t>
            </w:r>
            <w:r w:rsidR="003819E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) </w:t>
            </w:r>
            <w:r w:rsidR="003819ED"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77" w:type="dxa"/>
            <w:vAlign w:val="bottom"/>
          </w:tcPr>
          <w:p w14:paraId="59241BB1" w14:textId="47FE04F0" w:rsidR="003819ED" w:rsidRPr="00FF62D8" w:rsidRDefault="001A123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F1211D">
              <w:rPr>
                <w:rFonts w:asciiTheme="majorBidi" w:eastAsia="MS Mincho" w:hAnsiTheme="majorBidi" w:cstheme="majorBidi"/>
                <w:sz w:val="30"/>
                <w:szCs w:val="30"/>
              </w:rPr>
              <w:t>208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vAlign w:val="bottom"/>
          </w:tcPr>
          <w:p w14:paraId="59474ADD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0FD9E7" w14:textId="7655BDE6" w:rsidR="003819ED" w:rsidRPr="00FF62D8" w:rsidRDefault="001A123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3819ED"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4,975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E272FAF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5D3255" w14:textId="35A93C1C" w:rsidR="003819ED" w:rsidRPr="00FF62D8" w:rsidRDefault="001A123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F1211D">
              <w:rPr>
                <w:rFonts w:asciiTheme="majorBidi" w:eastAsia="MS Mincho" w:hAnsiTheme="majorBidi" w:cstheme="majorBidi"/>
                <w:sz w:val="30"/>
                <w:szCs w:val="30"/>
              </w:rPr>
              <w:t>1,187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608D9F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D25BCB8" w14:textId="52513DE5" w:rsidR="003819ED" w:rsidRPr="00FF62D8" w:rsidRDefault="001A123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3819ED"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3,776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BC5AA47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9224420" w14:textId="1C0555D4" w:rsidR="003819ED" w:rsidRPr="00FF62D8" w:rsidRDefault="003819ED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819ED">
              <w:rPr>
                <w:rFonts w:asciiTheme="majorBidi" w:eastAsia="MS Mincho" w:hAnsiTheme="majorBidi" w:cstheme="majorBidi"/>
                <w:sz w:val="30"/>
                <w:szCs w:val="30"/>
              </w:rPr>
              <w:t>7,617</w:t>
            </w:r>
          </w:p>
        </w:tc>
        <w:tc>
          <w:tcPr>
            <w:tcW w:w="182" w:type="dxa"/>
            <w:vAlign w:val="bottom"/>
          </w:tcPr>
          <w:p w14:paraId="329C73C4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711EEA9" w14:textId="71668D28" w:rsidR="003819ED" w:rsidRPr="00FF62D8" w:rsidRDefault="003819ED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5,767</w:t>
            </w:r>
          </w:p>
        </w:tc>
        <w:tc>
          <w:tcPr>
            <w:tcW w:w="187" w:type="dxa"/>
            <w:gridSpan w:val="2"/>
            <w:vAlign w:val="bottom"/>
          </w:tcPr>
          <w:p w14:paraId="45FD95AC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C63BDE1" w14:textId="317B85D9" w:rsidR="003819ED" w:rsidRPr="00FF62D8" w:rsidRDefault="00974AA7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74AA7">
              <w:rPr>
                <w:rFonts w:asciiTheme="majorBidi" w:eastAsia="MS Mincho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80" w:type="dxa"/>
            <w:vAlign w:val="bottom"/>
          </w:tcPr>
          <w:p w14:paraId="097824C7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279712" w14:textId="78867BE9" w:rsidR="003819ED" w:rsidRPr="00FF62D8" w:rsidRDefault="003819ED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86" w:type="dxa"/>
            <w:gridSpan w:val="2"/>
            <w:vAlign w:val="bottom"/>
          </w:tcPr>
          <w:p w14:paraId="46DB70E5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86D57C" w14:textId="44C5CD76" w:rsidR="003819ED" w:rsidRPr="00FF62D8" w:rsidRDefault="007F38D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60" w:lineRule="atLeas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F38DA">
              <w:rPr>
                <w:rFonts w:asciiTheme="majorBidi" w:eastAsia="MS Mincho" w:hAnsiTheme="majorBidi" w:cstheme="majorBidi"/>
                <w:sz w:val="30"/>
                <w:szCs w:val="30"/>
              </w:rPr>
              <w:t>6,562</w:t>
            </w:r>
          </w:p>
        </w:tc>
        <w:tc>
          <w:tcPr>
            <w:tcW w:w="180" w:type="dxa"/>
            <w:vAlign w:val="bottom"/>
          </w:tcPr>
          <w:p w14:paraId="2EB8DD26" w14:textId="77777777" w:rsidR="003819ED" w:rsidRPr="00FF62D8" w:rsidRDefault="003819ED" w:rsidP="00E3144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6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508D240" w14:textId="79E5199A" w:rsidR="003819ED" w:rsidRPr="00FF62D8" w:rsidRDefault="001A123A" w:rsidP="00E3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60" w:lineRule="atLeas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3819ED"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2,685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3819ED" w:rsidRPr="00AC0F2B" w14:paraId="0C48F014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660F16EC" w14:textId="6364F91C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6BEF4455" w14:textId="05DA442D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bottom"/>
          </w:tcPr>
          <w:p w14:paraId="551D6099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0FA0D3" w14:textId="33B59D1C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99B749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19564B" w14:textId="77C06D36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C104EDD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8AE6966" w14:textId="59591143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60E444C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C5EF412" w14:textId="032ED6B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1C635EC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C0F8157" w14:textId="48F82C3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9E1C1F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4DA2480" w14:textId="420A29E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B7163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DB51E2" w14:textId="73C594B1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51E11D26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810AC" w14:textId="61DBBA36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147678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C11A738" w14:textId="7DE6528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3819ED" w:rsidRPr="00AC0F2B" w14:paraId="7FAAEE6C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559A63B7" w14:textId="07F89AD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1EF0542D" w14:textId="2176297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4D9FD05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CC64E9" w14:textId="67594B46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480C0B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2F42F" w14:textId="2C2AA176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5EA862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A6E9470" w14:textId="67A9B1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F41688D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B54B739" w14:textId="36F0E4A8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C05E2EC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8DF29B6" w14:textId="740A17C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04500AE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DBE1276" w14:textId="1AF6C61C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D6FF99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187C68" w14:textId="423FA05C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46963DD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291D6F" w14:textId="4583998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5AE072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7616D4D" w14:textId="1DF7CC8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1DC29829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F06549C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40E8BD1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BAADBB8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BBFCCF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DE584E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EE90A3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2F910F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DCD01A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A28659D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ACF0EA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471F59C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2E82C8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6000FC20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0D54399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F149B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1657D8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034FC00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4294D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A12347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55D31467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4A352457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E826007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7AAACBEC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55E25B5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945BB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54DA85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4FF404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50ECCE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499933F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2B2ADD5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BC384F8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6D0E799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751B9B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154D7E5D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8F57F24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B5B3F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88718D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6791D1D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5EDB25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09ECCA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8CDCCC3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2175DE15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A1B3154" w14:textId="466F22F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1040447A" w14:textId="4D22BAFD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C8FB173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9733EF" w14:textId="309D9DEC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B049A3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05EF20" w14:textId="7A80F49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34A3C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333AEB2" w14:textId="29C03D0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0C1C6C5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4F340D1" w14:textId="5280CC43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30A762E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03649DE7" w14:textId="4EF2FF2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60A5C9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68E029E" w14:textId="081ADA52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07160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E3FD73" w14:textId="5B33566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07F23DB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F64CC" w14:textId="64A6EB06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1AB096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AF55976" w14:textId="5B879CF1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55CBDCFE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22AD7965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7416E67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D935338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EC60FE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5194FE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CD87E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E3622B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739B667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C1782C2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001130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6A02792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91ACA4D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3CFEA0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A50EFC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0B3661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31EA98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901D4BC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4B1288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A3E7" w14:textId="77777777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B26AD1C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4C680E" w:rsidRPr="00AC0F2B" w14:paraId="46873EA9" w14:textId="77777777" w:rsidTr="009342B1">
        <w:trPr>
          <w:cantSplit/>
          <w:trHeight w:val="216"/>
        </w:trPr>
        <w:tc>
          <w:tcPr>
            <w:tcW w:w="2880" w:type="dxa"/>
          </w:tcPr>
          <w:p w14:paraId="46360A60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2238D49A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940D59C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4FAE51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DF41F3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1F007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9213D5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00FC3AB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7D26989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E27949F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F7D682A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911C2E9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196F5291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EBF4A0F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902EE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424A5E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442BACD3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91E8BB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9A22C1" w14:textId="77777777" w:rsidR="004C680E" w:rsidRPr="00AC0F2B" w:rsidRDefault="004C680E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6341143" w14:textId="77777777" w:rsidR="004C680E" w:rsidRPr="00AC0F2B" w:rsidRDefault="004C680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28647A6A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1D599C8" w14:textId="52129648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77" w:type="dxa"/>
            <w:vAlign w:val="bottom"/>
          </w:tcPr>
          <w:p w14:paraId="3A795271" w14:textId="486C4B2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bottom"/>
          </w:tcPr>
          <w:p w14:paraId="5B5C8926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065751" w14:textId="1FE7687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50701A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E97FB3" w14:textId="40355FE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D4990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FF27FC" w14:textId="0BA07F6C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BADE037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87F6683" w14:textId="3228FEE8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A8C82D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B841E03" w14:textId="2744F6F3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68043DC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1B848E8" w14:textId="09362D78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D1BB09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00F813" w14:textId="1BC2A245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239C66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7CF433" w14:textId="72932A7B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B10466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B02758C" w14:textId="14D7EA51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3E251F6D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734C911B" w14:textId="2E1C2DA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7" w:type="dxa"/>
            <w:vAlign w:val="bottom"/>
          </w:tcPr>
          <w:p w14:paraId="5B67A7ED" w14:textId="0A4BBA89" w:rsidR="003819ED" w:rsidRPr="00AC0F2B" w:rsidRDefault="00FA5F08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5F08">
              <w:rPr>
                <w:rFonts w:asciiTheme="majorBidi" w:eastAsia="MS Mincho" w:hAnsiTheme="majorBidi" w:cstheme="majorBidi"/>
                <w:sz w:val="30"/>
                <w:szCs w:val="30"/>
              </w:rPr>
              <w:t>2,089,359</w:t>
            </w:r>
          </w:p>
        </w:tc>
        <w:tc>
          <w:tcPr>
            <w:tcW w:w="179" w:type="dxa"/>
            <w:vAlign w:val="bottom"/>
          </w:tcPr>
          <w:p w14:paraId="32A21753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59808" w14:textId="1F3BC948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957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743</w:t>
            </w:r>
          </w:p>
        </w:tc>
        <w:tc>
          <w:tcPr>
            <w:tcW w:w="180" w:type="dxa"/>
            <w:vAlign w:val="bottom"/>
          </w:tcPr>
          <w:p w14:paraId="47862C5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5F0F39" w14:textId="77D13276" w:rsidR="003819ED" w:rsidRPr="00AC0F2B" w:rsidRDefault="001E687B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E687B">
              <w:rPr>
                <w:rFonts w:asciiTheme="majorBidi" w:eastAsia="MS Mincho" w:hAnsiTheme="majorBidi" w:cstheme="majorBidi"/>
                <w:sz w:val="30"/>
                <w:szCs w:val="30"/>
              </w:rPr>
              <w:t>511,305</w:t>
            </w:r>
          </w:p>
        </w:tc>
        <w:tc>
          <w:tcPr>
            <w:tcW w:w="180" w:type="dxa"/>
            <w:vAlign w:val="bottom"/>
          </w:tcPr>
          <w:p w14:paraId="36D7B17C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BC0A93C" w14:textId="6486D086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363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082</w:t>
            </w:r>
          </w:p>
        </w:tc>
        <w:tc>
          <w:tcPr>
            <w:tcW w:w="184" w:type="dxa"/>
            <w:vAlign w:val="bottom"/>
          </w:tcPr>
          <w:p w14:paraId="792910CD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776768B" w14:textId="4AFEB33D" w:rsidR="003819ED" w:rsidRPr="00AC0F2B" w:rsidRDefault="001E687B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E687B">
              <w:rPr>
                <w:rFonts w:asciiTheme="majorBidi" w:eastAsia="MS Mincho" w:hAnsiTheme="majorBidi" w:cstheme="majorBidi"/>
                <w:sz w:val="30"/>
                <w:szCs w:val="30"/>
              </w:rPr>
              <w:t>2,565,875</w:t>
            </w:r>
          </w:p>
        </w:tc>
        <w:tc>
          <w:tcPr>
            <w:tcW w:w="182" w:type="dxa"/>
            <w:vAlign w:val="bottom"/>
          </w:tcPr>
          <w:p w14:paraId="56AE85E4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00535C0A" w14:textId="4895D43B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2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739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hAnsiTheme="majorBidi" w:cstheme="majorBidi"/>
                <w:sz w:val="30"/>
                <w:szCs w:val="30"/>
                <w:cs/>
              </w:rPr>
              <w:t>602</w:t>
            </w:r>
          </w:p>
        </w:tc>
        <w:tc>
          <w:tcPr>
            <w:tcW w:w="187" w:type="dxa"/>
            <w:gridSpan w:val="2"/>
            <w:vAlign w:val="bottom"/>
          </w:tcPr>
          <w:p w14:paraId="18FEA7CE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C7837D7" w14:textId="3CFC0F0E" w:rsidR="003819ED" w:rsidRPr="00AC0F2B" w:rsidRDefault="003D6458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D6458">
              <w:rPr>
                <w:rFonts w:asciiTheme="majorBidi" w:eastAsia="MS Mincho" w:hAnsiTheme="majorBidi" w:cstheme="majorBidi"/>
                <w:sz w:val="30"/>
                <w:szCs w:val="30"/>
              </w:rPr>
              <w:t>(225,487)</w:t>
            </w:r>
          </w:p>
        </w:tc>
        <w:tc>
          <w:tcPr>
            <w:tcW w:w="180" w:type="dxa"/>
            <w:vAlign w:val="bottom"/>
          </w:tcPr>
          <w:p w14:paraId="2B032F8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43BDE4" w14:textId="01A2558B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(97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633)</w:t>
            </w:r>
          </w:p>
        </w:tc>
        <w:tc>
          <w:tcPr>
            <w:tcW w:w="186" w:type="dxa"/>
            <w:gridSpan w:val="2"/>
          </w:tcPr>
          <w:p w14:paraId="25D897DD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6D06E" w14:textId="31922BA9" w:rsidR="003819ED" w:rsidRPr="00AC0F2B" w:rsidRDefault="003D6458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D6458">
              <w:rPr>
                <w:rFonts w:asciiTheme="majorBidi" w:eastAsia="MS Mincho" w:hAnsiTheme="majorBidi" w:cstheme="majorBidi"/>
                <w:sz w:val="30"/>
                <w:szCs w:val="30"/>
              </w:rPr>
              <w:t>4,941,052</w:t>
            </w:r>
          </w:p>
        </w:tc>
        <w:tc>
          <w:tcPr>
            <w:tcW w:w="180" w:type="dxa"/>
          </w:tcPr>
          <w:p w14:paraId="14B6C8F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3480CF0" w14:textId="1B2DF84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4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962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794</w:t>
            </w:r>
          </w:p>
        </w:tc>
      </w:tr>
      <w:tr w:rsidR="003819ED" w:rsidRPr="00AC0F2B" w14:paraId="3DFC7CE2" w14:textId="77777777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04D14AD4" w14:textId="6651A23E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077" w:type="dxa"/>
            <w:vAlign w:val="bottom"/>
          </w:tcPr>
          <w:p w14:paraId="6C3051F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4C4B431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417844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AFB8F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56F98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E785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4AACF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1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5D97A83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33DA8B7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F7E4601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A505FD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878AB64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8540CD8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7D9B80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C35FF4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6E450767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39ECAE" w14:textId="721A557D" w:rsidR="003819ED" w:rsidRPr="00AC0F2B" w:rsidRDefault="003D6458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D6458">
              <w:rPr>
                <w:rFonts w:asciiTheme="majorBidi" w:eastAsia="MS Mincho" w:hAnsiTheme="majorBidi" w:cstheme="majorBidi"/>
                <w:sz w:val="30"/>
                <w:szCs w:val="30"/>
              </w:rPr>
              <w:t>903,842</w:t>
            </w:r>
          </w:p>
        </w:tc>
        <w:tc>
          <w:tcPr>
            <w:tcW w:w="180" w:type="dxa"/>
          </w:tcPr>
          <w:p w14:paraId="6E39CF90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ADCA6EC" w14:textId="62A17872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048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59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6</w:t>
            </w:r>
          </w:p>
        </w:tc>
      </w:tr>
      <w:tr w:rsidR="003819ED" w:rsidRPr="00AC0F2B" w14:paraId="4B8BFAC9" w14:textId="77777777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25F55D2" w14:textId="35AE5642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077" w:type="dxa"/>
            <w:vAlign w:val="bottom"/>
          </w:tcPr>
          <w:p w14:paraId="5E6C1E1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4CA8EFF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CD383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AAFA44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4FECF5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4215D8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04CEB1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1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1E2BEB8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2BB86FE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F36725A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6CDA363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0A01EBC1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6BDF5FA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922766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FE5B0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55F6253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298A" w14:textId="672DCDB3" w:rsidR="003819ED" w:rsidRPr="00EB7032" w:rsidRDefault="002C2F8E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C2F8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5,844,894</w:t>
            </w:r>
          </w:p>
        </w:tc>
        <w:tc>
          <w:tcPr>
            <w:tcW w:w="180" w:type="dxa"/>
          </w:tcPr>
          <w:p w14:paraId="7DE97C8E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C433C" w14:textId="17FD15B0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6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011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  <w:t>90</w:t>
            </w:r>
          </w:p>
        </w:tc>
      </w:tr>
      <w:tr w:rsidR="003819ED" w:rsidRPr="00AC0F2B" w14:paraId="6922843D" w14:textId="77777777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3B3ACDAA" w14:textId="56248662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59F0C86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544E280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B1FC2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22373C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ADC9F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A2917E4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5864A89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1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BE65943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EFB43F7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86B58D7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93BD83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7E1B076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83B5E7C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A476B1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6A2E4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3C7D582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C3A52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462750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75F2BDD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70B89CCF" w14:textId="77777777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25F43C89" w14:textId="20825F88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077" w:type="dxa"/>
            <w:vAlign w:val="bottom"/>
          </w:tcPr>
          <w:p w14:paraId="25C31363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7CB789C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DEC2A0" w14:textId="4497ADC3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DD58AD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9FDBEA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C4453F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A1664B" w14:textId="09F1E50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1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6DE0E0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FCC367F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85382D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6CEA693" w14:textId="1FEB6F65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0D95203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C2BF33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1D57D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BEF5E4" w14:textId="261D3E39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2DEC2D88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B7E11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402CD6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90505B5" w14:textId="4AE8E3F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819ED" w:rsidRPr="00AC0F2B" w14:paraId="4775A777" w14:textId="77777777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1E83D991" w14:textId="6E1DAA6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  <w:vAlign w:val="bottom"/>
          </w:tcPr>
          <w:p w14:paraId="433E6086" w14:textId="4BB96920" w:rsidR="003819ED" w:rsidRPr="00AC0F2B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sz w:val="30"/>
                <w:szCs w:val="30"/>
              </w:rPr>
              <w:t>1,091,55</w:t>
            </w:r>
            <w:r w:rsidR="001D1EC2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  <w:vAlign w:val="bottom"/>
          </w:tcPr>
          <w:p w14:paraId="4B09CE2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3636A2" w14:textId="14067F2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059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506</w:t>
            </w:r>
          </w:p>
        </w:tc>
        <w:tc>
          <w:tcPr>
            <w:tcW w:w="180" w:type="dxa"/>
            <w:vAlign w:val="bottom"/>
          </w:tcPr>
          <w:p w14:paraId="04DAD2DA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D79B2F" w14:textId="76C53B0C" w:rsidR="003819ED" w:rsidRPr="00AC0F2B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sz w:val="30"/>
                <w:szCs w:val="30"/>
              </w:rPr>
              <w:t>281,800</w:t>
            </w:r>
          </w:p>
        </w:tc>
        <w:tc>
          <w:tcPr>
            <w:tcW w:w="180" w:type="dxa"/>
            <w:vAlign w:val="bottom"/>
          </w:tcPr>
          <w:p w14:paraId="3F69376F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280839A" w14:textId="00B49065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172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111</w:t>
            </w:r>
          </w:p>
        </w:tc>
        <w:tc>
          <w:tcPr>
            <w:tcW w:w="184" w:type="dxa"/>
            <w:vAlign w:val="bottom"/>
          </w:tcPr>
          <w:p w14:paraId="57458276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0AAC8B4" w14:textId="13BED2DD" w:rsidR="003819ED" w:rsidRPr="00AC0F2B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sz w:val="30"/>
                <w:szCs w:val="30"/>
              </w:rPr>
              <w:t>197,598</w:t>
            </w:r>
          </w:p>
        </w:tc>
        <w:tc>
          <w:tcPr>
            <w:tcW w:w="182" w:type="dxa"/>
            <w:vAlign w:val="bottom"/>
          </w:tcPr>
          <w:p w14:paraId="52E26114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1B3253D" w14:textId="7268C476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224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619</w:t>
            </w:r>
          </w:p>
        </w:tc>
        <w:tc>
          <w:tcPr>
            <w:tcW w:w="187" w:type="dxa"/>
            <w:gridSpan w:val="2"/>
            <w:vAlign w:val="bottom"/>
          </w:tcPr>
          <w:p w14:paraId="60A8815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B7764FD" w14:textId="38ED9A11" w:rsidR="003819ED" w:rsidRPr="00AC0F2B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sz w:val="30"/>
                <w:szCs w:val="30"/>
              </w:rPr>
              <w:t>(381,368)</w:t>
            </w:r>
          </w:p>
        </w:tc>
        <w:tc>
          <w:tcPr>
            <w:tcW w:w="180" w:type="dxa"/>
            <w:vAlign w:val="bottom"/>
          </w:tcPr>
          <w:p w14:paraId="6E6A0B1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382846" w14:textId="7DA29E7D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(257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391)</w:t>
            </w:r>
          </w:p>
        </w:tc>
        <w:tc>
          <w:tcPr>
            <w:tcW w:w="186" w:type="dxa"/>
            <w:gridSpan w:val="2"/>
          </w:tcPr>
          <w:p w14:paraId="066E0B2E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FA007" w14:textId="3A190708" w:rsidR="003819ED" w:rsidRPr="00AC0F2B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sz w:val="30"/>
                <w:szCs w:val="30"/>
              </w:rPr>
              <w:t>1,189,588</w:t>
            </w:r>
          </w:p>
        </w:tc>
        <w:tc>
          <w:tcPr>
            <w:tcW w:w="180" w:type="dxa"/>
          </w:tcPr>
          <w:p w14:paraId="5A9B0ED9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99580AA" w14:textId="21B85141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198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84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5</w:t>
            </w:r>
          </w:p>
        </w:tc>
      </w:tr>
      <w:tr w:rsidR="003819ED" w:rsidRPr="00AC0F2B" w14:paraId="0C3DB528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42E7247" w14:textId="03CAE75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077" w:type="dxa"/>
            <w:vAlign w:val="bottom"/>
          </w:tcPr>
          <w:p w14:paraId="44E2F44B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1C2CDA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58EC98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794409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33C55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25892C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20C213E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664339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D1B3F2E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953AB10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9D67F79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4E505C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11B34F9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CC2F91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34991F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587069DF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9A6700" w14:textId="79874BA3" w:rsidR="003819ED" w:rsidRPr="00AC0F2B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sz w:val="30"/>
                <w:szCs w:val="30"/>
              </w:rPr>
              <w:t>94,102</w:t>
            </w:r>
          </w:p>
        </w:tc>
        <w:tc>
          <w:tcPr>
            <w:tcW w:w="180" w:type="dxa"/>
          </w:tcPr>
          <w:p w14:paraId="1D6E66C9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F69E332" w14:textId="4744DEB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81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70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6</w:t>
            </w:r>
          </w:p>
        </w:tc>
      </w:tr>
      <w:tr w:rsidR="003819ED" w:rsidRPr="00AC0F2B" w14:paraId="49AB53D8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1515760B" w14:textId="2D3CCC4B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077" w:type="dxa"/>
            <w:vAlign w:val="bottom"/>
          </w:tcPr>
          <w:p w14:paraId="735E36DF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06BEFA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D620E7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B9171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B76BC6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AE818B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7AC7993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EC0F291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B266950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BA2E43A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31A4775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2342ACC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65A9F09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40EAF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404376C" w14:textId="7777777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60CF20FE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1ACBC" w14:textId="057C48EF" w:rsidR="003819ED" w:rsidRPr="00EB7032" w:rsidRDefault="00BF6437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F643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1,283,690</w:t>
            </w:r>
          </w:p>
        </w:tc>
        <w:tc>
          <w:tcPr>
            <w:tcW w:w="180" w:type="dxa"/>
          </w:tcPr>
          <w:p w14:paraId="5DBC5075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78022" w14:textId="50DA7DFA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1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280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  <w:t>51</w:t>
            </w:r>
          </w:p>
        </w:tc>
      </w:tr>
      <w:tr w:rsidR="003819ED" w:rsidRPr="00AC0F2B" w14:paraId="7DCCD760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0A11E3D7" w14:textId="1EB8858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6B5E778F" w14:textId="7D8D2AA7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21D9B97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E6C665" w14:textId="70272E0B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560908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A52071" w14:textId="5AAD5A11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DA7328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8092C7" w14:textId="2A1E53A9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A8BE6EA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42653FC" w14:textId="69C7D89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D70AE22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6D5220B" w14:textId="687C310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6987FC13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0DE5D50" w14:textId="7E7B187A" w:rsidR="003819ED" w:rsidRPr="00AC0F2B" w:rsidRDefault="003819ED" w:rsidP="003819E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AE9BEF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EA0D971" w14:textId="7F715040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7BC2B809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1B385D" w14:textId="12D1A0B4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4E34CE" w14:textId="77777777" w:rsidR="003819ED" w:rsidRPr="00AC0F2B" w:rsidRDefault="003819ED" w:rsidP="003819E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E4CA7C4" w14:textId="3920935F" w:rsidR="003819ED" w:rsidRPr="00AC0F2B" w:rsidRDefault="003819ED" w:rsidP="0038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</w:tbl>
    <w:p w14:paraId="4C3FBA64" w14:textId="43DE6356" w:rsidR="00CF0D65" w:rsidRPr="00AC0F2B" w:rsidRDefault="00CF0D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AC0F2B" w14:paraId="5F5FF1FE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795157D6" w14:textId="1B9C0A31" w:rsidR="00FF10E3" w:rsidRPr="00AC0F2B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40A39A36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AC0F2B" w14:paraId="25A0179C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7ED37815" w14:textId="77777777" w:rsidR="00FF10E3" w:rsidRPr="00AC0F2B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7FDA4BE" w14:textId="77777777" w:rsidR="009F28F3" w:rsidRPr="00AC0F2B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1DDC79B" w14:textId="2A8DED75" w:rsidR="009F28F3" w:rsidRPr="00AC0F2B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34E82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งานพิมพ์</w:t>
            </w: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11B2C387" w14:textId="5248E276" w:rsidR="00FF10E3" w:rsidRPr="00AC0F2B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จำหน่าย</w:t>
            </w:r>
            <w:r w:rsidR="00034E82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หนังสือ</w:t>
            </w:r>
          </w:p>
        </w:tc>
        <w:tc>
          <w:tcPr>
            <w:tcW w:w="267" w:type="dxa"/>
          </w:tcPr>
          <w:p w14:paraId="1203DC4D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25E7733D" w14:textId="77777777" w:rsidR="00C63905" w:rsidRPr="00AC0F2B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426C2377" w14:textId="77777777" w:rsidR="00034E82" w:rsidRPr="00AC0F2B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</w:p>
          <w:p w14:paraId="15CE3CD7" w14:textId="5F99EE9B" w:rsidR="00FF10E3" w:rsidRPr="00AC0F2B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สื่อ</w:t>
            </w:r>
            <w:r w:rsidR="00034E82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สิ่งพิมพ์และสื่อ</w:t>
            </w:r>
            <w:r w:rsidR="006C703E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14:paraId="2400D375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EBCF0B1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416A9130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3050C4F1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E4191D" w:rsidRPr="00AC0F2B" w14:paraId="77822FA2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09B68F25" w14:textId="77777777" w:rsidR="00E4191D" w:rsidRPr="00AC0F2B" w:rsidRDefault="00E4191D" w:rsidP="00E4191D">
            <w:pPr>
              <w:ind w:left="268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14:paraId="3B9E3F41" w14:textId="2072DB9C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6" w:type="dxa"/>
          </w:tcPr>
          <w:p w14:paraId="40ED7F06" w14:textId="77777777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14:paraId="722EDDEC" w14:textId="7D927402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7" w:type="dxa"/>
          </w:tcPr>
          <w:p w14:paraId="0B049149" w14:textId="77777777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49465C62" w14:textId="264B2271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3" w:type="dxa"/>
          </w:tcPr>
          <w:p w14:paraId="2B5304A7" w14:textId="77777777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AE64779" w14:textId="46D6E15D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5F50A766" w14:textId="77777777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432E7F8" w14:textId="20D889CE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1FF9EEDC" w14:textId="77777777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4D38A0" w14:textId="519E9444" w:rsidR="00E4191D" w:rsidRPr="00AC0F2B" w:rsidRDefault="00E4191D" w:rsidP="00E4191D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FF10E3" w:rsidRPr="00AC0F2B" w14:paraId="5044493B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586A4E10" w14:textId="77777777" w:rsidR="00FF10E3" w:rsidRPr="00AC0F2B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141B187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AC0F2B" w14:paraId="09EB1D00" w14:textId="77777777" w:rsidTr="00CF0D65">
        <w:tc>
          <w:tcPr>
            <w:tcW w:w="5238" w:type="dxa"/>
          </w:tcPr>
          <w:p w14:paraId="66BA3752" w14:textId="77777777" w:rsidR="00FF10E3" w:rsidRPr="00AC0F2B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10E936C2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DE66E84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6C2AA713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B587E09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4CE7FC1B" w14:textId="77777777" w:rsidR="00FF10E3" w:rsidRPr="001B66E6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ABF73AB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1DC55B7D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7538155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9957931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6570214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22F7725D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F10E3" w:rsidRPr="00AC0F2B" w14:paraId="7255193F" w14:textId="77777777" w:rsidTr="00CF0D65">
        <w:tc>
          <w:tcPr>
            <w:tcW w:w="5238" w:type="dxa"/>
            <w:hideMark/>
          </w:tcPr>
          <w:p w14:paraId="1BC439DB" w14:textId="77777777" w:rsidR="00FF10E3" w:rsidRPr="00AC0F2B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1EC4A85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0F3A07D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4D60C2E3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4215276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5D654418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10F234A6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36DA754F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5D32998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0EF9A83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3077BD1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1125CDCE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4191D" w:rsidRPr="00AC0F2B" w14:paraId="0251F09D" w14:textId="77777777" w:rsidTr="00CF0D65">
        <w:tc>
          <w:tcPr>
            <w:tcW w:w="5238" w:type="dxa"/>
            <w:vAlign w:val="bottom"/>
            <w:hideMark/>
          </w:tcPr>
          <w:p w14:paraId="45B675AE" w14:textId="77777777" w:rsidR="00E4191D" w:rsidRPr="00AC0F2B" w:rsidRDefault="00E4191D" w:rsidP="00E4191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CD6E5B" w14:textId="759EAC2D" w:rsidR="00E4191D" w:rsidRPr="00AC0F2B" w:rsidRDefault="003268FC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68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755,016</w:t>
            </w:r>
          </w:p>
        </w:tc>
        <w:tc>
          <w:tcPr>
            <w:tcW w:w="246" w:type="dxa"/>
          </w:tcPr>
          <w:p w14:paraId="7B0F39E0" w14:textId="77777777" w:rsidR="00E4191D" w:rsidRPr="00AC0F2B" w:rsidRDefault="00E4191D" w:rsidP="00E419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2C35A6" w14:textId="5F8A68C6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827</w:t>
            </w:r>
            <w:r w:rsidRPr="00F11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</w:tcPr>
          <w:p w14:paraId="4512CABD" w14:textId="77777777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F89FA8" w14:textId="1F456A0A" w:rsidR="00E4191D" w:rsidRPr="00AC0F2B" w:rsidRDefault="003268FC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8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242,062</w:t>
            </w:r>
          </w:p>
        </w:tc>
        <w:tc>
          <w:tcPr>
            <w:tcW w:w="273" w:type="dxa"/>
          </w:tcPr>
          <w:p w14:paraId="6911D88E" w14:textId="77777777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ADA869" w14:textId="5C8E3C6F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510</w:t>
            </w:r>
            <w:r w:rsidRPr="00F11C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246</w:t>
            </w:r>
          </w:p>
        </w:tc>
        <w:tc>
          <w:tcPr>
            <w:tcW w:w="270" w:type="dxa"/>
          </w:tcPr>
          <w:p w14:paraId="5D22A267" w14:textId="77777777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D36BE" w14:textId="6057C87C" w:rsidR="00E4191D" w:rsidRPr="00AC0F2B" w:rsidRDefault="002B7893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893">
              <w:rPr>
                <w:rFonts w:asciiTheme="majorBidi" w:hAnsiTheme="majorBidi" w:cstheme="majorBidi"/>
                <w:sz w:val="30"/>
                <w:szCs w:val="30"/>
              </w:rPr>
              <w:t>997,078</w:t>
            </w:r>
          </w:p>
        </w:tc>
        <w:tc>
          <w:tcPr>
            <w:tcW w:w="270" w:type="dxa"/>
          </w:tcPr>
          <w:p w14:paraId="39E9CB06" w14:textId="77777777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1E8144" w14:textId="7D88DE70" w:rsidR="00E4191D" w:rsidRPr="00AC0F2B" w:rsidRDefault="00E4191D" w:rsidP="00E4191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3AC5">
              <w:rPr>
                <w:rFonts w:asciiTheme="majorBidi" w:hAnsiTheme="majorBidi" w:cstheme="majorBidi"/>
                <w:sz w:val="30"/>
                <w:szCs w:val="30"/>
              </w:rPr>
              <w:t>1,337,754</w:t>
            </w:r>
          </w:p>
        </w:tc>
      </w:tr>
      <w:tr w:rsidR="00CE6468" w:rsidRPr="00AC0F2B" w14:paraId="6334F06E" w14:textId="77777777" w:rsidTr="00CF0D65">
        <w:trPr>
          <w:trHeight w:val="74"/>
        </w:trPr>
        <w:tc>
          <w:tcPr>
            <w:tcW w:w="5238" w:type="dxa"/>
            <w:vAlign w:val="bottom"/>
            <w:hideMark/>
          </w:tcPr>
          <w:p w14:paraId="1C886186" w14:textId="77777777" w:rsidR="00CE6468" w:rsidRPr="00AC0F2B" w:rsidRDefault="00CE6468" w:rsidP="00CE646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04C9" w14:textId="0DAEB61D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94E58DA" w14:textId="77777777" w:rsidR="00CE6468" w:rsidRPr="00AC0F2B" w:rsidRDefault="00CE6468" w:rsidP="00CE6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881F" w14:textId="179704A9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4B7A00CD" w14:textId="77777777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95C3" w14:textId="685E2B4E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4E23">
              <w:rPr>
                <w:rFonts w:asciiTheme="majorBidi" w:hAnsiTheme="majorBidi" w:cstheme="majorBidi"/>
                <w:sz w:val="30"/>
                <w:szCs w:val="30"/>
              </w:rPr>
              <w:t>5,981</w:t>
            </w:r>
          </w:p>
        </w:tc>
        <w:tc>
          <w:tcPr>
            <w:tcW w:w="273" w:type="dxa"/>
          </w:tcPr>
          <w:p w14:paraId="46E712C9" w14:textId="11D5B351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84A9" w14:textId="49DF05C3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sz w:val="30"/>
                <w:szCs w:val="30"/>
              </w:rPr>
              <w:t>78,350</w:t>
            </w:r>
          </w:p>
        </w:tc>
        <w:tc>
          <w:tcPr>
            <w:tcW w:w="270" w:type="dxa"/>
          </w:tcPr>
          <w:p w14:paraId="0C96007E" w14:textId="051946A6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DA4FB" w14:textId="251F1915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3CAD">
              <w:rPr>
                <w:rFonts w:asciiTheme="majorBidi" w:hAnsiTheme="majorBidi" w:cstheme="majorBidi"/>
                <w:sz w:val="30"/>
                <w:szCs w:val="30"/>
              </w:rPr>
              <w:t>5,981</w:t>
            </w:r>
          </w:p>
        </w:tc>
        <w:tc>
          <w:tcPr>
            <w:tcW w:w="270" w:type="dxa"/>
          </w:tcPr>
          <w:p w14:paraId="47CF2EC3" w14:textId="77777777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929" w14:textId="1F23F18B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sz w:val="30"/>
                <w:szCs w:val="30"/>
              </w:rPr>
              <w:t>78,350</w:t>
            </w:r>
          </w:p>
        </w:tc>
      </w:tr>
      <w:tr w:rsidR="00CE6468" w:rsidRPr="00AC0F2B" w14:paraId="5D05AEB0" w14:textId="77777777" w:rsidTr="00CF0D65">
        <w:tc>
          <w:tcPr>
            <w:tcW w:w="5238" w:type="dxa"/>
            <w:hideMark/>
          </w:tcPr>
          <w:p w14:paraId="00F89397" w14:textId="77777777" w:rsidR="00CE6468" w:rsidRPr="00AC0F2B" w:rsidRDefault="00CE6468" w:rsidP="00CE646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2C359" w14:textId="0AC83BD6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755,016</w:t>
            </w:r>
          </w:p>
        </w:tc>
        <w:tc>
          <w:tcPr>
            <w:tcW w:w="246" w:type="dxa"/>
          </w:tcPr>
          <w:p w14:paraId="2B4D0FB7" w14:textId="77777777" w:rsidR="00CE6468" w:rsidRPr="00AC0F2B" w:rsidRDefault="00CE6468" w:rsidP="00CE6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B161" w14:textId="1B2F3CC8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6819E2C" w14:textId="77777777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BFD9" w14:textId="1A8434FB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4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248,043</w:t>
            </w:r>
          </w:p>
        </w:tc>
        <w:tc>
          <w:tcPr>
            <w:tcW w:w="273" w:type="dxa"/>
          </w:tcPr>
          <w:p w14:paraId="7FD5B4B4" w14:textId="77777777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26B88" w14:textId="1A79F54A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588,596</w:t>
            </w:r>
          </w:p>
        </w:tc>
        <w:tc>
          <w:tcPr>
            <w:tcW w:w="270" w:type="dxa"/>
          </w:tcPr>
          <w:p w14:paraId="5A6409E9" w14:textId="77777777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10C0" w14:textId="67D5E3B2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3C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1,003,059</w:t>
            </w:r>
          </w:p>
        </w:tc>
        <w:tc>
          <w:tcPr>
            <w:tcW w:w="270" w:type="dxa"/>
          </w:tcPr>
          <w:p w14:paraId="1DD87F2D" w14:textId="77777777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AAA1" w14:textId="3D587191" w:rsidR="00CE6468" w:rsidRPr="00AC0F2B" w:rsidRDefault="00CE6468" w:rsidP="00CE646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C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1C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416</w:t>
            </w: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1C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104</w:t>
            </w:r>
          </w:p>
        </w:tc>
      </w:tr>
    </w:tbl>
    <w:p w14:paraId="2D958555" w14:textId="77777777" w:rsidR="00080E2D" w:rsidRPr="00163FC5" w:rsidRDefault="00080E2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0F7FBD9" w14:textId="77777777" w:rsidR="008162AE" w:rsidRPr="00AC0F2B" w:rsidRDefault="008162AE" w:rsidP="008162A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45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C0F2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ส่วนงานภูมิศาสตร์</w:t>
      </w:r>
    </w:p>
    <w:p w14:paraId="34857FCF" w14:textId="77777777" w:rsidR="008162AE" w:rsidRPr="00163FC5" w:rsidRDefault="008162AE" w:rsidP="00816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5D2FED8" w14:textId="39A197CF" w:rsidR="00AD6059" w:rsidRDefault="008162AE" w:rsidP="00A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0F2B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BB3C867" w14:textId="77777777" w:rsidR="00163FC5" w:rsidRPr="00163FC5" w:rsidRDefault="00163FC5" w:rsidP="00AD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0288A0" w14:textId="3EE10990" w:rsidR="00163FC5" w:rsidRDefault="00C51C4F" w:rsidP="00163FC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45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สิทธิประโยชน์จากการส่งเสริมการลงทุน</w:t>
      </w:r>
    </w:p>
    <w:p w14:paraId="22C48406" w14:textId="77777777" w:rsidR="007266BC" w:rsidRPr="007266BC" w:rsidRDefault="007266BC" w:rsidP="00726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p w14:paraId="4AF6750F" w14:textId="3E606986" w:rsidR="00163FC5" w:rsidRPr="001F3385" w:rsidRDefault="00163FC5" w:rsidP="00163FC5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338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F338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83B4D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1F3385">
        <w:rPr>
          <w:rFonts w:ascii="Angsana New" w:hAnsi="Angsana New" w:cstheme="majorBidi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Pr="001F3385">
        <w:rPr>
          <w:rFonts w:ascii="Angsana New" w:hAnsi="Angsana New" w:cstheme="majorBidi" w:hint="cs"/>
          <w:sz w:val="30"/>
          <w:szCs w:val="30"/>
          <w:cs/>
        </w:rPr>
        <w:t>กิจการ</w:t>
      </w:r>
      <w:r w:rsidR="00513262">
        <w:rPr>
          <w:rFonts w:ascii="Angsana New" w:hAnsi="Angsana New" w:cstheme="majorBidi" w:hint="cs"/>
          <w:sz w:val="30"/>
          <w:szCs w:val="30"/>
          <w:cs/>
        </w:rPr>
        <w:t>ผลิต</w:t>
      </w:r>
      <w:r w:rsidRPr="00B010A7">
        <w:rPr>
          <w:rFonts w:ascii="Angsana New" w:hAnsi="Angsana New" w:cstheme="majorBidi" w:hint="cs"/>
          <w:spacing w:val="-8"/>
          <w:sz w:val="30"/>
          <w:szCs w:val="30"/>
          <w:cs/>
        </w:rPr>
        <w:t>สิ่งพิมพ์ทั่วไปและกิจการผลิตพลังงานไฟฟ้า</w:t>
      </w:r>
      <w:r w:rsidR="00086F99">
        <w:rPr>
          <w:rFonts w:ascii="Angsana New" w:hAnsi="Angsana New" w:cstheme="majorBidi" w:hint="cs"/>
          <w:spacing w:val="-8"/>
          <w:sz w:val="30"/>
          <w:szCs w:val="30"/>
          <w:cs/>
        </w:rPr>
        <w:t>ตามลำดับ</w:t>
      </w:r>
      <w:r w:rsidRPr="00B010A7">
        <w:rPr>
          <w:rFonts w:ascii="Angsana New" w:hAnsi="Angsana New" w:cstheme="majorBidi"/>
          <w:spacing w:val="-8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</w:t>
      </w:r>
      <w:r w:rsidR="00C27B0A">
        <w:rPr>
          <w:rFonts w:ascii="Angsana New" w:hAnsi="Angsana New" w:cstheme="majorBidi"/>
          <w:spacing w:val="-8"/>
          <w:sz w:val="30"/>
          <w:szCs w:val="30"/>
        </w:rPr>
        <w:t xml:space="preserve"> </w:t>
      </w:r>
      <w:r w:rsidRPr="001F3385">
        <w:rPr>
          <w:rFonts w:ascii="Angsana New" w:hAnsi="Angsana New" w:cstheme="majorBidi"/>
          <w:sz w:val="30"/>
          <w:szCs w:val="30"/>
          <w:cs/>
        </w:rPr>
        <w:t>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เงื่อนไขและข้อกำหนดที่ระบุในบัตรส่งเสริมการลงทุนซึ่งบริษัท</w:t>
      </w:r>
      <w:r w:rsidR="00BA2DEB">
        <w:rPr>
          <w:rFonts w:ascii="Angsana New" w:hAnsi="Angsana New" w:cstheme="majorBidi" w:hint="cs"/>
          <w:sz w:val="30"/>
          <w:szCs w:val="30"/>
          <w:cs/>
        </w:rPr>
        <w:t>และบริษัทย่อย</w:t>
      </w:r>
      <w:r w:rsidRPr="001F3385">
        <w:rPr>
          <w:rFonts w:ascii="Angsana New" w:hAnsi="Angsana New" w:cstheme="majorBidi"/>
          <w:sz w:val="30"/>
          <w:szCs w:val="30"/>
          <w:cs/>
        </w:rPr>
        <w:t>ต้องถือปฏิบัติตาม</w:t>
      </w:r>
    </w:p>
    <w:p w14:paraId="7A876AC0" w14:textId="77777777" w:rsidR="00AD6059" w:rsidRPr="00244701" w:rsidRDefault="00AD6059" w:rsidP="0016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  <w:sectPr w:rsidR="00AD6059" w:rsidRPr="00244701" w:rsidSect="00AD6059"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D4C9E5B" w14:textId="56202897" w:rsidR="00541680" w:rsidRDefault="00140567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ค่าใช้จ่ายตามธรรมชาติ</w:t>
      </w:r>
    </w:p>
    <w:p w14:paraId="0EBBCFD0" w14:textId="77777777" w:rsidR="00B92ECE" w:rsidRPr="009975CE" w:rsidRDefault="00B92ECE" w:rsidP="00B92ECE">
      <w:pPr>
        <w:rPr>
          <w:sz w:val="14"/>
          <w:szCs w:val="14"/>
        </w:rPr>
      </w:pPr>
    </w:p>
    <w:p w14:paraId="31A3681A" w14:textId="32D44D73" w:rsidR="00E65809" w:rsidRPr="00F87920" w:rsidRDefault="00E65809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2A6CD" w14:textId="0D91803A" w:rsidR="00E65809" w:rsidRPr="00F87920" w:rsidRDefault="008E7755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726DF7">
        <w:rPr>
          <w:rFonts w:ascii="Angsana New" w:hAnsi="Angsana New"/>
          <w:sz w:val="30"/>
          <w:szCs w:val="30"/>
        </w:rPr>
        <w:t>5</w:t>
      </w:r>
      <w:r w:rsidR="00303E7C" w:rsidRPr="00F87920">
        <w:rPr>
          <w:rFonts w:ascii="Angsana New" w:hAnsi="Angsana New" w:hint="cs"/>
          <w:sz w:val="30"/>
          <w:szCs w:val="30"/>
        </w:rPr>
        <w:t>-</w:t>
      </w:r>
      <w:r w:rsidR="00C75070">
        <w:rPr>
          <w:rFonts w:ascii="Angsana New" w:hAnsi="Angsana New"/>
          <w:sz w:val="30"/>
          <w:szCs w:val="30"/>
        </w:rPr>
        <w:t>6</w:t>
      </w:r>
      <w:r w:rsidRPr="00F87920">
        <w:rPr>
          <w:rFonts w:ascii="Angsana New" w:hAnsi="Angsana New" w:hint="cs"/>
          <w:sz w:val="30"/>
          <w:szCs w:val="30"/>
        </w:rPr>
        <w:t xml:space="preserve">, </w:t>
      </w:r>
      <w:r w:rsidR="00C754C6" w:rsidRPr="00F87920">
        <w:rPr>
          <w:rFonts w:ascii="Angsana New" w:hAnsi="Angsana New" w:hint="cs"/>
          <w:sz w:val="30"/>
          <w:szCs w:val="30"/>
        </w:rPr>
        <w:t>1</w:t>
      </w:r>
      <w:r w:rsidR="00C75070">
        <w:rPr>
          <w:rFonts w:ascii="Angsana New" w:hAnsi="Angsana New"/>
          <w:sz w:val="30"/>
          <w:szCs w:val="30"/>
        </w:rPr>
        <w:t>0</w:t>
      </w:r>
      <w:r w:rsidRPr="00F87920">
        <w:rPr>
          <w:rFonts w:ascii="Angsana New" w:hAnsi="Angsana New" w:hint="cs"/>
          <w:sz w:val="30"/>
          <w:szCs w:val="30"/>
          <w:cs/>
        </w:rPr>
        <w:t>-1</w:t>
      </w:r>
      <w:r w:rsidR="00C75070">
        <w:rPr>
          <w:rFonts w:ascii="Angsana New" w:hAnsi="Angsana New"/>
          <w:sz w:val="30"/>
          <w:szCs w:val="30"/>
        </w:rPr>
        <w:t>1</w:t>
      </w:r>
      <w:r w:rsidR="00C754C6" w:rsidRPr="00F87920">
        <w:rPr>
          <w:rFonts w:ascii="Angsana New" w:hAnsi="Angsana New" w:hint="cs"/>
          <w:sz w:val="30"/>
          <w:szCs w:val="30"/>
        </w:rPr>
        <w:t xml:space="preserve"> </w:t>
      </w:r>
      <w:r w:rsidR="00C754C6" w:rsidRPr="00F879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2E35" w:rsidRPr="00F87920">
        <w:rPr>
          <w:rFonts w:ascii="Angsana New" w:hAnsi="Angsana New" w:hint="cs"/>
          <w:sz w:val="30"/>
          <w:szCs w:val="30"/>
        </w:rPr>
        <w:t>1</w:t>
      </w:r>
      <w:r w:rsidR="00C75070">
        <w:rPr>
          <w:rFonts w:ascii="Angsana New" w:hAnsi="Angsana New"/>
          <w:sz w:val="30"/>
          <w:szCs w:val="30"/>
        </w:rPr>
        <w:t>3</w:t>
      </w:r>
    </w:p>
    <w:p w14:paraId="55A7ABB6" w14:textId="77777777" w:rsidR="00E65809" w:rsidRPr="009975CE" w:rsidRDefault="00E65809" w:rsidP="008E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33"/>
        <w:gridCol w:w="238"/>
        <w:gridCol w:w="1134"/>
        <w:gridCol w:w="237"/>
        <w:gridCol w:w="1134"/>
        <w:gridCol w:w="237"/>
        <w:gridCol w:w="1136"/>
      </w:tblGrid>
      <w:tr w:rsidR="0050559E" w:rsidRPr="00F87920" w14:paraId="3F8372EA" w14:textId="77777777" w:rsidTr="00702962">
        <w:trPr>
          <w:trHeight w:val="420"/>
        </w:trPr>
        <w:tc>
          <w:tcPr>
            <w:tcW w:w="4050" w:type="dxa"/>
          </w:tcPr>
          <w:p w14:paraId="6F63CAD8" w14:textId="77777777" w:rsidR="0050559E" w:rsidRPr="00F87920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28071122"/>
          </w:p>
        </w:tc>
        <w:tc>
          <w:tcPr>
            <w:tcW w:w="2505" w:type="dxa"/>
            <w:gridSpan w:val="3"/>
          </w:tcPr>
          <w:p w14:paraId="6269ACBD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0B14BAA3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3548A8E0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50826CC7" w14:textId="77777777" w:rsidTr="00702962">
        <w:trPr>
          <w:trHeight w:val="420"/>
        </w:trPr>
        <w:tc>
          <w:tcPr>
            <w:tcW w:w="4050" w:type="dxa"/>
          </w:tcPr>
          <w:p w14:paraId="30DC572C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08F67F" w14:textId="50B9BACF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191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2E532DD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DD221F" w14:textId="446E1099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19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772F74C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5F825" w14:textId="309684AD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191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E8DA5F7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B24DEC0" w14:textId="79FB1259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4191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0600B" w:rsidRPr="00F87920" w14:paraId="38003D61" w14:textId="77777777" w:rsidTr="00702962">
        <w:trPr>
          <w:trHeight w:val="420"/>
        </w:trPr>
        <w:tc>
          <w:tcPr>
            <w:tcW w:w="4050" w:type="dxa"/>
            <w:vAlign w:val="bottom"/>
          </w:tcPr>
          <w:p w14:paraId="3693E00A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6206BFFD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191D" w:rsidRPr="00F87920" w14:paraId="631F885B" w14:textId="77777777" w:rsidTr="00702962">
        <w:trPr>
          <w:trHeight w:val="420"/>
        </w:trPr>
        <w:tc>
          <w:tcPr>
            <w:tcW w:w="4050" w:type="dxa"/>
          </w:tcPr>
          <w:p w14:paraId="7C3F7E5D" w14:textId="77777777" w:rsidR="00E4191D" w:rsidRPr="00F87920" w:rsidRDefault="00E4191D" w:rsidP="00E419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14:paraId="2ADFA49B" w14:textId="5BAABAF5" w:rsidR="00E4191D" w:rsidRPr="004A1D23" w:rsidRDefault="00D71BAB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D71BAB">
              <w:rPr>
                <w:rFonts w:ascii="Angsana New" w:eastAsia="MS Mincho" w:hAnsi="Angsana New"/>
                <w:sz w:val="30"/>
                <w:szCs w:val="30"/>
              </w:rPr>
              <w:t>1,387,313</w:t>
            </w:r>
          </w:p>
        </w:tc>
        <w:tc>
          <w:tcPr>
            <w:tcW w:w="238" w:type="dxa"/>
          </w:tcPr>
          <w:p w14:paraId="60BA9AA9" w14:textId="77777777" w:rsidR="00E4191D" w:rsidRPr="004A1D23" w:rsidRDefault="00E4191D" w:rsidP="00E41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C22C1" w14:textId="71500396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,356</w:t>
            </w:r>
            <w:r w:rsidRPr="00B61B50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022</w:t>
            </w:r>
          </w:p>
        </w:tc>
        <w:tc>
          <w:tcPr>
            <w:tcW w:w="237" w:type="dxa"/>
          </w:tcPr>
          <w:p w14:paraId="3F5E2C64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CFEC" w14:textId="12A10919" w:rsidR="00E4191D" w:rsidRPr="004A1D23" w:rsidRDefault="003D455B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D455B">
              <w:rPr>
                <w:rFonts w:ascii="Angsana New" w:eastAsia="MS Mincho" w:hAnsi="Angsana New"/>
                <w:sz w:val="30"/>
                <w:szCs w:val="30"/>
              </w:rPr>
              <w:t>189,360</w:t>
            </w:r>
          </w:p>
        </w:tc>
        <w:tc>
          <w:tcPr>
            <w:tcW w:w="237" w:type="dxa"/>
          </w:tcPr>
          <w:p w14:paraId="310A512D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3D8E6EA" w14:textId="0C955B1A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298,116</w:t>
            </w:r>
          </w:p>
        </w:tc>
      </w:tr>
      <w:tr w:rsidR="00E4191D" w:rsidRPr="00F87920" w14:paraId="202307D9" w14:textId="77777777" w:rsidTr="000D3222">
        <w:trPr>
          <w:trHeight w:val="420"/>
        </w:trPr>
        <w:tc>
          <w:tcPr>
            <w:tcW w:w="4050" w:type="dxa"/>
          </w:tcPr>
          <w:p w14:paraId="779F035C" w14:textId="51A35E9D" w:rsidR="00E4191D" w:rsidRPr="00F87920" w:rsidRDefault="00E4191D" w:rsidP="00E4191D">
            <w:pPr>
              <w:spacing w:line="240" w:lineRule="auto"/>
              <w:ind w:left="247" w:hanging="24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  <w:vAlign w:val="bottom"/>
          </w:tcPr>
          <w:p w14:paraId="2A50CD98" w14:textId="264E0A71" w:rsidR="00E4191D" w:rsidRPr="004A1D23" w:rsidRDefault="00D71BAB" w:rsidP="000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D71BAB">
              <w:rPr>
                <w:rFonts w:ascii="Angsana New" w:eastAsia="MS Mincho" w:hAnsi="Angsana New"/>
                <w:sz w:val="30"/>
                <w:szCs w:val="30"/>
              </w:rPr>
              <w:t>34,181</w:t>
            </w:r>
          </w:p>
        </w:tc>
        <w:tc>
          <w:tcPr>
            <w:tcW w:w="238" w:type="dxa"/>
          </w:tcPr>
          <w:p w14:paraId="78EC0CB8" w14:textId="77777777" w:rsidR="00E4191D" w:rsidRPr="004A1D23" w:rsidRDefault="00E4191D" w:rsidP="00E41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1C37D5" w14:textId="77777777" w:rsidR="00E4191D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AD751D" w14:textId="32968600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97,087</w:t>
            </w:r>
          </w:p>
        </w:tc>
        <w:tc>
          <w:tcPr>
            <w:tcW w:w="237" w:type="dxa"/>
          </w:tcPr>
          <w:p w14:paraId="0A72B1CE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D1BDE43" w14:textId="300FB98A" w:rsidR="00E4191D" w:rsidRPr="004A1D23" w:rsidRDefault="007669F7" w:rsidP="0068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669F7">
              <w:rPr>
                <w:rFonts w:ascii="Angsana New" w:eastAsia="MS Mincho" w:hAnsi="Angsana New"/>
                <w:sz w:val="30"/>
                <w:szCs w:val="30"/>
              </w:rPr>
              <w:t>32,777</w:t>
            </w:r>
          </w:p>
        </w:tc>
        <w:tc>
          <w:tcPr>
            <w:tcW w:w="237" w:type="dxa"/>
          </w:tcPr>
          <w:p w14:paraId="612A938B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FC52B37" w14:textId="77777777" w:rsidR="00E4191D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F2B553" w14:textId="7A17DB62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42,323</w:t>
            </w:r>
          </w:p>
        </w:tc>
      </w:tr>
      <w:tr w:rsidR="00E4191D" w:rsidRPr="00F87920" w14:paraId="7F12FD3D" w14:textId="77777777" w:rsidTr="00702962">
        <w:trPr>
          <w:trHeight w:val="420"/>
        </w:trPr>
        <w:tc>
          <w:tcPr>
            <w:tcW w:w="4050" w:type="dxa"/>
          </w:tcPr>
          <w:p w14:paraId="7AF0C960" w14:textId="77777777" w:rsidR="00E4191D" w:rsidRPr="00F87920" w:rsidRDefault="00E4191D" w:rsidP="00E419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14:paraId="026A54E6" w14:textId="3DDD09B8" w:rsidR="00E4191D" w:rsidRPr="004A1D23" w:rsidRDefault="004634E6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634E6">
              <w:rPr>
                <w:rFonts w:ascii="Angsana New" w:eastAsia="MS Mincho" w:hAnsi="Angsana New"/>
                <w:sz w:val="30"/>
                <w:szCs w:val="30"/>
              </w:rPr>
              <w:t>144,424</w:t>
            </w:r>
          </w:p>
        </w:tc>
        <w:tc>
          <w:tcPr>
            <w:tcW w:w="238" w:type="dxa"/>
          </w:tcPr>
          <w:p w14:paraId="4447BA1F" w14:textId="77777777" w:rsidR="00E4191D" w:rsidRPr="004A1D23" w:rsidRDefault="00E4191D" w:rsidP="00E41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C0472" w14:textId="282B774D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161,704</w:t>
            </w:r>
          </w:p>
        </w:tc>
        <w:tc>
          <w:tcPr>
            <w:tcW w:w="237" w:type="dxa"/>
          </w:tcPr>
          <w:p w14:paraId="5E0330FA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ABD10" w14:textId="2FC78A80" w:rsidR="00E4191D" w:rsidRPr="004A1D23" w:rsidRDefault="007669F7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669F7">
              <w:rPr>
                <w:rFonts w:ascii="Angsana New" w:eastAsia="MS Mincho" w:hAnsi="Angsana New"/>
                <w:sz w:val="30"/>
                <w:szCs w:val="30"/>
              </w:rPr>
              <w:t>138,788</w:t>
            </w:r>
          </w:p>
        </w:tc>
        <w:tc>
          <w:tcPr>
            <w:tcW w:w="237" w:type="dxa"/>
          </w:tcPr>
          <w:p w14:paraId="6EB3EB46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755BBD1" w14:textId="6B56DC58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157,457</w:t>
            </w:r>
          </w:p>
        </w:tc>
      </w:tr>
      <w:tr w:rsidR="00E4191D" w:rsidRPr="00F87920" w14:paraId="3F7A1324" w14:textId="77777777" w:rsidTr="00702962">
        <w:trPr>
          <w:trHeight w:val="420"/>
        </w:trPr>
        <w:tc>
          <w:tcPr>
            <w:tcW w:w="4050" w:type="dxa"/>
          </w:tcPr>
          <w:p w14:paraId="168A15D5" w14:textId="77777777" w:rsidR="00E4191D" w:rsidRPr="00F87920" w:rsidRDefault="00E4191D" w:rsidP="00E419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33" w:type="dxa"/>
          </w:tcPr>
          <w:p w14:paraId="4A744BD8" w14:textId="5B2012AF" w:rsidR="00E4191D" w:rsidRPr="004A1D23" w:rsidRDefault="002E70EA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E70EA">
              <w:rPr>
                <w:rFonts w:ascii="Angsana New" w:eastAsia="MS Mincho" w:hAnsi="Angsana New"/>
                <w:sz w:val="30"/>
                <w:szCs w:val="30"/>
              </w:rPr>
              <w:t>1,197,336</w:t>
            </w:r>
          </w:p>
        </w:tc>
        <w:tc>
          <w:tcPr>
            <w:tcW w:w="238" w:type="dxa"/>
          </w:tcPr>
          <w:p w14:paraId="6A8E7189" w14:textId="77777777" w:rsidR="00E4191D" w:rsidRPr="004A1D23" w:rsidRDefault="00E4191D" w:rsidP="00E41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68D54" w14:textId="78C724FC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1,16</w:t>
            </w:r>
            <w:r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B61B50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040</w:t>
            </w:r>
          </w:p>
        </w:tc>
        <w:tc>
          <w:tcPr>
            <w:tcW w:w="237" w:type="dxa"/>
          </w:tcPr>
          <w:p w14:paraId="1188B353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542888" w14:textId="673783E7" w:rsidR="00E4191D" w:rsidRPr="004A1D23" w:rsidRDefault="007669F7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669F7">
              <w:rPr>
                <w:rFonts w:ascii="Angsana New" w:eastAsia="MS Mincho" w:hAnsi="Angsana New"/>
                <w:sz w:val="30"/>
                <w:szCs w:val="30"/>
              </w:rPr>
              <w:t>321,590</w:t>
            </w:r>
          </w:p>
        </w:tc>
        <w:tc>
          <w:tcPr>
            <w:tcW w:w="237" w:type="dxa"/>
          </w:tcPr>
          <w:p w14:paraId="6BA3B7C7" w14:textId="77777777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CE4D59" w14:textId="5FAC62B1" w:rsidR="00E4191D" w:rsidRPr="004A1D23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458,467</w:t>
            </w:r>
          </w:p>
        </w:tc>
      </w:tr>
      <w:tr w:rsidR="00E4191D" w:rsidRPr="00F87920" w14:paraId="7C7A1AC8" w14:textId="77777777" w:rsidTr="00702962">
        <w:trPr>
          <w:trHeight w:val="420"/>
        </w:trPr>
        <w:tc>
          <w:tcPr>
            <w:tcW w:w="4050" w:type="dxa"/>
          </w:tcPr>
          <w:p w14:paraId="493D34AE" w14:textId="5561AD1F" w:rsidR="00E4191D" w:rsidRPr="00F87920" w:rsidRDefault="00E4191D" w:rsidP="00E4191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</w:t>
            </w:r>
            <w:r w:rsidR="003410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33" w:type="dxa"/>
          </w:tcPr>
          <w:p w14:paraId="4C1AD791" w14:textId="4A461094" w:rsidR="00E4191D" w:rsidRPr="003A3281" w:rsidRDefault="0012209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65"/>
              <w:rPr>
                <w:rFonts w:ascii="Angsana New" w:eastAsia="MS Mincho" w:hAnsi="Angsana New"/>
                <w:sz w:val="30"/>
                <w:szCs w:val="30"/>
                <w:highlight w:val="yellow"/>
              </w:rPr>
            </w:pPr>
            <w:r w:rsidRPr="0012209D">
              <w:rPr>
                <w:rFonts w:ascii="Angsana New" w:eastAsia="MS Mincho" w:hAnsi="Angsana New"/>
                <w:sz w:val="30"/>
                <w:szCs w:val="30"/>
              </w:rPr>
              <w:t>368,503</w:t>
            </w:r>
            <w:r w:rsidR="00280A72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3CCCC625" w14:textId="77777777" w:rsidR="00E4191D" w:rsidRPr="003A3281" w:rsidRDefault="00E4191D" w:rsidP="00E41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16DA4592" w14:textId="3BA110BE" w:rsidR="00E4191D" w:rsidRPr="00006E68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  <w:cs/>
              </w:rPr>
              <w:t>381</w:t>
            </w:r>
            <w:r w:rsidRPr="00B61B5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61B50">
              <w:rPr>
                <w:rFonts w:ascii="Angsana New" w:eastAsia="MS Mincho" w:hAnsi="Angsana New"/>
                <w:sz w:val="30"/>
                <w:szCs w:val="30"/>
                <w:cs/>
              </w:rPr>
              <w:t>0</w:t>
            </w:r>
            <w:r>
              <w:rPr>
                <w:rFonts w:ascii="Angsana New" w:eastAsia="MS Mincho" w:hAnsi="Angsana New"/>
                <w:sz w:val="30"/>
                <w:szCs w:val="30"/>
              </w:rPr>
              <w:t>26</w:t>
            </w:r>
          </w:p>
        </w:tc>
        <w:tc>
          <w:tcPr>
            <w:tcW w:w="237" w:type="dxa"/>
          </w:tcPr>
          <w:p w14:paraId="4EABBA7F" w14:textId="77777777" w:rsidR="00E4191D" w:rsidRPr="00006E68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1E666A" w14:textId="691F5FF6" w:rsidR="00E4191D" w:rsidRPr="00006E68" w:rsidRDefault="007669F7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669F7">
              <w:rPr>
                <w:rFonts w:ascii="Angsana New" w:eastAsia="MS Mincho" w:hAnsi="Angsana New"/>
                <w:sz w:val="30"/>
                <w:szCs w:val="30"/>
              </w:rPr>
              <w:t>168,612</w:t>
            </w:r>
          </w:p>
        </w:tc>
        <w:tc>
          <w:tcPr>
            <w:tcW w:w="237" w:type="dxa"/>
          </w:tcPr>
          <w:p w14:paraId="024BC6E7" w14:textId="77777777" w:rsidR="00E4191D" w:rsidRPr="00006E68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01A4FF4" w14:textId="53303348" w:rsidR="00E4191D" w:rsidRPr="00006E68" w:rsidRDefault="00E4191D" w:rsidP="00E41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006E68">
              <w:rPr>
                <w:rFonts w:ascii="Angsana New" w:eastAsia="MS Mincho" w:hAnsi="Angsana New"/>
                <w:sz w:val="30"/>
                <w:szCs w:val="30"/>
              </w:rPr>
              <w:t>174,3</w:t>
            </w:r>
            <w:r>
              <w:rPr>
                <w:rFonts w:ascii="Angsana New" w:eastAsia="MS Mincho" w:hAnsi="Angsana New"/>
                <w:sz w:val="30"/>
                <w:szCs w:val="30"/>
              </w:rPr>
              <w:t>67</w:t>
            </w:r>
          </w:p>
        </w:tc>
      </w:tr>
      <w:tr w:rsidR="002F5942" w:rsidRPr="00F87920" w14:paraId="4CF69EB8" w14:textId="77777777" w:rsidTr="000D3222">
        <w:trPr>
          <w:trHeight w:val="420"/>
        </w:trPr>
        <w:tc>
          <w:tcPr>
            <w:tcW w:w="4050" w:type="dxa"/>
          </w:tcPr>
          <w:p w14:paraId="1E84D493" w14:textId="23637CB1" w:rsidR="002F5942" w:rsidRPr="00F87920" w:rsidRDefault="002F5942" w:rsidP="002F594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2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ค่าตัดจำหน่ายใบอนุญาตให้ใช้คลื่นความถี่และ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162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33" w:type="dxa"/>
            <w:vAlign w:val="bottom"/>
          </w:tcPr>
          <w:p w14:paraId="68DBDE32" w14:textId="371897D3" w:rsidR="002F5942" w:rsidRPr="00B61B50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D3222">
              <w:rPr>
                <w:rFonts w:ascii="Angsana New" w:eastAsia="MS Mincho" w:hAnsi="Angsana New"/>
                <w:sz w:val="30"/>
                <w:szCs w:val="30"/>
              </w:rPr>
              <w:t>140,038</w:t>
            </w:r>
          </w:p>
        </w:tc>
        <w:tc>
          <w:tcPr>
            <w:tcW w:w="238" w:type="dxa"/>
          </w:tcPr>
          <w:p w14:paraId="55E8195A" w14:textId="77777777" w:rsidR="002F5942" w:rsidRPr="003A3281" w:rsidRDefault="002F5942" w:rsidP="002F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434984FC" w14:textId="77777777" w:rsidR="002F5942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216ED5" w14:textId="767FA23E" w:rsidR="002F5942" w:rsidRPr="00006E68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E0778D">
              <w:rPr>
                <w:rFonts w:ascii="Angsana New" w:eastAsia="MS Mincho" w:hAnsi="Angsana New"/>
                <w:sz w:val="30"/>
                <w:szCs w:val="30"/>
              </w:rPr>
              <w:t>140,03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1A5B2C0" w14:textId="77777777" w:rsidR="002F5942" w:rsidRPr="00006E68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A51504" w14:textId="77777777" w:rsidR="002F5942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CC753A1" w14:textId="4B23F20D" w:rsidR="002F5942" w:rsidRPr="00006E68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5E02632" w14:textId="77777777" w:rsidR="002F5942" w:rsidRPr="00006E68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9603FF6" w14:textId="77777777" w:rsidR="002F5942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3263CC8" w14:textId="2C82A97E" w:rsidR="002F5942" w:rsidRPr="00006E68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F5942" w:rsidRPr="004A1D23" w14:paraId="19687613" w14:textId="77777777">
        <w:trPr>
          <w:trHeight w:val="420"/>
        </w:trPr>
        <w:tc>
          <w:tcPr>
            <w:tcW w:w="4050" w:type="dxa"/>
          </w:tcPr>
          <w:p w14:paraId="5B6C9169" w14:textId="77777777" w:rsidR="002F5942" w:rsidRPr="00F87920" w:rsidRDefault="002F5942" w:rsidP="002F59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14:paraId="6F136021" w14:textId="1705BB9D" w:rsidR="002F5942" w:rsidRPr="004A1D23" w:rsidRDefault="00280A7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7450F">
              <w:rPr>
                <w:rFonts w:ascii="Angsana New" w:eastAsia="MS Mincho" w:hAnsi="Angsana New"/>
                <w:sz w:val="30"/>
                <w:szCs w:val="30"/>
              </w:rPr>
              <w:t>22</w:t>
            </w:r>
            <w:r w:rsidRPr="00280A7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7450F">
              <w:rPr>
                <w:rFonts w:ascii="Angsana New" w:eastAsia="MS Mincho" w:hAnsi="Angsana New"/>
                <w:sz w:val="30"/>
                <w:szCs w:val="30"/>
              </w:rPr>
              <w:t>131</w:t>
            </w:r>
          </w:p>
        </w:tc>
        <w:tc>
          <w:tcPr>
            <w:tcW w:w="238" w:type="dxa"/>
          </w:tcPr>
          <w:p w14:paraId="555BBCE9" w14:textId="77777777" w:rsidR="002F5942" w:rsidRPr="004A1D23" w:rsidRDefault="002F5942" w:rsidP="002F5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6B1847" w14:textId="6213DC14" w:rsidR="002F5942" w:rsidRPr="004A1D23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128,083</w:t>
            </w:r>
          </w:p>
        </w:tc>
        <w:tc>
          <w:tcPr>
            <w:tcW w:w="237" w:type="dxa"/>
          </w:tcPr>
          <w:p w14:paraId="168F2946" w14:textId="77777777" w:rsidR="002F5942" w:rsidRPr="004A1D23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2F0EDE" w14:textId="76436A56" w:rsidR="002F5942" w:rsidRPr="004A1D23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15A031C" w14:textId="77777777" w:rsidR="002F5942" w:rsidRPr="004A1D23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536264F" w14:textId="2AE0232F" w:rsidR="002F5942" w:rsidRPr="004A1D23" w:rsidRDefault="002F5942" w:rsidP="002F5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74C0D" w:rsidRPr="004A1D23" w14:paraId="66D240FB" w14:textId="77777777">
        <w:trPr>
          <w:trHeight w:val="420"/>
        </w:trPr>
        <w:tc>
          <w:tcPr>
            <w:tcW w:w="4050" w:type="dxa"/>
          </w:tcPr>
          <w:p w14:paraId="0357E952" w14:textId="5203A326" w:rsidR="00074C0D" w:rsidRPr="00F87920" w:rsidRDefault="00074C0D" w:rsidP="00074C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ค่าใช้จ่ายกิจกรรม</w:t>
            </w:r>
          </w:p>
        </w:tc>
        <w:tc>
          <w:tcPr>
            <w:tcW w:w="1133" w:type="dxa"/>
          </w:tcPr>
          <w:p w14:paraId="5E9EA33D" w14:textId="7096C2B7" w:rsidR="00074C0D" w:rsidRPr="00280A72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120,677</w:t>
            </w:r>
          </w:p>
        </w:tc>
        <w:tc>
          <w:tcPr>
            <w:tcW w:w="238" w:type="dxa"/>
          </w:tcPr>
          <w:p w14:paraId="06E93AB3" w14:textId="77777777" w:rsidR="00074C0D" w:rsidRPr="004A1D23" w:rsidRDefault="00074C0D" w:rsidP="0007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7D88D8" w14:textId="62B8E57B" w:rsidR="00074C0D" w:rsidRPr="00B61B50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113,301</w:t>
            </w:r>
          </w:p>
        </w:tc>
        <w:tc>
          <w:tcPr>
            <w:tcW w:w="237" w:type="dxa"/>
          </w:tcPr>
          <w:p w14:paraId="36F79991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CB1402" w14:textId="6A489B63" w:rsidR="00074C0D" w:rsidRDefault="00074C0D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7669F7">
              <w:rPr>
                <w:rFonts w:ascii="Angsana New" w:eastAsia="MS Mincho" w:hAnsi="Angsana New"/>
                <w:sz w:val="30"/>
                <w:szCs w:val="30"/>
              </w:rPr>
              <w:t>23,180</w:t>
            </w:r>
          </w:p>
        </w:tc>
        <w:tc>
          <w:tcPr>
            <w:tcW w:w="237" w:type="dxa"/>
          </w:tcPr>
          <w:p w14:paraId="30CB83BE" w14:textId="77777777" w:rsidR="00074C0D" w:rsidRPr="00504EBC" w:rsidRDefault="00074C0D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A89E2E6" w14:textId="7E7E20E5" w:rsidR="00074C0D" w:rsidRDefault="00074C0D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36,900</w:t>
            </w:r>
          </w:p>
        </w:tc>
      </w:tr>
      <w:tr w:rsidR="00074C0D" w:rsidRPr="00C577DF" w14:paraId="734E9DDE" w14:textId="77777777">
        <w:trPr>
          <w:trHeight w:val="420"/>
        </w:trPr>
        <w:tc>
          <w:tcPr>
            <w:tcW w:w="4050" w:type="dxa"/>
          </w:tcPr>
          <w:p w14:paraId="6C5BA281" w14:textId="5C29C873" w:rsidR="00074C0D" w:rsidRPr="00F87920" w:rsidRDefault="00074C0D" w:rsidP="00074C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EC">
              <w:rPr>
                <w:rFonts w:ascii="Angsana New" w:hAnsi="Angsana New"/>
                <w:sz w:val="30"/>
                <w:szCs w:val="30"/>
                <w:cs/>
              </w:rPr>
              <w:t>ค่าบริการการขายผ่านช่องทางออนไลน์</w:t>
            </w:r>
          </w:p>
        </w:tc>
        <w:tc>
          <w:tcPr>
            <w:tcW w:w="1133" w:type="dxa"/>
          </w:tcPr>
          <w:p w14:paraId="127614D8" w14:textId="383434C7" w:rsidR="00074C0D" w:rsidRPr="003A3281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86,280</w:t>
            </w:r>
          </w:p>
        </w:tc>
        <w:tc>
          <w:tcPr>
            <w:tcW w:w="238" w:type="dxa"/>
          </w:tcPr>
          <w:p w14:paraId="570A5E2F" w14:textId="77777777" w:rsidR="00074C0D" w:rsidRPr="004A1D23" w:rsidRDefault="00074C0D" w:rsidP="0007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CC285C" w14:textId="04B5650A" w:rsidR="00074C0D" w:rsidRPr="00212D54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64,095</w:t>
            </w:r>
          </w:p>
        </w:tc>
        <w:tc>
          <w:tcPr>
            <w:tcW w:w="237" w:type="dxa"/>
          </w:tcPr>
          <w:p w14:paraId="0A3531DC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C66FA2" w14:textId="700CE82F" w:rsidR="00074C0D" w:rsidRPr="003A3281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8B561DC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177FDC2" w14:textId="0FF426CE" w:rsidR="00074C0D" w:rsidRPr="00C577DF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74C0D" w:rsidRPr="00F87920" w14:paraId="03365B35" w14:textId="77777777" w:rsidTr="00702962">
        <w:trPr>
          <w:trHeight w:val="420"/>
        </w:trPr>
        <w:tc>
          <w:tcPr>
            <w:tcW w:w="4050" w:type="dxa"/>
          </w:tcPr>
          <w:p w14:paraId="414F12FD" w14:textId="65856503" w:rsidR="00074C0D" w:rsidRPr="00F87920" w:rsidRDefault="00074C0D" w:rsidP="00074C0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14:paraId="11984463" w14:textId="431F1207" w:rsidR="00074C0D" w:rsidRPr="00B61B50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64,178</w:t>
            </w:r>
          </w:p>
        </w:tc>
        <w:tc>
          <w:tcPr>
            <w:tcW w:w="238" w:type="dxa"/>
          </w:tcPr>
          <w:p w14:paraId="19844097" w14:textId="77777777" w:rsidR="00074C0D" w:rsidRPr="003A3281" w:rsidRDefault="00074C0D" w:rsidP="0007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1AEA44C" w14:textId="0416745B" w:rsidR="00074C0D" w:rsidRPr="00006E68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59,817</w:t>
            </w:r>
          </w:p>
        </w:tc>
        <w:tc>
          <w:tcPr>
            <w:tcW w:w="237" w:type="dxa"/>
          </w:tcPr>
          <w:p w14:paraId="23E19702" w14:textId="77777777" w:rsidR="00074C0D" w:rsidRPr="00006E68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6ADF54" w14:textId="161D2504" w:rsidR="00074C0D" w:rsidRPr="00006E68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680D43">
              <w:rPr>
                <w:rFonts w:ascii="Angsana New" w:eastAsia="MS Mincho" w:hAnsi="Angsana New"/>
                <w:sz w:val="30"/>
                <w:szCs w:val="30"/>
              </w:rPr>
              <w:t>26,771</w:t>
            </w:r>
          </w:p>
        </w:tc>
        <w:tc>
          <w:tcPr>
            <w:tcW w:w="237" w:type="dxa"/>
          </w:tcPr>
          <w:p w14:paraId="3F065B74" w14:textId="77777777" w:rsidR="00074C0D" w:rsidRPr="00006E68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1EF44FC" w14:textId="1310A676" w:rsidR="00074C0D" w:rsidRPr="00006E68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35,184</w:t>
            </w:r>
          </w:p>
        </w:tc>
      </w:tr>
      <w:tr w:rsidR="00074C0D" w:rsidRPr="00F87920" w14:paraId="685BDB44" w14:textId="77777777" w:rsidTr="000D3222">
        <w:trPr>
          <w:trHeight w:val="420"/>
        </w:trPr>
        <w:tc>
          <w:tcPr>
            <w:tcW w:w="4050" w:type="dxa"/>
          </w:tcPr>
          <w:p w14:paraId="5598F060" w14:textId="5D0A0D85" w:rsidR="00074C0D" w:rsidRPr="00F87920" w:rsidRDefault="00074C0D" w:rsidP="00074C0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1133" w:type="dxa"/>
            <w:vAlign w:val="bottom"/>
          </w:tcPr>
          <w:p w14:paraId="674A7A80" w14:textId="20D2E8E8" w:rsidR="00074C0D" w:rsidRPr="00B61B50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45,215</w:t>
            </w:r>
          </w:p>
        </w:tc>
        <w:tc>
          <w:tcPr>
            <w:tcW w:w="238" w:type="dxa"/>
          </w:tcPr>
          <w:p w14:paraId="2F4A625C" w14:textId="77777777" w:rsidR="00074C0D" w:rsidRPr="004A1D23" w:rsidRDefault="00074C0D" w:rsidP="0007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A4A146" w14:textId="77777777" w:rsidR="00074C0D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3AC1F70" w14:textId="7DCBBD0A" w:rsidR="00074C0D" w:rsidRPr="00212D54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47,</w:t>
            </w:r>
            <w:r>
              <w:rPr>
                <w:rFonts w:ascii="Angsana New" w:eastAsia="MS Mincho" w:hAnsi="Angsana New"/>
                <w:sz w:val="30"/>
                <w:szCs w:val="30"/>
              </w:rPr>
              <w:t>999</w:t>
            </w:r>
          </w:p>
        </w:tc>
        <w:tc>
          <w:tcPr>
            <w:tcW w:w="237" w:type="dxa"/>
          </w:tcPr>
          <w:p w14:paraId="0D3EF87D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3CF7CFF" w14:textId="154759C8" w:rsidR="00074C0D" w:rsidRPr="003A3281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680D43">
              <w:rPr>
                <w:rFonts w:ascii="Angsana New" w:eastAsia="MS Mincho" w:hAnsi="Angsana New"/>
                <w:sz w:val="30"/>
                <w:szCs w:val="30"/>
              </w:rPr>
              <w:t>38,826</w:t>
            </w:r>
          </w:p>
        </w:tc>
        <w:tc>
          <w:tcPr>
            <w:tcW w:w="237" w:type="dxa"/>
          </w:tcPr>
          <w:p w14:paraId="09FB1536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BCDA496" w14:textId="77777777" w:rsidR="00074C0D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69728A" w14:textId="6B2FB60D" w:rsidR="00074C0D" w:rsidRPr="00C577DF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46,156</w:t>
            </w:r>
          </w:p>
        </w:tc>
      </w:tr>
      <w:tr w:rsidR="00074C0D" w:rsidRPr="004A1D23" w14:paraId="5A10278A" w14:textId="77777777">
        <w:trPr>
          <w:trHeight w:val="420"/>
        </w:trPr>
        <w:tc>
          <w:tcPr>
            <w:tcW w:w="4050" w:type="dxa"/>
          </w:tcPr>
          <w:p w14:paraId="697DDC16" w14:textId="77777777" w:rsidR="00074C0D" w:rsidRPr="00F87920" w:rsidRDefault="00074C0D" w:rsidP="00074C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ค่าจ้างผลิตรายการ</w:t>
            </w:r>
          </w:p>
        </w:tc>
        <w:tc>
          <w:tcPr>
            <w:tcW w:w="1133" w:type="dxa"/>
          </w:tcPr>
          <w:p w14:paraId="1C7114FB" w14:textId="77777777" w:rsidR="00074C0D" w:rsidRPr="00212D54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45,012</w:t>
            </w:r>
          </w:p>
        </w:tc>
        <w:tc>
          <w:tcPr>
            <w:tcW w:w="238" w:type="dxa"/>
          </w:tcPr>
          <w:p w14:paraId="393EA49F" w14:textId="77777777" w:rsidR="00074C0D" w:rsidRPr="004A1D23" w:rsidRDefault="00074C0D" w:rsidP="0007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3E2D85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49,160</w:t>
            </w:r>
          </w:p>
        </w:tc>
        <w:tc>
          <w:tcPr>
            <w:tcW w:w="237" w:type="dxa"/>
          </w:tcPr>
          <w:p w14:paraId="73652546" w14:textId="77777777" w:rsidR="00074C0D" w:rsidRPr="007D0794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53E618" w14:textId="77777777" w:rsidR="00074C0D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FAEDD57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6E3C69" w14:textId="77777777" w:rsidR="00074C0D" w:rsidRPr="004A1D23" w:rsidRDefault="00074C0D" w:rsidP="00074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04EBC" w:rsidRPr="004A1D23" w14:paraId="33CFB390" w14:textId="77777777">
        <w:trPr>
          <w:trHeight w:val="420"/>
        </w:trPr>
        <w:tc>
          <w:tcPr>
            <w:tcW w:w="4050" w:type="dxa"/>
          </w:tcPr>
          <w:p w14:paraId="4E653A7A" w14:textId="58AAB821" w:rsidR="00504EBC" w:rsidRDefault="00504EBC" w:rsidP="00504EB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14:paraId="1C8136B6" w14:textId="2866B224" w:rsidR="00504EBC" w:rsidRPr="00280A72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36,952</w:t>
            </w:r>
          </w:p>
        </w:tc>
        <w:tc>
          <w:tcPr>
            <w:tcW w:w="238" w:type="dxa"/>
          </w:tcPr>
          <w:p w14:paraId="241C962C" w14:textId="77777777" w:rsidR="00504EBC" w:rsidRPr="004A1D23" w:rsidRDefault="00504EBC" w:rsidP="005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B9D658" w14:textId="06CCD4FD" w:rsidR="00504EBC" w:rsidRPr="003A3281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37,36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F60EF4C" w14:textId="77777777" w:rsidR="00504EBC" w:rsidRPr="007D0794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C8FDDE" w14:textId="7B13B371" w:rsid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41C52">
              <w:rPr>
                <w:rFonts w:ascii="Angsana New" w:eastAsia="MS Mincho" w:hAnsi="Angsana New"/>
                <w:sz w:val="30"/>
                <w:szCs w:val="30"/>
              </w:rPr>
              <w:t>10,272</w:t>
            </w:r>
          </w:p>
        </w:tc>
        <w:tc>
          <w:tcPr>
            <w:tcW w:w="237" w:type="dxa"/>
          </w:tcPr>
          <w:p w14:paraId="1DBFFD86" w14:textId="77777777" w:rsidR="00504EBC" w:rsidRP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96DC948" w14:textId="3DD7E578" w:rsid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15,336</w:t>
            </w:r>
          </w:p>
        </w:tc>
      </w:tr>
      <w:tr w:rsidR="00504EBC" w:rsidRPr="00F87920" w14:paraId="43270107" w14:textId="77777777" w:rsidTr="00702962">
        <w:trPr>
          <w:trHeight w:val="420"/>
        </w:trPr>
        <w:tc>
          <w:tcPr>
            <w:tcW w:w="4050" w:type="dxa"/>
          </w:tcPr>
          <w:p w14:paraId="6BD925C8" w14:textId="19F0E68A" w:rsidR="00504EBC" w:rsidRPr="00F87920" w:rsidRDefault="00504EBC" w:rsidP="00504EB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14:paraId="048B49DE" w14:textId="50375595" w:rsidR="00504EBC" w:rsidRPr="00212D54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28,536</w:t>
            </w:r>
          </w:p>
        </w:tc>
        <w:tc>
          <w:tcPr>
            <w:tcW w:w="238" w:type="dxa"/>
          </w:tcPr>
          <w:p w14:paraId="6E9D85D0" w14:textId="77777777" w:rsidR="00504EBC" w:rsidRPr="004A1D23" w:rsidRDefault="00504EBC" w:rsidP="005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23774C" w14:textId="45CBEDF2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38,102</w:t>
            </w:r>
          </w:p>
        </w:tc>
        <w:tc>
          <w:tcPr>
            <w:tcW w:w="237" w:type="dxa"/>
          </w:tcPr>
          <w:p w14:paraId="67A46677" w14:textId="77777777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FBC47D" w14:textId="0778CA06" w:rsidR="00504EBC" w:rsidRPr="00C577DF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680D43">
              <w:rPr>
                <w:rFonts w:ascii="Angsana New" w:eastAsia="MS Mincho" w:hAnsi="Angsana New"/>
                <w:sz w:val="30"/>
                <w:szCs w:val="30"/>
              </w:rPr>
              <w:t>18,762</w:t>
            </w:r>
          </w:p>
        </w:tc>
        <w:tc>
          <w:tcPr>
            <w:tcW w:w="237" w:type="dxa"/>
          </w:tcPr>
          <w:p w14:paraId="5DADC068" w14:textId="77777777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BB3D2E" w14:textId="52D42C0D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26,257</w:t>
            </w:r>
          </w:p>
        </w:tc>
      </w:tr>
      <w:tr w:rsidR="00504EBC" w:rsidRPr="00F87920" w14:paraId="2EA7ADD4" w14:textId="77777777" w:rsidTr="00702962">
        <w:trPr>
          <w:trHeight w:val="420"/>
        </w:trPr>
        <w:tc>
          <w:tcPr>
            <w:tcW w:w="4050" w:type="dxa"/>
          </w:tcPr>
          <w:p w14:paraId="41F690C4" w14:textId="446AEB97" w:rsidR="00504EBC" w:rsidRPr="00F87920" w:rsidRDefault="00504EBC" w:rsidP="00504EB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14:paraId="2B1C756A" w14:textId="73D1DCCE" w:rsidR="00504EBC" w:rsidRPr="009727D4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80A72">
              <w:rPr>
                <w:rFonts w:ascii="Angsana New" w:eastAsia="MS Mincho" w:hAnsi="Angsana New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92</w:t>
            </w:r>
            <w:r w:rsidRPr="00280A72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352</w:t>
            </w:r>
          </w:p>
        </w:tc>
        <w:tc>
          <w:tcPr>
            <w:tcW w:w="238" w:type="dxa"/>
          </w:tcPr>
          <w:p w14:paraId="7DD11E8C" w14:textId="77777777" w:rsidR="00504EBC" w:rsidRPr="009727D4" w:rsidRDefault="00504EBC" w:rsidP="005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8DE628" w14:textId="49EB231A" w:rsidR="00504EBC" w:rsidRPr="009727D4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238</w:t>
            </w:r>
            <w:r w:rsidRPr="004C51AE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595</w:t>
            </w:r>
          </w:p>
        </w:tc>
        <w:tc>
          <w:tcPr>
            <w:tcW w:w="237" w:type="dxa"/>
          </w:tcPr>
          <w:p w14:paraId="10C36BC5" w14:textId="77777777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0A12E0" w14:textId="6F68DABD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41C5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93,899</w:t>
            </w:r>
          </w:p>
        </w:tc>
        <w:tc>
          <w:tcPr>
            <w:tcW w:w="237" w:type="dxa"/>
          </w:tcPr>
          <w:p w14:paraId="0182D898" w14:textId="77777777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BC020F" w14:textId="6BABF846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A328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112,1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75</w:t>
            </w:r>
          </w:p>
        </w:tc>
      </w:tr>
      <w:tr w:rsidR="00504EBC" w:rsidRPr="00F87920" w14:paraId="3DBB2C8D" w14:textId="77777777" w:rsidTr="000D3222">
        <w:trPr>
          <w:trHeight w:val="420"/>
        </w:trPr>
        <w:tc>
          <w:tcPr>
            <w:tcW w:w="4050" w:type="dxa"/>
          </w:tcPr>
          <w:p w14:paraId="28B004FE" w14:textId="30218395" w:rsidR="00504EBC" w:rsidRPr="00F87920" w:rsidRDefault="00504EBC" w:rsidP="00504EBC">
            <w:pPr>
              <w:spacing w:line="240" w:lineRule="auto"/>
              <w:ind w:left="247" w:hanging="2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ค่าใช้จ่ายในการขายและค่าใช้จ่าย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568C" w14:textId="604A5499" w:rsidR="00504EBC" w:rsidRPr="000D3222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21E7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4,013,128</w:t>
            </w:r>
          </w:p>
        </w:tc>
        <w:tc>
          <w:tcPr>
            <w:tcW w:w="238" w:type="dxa"/>
          </w:tcPr>
          <w:p w14:paraId="6B50FD44" w14:textId="77777777" w:rsidR="00504EBC" w:rsidRPr="004A1D23" w:rsidRDefault="00504EBC" w:rsidP="005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CD4367E" w14:textId="77777777" w:rsid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43B56FD" w14:textId="77777777" w:rsid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A5D71A" w14:textId="5385123C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D16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</w:t>
            </w:r>
            <w:r w:rsidRPr="00FD16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7" w:type="dxa"/>
          </w:tcPr>
          <w:p w14:paraId="6C39FC4D" w14:textId="77777777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8C315" w14:textId="1249F7B1" w:rsidR="00504EBC" w:rsidRPr="00241C52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41C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1,062,837</w:t>
            </w:r>
          </w:p>
        </w:tc>
        <w:tc>
          <w:tcPr>
            <w:tcW w:w="237" w:type="dxa"/>
          </w:tcPr>
          <w:p w14:paraId="4940D4D2" w14:textId="77777777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735707D7" w14:textId="77777777" w:rsid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CD4B7D7" w14:textId="77777777" w:rsidR="00504EBC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858477D" w14:textId="379DB34F" w:rsidR="00504EBC" w:rsidRPr="004A1D23" w:rsidRDefault="00504EBC" w:rsidP="005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0778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1,402,738</w:t>
            </w:r>
          </w:p>
        </w:tc>
      </w:tr>
      <w:bookmarkEnd w:id="5"/>
    </w:tbl>
    <w:p w14:paraId="6792D65C" w14:textId="77777777" w:rsidR="006C049F" w:rsidRDefault="006C049F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772F0D3" w14:textId="77777777" w:rsidR="006C049F" w:rsidRDefault="006C049F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9F8F690" w14:textId="2A95E5C8" w:rsidR="00DC794B" w:rsidRPr="00F87920" w:rsidRDefault="00DC794B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CF0D6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ภาษีเงินได้</w:t>
      </w:r>
    </w:p>
    <w:p w14:paraId="5F17F0F1" w14:textId="11A755E4" w:rsidR="00DC794B" w:rsidRPr="00F87920" w:rsidRDefault="00DC794B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96CF69" w14:textId="27EBD696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83616D" w14:textId="4D60A67C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2D5F1E">
        <w:rPr>
          <w:rFonts w:ascii="Angsana New" w:hAnsi="Angsana New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343D8DDB" w14:textId="77777777" w:rsidR="00EA69D4" w:rsidRPr="009758CF" w:rsidRDefault="00EA69D4" w:rsidP="00EA69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877DCC1" w14:textId="77777777" w:rsidR="00EA69D4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              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2AE5981E" w14:textId="77777777" w:rsidR="0087488D" w:rsidRDefault="0087488D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9E6CE9" w14:textId="2531937A" w:rsidR="00EA69D4" w:rsidRDefault="0061531D" w:rsidP="00615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1531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34105C">
        <w:rPr>
          <w:rFonts w:ascii="Angsana New" w:hAnsi="Angsana New"/>
          <w:spacing w:val="10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C027E4">
        <w:rPr>
          <w:rFonts w:ascii="Angsana New" w:hAnsi="Angsana New"/>
          <w:spacing w:val="-6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 หรือไม่ส่งผล</w:t>
      </w:r>
      <w:r w:rsidRPr="0061531D">
        <w:rPr>
          <w:rFonts w:ascii="Angsana New" w:hAnsi="Angsana New"/>
          <w:sz w:val="30"/>
          <w:szCs w:val="30"/>
          <w:cs/>
        </w:rPr>
        <w:t xml:space="preserve">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="00F436DE">
        <w:rPr>
          <w:rFonts w:ascii="Angsana New" w:hAnsi="Angsana New" w:hint="cs"/>
          <w:sz w:val="30"/>
          <w:szCs w:val="30"/>
          <w:cs/>
        </w:rPr>
        <w:t>และผลแตกต่างที่เกี่ยว</w:t>
      </w:r>
      <w:r w:rsidR="002265D6">
        <w:rPr>
          <w:rFonts w:ascii="Angsana New" w:hAnsi="Angsana New" w:hint="cs"/>
          <w:sz w:val="30"/>
          <w:szCs w:val="30"/>
          <w:cs/>
        </w:rPr>
        <w:t>ข้องกับเงินลงทุนในบริษัทย่อย</w:t>
      </w:r>
      <w:r w:rsidR="00845D06">
        <w:rPr>
          <w:rFonts w:ascii="Angsana New" w:hAnsi="Angsana New" w:hint="cs"/>
          <w:sz w:val="30"/>
          <w:szCs w:val="30"/>
          <w:cs/>
        </w:rPr>
        <w:t xml:space="preserve"> </w:t>
      </w:r>
      <w:r w:rsidR="002265D6">
        <w:rPr>
          <w:rFonts w:ascii="Angsana New" w:hAnsi="Angsana New" w:hint="cs"/>
          <w:sz w:val="30"/>
          <w:szCs w:val="30"/>
          <w:cs/>
        </w:rPr>
        <w:t>หากเป็นไปได้</w:t>
      </w:r>
      <w:r w:rsidR="0028274D">
        <w:rPr>
          <w:rFonts w:ascii="Angsana New" w:hAnsi="Angsana New" w:hint="cs"/>
          <w:sz w:val="30"/>
          <w:szCs w:val="30"/>
          <w:cs/>
        </w:rPr>
        <w:t>ว่าจะไม่มีการกลับรายการในอนาคตอันใกล้</w:t>
      </w:r>
    </w:p>
    <w:p w14:paraId="30E40717" w14:textId="77777777" w:rsidR="0061531D" w:rsidRPr="00F87920" w:rsidRDefault="0061531D" w:rsidP="00551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22C50056" w14:textId="7B802CEB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87920">
        <w:rPr>
          <w:rFonts w:ascii="Angsana New" w:hAnsi="Angsana New" w:hint="cs"/>
          <w:sz w:val="30"/>
          <w:szCs w:val="30"/>
        </w:rPr>
        <w:t xml:space="preserve">           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Pr="002D5F1E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Pr="00F87920">
        <w:rPr>
          <w:rFonts w:ascii="Angsana New" w:hAnsi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AAA6F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3BFB5" w14:textId="66870B84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    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           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5D1BC83" w14:textId="3A39ED91" w:rsidR="00EF6C81" w:rsidRPr="00F87920" w:rsidRDefault="00EF6C81" w:rsidP="00EF6C8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19A67" w14:textId="77777777" w:rsidR="00EF6C81" w:rsidRPr="00F87920" w:rsidRDefault="00EF6C81">
      <w:pPr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</w:rPr>
        <w:br w:type="page"/>
      </w: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522"/>
        <w:gridCol w:w="37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F87920" w14:paraId="3E9E1F4F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3483267E" w14:textId="1A63DAE7" w:rsidR="002B3AF8" w:rsidRPr="00F87920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560" w:type="dxa"/>
            <w:gridSpan w:val="2"/>
          </w:tcPr>
          <w:p w14:paraId="26687A8E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13257B4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14:paraId="535B5E1F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3369AE8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14:paraId="10E1B9B5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34468" w:rsidRPr="00F87920" w14:paraId="6CD0107B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5323E946" w14:textId="77777777" w:rsidR="00934468" w:rsidRPr="00F87920" w:rsidRDefault="00934468" w:rsidP="009344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dxa"/>
            <w:gridSpan w:val="2"/>
          </w:tcPr>
          <w:p w14:paraId="23B8F886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A22FB35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B0BE183" w14:textId="18C81081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1D766D0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0F8FF5BC" w14:textId="51301A80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20D2DB4E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5434070B" w14:textId="29CBA85E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AFF0450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545570AA" w14:textId="757BCC91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0600B" w:rsidRPr="00F87920" w14:paraId="52DF39F6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  <w:vAlign w:val="bottom"/>
          </w:tcPr>
          <w:p w14:paraId="05154004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dxa"/>
            <w:gridSpan w:val="2"/>
          </w:tcPr>
          <w:p w14:paraId="1B457A59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3737834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14:paraId="0FD754DC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D5D" w:rsidRPr="00F87920" w14:paraId="6A8DC1B5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0CB4FF3C" w14:textId="3ADDEF0F" w:rsidR="009B1D5D" w:rsidRPr="009B1D5D" w:rsidRDefault="009B1D5D" w:rsidP="0065072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B1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60" w:type="dxa"/>
            <w:gridSpan w:val="2"/>
          </w:tcPr>
          <w:p w14:paraId="16B0526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555F65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4DD80E91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B3BBE5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2E3C3D9F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14D94C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32E11EF6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DA1DB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65E703E8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468" w:rsidRPr="00F87920" w14:paraId="52BD0F34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749E0AB4" w14:textId="2E1BB4D8" w:rsidR="00934468" w:rsidRPr="00BC5701" w:rsidRDefault="00934468" w:rsidP="009344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C57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 w:rsidRPr="00BC57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560" w:type="dxa"/>
            <w:gridSpan w:val="2"/>
          </w:tcPr>
          <w:p w14:paraId="6E0D8EDA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92E3DF4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1E0B7DC1" w14:textId="6540A2D4" w:rsidR="00934468" w:rsidRPr="00073246" w:rsidRDefault="001E6013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4,884</w:t>
            </w:r>
          </w:p>
        </w:tc>
        <w:tc>
          <w:tcPr>
            <w:tcW w:w="238" w:type="dxa"/>
          </w:tcPr>
          <w:p w14:paraId="39E40CDC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CCE3327" w14:textId="34D0A0CF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0732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7" w:type="dxa"/>
          </w:tcPr>
          <w:p w14:paraId="0D8D5A34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2CA3A43" w14:textId="145E3642" w:rsidR="00934468" w:rsidRPr="004E7585" w:rsidRDefault="004E7585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4E7585">
              <w:rPr>
                <w:rFonts w:ascii="Angsana New" w:hAnsi="Angsana New"/>
                <w:sz w:val="30"/>
                <w:szCs w:val="30"/>
              </w:rPr>
              <w:t>8</w:t>
            </w:r>
            <w:r w:rsidR="00FD2865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7" w:type="dxa"/>
          </w:tcPr>
          <w:p w14:paraId="2329C6C0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14BA8640" w14:textId="43887066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6,894</w:t>
            </w:r>
          </w:p>
        </w:tc>
      </w:tr>
      <w:tr w:rsidR="00934468" w:rsidRPr="00F87920" w14:paraId="0CF17E97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21C5611B" w14:textId="7EACCFEE" w:rsidR="00934468" w:rsidRDefault="00C72A2A" w:rsidP="0093446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2A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560" w:type="dxa"/>
            <w:gridSpan w:val="2"/>
          </w:tcPr>
          <w:p w14:paraId="2C2B02F4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91D22AF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</w:tcPr>
          <w:p w14:paraId="3DC85776" w14:textId="12B13367" w:rsidR="00934468" w:rsidRPr="00073246" w:rsidRDefault="004E7585" w:rsidP="00CB3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38" w:type="dxa"/>
          </w:tcPr>
          <w:p w14:paraId="49D01312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4E788523" w14:textId="5BB54C6A" w:rsidR="00934468" w:rsidRPr="00E410E4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07324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3,469</w:t>
            </w:r>
            <w:r w:rsidRPr="000732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0986344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14:paraId="7124C91E" w14:textId="648FC4E2" w:rsidR="00934468" w:rsidRPr="005110BF" w:rsidRDefault="002702A2" w:rsidP="005356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37" w:type="dxa"/>
          </w:tcPr>
          <w:p w14:paraId="2B44848E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14:paraId="7E9DF5F4" w14:textId="72EA255C" w:rsidR="00934468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(3,039)</w:t>
            </w:r>
          </w:p>
        </w:tc>
      </w:tr>
      <w:tr w:rsidR="00934468" w:rsidRPr="00F87920" w14:paraId="397978F9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3A93A81A" w14:textId="49A1A979" w:rsidR="00934468" w:rsidRDefault="00934468" w:rsidP="0093446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60" w:type="dxa"/>
            <w:gridSpan w:val="2"/>
          </w:tcPr>
          <w:p w14:paraId="4DA4C868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5A92B40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05ED1E8E" w14:textId="532162A5" w:rsidR="00934468" w:rsidRPr="0085566A" w:rsidRDefault="00E40BF4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6A">
              <w:rPr>
                <w:rFonts w:ascii="Angsana New" w:hAnsi="Angsana New"/>
                <w:b/>
                <w:bCs/>
                <w:sz w:val="30"/>
                <w:szCs w:val="30"/>
              </w:rPr>
              <w:t>5,046</w:t>
            </w:r>
          </w:p>
        </w:tc>
        <w:tc>
          <w:tcPr>
            <w:tcW w:w="238" w:type="dxa"/>
          </w:tcPr>
          <w:p w14:paraId="74B9DB11" w14:textId="77777777" w:rsidR="00934468" w:rsidRPr="006E0E6F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1915FED5" w14:textId="4968232A" w:rsidR="00934468" w:rsidRPr="006E0E6F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E6F">
              <w:rPr>
                <w:rFonts w:ascii="Angsana New" w:hAnsi="Angsana New"/>
                <w:b/>
                <w:bCs/>
                <w:sz w:val="30"/>
                <w:szCs w:val="30"/>
              </w:rPr>
              <w:t>8,654</w:t>
            </w:r>
          </w:p>
        </w:tc>
        <w:tc>
          <w:tcPr>
            <w:tcW w:w="237" w:type="dxa"/>
          </w:tcPr>
          <w:p w14:paraId="7BDDFB54" w14:textId="77777777" w:rsidR="00934468" w:rsidRPr="006E0E6F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0DFFD070" w14:textId="5D4184D2" w:rsidR="00934468" w:rsidRPr="004E7585" w:rsidRDefault="004E7585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585">
              <w:rPr>
                <w:rFonts w:ascii="Angsana New" w:hAnsi="Angsana New"/>
                <w:b/>
                <w:bCs/>
                <w:sz w:val="30"/>
                <w:szCs w:val="30"/>
              </w:rPr>
              <w:t>1,034</w:t>
            </w:r>
          </w:p>
        </w:tc>
        <w:tc>
          <w:tcPr>
            <w:tcW w:w="237" w:type="dxa"/>
          </w:tcPr>
          <w:p w14:paraId="29EC032C" w14:textId="77777777" w:rsidR="00934468" w:rsidRPr="006E0E6F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5E428872" w14:textId="1E796DE9" w:rsidR="00934468" w:rsidRPr="006E0E6F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3,855</w:t>
            </w:r>
          </w:p>
        </w:tc>
      </w:tr>
      <w:tr w:rsidR="00934468" w:rsidRPr="00F87920" w14:paraId="3FD9E47B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2265BB6B" w14:textId="004D9A39" w:rsidR="00934468" w:rsidRPr="00F87920" w:rsidRDefault="00934468" w:rsidP="009344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0" w:type="dxa"/>
            <w:gridSpan w:val="2"/>
          </w:tcPr>
          <w:p w14:paraId="33D3B7B6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3B91AA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4500AB6" w14:textId="42D22EFB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B7CDCC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4F5ED151" w14:textId="66567E9B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90F1D6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A9A5750" w14:textId="3385C6AF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147739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322E9369" w14:textId="251F2B83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468" w:rsidRPr="00F87920" w14:paraId="085A46A7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77627270" w14:textId="77777777" w:rsidR="00934468" w:rsidRPr="00F87920" w:rsidRDefault="00934468" w:rsidP="009344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60" w:type="dxa"/>
            <w:gridSpan w:val="2"/>
          </w:tcPr>
          <w:p w14:paraId="16CD215C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8584D6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B45EB58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627480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1C0AB2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33157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18DF5A" w14:textId="77777777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D4634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9BB0FCF" w14:textId="77777777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468" w:rsidRPr="00F87920" w14:paraId="772627F6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0A552EF7" w14:textId="77777777" w:rsidR="00934468" w:rsidRPr="00F87920" w:rsidRDefault="00934468" w:rsidP="0093446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C57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60" w:type="dxa"/>
            <w:gridSpan w:val="2"/>
          </w:tcPr>
          <w:p w14:paraId="00F77959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F706FA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0FD36EC7" w14:textId="2218EA14" w:rsidR="00934468" w:rsidRPr="00F87920" w:rsidRDefault="001E6013" w:rsidP="00F77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E6013">
              <w:rPr>
                <w:rFonts w:ascii="Angsana New" w:hAnsi="Angsana New"/>
                <w:sz w:val="30"/>
                <w:szCs w:val="30"/>
              </w:rPr>
              <w:t>11,608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3D4D91FC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3E64FE4" w14:textId="6A4E5A8E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(5,969)</w:t>
            </w:r>
          </w:p>
        </w:tc>
        <w:tc>
          <w:tcPr>
            <w:tcW w:w="237" w:type="dxa"/>
          </w:tcPr>
          <w:p w14:paraId="1593D02C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2A5E280" w14:textId="5C3B2D29" w:rsidR="00934468" w:rsidRPr="00F87920" w:rsidRDefault="003C2F35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C2F35">
              <w:rPr>
                <w:rFonts w:ascii="Angsana New" w:hAnsi="Angsana New"/>
                <w:sz w:val="30"/>
                <w:szCs w:val="30"/>
              </w:rPr>
              <w:t>4,222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0EF4363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45F8DC3F" w14:textId="7572F178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(3,002)</w:t>
            </w:r>
          </w:p>
        </w:tc>
      </w:tr>
      <w:tr w:rsidR="00934468" w:rsidRPr="00F87920" w14:paraId="07F4BABB" w14:textId="77777777" w:rsidTr="00C72A2A">
        <w:trPr>
          <w:gridAfter w:val="1"/>
          <w:wAfter w:w="247" w:type="dxa"/>
          <w:trHeight w:hRule="exact" w:val="374"/>
        </w:trPr>
        <w:tc>
          <w:tcPr>
            <w:tcW w:w="3420" w:type="dxa"/>
            <w:gridSpan w:val="2"/>
          </w:tcPr>
          <w:p w14:paraId="0DD808B9" w14:textId="17D0E6DE" w:rsidR="00934468" w:rsidRPr="00F87920" w:rsidRDefault="00934468" w:rsidP="0093446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7302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60" w:type="dxa"/>
            <w:gridSpan w:val="2"/>
          </w:tcPr>
          <w:p w14:paraId="33D35A87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44C528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4C80C0" w14:textId="54A8EB4C" w:rsidR="00934468" w:rsidRPr="0085566A" w:rsidRDefault="00A66AE1" w:rsidP="0085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6A">
              <w:rPr>
                <w:rFonts w:ascii="Angsana New" w:hAnsi="Angsana New"/>
                <w:b/>
                <w:bCs/>
                <w:sz w:val="30"/>
                <w:szCs w:val="30"/>
              </w:rPr>
              <w:t>(6,562)</w:t>
            </w:r>
          </w:p>
        </w:tc>
        <w:tc>
          <w:tcPr>
            <w:tcW w:w="238" w:type="dxa"/>
          </w:tcPr>
          <w:p w14:paraId="74F40AD5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50795A" w14:textId="7E4E6388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237" w:type="dxa"/>
          </w:tcPr>
          <w:p w14:paraId="174C41CC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84E940" w14:textId="4A8C0C8F" w:rsidR="00934468" w:rsidRPr="00F87920" w:rsidRDefault="00467ABA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7ABA">
              <w:rPr>
                <w:rFonts w:ascii="Angsana New" w:hAnsi="Angsana New"/>
                <w:b/>
                <w:bCs/>
                <w:sz w:val="30"/>
                <w:szCs w:val="30"/>
              </w:rPr>
              <w:t>(3,188)</w:t>
            </w:r>
          </w:p>
        </w:tc>
        <w:tc>
          <w:tcPr>
            <w:tcW w:w="237" w:type="dxa"/>
          </w:tcPr>
          <w:p w14:paraId="7CF53AA7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D802EA" w14:textId="71002A19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tr w:rsidR="00190E5A" w:rsidRPr="007F015A" w14:paraId="59CD12EC" w14:textId="77777777" w:rsidTr="00813D59">
        <w:tc>
          <w:tcPr>
            <w:tcW w:w="9708" w:type="dxa"/>
            <w:gridSpan w:val="23"/>
          </w:tcPr>
          <w:p w14:paraId="0A257383" w14:textId="77777777" w:rsidR="00190E5A" w:rsidRPr="007F015A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90E5A" w:rsidRPr="00F87920" w14:paraId="6CA4770B" w14:textId="77777777" w:rsidTr="00840E0D">
        <w:tc>
          <w:tcPr>
            <w:tcW w:w="2898" w:type="dxa"/>
          </w:tcPr>
          <w:p w14:paraId="52AC44BD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35D5F854" w14:textId="6861CDAD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0E5A" w:rsidRPr="00F87920" w14:paraId="1BDBFE20" w14:textId="77777777">
        <w:tc>
          <w:tcPr>
            <w:tcW w:w="2898" w:type="dxa"/>
          </w:tcPr>
          <w:p w14:paraId="7C77DA9A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1" w:type="dxa"/>
            <w:gridSpan w:val="10"/>
          </w:tcPr>
          <w:p w14:paraId="4C290D06" w14:textId="1EA04906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344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E582E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11"/>
          </w:tcPr>
          <w:p w14:paraId="2ACD2A49" w14:textId="4C8804D5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3446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0E5A" w:rsidRPr="00F87920" w14:paraId="75FADF42" w14:textId="77777777" w:rsidTr="00840E0D">
        <w:tc>
          <w:tcPr>
            <w:tcW w:w="2898" w:type="dxa"/>
          </w:tcPr>
          <w:p w14:paraId="61B0CFAA" w14:textId="4349289C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71B95E2" w14:textId="1C2DF6FD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270" w:type="dxa"/>
            <w:gridSpan w:val="2"/>
          </w:tcPr>
          <w:p w14:paraId="5851D2DF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1391B2" w14:textId="08BE9627" w:rsidR="00190E5A" w:rsidRPr="00F87920" w:rsidRDefault="00F779EB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47C94DF4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0C05FE3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3F2B3D90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8E59CB1" w14:textId="67BC6DC6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270" w:type="dxa"/>
          </w:tcPr>
          <w:p w14:paraId="1BB93B46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C23A168" w14:textId="654F898A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6DF3D65D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3E73A7D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190E5A" w:rsidRPr="00F87920" w14:paraId="0BDC681C" w14:textId="77777777" w:rsidTr="00840E0D">
        <w:tc>
          <w:tcPr>
            <w:tcW w:w="2898" w:type="dxa"/>
          </w:tcPr>
          <w:p w14:paraId="3453E65B" w14:textId="6D8E88E9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11B902CF" w14:textId="7E0EE32B" w:rsidR="00190E5A" w:rsidRPr="00F87920" w:rsidRDefault="00F779EB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190E5A"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01AD7933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0F3D44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EAE4C33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FADF9B3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0511234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1344E59" w14:textId="07B5E26F" w:rsidR="00190E5A" w:rsidRPr="00F87920" w:rsidRDefault="00F779EB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190E5A"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EAE971A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0AE7BA82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6EABCA7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654520C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90E5A" w:rsidRPr="00F87920" w14:paraId="42FA6EB3" w14:textId="77777777" w:rsidTr="00840E0D">
        <w:tc>
          <w:tcPr>
            <w:tcW w:w="2898" w:type="dxa"/>
          </w:tcPr>
          <w:p w14:paraId="2192B42B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14169FBA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E5A" w:rsidRPr="00F87920" w14:paraId="102535C6" w14:textId="77777777" w:rsidTr="00840E0D">
        <w:tc>
          <w:tcPr>
            <w:tcW w:w="2898" w:type="dxa"/>
          </w:tcPr>
          <w:p w14:paraId="3BFC1B69" w14:textId="26FAD2E4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51B46EA6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05B88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853EA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C07EAF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7DC8AB08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644BD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0697B50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092B2F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BCA68C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F22E87F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93E252E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23BBA0E8" w14:textId="77777777" w:rsidTr="00840E0D">
        <w:tc>
          <w:tcPr>
            <w:tcW w:w="2898" w:type="dxa"/>
          </w:tcPr>
          <w:p w14:paraId="1C75917C" w14:textId="7513A072" w:rsidR="00190E5A" w:rsidRPr="002F0BD5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0BD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C65B3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F0BD5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</w:p>
        </w:tc>
        <w:tc>
          <w:tcPr>
            <w:tcW w:w="900" w:type="dxa"/>
            <w:gridSpan w:val="2"/>
          </w:tcPr>
          <w:p w14:paraId="655B0E52" w14:textId="4FC09C2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1415C8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3882AE4" w14:textId="0DB0B94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E26A55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0E162250" w14:textId="23DDC3E4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0BF7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61EABF59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BB9127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07BC4B28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9BE3A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07A026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468" w:rsidRPr="00F87920" w14:paraId="58BCA9E9" w14:textId="77777777" w:rsidTr="00840E0D">
        <w:trPr>
          <w:trHeight w:val="335"/>
        </w:trPr>
        <w:tc>
          <w:tcPr>
            <w:tcW w:w="2898" w:type="dxa"/>
          </w:tcPr>
          <w:p w14:paraId="7018BC8B" w14:textId="163CC85D" w:rsidR="00934468" w:rsidRPr="002F0BD5" w:rsidRDefault="00934468" w:rsidP="0093446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0B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30C3B" w:rsidRPr="002F0BD5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0061FA7" w14:textId="7B7129F6" w:rsidR="00934468" w:rsidRPr="00F87920" w:rsidRDefault="00ED3A7B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F3CE7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5F90697" w14:textId="77777777" w:rsidR="00934468" w:rsidRPr="00F87920" w:rsidRDefault="00934468" w:rsidP="00934468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D7E75D2" w14:textId="6D8036FF" w:rsidR="00934468" w:rsidRPr="00F87920" w:rsidRDefault="00EF3CE7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377ACBCE" w14:textId="3A73BC4E" w:rsidR="00934468" w:rsidRPr="00F87920" w:rsidRDefault="00934468" w:rsidP="00934468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7CE96F48" w14:textId="02FDA64D" w:rsidR="00934468" w:rsidRPr="00F87920" w:rsidRDefault="00ED3A7B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F3CE7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25F0802" w14:textId="77777777" w:rsidR="00934468" w:rsidRPr="00F87920" w:rsidRDefault="00934468" w:rsidP="00934468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32C2E91A" w14:textId="72AD5C98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10,55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9" w:type="dxa"/>
            <w:gridSpan w:val="2"/>
          </w:tcPr>
          <w:p w14:paraId="7A756302" w14:textId="77777777" w:rsidR="00934468" w:rsidRPr="00F87920" w:rsidRDefault="00934468" w:rsidP="00934468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04643865" w14:textId="6F3444A2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(2,112)</w:t>
            </w:r>
          </w:p>
        </w:tc>
        <w:tc>
          <w:tcPr>
            <w:tcW w:w="263" w:type="dxa"/>
          </w:tcPr>
          <w:p w14:paraId="13D42720" w14:textId="77777777" w:rsidR="00934468" w:rsidRPr="00F87920" w:rsidRDefault="00934468" w:rsidP="00934468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CEDC573" w14:textId="22EB13A1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8,445</w:t>
            </w:r>
          </w:p>
        </w:tc>
      </w:tr>
      <w:tr w:rsidR="00190E5A" w:rsidRPr="00F87920" w14:paraId="024DC7D7" w14:textId="77777777" w:rsidTr="00767490">
        <w:trPr>
          <w:trHeight w:val="335"/>
        </w:trPr>
        <w:tc>
          <w:tcPr>
            <w:tcW w:w="2898" w:type="dxa"/>
          </w:tcPr>
          <w:p w14:paraId="416B003E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0F51EAB" w14:textId="77777777" w:rsidR="00190E5A" w:rsidRPr="00E410E4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A65F4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7A25335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ECA01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44787994" w14:textId="77777777" w:rsidR="00190E5A" w:rsidRPr="0076749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D0E49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779F976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D63EFC6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DF2327B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F87715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A13526B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8CF4761" w14:textId="7E0F40BE" w:rsidR="009E3C29" w:rsidRPr="00F87920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786B5" w14:textId="77777777" w:rsidR="009A5276" w:rsidRDefault="009A5276">
      <w: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F87920" w14:paraId="0FC6EBEE" w14:textId="77777777" w:rsidTr="009E3C29">
        <w:tc>
          <w:tcPr>
            <w:tcW w:w="2338" w:type="pct"/>
          </w:tcPr>
          <w:p w14:paraId="22F2381F" w14:textId="330A43CB" w:rsidR="009E3C29" w:rsidRPr="00F87920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415FB59C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F87920" w14:paraId="7C3AA4BD" w14:textId="77777777" w:rsidTr="00EE14B9">
        <w:tc>
          <w:tcPr>
            <w:tcW w:w="2338" w:type="pct"/>
          </w:tcPr>
          <w:p w14:paraId="5D55BD29" w14:textId="77777777" w:rsidR="009E3C29" w:rsidRPr="00F87920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3D46B479" w14:textId="6E437216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="00B22CD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34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C8652FB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82A5CE6" w14:textId="44896ED0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93446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9E3C29" w:rsidRPr="00F87920" w14:paraId="174EBBDE" w14:textId="77777777" w:rsidTr="00EE14B9">
        <w:tc>
          <w:tcPr>
            <w:tcW w:w="2338" w:type="pct"/>
          </w:tcPr>
          <w:p w14:paraId="70CEE7E9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CA3BC39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078A3C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31128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A03562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52CCBF0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6298A022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44326A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F87920" w14:paraId="762AC492" w14:textId="77777777" w:rsidTr="00EE14B9">
        <w:tc>
          <w:tcPr>
            <w:tcW w:w="2338" w:type="pct"/>
          </w:tcPr>
          <w:p w14:paraId="4289DF55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4995BF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802A05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F2A2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31906173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AF73F5D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A468A4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F34C308" w14:textId="79E0C3A0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468" w:rsidRPr="00F87920" w14:paraId="4F51DC62" w14:textId="77777777" w:rsidTr="00EE14B9">
        <w:tc>
          <w:tcPr>
            <w:tcW w:w="2338" w:type="pct"/>
          </w:tcPr>
          <w:p w14:paraId="61C41DDB" w14:textId="460CF4D5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D5932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14:paraId="3BBA4E7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6151B8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188F0E9" w14:textId="3252FC71" w:rsidR="00934468" w:rsidRPr="00F87920" w:rsidRDefault="004D4321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D4321">
              <w:rPr>
                <w:rFonts w:ascii="Angsana New" w:hAnsi="Angsana New"/>
                <w:sz w:val="30"/>
                <w:szCs w:val="30"/>
              </w:rPr>
              <w:t>(115,724)</w:t>
            </w:r>
          </w:p>
        </w:tc>
        <w:tc>
          <w:tcPr>
            <w:tcW w:w="146" w:type="pct"/>
          </w:tcPr>
          <w:p w14:paraId="6D8EF83A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0D5C441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D6BCC4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0148C2A" w14:textId="31A9B894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4592A">
              <w:rPr>
                <w:rFonts w:ascii="Angsana New" w:hAnsi="Angsana New"/>
                <w:sz w:val="30"/>
                <w:szCs w:val="30"/>
              </w:rPr>
              <w:t>87,193</w:t>
            </w:r>
          </w:p>
        </w:tc>
      </w:tr>
      <w:tr w:rsidR="00934468" w:rsidRPr="00F87920" w14:paraId="66F314AC" w14:textId="77777777" w:rsidTr="00FB568C">
        <w:tc>
          <w:tcPr>
            <w:tcW w:w="2338" w:type="pct"/>
          </w:tcPr>
          <w:p w14:paraId="12806D20" w14:textId="77777777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63E73013" w14:textId="35611B2C" w:rsidR="00934468" w:rsidRPr="00F87920" w:rsidRDefault="004D1040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D1040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372C45BC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7C084D" w14:textId="3254E965" w:rsidR="00934468" w:rsidRPr="00480BF5" w:rsidRDefault="007C79CF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7C79CF">
              <w:rPr>
                <w:rFonts w:ascii="Angsana New" w:hAnsi="Angsana New"/>
                <w:sz w:val="30"/>
                <w:szCs w:val="30"/>
              </w:rPr>
              <w:t>(23,145)</w:t>
            </w:r>
          </w:p>
        </w:tc>
        <w:tc>
          <w:tcPr>
            <w:tcW w:w="146" w:type="pct"/>
          </w:tcPr>
          <w:p w14:paraId="095744FF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3FEA800" w14:textId="3B7460D4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B7FFF24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486BB45C" w14:textId="520275A5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</w:tr>
      <w:tr w:rsidR="00934468" w:rsidRPr="00F87920" w14:paraId="54B1A10B" w14:textId="77777777" w:rsidTr="00FB568C">
        <w:tc>
          <w:tcPr>
            <w:tcW w:w="2338" w:type="pct"/>
          </w:tcPr>
          <w:p w14:paraId="67701927" w14:textId="18282512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68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7F1ED9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B568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F1ED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D5932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</w:t>
            </w:r>
            <w:r w:rsidRPr="00FB568C">
              <w:rPr>
                <w:rFonts w:ascii="Angsana New" w:hAnsi="Angsana New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484" w:type="pct"/>
          </w:tcPr>
          <w:p w14:paraId="5281E7AD" w14:textId="77777777" w:rsidR="00934468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A1B103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109FC6" w14:textId="75BA6C49" w:rsidR="00934468" w:rsidRPr="00480BF5" w:rsidRDefault="00772166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72166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46" w:type="pct"/>
          </w:tcPr>
          <w:p w14:paraId="12CE470C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E886237" w14:textId="77777777" w:rsidR="00934468" w:rsidRPr="00180BDB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2C9D11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925AC9" w14:textId="0CB27A28" w:rsidR="00934468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 xml:space="preserve">(121) </w:t>
            </w:r>
          </w:p>
        </w:tc>
      </w:tr>
      <w:tr w:rsidR="00934468" w:rsidRPr="00F87920" w14:paraId="474FE465" w14:textId="77777777" w:rsidTr="00EE14B9">
        <w:tc>
          <w:tcPr>
            <w:tcW w:w="2338" w:type="pct"/>
          </w:tcPr>
          <w:p w14:paraId="166CEFDD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6C3AC1E8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2DCC35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FC885" w14:textId="25E6935E" w:rsidR="00934468" w:rsidRPr="00480BF5" w:rsidRDefault="00052B42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</w:t>
            </w:r>
            <w:r w:rsidR="00BE6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7BC8A28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0CF353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DFAC58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E362BD" w14:textId="3A3AD7A4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910</w:t>
            </w:r>
            <w:r w:rsidRPr="00480B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4468" w:rsidRPr="00F87920" w14:paraId="59BE9E54" w14:textId="77777777" w:rsidTr="00EE14B9">
        <w:tc>
          <w:tcPr>
            <w:tcW w:w="2338" w:type="pct"/>
          </w:tcPr>
          <w:p w14:paraId="5EF9DAB8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3248B17E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CDF0C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9B29D5" w14:textId="76359624" w:rsidR="00934468" w:rsidRPr="00480BF5" w:rsidRDefault="001B1B61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1B1B61">
              <w:rPr>
                <w:rFonts w:ascii="Angsana New" w:hAnsi="Angsana New"/>
                <w:sz w:val="30"/>
                <w:szCs w:val="30"/>
              </w:rPr>
              <w:t>(</w:t>
            </w:r>
            <w:r w:rsidR="00052B42">
              <w:rPr>
                <w:rFonts w:ascii="Angsana New" w:hAnsi="Angsana New"/>
                <w:sz w:val="30"/>
                <w:szCs w:val="30"/>
              </w:rPr>
              <w:t>2,410</w:t>
            </w:r>
            <w:r w:rsidRPr="001B1B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7A0AFEA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A896E2F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4FA8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1C1E2E" w14:textId="17B763B6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(10,790)</w:t>
            </w:r>
          </w:p>
        </w:tc>
      </w:tr>
      <w:tr w:rsidR="00934468" w:rsidRPr="00F87920" w14:paraId="7603132E" w14:textId="77777777" w:rsidTr="00A31CCC">
        <w:tc>
          <w:tcPr>
            <w:tcW w:w="2338" w:type="pct"/>
          </w:tcPr>
          <w:p w14:paraId="00CCF1A2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515E83A8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ED9987" w14:textId="77777777" w:rsidR="00934468" w:rsidRPr="00F87920" w:rsidRDefault="00934468" w:rsidP="00934468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2798A7" w14:textId="13D5C584" w:rsidR="00934468" w:rsidRPr="00480BF5" w:rsidRDefault="00990FE2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772D">
              <w:rPr>
                <w:rFonts w:ascii="Angsana New" w:hAnsi="Angsana New"/>
                <w:sz w:val="30"/>
                <w:szCs w:val="30"/>
              </w:rPr>
              <w:t>1,647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117F285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EBFA678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22562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0E7A3" w14:textId="47738BBC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(5,962)</w:t>
            </w:r>
          </w:p>
        </w:tc>
      </w:tr>
      <w:tr w:rsidR="00934468" w:rsidRPr="00F87920" w14:paraId="36726934" w14:textId="77777777" w:rsidTr="003E21D8">
        <w:tc>
          <w:tcPr>
            <w:tcW w:w="2338" w:type="pct"/>
          </w:tcPr>
          <w:p w14:paraId="6F03CA0A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7F6AC50F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84" w:type="pct"/>
          </w:tcPr>
          <w:p w14:paraId="3E16D227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88E5D5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AE5D0AD" w14:textId="0F235E78" w:rsidR="00934468" w:rsidRPr="003E21D8" w:rsidRDefault="007B7226" w:rsidP="00D4365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B7226">
              <w:rPr>
                <w:rFonts w:ascii="Angsana New" w:hAnsi="Angsana New"/>
                <w:sz w:val="30"/>
                <w:szCs w:val="30"/>
              </w:rPr>
              <w:t>18,1</w:t>
            </w:r>
            <w:r w:rsidR="00412AB3">
              <w:rPr>
                <w:rFonts w:ascii="Angsana New" w:hAnsi="Angsana New"/>
                <w:sz w:val="30"/>
                <w:szCs w:val="30"/>
              </w:rPr>
              <w:t>6</w:t>
            </w:r>
            <w:r w:rsidR="00BE6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D8374CE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24FBB3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D8B4FC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E39CA1C" w14:textId="77777777" w:rsidR="00934468" w:rsidRPr="00480BF5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6A4D66EC" w14:textId="7A0B60AC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 xml:space="preserve">       6,49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34468" w:rsidRPr="00F87920" w14:paraId="70F53099" w14:textId="77777777" w:rsidTr="00E10A67">
        <w:tc>
          <w:tcPr>
            <w:tcW w:w="2338" w:type="pct"/>
          </w:tcPr>
          <w:p w14:paraId="638FD934" w14:textId="456654A6" w:rsidR="00934468" w:rsidRPr="00F87920" w:rsidRDefault="00C72A2A" w:rsidP="0093446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2A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484" w:type="pct"/>
          </w:tcPr>
          <w:p w14:paraId="208C9049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8805AE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4EB0CA" w14:textId="38C02A3C" w:rsidR="00934468" w:rsidRPr="00480BF5" w:rsidRDefault="008A195E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A195E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6" w:type="pct"/>
          </w:tcPr>
          <w:p w14:paraId="31E1014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FFB2770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24A5F8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FFC9FF" w14:textId="0F4D83B2" w:rsidR="00934468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480BF5">
              <w:rPr>
                <w:rFonts w:ascii="Angsana New" w:hAnsi="Angsana New"/>
                <w:sz w:val="30"/>
                <w:szCs w:val="30"/>
              </w:rPr>
              <w:t>(3,469)</w:t>
            </w:r>
          </w:p>
        </w:tc>
      </w:tr>
      <w:tr w:rsidR="00934468" w:rsidRPr="00F87920" w14:paraId="4C72B29E" w14:textId="77777777" w:rsidTr="00731FDF">
        <w:tc>
          <w:tcPr>
            <w:tcW w:w="2338" w:type="pct"/>
          </w:tcPr>
          <w:p w14:paraId="41BC0CCA" w14:textId="77777777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64376E0" w14:textId="6E4340B0" w:rsidR="00934468" w:rsidRPr="00F87920" w:rsidRDefault="00020F91" w:rsidP="00020F9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5.67</w:t>
            </w:r>
          </w:p>
        </w:tc>
        <w:tc>
          <w:tcPr>
            <w:tcW w:w="149" w:type="pct"/>
          </w:tcPr>
          <w:p w14:paraId="453452E1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5C63F9" w14:textId="699CA3EB" w:rsidR="00934468" w:rsidRPr="00480BF5" w:rsidRDefault="008A195E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A195E">
              <w:rPr>
                <w:rFonts w:ascii="Angsana New" w:hAnsi="Angsana New"/>
                <w:b/>
                <w:bCs/>
                <w:sz w:val="30"/>
                <w:szCs w:val="30"/>
              </w:rPr>
              <w:t>(6,562)</w:t>
            </w:r>
          </w:p>
        </w:tc>
        <w:tc>
          <w:tcPr>
            <w:tcW w:w="146" w:type="pct"/>
          </w:tcPr>
          <w:p w14:paraId="0A73FFF5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F2F0BD5" w14:textId="6D2751DF" w:rsidR="00934468" w:rsidRPr="00F87920" w:rsidRDefault="00C5207F" w:rsidP="00C5207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934468">
              <w:rPr>
                <w:rFonts w:ascii="Angsana New" w:hAnsi="Angsana New"/>
                <w:b/>
                <w:bCs/>
                <w:sz w:val="30"/>
                <w:szCs w:val="30"/>
              </w:rPr>
              <w:t>3.08</w:t>
            </w:r>
          </w:p>
        </w:tc>
        <w:tc>
          <w:tcPr>
            <w:tcW w:w="146" w:type="pct"/>
          </w:tcPr>
          <w:p w14:paraId="6AE5BC33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71D7DB" w14:textId="57749B0B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F5"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</w:tr>
    </w:tbl>
    <w:p w14:paraId="3183FB9E" w14:textId="77777777" w:rsidR="009B1D5D" w:rsidRPr="00A72F7E" w:rsidRDefault="009B1D5D">
      <w:pPr>
        <w:rPr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0D54EB" w:rsidRPr="00F87920" w14:paraId="3A812ECA" w14:textId="77777777" w:rsidTr="00F33295">
        <w:tc>
          <w:tcPr>
            <w:tcW w:w="2338" w:type="pct"/>
          </w:tcPr>
          <w:p w14:paraId="3F585E39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3C238A66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468" w:rsidRPr="00F87920" w14:paraId="006FE69E" w14:textId="77777777" w:rsidTr="00F33295">
        <w:tc>
          <w:tcPr>
            <w:tcW w:w="2338" w:type="pct"/>
          </w:tcPr>
          <w:p w14:paraId="08ECDD05" w14:textId="77777777" w:rsidR="00934468" w:rsidRPr="00F87920" w:rsidRDefault="00934468" w:rsidP="00934468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1E7AFEF" w14:textId="22E17965" w:rsidR="00934468" w:rsidRPr="00F87920" w:rsidRDefault="00934468" w:rsidP="009344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146" w:type="pct"/>
          </w:tcPr>
          <w:p w14:paraId="30551042" w14:textId="77777777" w:rsidR="00934468" w:rsidRPr="00F87920" w:rsidRDefault="00934468" w:rsidP="0093446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4A5D82CE" w14:textId="36344396" w:rsidR="00934468" w:rsidRPr="00F87920" w:rsidRDefault="00934468" w:rsidP="009344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D54EB" w:rsidRPr="00F87920" w14:paraId="5338CA3D" w14:textId="77777777" w:rsidTr="00F33295">
        <w:tc>
          <w:tcPr>
            <w:tcW w:w="2338" w:type="pct"/>
          </w:tcPr>
          <w:p w14:paraId="5FEEDD57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9AE374F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5B8CBBCC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0D62BE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1E080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5E614C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3BC76F6F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AD275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4EB" w:rsidRPr="00F87920" w14:paraId="4D3438EE" w14:textId="77777777" w:rsidTr="00F33295">
        <w:tc>
          <w:tcPr>
            <w:tcW w:w="2338" w:type="pct"/>
          </w:tcPr>
          <w:p w14:paraId="44B36A31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1FDA016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69F32E0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38B72D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67D818E1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683F6047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625D7D4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79AEAF3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468" w:rsidRPr="00F87920" w14:paraId="0AF3CDA8" w14:textId="77777777" w:rsidTr="00F33295">
        <w:tc>
          <w:tcPr>
            <w:tcW w:w="2338" w:type="pct"/>
          </w:tcPr>
          <w:p w14:paraId="6778D554" w14:textId="6609B879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6259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14:paraId="219CF3AD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3CE680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4638E3F" w14:textId="6B6994D5" w:rsidR="00934468" w:rsidRPr="00F87920" w:rsidRDefault="00FD665C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FD665C">
              <w:rPr>
                <w:rFonts w:ascii="Angsana New" w:hAnsi="Angsana New"/>
                <w:sz w:val="30"/>
                <w:szCs w:val="30"/>
              </w:rPr>
              <w:t>(2,090)</w:t>
            </w:r>
          </w:p>
        </w:tc>
        <w:tc>
          <w:tcPr>
            <w:tcW w:w="146" w:type="pct"/>
          </w:tcPr>
          <w:p w14:paraId="3A54E73F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63825FD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64D67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9A430DF" w14:textId="675754F6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C1F45">
              <w:rPr>
                <w:rFonts w:ascii="Angsana New" w:hAnsi="Angsana New"/>
                <w:sz w:val="30"/>
                <w:szCs w:val="30"/>
              </w:rPr>
              <w:t>119,098</w:t>
            </w:r>
          </w:p>
        </w:tc>
      </w:tr>
      <w:tr w:rsidR="00934468" w:rsidRPr="00F87920" w14:paraId="17D02339" w14:textId="77777777" w:rsidTr="000B21B3">
        <w:tc>
          <w:tcPr>
            <w:tcW w:w="2338" w:type="pct"/>
          </w:tcPr>
          <w:p w14:paraId="4625560F" w14:textId="77777777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216367D9" w14:textId="04B39AC1" w:rsidR="00934468" w:rsidRPr="00F87920" w:rsidRDefault="00B73385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7D93C6F8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4521D0" w14:textId="45361F3A" w:rsidR="00934468" w:rsidRPr="00F87920" w:rsidRDefault="00231306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31306">
              <w:rPr>
                <w:rFonts w:ascii="Angsana New" w:hAnsi="Angsana New"/>
                <w:sz w:val="30"/>
                <w:szCs w:val="30"/>
                <w:cs/>
              </w:rPr>
              <w:t>(418)</w:t>
            </w:r>
          </w:p>
        </w:tc>
        <w:tc>
          <w:tcPr>
            <w:tcW w:w="146" w:type="pct"/>
          </w:tcPr>
          <w:p w14:paraId="5C2EFD01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1AD0468" w14:textId="29166D12" w:rsidR="00934468" w:rsidRPr="00F87920" w:rsidRDefault="00934468" w:rsidP="00934468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358EB29E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E673103" w14:textId="5F03156C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C1F45">
              <w:rPr>
                <w:rFonts w:ascii="Angsana New" w:hAnsi="Angsana New"/>
                <w:sz w:val="30"/>
                <w:szCs w:val="30"/>
              </w:rPr>
              <w:t>23,820</w:t>
            </w:r>
          </w:p>
        </w:tc>
      </w:tr>
      <w:tr w:rsidR="00934468" w:rsidRPr="00F87920" w14:paraId="3EA466AD" w14:textId="77777777" w:rsidTr="000B21B3">
        <w:tc>
          <w:tcPr>
            <w:tcW w:w="2338" w:type="pct"/>
          </w:tcPr>
          <w:p w14:paraId="18CDD733" w14:textId="445B5047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2BC5763B" w14:textId="77777777" w:rsidR="00934468" w:rsidRPr="00180BDB" w:rsidRDefault="00934468" w:rsidP="00934468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55707A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C8D741" w14:textId="6A556A70" w:rsidR="00934468" w:rsidRDefault="00AA73F3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AA73F3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AA73F3">
              <w:rPr>
                <w:rFonts w:ascii="Angsana New" w:hAnsi="Angsana New"/>
                <w:sz w:val="30"/>
                <w:szCs w:val="30"/>
              </w:rPr>
              <w:t>,</w:t>
            </w:r>
            <w:r w:rsidRPr="00AA73F3">
              <w:rPr>
                <w:rFonts w:ascii="Angsana New" w:hAnsi="Angsana New"/>
                <w:sz w:val="30"/>
                <w:szCs w:val="30"/>
                <w:cs/>
              </w:rPr>
              <w:t>071)</w:t>
            </w:r>
          </w:p>
        </w:tc>
        <w:tc>
          <w:tcPr>
            <w:tcW w:w="146" w:type="pct"/>
          </w:tcPr>
          <w:p w14:paraId="14F6B7C6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F4F4A1" w14:textId="77777777" w:rsidR="00934468" w:rsidRPr="00F87920" w:rsidRDefault="00934468" w:rsidP="00934468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9AC30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2F9643" w14:textId="51932D68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C1F45">
              <w:rPr>
                <w:rFonts w:ascii="Angsana New" w:hAnsi="Angsana New"/>
                <w:sz w:val="30"/>
                <w:szCs w:val="30"/>
              </w:rPr>
              <w:t>(13,447)</w:t>
            </w:r>
          </w:p>
        </w:tc>
      </w:tr>
      <w:tr w:rsidR="00934468" w:rsidRPr="00F87920" w14:paraId="3ED4AC1E" w14:textId="77777777" w:rsidTr="00F33295">
        <w:tc>
          <w:tcPr>
            <w:tcW w:w="2338" w:type="pct"/>
          </w:tcPr>
          <w:p w14:paraId="26E40119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140AE930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08665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508DC3" w14:textId="487A8087" w:rsidR="00934468" w:rsidRPr="00F87920" w:rsidRDefault="00E41E6C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6" w:type="pct"/>
          </w:tcPr>
          <w:p w14:paraId="5B5B26BD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EA0F23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539092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E2F98" w14:textId="754CE6D6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4,001</w:t>
            </w:r>
          </w:p>
        </w:tc>
      </w:tr>
      <w:tr w:rsidR="00934468" w:rsidRPr="00F87920" w14:paraId="751BEC7F" w14:textId="77777777" w:rsidTr="00F33295">
        <w:tc>
          <w:tcPr>
            <w:tcW w:w="2338" w:type="pct"/>
          </w:tcPr>
          <w:p w14:paraId="7FDBC2D3" w14:textId="77777777" w:rsidR="00934468" w:rsidRPr="00F87920" w:rsidRDefault="00934468" w:rsidP="009344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2CCE273E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4427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370AB4" w14:textId="76911FD9" w:rsidR="00934468" w:rsidRPr="00F87920" w:rsidRDefault="00696164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9616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56A6F">
              <w:rPr>
                <w:rFonts w:ascii="Angsana New" w:hAnsi="Angsana New"/>
                <w:sz w:val="30"/>
                <w:szCs w:val="30"/>
              </w:rPr>
              <w:t>1,909</w:t>
            </w:r>
            <w:r w:rsidRPr="0069616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61A260D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D6A4D49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3A4F0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B669A" w14:textId="2173590D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4592A">
              <w:rPr>
                <w:rFonts w:ascii="Angsana New" w:hAnsi="Angsana New"/>
                <w:sz w:val="30"/>
                <w:szCs w:val="30"/>
              </w:rPr>
              <w:t>(10,482)</w:t>
            </w:r>
          </w:p>
        </w:tc>
      </w:tr>
      <w:tr w:rsidR="00934468" w:rsidRPr="00F87920" w14:paraId="5497E38A" w14:textId="77777777" w:rsidTr="00F33295">
        <w:tc>
          <w:tcPr>
            <w:tcW w:w="2338" w:type="pct"/>
          </w:tcPr>
          <w:p w14:paraId="5DFD4847" w14:textId="1D472AFA" w:rsidR="00934468" w:rsidRPr="00F87920" w:rsidRDefault="00C72A2A" w:rsidP="0093446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2A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484" w:type="pct"/>
          </w:tcPr>
          <w:p w14:paraId="58CAA6C1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6C2795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37676D" w14:textId="20221786" w:rsidR="00934468" w:rsidRPr="0024592A" w:rsidRDefault="00A6292D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A6292D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6" w:type="pct"/>
          </w:tcPr>
          <w:p w14:paraId="3187BACF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3F16547E" w14:textId="7777777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B42F94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9921762" w14:textId="6F08C86E" w:rsidR="00934468" w:rsidRPr="000F3156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(3,039)</w:t>
            </w:r>
          </w:p>
        </w:tc>
      </w:tr>
      <w:tr w:rsidR="00934468" w:rsidRPr="00F87920" w14:paraId="676B1359" w14:textId="77777777" w:rsidTr="00F33295">
        <w:tc>
          <w:tcPr>
            <w:tcW w:w="2338" w:type="pct"/>
          </w:tcPr>
          <w:p w14:paraId="1747197F" w14:textId="77777777" w:rsidR="00934468" w:rsidRPr="00F87920" w:rsidRDefault="00934468" w:rsidP="00934468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A9C886" w14:textId="556EBCEB" w:rsidR="00934468" w:rsidRPr="00F87920" w:rsidRDefault="00020F91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54F">
              <w:rPr>
                <w:rFonts w:ascii="Angsana New" w:hAnsi="Angsana New"/>
                <w:b/>
                <w:bCs/>
                <w:sz w:val="30"/>
                <w:szCs w:val="30"/>
              </w:rPr>
              <w:t>152.54</w:t>
            </w:r>
          </w:p>
        </w:tc>
        <w:tc>
          <w:tcPr>
            <w:tcW w:w="149" w:type="pct"/>
          </w:tcPr>
          <w:p w14:paraId="157E76AD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9B94F4" w14:textId="0414DA8B" w:rsidR="00934468" w:rsidRPr="00F87920" w:rsidRDefault="00436276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276">
              <w:rPr>
                <w:rFonts w:ascii="Angsana New" w:hAnsi="Angsana New"/>
                <w:b/>
                <w:bCs/>
                <w:sz w:val="30"/>
                <w:szCs w:val="30"/>
              </w:rPr>
              <w:t>(3,188)</w:t>
            </w:r>
          </w:p>
        </w:tc>
        <w:tc>
          <w:tcPr>
            <w:tcW w:w="146" w:type="pct"/>
          </w:tcPr>
          <w:p w14:paraId="7EAE20C4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92BEE05" w14:textId="34DE2687" w:rsidR="00934468" w:rsidRPr="00F87920" w:rsidRDefault="00934468" w:rsidP="0093446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146" w:type="pct"/>
          </w:tcPr>
          <w:p w14:paraId="25572889" w14:textId="77777777" w:rsidR="00934468" w:rsidRPr="00F87920" w:rsidRDefault="00934468" w:rsidP="00934468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BAC6D8" w14:textId="3D3A6E8F" w:rsidR="00934468" w:rsidRPr="00F87920" w:rsidRDefault="00934468" w:rsidP="009344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2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79CC69E9" w14:textId="06579DEE" w:rsidR="00EF6C81" w:rsidRDefault="00EF6C81">
      <w:pPr>
        <w:rPr>
          <w:rFonts w:ascii="Angsana New" w:hAnsi="Angsana New"/>
          <w:sz w:val="30"/>
          <w:szCs w:val="30"/>
        </w:rPr>
      </w:pPr>
    </w:p>
    <w:p w14:paraId="01EAFAAD" w14:textId="77777777" w:rsidR="00BD3CF1" w:rsidRDefault="00BD3CF1">
      <w:pPr>
        <w:rPr>
          <w:rFonts w:ascii="Angsana New" w:hAnsi="Angsana New"/>
          <w:sz w:val="30"/>
          <w:szCs w:val="30"/>
        </w:rPr>
      </w:pPr>
    </w:p>
    <w:p w14:paraId="3C17086D" w14:textId="77777777" w:rsidR="00BD3CF1" w:rsidRPr="00A72F7E" w:rsidRDefault="00BD3CF1">
      <w:pPr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F87920" w14:paraId="1E2FDEB9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07F0386A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14:paraId="25B0F8C6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449B9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101203FE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468" w:rsidRPr="00F87920" w14:paraId="781F799F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2D802292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14:paraId="27BAF9D5" w14:textId="4CA83446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B0F1C19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5BC02" w14:textId="15214A08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FFA52CB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472D2F" w14:textId="0EAA96ED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29D2C15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B0EA76" w14:textId="04DA3EEB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14AEE" w:rsidRPr="00F87920" w14:paraId="3265AAA6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6A89B0E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14:paraId="3F54C711" w14:textId="77777777" w:rsidR="00F14AEE" w:rsidRPr="00F87920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6BE5" w:rsidRPr="00F87920" w14:paraId="7D80F692" w14:textId="77777777" w:rsidTr="00C5097D">
        <w:trPr>
          <w:trHeight w:val="420"/>
        </w:trPr>
        <w:tc>
          <w:tcPr>
            <w:tcW w:w="1883" w:type="pct"/>
            <w:vAlign w:val="bottom"/>
          </w:tcPr>
          <w:p w14:paraId="0150631F" w14:textId="77777777" w:rsidR="00EE6BE5" w:rsidRPr="00F87920" w:rsidRDefault="00EE6BE5" w:rsidP="00EE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7724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3F75450" w14:textId="26469C4D" w:rsidR="00EE6BE5" w:rsidRPr="00876286" w:rsidRDefault="00F177FC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360F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47" w:type="pct"/>
          </w:tcPr>
          <w:p w14:paraId="426A2F72" w14:textId="77777777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AAF818" w14:textId="2B3F4951" w:rsidR="00EE6BE5" w:rsidRPr="00F87920" w:rsidRDefault="00934468" w:rsidP="00F1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25,440</w:t>
            </w:r>
          </w:p>
        </w:tc>
        <w:tc>
          <w:tcPr>
            <w:tcW w:w="143" w:type="pct"/>
          </w:tcPr>
          <w:p w14:paraId="7FFC9CD6" w14:textId="77777777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919C225" w14:textId="0F47BD59" w:rsidR="00EE6BE5" w:rsidRPr="00F87920" w:rsidRDefault="00B656DD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39B76C" w14:textId="77777777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1D3E63A2" w14:textId="2A882F66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802C22" w14:textId="77777777" w:rsidR="00F14AEE" w:rsidRPr="00F87920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B2A002C" w14:textId="0C76B208" w:rsidR="00F14AEE" w:rsidRPr="00F87920" w:rsidRDefault="00F14AEE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F6D1C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9A5276" w:rsidRPr="00ED088D">
        <w:rPr>
          <w:rFonts w:ascii="Angsana New" w:hAnsi="Angsana New"/>
          <w:sz w:val="30"/>
          <w:szCs w:val="30"/>
        </w:rPr>
        <w:t>256</w:t>
      </w:r>
      <w:r w:rsidR="00680E12" w:rsidRPr="00ED088D">
        <w:rPr>
          <w:rFonts w:ascii="Angsana New" w:hAnsi="Angsana New"/>
          <w:sz w:val="30"/>
          <w:szCs w:val="30"/>
        </w:rPr>
        <w:t>9</w:t>
      </w:r>
      <w:r w:rsidR="009A5276" w:rsidRPr="00ED088D">
        <w:rPr>
          <w:rFonts w:ascii="Angsana New" w:hAnsi="Angsana New"/>
          <w:sz w:val="30"/>
          <w:szCs w:val="30"/>
        </w:rPr>
        <w:t>-</w:t>
      </w:r>
      <w:r w:rsidRPr="00ED088D">
        <w:rPr>
          <w:rFonts w:ascii="Angsana New" w:hAnsi="Angsana New" w:hint="cs"/>
          <w:sz w:val="30"/>
          <w:szCs w:val="30"/>
        </w:rPr>
        <w:t>25</w:t>
      </w:r>
      <w:r w:rsidR="00E71511" w:rsidRPr="00ED088D">
        <w:rPr>
          <w:rFonts w:ascii="Angsana New" w:hAnsi="Angsana New"/>
          <w:sz w:val="30"/>
          <w:szCs w:val="30"/>
        </w:rPr>
        <w:t>7</w:t>
      </w:r>
      <w:r w:rsidR="00680E12" w:rsidRPr="00ED088D">
        <w:rPr>
          <w:rFonts w:ascii="Angsana New" w:hAnsi="Angsana New"/>
          <w:sz w:val="30"/>
          <w:szCs w:val="30"/>
        </w:rPr>
        <w:t>3</w:t>
      </w:r>
      <w:r w:rsidRPr="009F6D1C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61642" w:rsidRPr="009F6D1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61642" w:rsidRPr="009F6D1C">
        <w:rPr>
          <w:rFonts w:ascii="Angsana New" w:hAnsi="Angsana New"/>
          <w:sz w:val="30"/>
          <w:szCs w:val="30"/>
        </w:rPr>
        <w:t>256</w:t>
      </w:r>
      <w:r w:rsidR="00FE4658" w:rsidRPr="009F6D1C">
        <w:rPr>
          <w:rFonts w:ascii="Angsana New" w:hAnsi="Angsana New"/>
          <w:sz w:val="30"/>
          <w:szCs w:val="30"/>
        </w:rPr>
        <w:t>8</w:t>
      </w:r>
      <w:r w:rsidR="00161642" w:rsidRPr="009F6D1C">
        <w:rPr>
          <w:rFonts w:ascii="Angsana New" w:hAnsi="Angsana New"/>
          <w:sz w:val="30"/>
          <w:szCs w:val="30"/>
        </w:rPr>
        <w:t xml:space="preserve"> </w:t>
      </w:r>
      <w:r w:rsidR="00161642" w:rsidRPr="009F6D1C">
        <w:rPr>
          <w:rFonts w:ascii="Angsana New" w:hAnsi="Angsana New" w:hint="cs"/>
          <w:sz w:val="30"/>
          <w:szCs w:val="30"/>
          <w:cs/>
        </w:rPr>
        <w:t xml:space="preserve">บริษัท อมรินทร์ เทเลวิชั่น </w:t>
      </w:r>
      <w:r w:rsidR="003117A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161642" w:rsidRPr="009F6D1C">
        <w:rPr>
          <w:rFonts w:ascii="Angsana New" w:hAnsi="Angsana New" w:hint="cs"/>
          <w:sz w:val="30"/>
          <w:szCs w:val="30"/>
          <w:cs/>
        </w:rPr>
        <w:t>ซึ่งเป็นบริษัทย่อยได้บันทึกสินทรัพย์ภาษีเงินได้</w:t>
      </w:r>
      <w:r w:rsidR="00CE46F0">
        <w:rPr>
          <w:rFonts w:ascii="Angsana New" w:hAnsi="Angsana New" w:hint="cs"/>
          <w:sz w:val="30"/>
          <w:szCs w:val="30"/>
          <w:cs/>
        </w:rPr>
        <w:t xml:space="preserve">       </w:t>
      </w:r>
      <w:r w:rsidR="00B30456">
        <w:rPr>
          <w:rFonts w:ascii="Angsana New" w:hAnsi="Angsana New" w:hint="cs"/>
          <w:sz w:val="30"/>
          <w:szCs w:val="30"/>
          <w:cs/>
        </w:rPr>
        <w:t>รอการตัดบัญชี</w:t>
      </w:r>
      <w:r w:rsidR="00161642" w:rsidRPr="009F6D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B2518">
        <w:rPr>
          <w:rFonts w:ascii="Angsana New" w:hAnsi="Angsana New"/>
          <w:sz w:val="30"/>
          <w:szCs w:val="30"/>
        </w:rPr>
        <w:t>8.0</w:t>
      </w:r>
      <w:r w:rsidR="009F6D1C" w:rsidRPr="009F6D1C">
        <w:rPr>
          <w:rFonts w:ascii="Angsana New" w:hAnsi="Angsana New"/>
          <w:sz w:val="30"/>
          <w:szCs w:val="30"/>
        </w:rPr>
        <w:t>9</w:t>
      </w:r>
      <w:r w:rsidR="00161642" w:rsidRPr="009F6D1C">
        <w:rPr>
          <w:rFonts w:ascii="Angsana New" w:hAnsi="Angsana New"/>
          <w:sz w:val="30"/>
          <w:szCs w:val="30"/>
        </w:rPr>
        <w:t xml:space="preserve"> </w:t>
      </w:r>
      <w:r w:rsidR="00161642" w:rsidRPr="009F6D1C">
        <w:rPr>
          <w:rFonts w:ascii="Angsana New" w:hAnsi="Angsana New" w:hint="cs"/>
          <w:sz w:val="30"/>
          <w:szCs w:val="30"/>
          <w:cs/>
        </w:rPr>
        <w:t>ล้านบาท</w:t>
      </w:r>
      <w:r w:rsidR="004B0A6F" w:rsidRPr="009F6D1C">
        <w:rPr>
          <w:rFonts w:ascii="Angsana New" w:hAnsi="Angsana New" w:hint="cs"/>
          <w:sz w:val="30"/>
          <w:szCs w:val="30"/>
          <w:cs/>
        </w:rPr>
        <w:t>จากขาดทุนทางภาษีในปีปัจจุบัน</w:t>
      </w:r>
      <w:r w:rsidR="00FE4658" w:rsidRPr="009F6D1C">
        <w:rPr>
          <w:rFonts w:ascii="Angsana New" w:hAnsi="Angsana New"/>
          <w:sz w:val="30"/>
          <w:szCs w:val="30"/>
        </w:rPr>
        <w:t xml:space="preserve"> </w:t>
      </w:r>
      <w:r w:rsidR="00FE4658" w:rsidRPr="009F6D1C">
        <w:rPr>
          <w:rFonts w:asciiTheme="majorBidi" w:hAnsiTheme="majorBidi" w:hint="cs"/>
          <w:spacing w:val="-4"/>
          <w:sz w:val="30"/>
          <w:szCs w:val="30"/>
          <w:cs/>
        </w:rPr>
        <w:t>(</w:t>
      </w:r>
      <w:r w:rsidR="00FE4658" w:rsidRPr="009F6D1C">
        <w:rPr>
          <w:rFonts w:asciiTheme="majorBidi" w:hAnsiTheme="majorBidi"/>
          <w:i/>
          <w:iCs/>
          <w:spacing w:val="-4"/>
          <w:sz w:val="30"/>
          <w:szCs w:val="30"/>
        </w:rPr>
        <w:t xml:space="preserve">2567: 5.84 </w:t>
      </w:r>
      <w:r w:rsidR="00FE4658" w:rsidRPr="009F6D1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FE4658" w:rsidRPr="009F6D1C">
        <w:rPr>
          <w:rFonts w:asciiTheme="majorBidi" w:hAnsiTheme="majorBidi" w:hint="cs"/>
          <w:spacing w:val="-4"/>
          <w:sz w:val="30"/>
          <w:szCs w:val="30"/>
          <w:cs/>
        </w:rPr>
        <w:t xml:space="preserve">) </w:t>
      </w:r>
      <w:r w:rsidR="004B0A6F" w:rsidRPr="009F6D1C">
        <w:rPr>
          <w:rFonts w:ascii="Angsana New" w:hAnsi="Angsana New" w:hint="cs"/>
          <w:sz w:val="30"/>
          <w:szCs w:val="30"/>
          <w:cs/>
        </w:rPr>
        <w:t xml:space="preserve"> </w:t>
      </w:r>
      <w:r w:rsidR="00161642" w:rsidRPr="009F6D1C">
        <w:rPr>
          <w:rFonts w:ascii="Angsana New" w:hAnsi="Angsana New" w:hint="cs"/>
          <w:sz w:val="30"/>
          <w:szCs w:val="30"/>
          <w:cs/>
        </w:rPr>
        <w:t>เนื่องจากผู้บริหารได้ทำการประเมินประมาณการกำไรทางภาษีในอนาคต แล้วเชื่อว่า</w:t>
      </w:r>
      <w:r w:rsidR="004B0A6F" w:rsidRPr="009F6D1C">
        <w:rPr>
          <w:rFonts w:ascii="Angsana New" w:hAnsi="Angsana New" w:hint="cs"/>
          <w:sz w:val="30"/>
          <w:szCs w:val="30"/>
          <w:cs/>
        </w:rPr>
        <w:t>มีความเป็นไปได้ที่กำไรทางภาษีในอนาคตจะ</w:t>
      </w:r>
      <w:r w:rsidR="00CE5698" w:rsidRPr="009F6D1C">
        <w:rPr>
          <w:rFonts w:ascii="Angsana New" w:hAnsi="Angsana New" w:hint="cs"/>
          <w:sz w:val="30"/>
          <w:szCs w:val="30"/>
          <w:cs/>
        </w:rPr>
        <w:t>มี</w:t>
      </w:r>
      <w:r w:rsidR="00CE46F0">
        <w:rPr>
          <w:rFonts w:ascii="Angsana New" w:hAnsi="Angsana New" w:hint="cs"/>
          <w:sz w:val="30"/>
          <w:szCs w:val="30"/>
          <w:cs/>
        </w:rPr>
        <w:t xml:space="preserve">  </w:t>
      </w:r>
      <w:r w:rsidR="004B0A6F" w:rsidRPr="009F6D1C">
        <w:rPr>
          <w:rFonts w:ascii="Angsana New" w:hAnsi="Angsana New" w:hint="cs"/>
          <w:sz w:val="30"/>
          <w:szCs w:val="30"/>
          <w:cs/>
        </w:rPr>
        <w:t>เพียงพอที่จะนำขาดทุนทางภาษีมาใช้ประโยชน์ทางภาษีได้</w:t>
      </w:r>
    </w:p>
    <w:p w14:paraId="4555806F" w14:textId="77777777" w:rsidR="00CE7E2C" w:rsidRPr="00F87920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D0441" w14:textId="4A7F4397" w:rsidR="00CA5F3E" w:rsidRPr="00F87920" w:rsidRDefault="00472424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F87920">
        <w:rPr>
          <w:rFonts w:ascii="Angsana New" w:hAnsi="Angsana New" w:cs="Angsana New" w:hint="cs"/>
          <w:sz w:val="30"/>
          <w:szCs w:val="30"/>
          <w:u w:val="none"/>
          <w:cs/>
        </w:rPr>
        <w:t>กำไร</w:t>
      </w:r>
      <w:r w:rsidR="001E0764">
        <w:rPr>
          <w:rFonts w:ascii="Angsana New" w:hAnsi="Angsana New" w:cs="Angsana New"/>
          <w:sz w:val="30"/>
          <w:szCs w:val="30"/>
          <w:u w:val="none"/>
        </w:rPr>
        <w:t xml:space="preserve"> (</w:t>
      </w:r>
      <w:r w:rsidR="001E0764">
        <w:rPr>
          <w:rFonts w:ascii="Angsana New" w:hAnsi="Angsana New" w:cs="Angsana New" w:hint="cs"/>
          <w:sz w:val="30"/>
          <w:szCs w:val="30"/>
          <w:u w:val="none"/>
          <w:cs/>
        </w:rPr>
        <w:t>ขาดทุน</w:t>
      </w:r>
      <w:r w:rsidR="001E0764">
        <w:rPr>
          <w:rFonts w:ascii="Angsana New" w:hAnsi="Angsana New" w:cs="Angsana New"/>
          <w:sz w:val="30"/>
          <w:szCs w:val="30"/>
          <w:u w:val="none"/>
        </w:rPr>
        <w:t xml:space="preserve">) </w:t>
      </w:r>
      <w:r w:rsidR="00CA5F3E" w:rsidRPr="00F87920">
        <w:rPr>
          <w:rFonts w:ascii="Angsana New" w:hAnsi="Angsana New" w:cs="Angsana New" w:hint="cs"/>
          <w:sz w:val="30"/>
          <w:szCs w:val="30"/>
          <w:u w:val="none"/>
          <w:cs/>
        </w:rPr>
        <w:t>ต่อหุ้น</w:t>
      </w:r>
    </w:p>
    <w:p w14:paraId="66091AF6" w14:textId="36C17CD2" w:rsidR="00F76F76" w:rsidRPr="00F87920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ab/>
      </w:r>
    </w:p>
    <w:p w14:paraId="51BBD077" w14:textId="7DF31E3B" w:rsidR="000B604A" w:rsidRPr="00F87920" w:rsidRDefault="00751C9D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การคำนวณ</w:t>
      </w:r>
      <w:r w:rsidR="000B604A" w:rsidRPr="00F87920">
        <w:rPr>
          <w:rFonts w:ascii="Angsana New" w:hAnsi="Angsana New" w:hint="cs"/>
          <w:sz w:val="30"/>
          <w:szCs w:val="30"/>
          <w:cs/>
        </w:rPr>
        <w:t>กำไร</w:t>
      </w:r>
      <w:r w:rsidR="001E0764">
        <w:rPr>
          <w:rFonts w:ascii="Angsana New" w:hAnsi="Angsana New"/>
          <w:sz w:val="30"/>
          <w:szCs w:val="30"/>
        </w:rPr>
        <w:t xml:space="preserve"> (</w:t>
      </w:r>
      <w:r w:rsidR="001E0764">
        <w:rPr>
          <w:rFonts w:ascii="Angsana New" w:hAnsi="Angsana New" w:hint="cs"/>
          <w:sz w:val="30"/>
          <w:szCs w:val="30"/>
          <w:cs/>
        </w:rPr>
        <w:t>ขาดทุน</w:t>
      </w:r>
      <w:r w:rsidR="001E0764">
        <w:rPr>
          <w:rFonts w:ascii="Angsana New" w:hAnsi="Angsana New"/>
          <w:sz w:val="30"/>
          <w:szCs w:val="30"/>
        </w:rPr>
        <w:t xml:space="preserve">) </w:t>
      </w:r>
      <w:r w:rsidR="000B604A" w:rsidRPr="00F87920">
        <w:rPr>
          <w:rFonts w:ascii="Angsana New" w:hAnsi="Angsana New" w:hint="cs"/>
          <w:sz w:val="30"/>
          <w:szCs w:val="30"/>
          <w:cs/>
        </w:rPr>
        <w:t>ต่อหุ้นขั้นพื้นฐาน</w:t>
      </w:r>
      <w:r>
        <w:rPr>
          <w:rFonts w:ascii="Angsana New" w:hAnsi="Angsana New" w:hint="cs"/>
          <w:sz w:val="30"/>
          <w:szCs w:val="30"/>
          <w:cs/>
        </w:rPr>
        <w:t>มาจาก</w:t>
      </w:r>
      <w:r w:rsidR="000B604A" w:rsidRPr="00F87920">
        <w:rPr>
          <w:rFonts w:ascii="Angsana New" w:hAnsi="Angsana New" w:hint="cs"/>
          <w:sz w:val="30"/>
          <w:szCs w:val="30"/>
          <w:cs/>
        </w:rPr>
        <w:t>กำไร</w:t>
      </w:r>
      <w:r w:rsidR="001E0764">
        <w:rPr>
          <w:rFonts w:ascii="Angsana New" w:hAnsi="Angsana New"/>
          <w:sz w:val="30"/>
          <w:szCs w:val="30"/>
        </w:rPr>
        <w:t xml:space="preserve"> (</w:t>
      </w:r>
      <w:r w:rsidR="001E0764">
        <w:rPr>
          <w:rFonts w:ascii="Angsana New" w:hAnsi="Angsana New" w:hint="cs"/>
          <w:sz w:val="30"/>
          <w:szCs w:val="30"/>
          <w:cs/>
        </w:rPr>
        <w:t>ขาดทุน</w:t>
      </w:r>
      <w:r w:rsidR="001E0764">
        <w:rPr>
          <w:rFonts w:ascii="Angsana New" w:hAnsi="Angsana New"/>
          <w:sz w:val="30"/>
          <w:szCs w:val="30"/>
        </w:rPr>
        <w:t xml:space="preserve">) </w:t>
      </w:r>
      <w:r w:rsidR="000B604A" w:rsidRPr="00F87920">
        <w:rPr>
          <w:rFonts w:ascii="Angsana New" w:hAnsi="Angsana New" w:hint="cs"/>
          <w:sz w:val="30"/>
          <w:szCs w:val="30"/>
          <w:cs/>
        </w:rPr>
        <w:t>ของผู้ถือหุ้นสามัญของบริษัท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0B604A" w:rsidRPr="00F87920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2EADD9FE" w14:textId="77777777" w:rsidR="00764F27" w:rsidRPr="00F87920" w:rsidRDefault="00764F27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0"/>
        <w:gridCol w:w="984"/>
        <w:gridCol w:w="13"/>
        <w:gridCol w:w="259"/>
        <w:gridCol w:w="11"/>
        <w:gridCol w:w="985"/>
        <w:gridCol w:w="9"/>
        <w:gridCol w:w="263"/>
        <w:gridCol w:w="7"/>
        <w:gridCol w:w="983"/>
        <w:gridCol w:w="7"/>
        <w:gridCol w:w="263"/>
        <w:gridCol w:w="6"/>
        <w:gridCol w:w="946"/>
        <w:gridCol w:w="13"/>
      </w:tblGrid>
      <w:tr w:rsidR="00CA56DA" w:rsidRPr="00F87920" w14:paraId="4CEE87C4" w14:textId="77777777" w:rsidTr="000873E7">
        <w:tc>
          <w:tcPr>
            <w:tcW w:w="2435" w:type="pct"/>
            <w:vAlign w:val="bottom"/>
          </w:tcPr>
          <w:p w14:paraId="065C3832" w14:textId="77777777" w:rsidR="00CA56DA" w:rsidRPr="00F87920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1" w:type="pct"/>
            <w:gridSpan w:val="6"/>
            <w:vAlign w:val="bottom"/>
          </w:tcPr>
          <w:p w14:paraId="1AE48E10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bottom"/>
          </w:tcPr>
          <w:p w14:paraId="4D2AC29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pct"/>
            <w:gridSpan w:val="6"/>
            <w:vAlign w:val="bottom"/>
          </w:tcPr>
          <w:p w14:paraId="7C791A2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468" w:rsidRPr="00F87920" w14:paraId="7C4E4B7C" w14:textId="77777777" w:rsidTr="000873E7">
        <w:tc>
          <w:tcPr>
            <w:tcW w:w="2435" w:type="pct"/>
            <w:vAlign w:val="bottom"/>
          </w:tcPr>
          <w:p w14:paraId="75DB4C6E" w14:textId="77777777" w:rsidR="00934468" w:rsidRPr="00F87920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79101D2E" w14:textId="6EFB506B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2"/>
            <w:vAlign w:val="bottom"/>
          </w:tcPr>
          <w:p w14:paraId="7A3C6C69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B17FE56" w14:textId="1D740C58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  <w:vAlign w:val="bottom"/>
          </w:tcPr>
          <w:p w14:paraId="628535BB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2B6B36F4" w14:textId="5B971AC5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gridSpan w:val="2"/>
            <w:vAlign w:val="bottom"/>
          </w:tcPr>
          <w:p w14:paraId="4B27F752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5747E5F8" w14:textId="23675DD3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0600B" w:rsidRPr="00F87920" w14:paraId="12C9292D" w14:textId="77777777" w:rsidTr="000873E7">
        <w:tc>
          <w:tcPr>
            <w:tcW w:w="2435" w:type="pct"/>
            <w:vAlign w:val="bottom"/>
          </w:tcPr>
          <w:p w14:paraId="62B2BF91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pct"/>
            <w:gridSpan w:val="14"/>
            <w:vAlign w:val="bottom"/>
          </w:tcPr>
          <w:p w14:paraId="7E6C10B0" w14:textId="4BD4D521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383D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151" w:rsidRPr="00F87920" w14:paraId="2CA909D8" w14:textId="77777777" w:rsidTr="000873E7">
        <w:tc>
          <w:tcPr>
            <w:tcW w:w="2435" w:type="pct"/>
            <w:vAlign w:val="bottom"/>
          </w:tcPr>
          <w:p w14:paraId="4A3D52ED" w14:textId="74DB72F4" w:rsidR="00A67151" w:rsidRPr="00A47D73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1E07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E0764" w:rsidRPr="001E076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0764" w:rsidRPr="001E07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1E0764" w:rsidRPr="001E076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1E07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538" w:type="pct"/>
            <w:gridSpan w:val="2"/>
            <w:vAlign w:val="bottom"/>
          </w:tcPr>
          <w:p w14:paraId="2DA3350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936FD3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D9D7B2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D8B56C6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8CB34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C6CAB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425AB39B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3BB9" w:rsidRPr="00F87920" w14:paraId="3917F880" w14:textId="77777777">
        <w:tc>
          <w:tcPr>
            <w:tcW w:w="2435" w:type="pct"/>
            <w:vAlign w:val="bottom"/>
          </w:tcPr>
          <w:p w14:paraId="6BEB675A" w14:textId="77777777" w:rsidR="00483BB9" w:rsidRPr="00A47D73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vAlign w:val="bottom"/>
          </w:tcPr>
          <w:p w14:paraId="40E8D744" w14:textId="16C21E9B" w:rsidR="00483BB9" w:rsidRPr="00F87920" w:rsidRDefault="000F29E3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302F0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EB03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2F00"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  <w:r w:rsidR="00EB033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3F971103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vAlign w:val="bottom"/>
          </w:tcPr>
          <w:p w14:paraId="21747A9B" w14:textId="2BCE7FF1" w:rsidR="00483BB9" w:rsidRPr="00F87920" w:rsidRDefault="00934468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76,326</w:t>
            </w:r>
          </w:p>
        </w:tc>
        <w:tc>
          <w:tcPr>
            <w:tcW w:w="146" w:type="pct"/>
            <w:gridSpan w:val="2"/>
            <w:vAlign w:val="bottom"/>
          </w:tcPr>
          <w:p w14:paraId="0C904FF9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vAlign w:val="bottom"/>
          </w:tcPr>
          <w:p w14:paraId="1758B7C3" w14:textId="679D7F86" w:rsidR="00483BB9" w:rsidRPr="00F87920" w:rsidRDefault="00CE381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145" w:type="pct"/>
            <w:gridSpan w:val="2"/>
            <w:vAlign w:val="bottom"/>
          </w:tcPr>
          <w:p w14:paraId="418E5F13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double" w:sz="4" w:space="0" w:color="auto"/>
            </w:tcBorders>
            <w:vAlign w:val="bottom"/>
          </w:tcPr>
          <w:p w14:paraId="0DE22E54" w14:textId="7342873C" w:rsidR="00483BB9" w:rsidRPr="00F87920" w:rsidRDefault="00934468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118,245</w:t>
            </w:r>
          </w:p>
        </w:tc>
      </w:tr>
      <w:tr w:rsidR="00483BB9" w:rsidRPr="00F87920" w14:paraId="227957B7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67B12B6" w14:textId="77777777" w:rsidR="00483BB9" w:rsidRPr="00A47D73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1" w:type="pct"/>
            <w:vAlign w:val="bottom"/>
          </w:tcPr>
          <w:p w14:paraId="5A899F8A" w14:textId="0E2D2FD2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CBA5FA6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44F4606F" w14:textId="0DABAD8A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E246959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EA722C" w14:textId="7F2370CF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E2AB8C3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vAlign w:val="bottom"/>
          </w:tcPr>
          <w:p w14:paraId="17FEBBDA" w14:textId="42743509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3BB9" w:rsidRPr="00F87920" w14:paraId="0E9A68FB" w14:textId="7777777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374DA7B7" w14:textId="77777777" w:rsidR="00483BB9" w:rsidRPr="00A47D73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7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1" w:type="pct"/>
            <w:vAlign w:val="bottom"/>
          </w:tcPr>
          <w:p w14:paraId="3927F272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4C8CC685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4FA8C49E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188BB53F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42B4EF2E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488184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vAlign w:val="bottom"/>
          </w:tcPr>
          <w:p w14:paraId="229D7B93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468" w:rsidRPr="00F87920" w14:paraId="6CA42C32" w14:textId="7777777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5D6F62F4" w14:textId="56346E79" w:rsidR="00934468" w:rsidRPr="00A47D73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ณ วันที่ 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15341B30" w14:textId="46FD57EB" w:rsidR="00934468" w:rsidRPr="00F87920" w:rsidRDefault="000F29E3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vAlign w:val="bottom"/>
          </w:tcPr>
          <w:p w14:paraId="0B03AD2C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vAlign w:val="bottom"/>
          </w:tcPr>
          <w:p w14:paraId="27173552" w14:textId="5F18693C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vAlign w:val="bottom"/>
          </w:tcPr>
          <w:p w14:paraId="40655771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vAlign w:val="bottom"/>
          </w:tcPr>
          <w:p w14:paraId="0AD85CED" w14:textId="2AD65EE2" w:rsidR="00934468" w:rsidRPr="00F87920" w:rsidRDefault="000934C6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6" w:type="pct"/>
            <w:gridSpan w:val="2"/>
            <w:vAlign w:val="bottom"/>
          </w:tcPr>
          <w:p w14:paraId="29719F87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vAlign w:val="bottom"/>
          </w:tcPr>
          <w:p w14:paraId="0701D710" w14:textId="647E8BE5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590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934468" w:rsidRPr="00F87920" w14:paraId="27C43213" w14:textId="7777777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71405A85" w14:textId="77777777" w:rsidR="00934468" w:rsidRPr="00A47D73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vAlign w:val="bottom"/>
          </w:tcPr>
          <w:p w14:paraId="4CDD90EF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B0DFAF6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</w:tcBorders>
            <w:vAlign w:val="bottom"/>
          </w:tcPr>
          <w:p w14:paraId="12619CEA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45CD8610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  <w:vAlign w:val="bottom"/>
          </w:tcPr>
          <w:p w14:paraId="789CF178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7E88ABF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</w:tcBorders>
            <w:vAlign w:val="bottom"/>
          </w:tcPr>
          <w:p w14:paraId="6F1F887E" w14:textId="77777777" w:rsidR="00934468" w:rsidRPr="000873E7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34468" w:rsidRPr="00F87920" w14:paraId="4C89684B" w14:textId="7777777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CC1D6C0" w14:textId="281F0C90" w:rsidR="00934468" w:rsidRPr="00A47D73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1E07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E0764" w:rsidRPr="001E076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E0764" w:rsidRPr="001E07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1E0764" w:rsidRPr="001E076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1E07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 w:rsidRPr="00A47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7D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2358410B" w14:textId="20447255" w:rsidR="00934468" w:rsidRPr="00F87920" w:rsidRDefault="00DA3811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(0.11</w:t>
            </w:r>
            <w:r w:rsidR="001E260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  <w:vAlign w:val="bottom"/>
          </w:tcPr>
          <w:p w14:paraId="0BC40CCE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vAlign w:val="bottom"/>
          </w:tcPr>
          <w:p w14:paraId="7B2BEB16" w14:textId="36EFCA6D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3BB9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1E260A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7" w:type="pct"/>
            <w:gridSpan w:val="2"/>
            <w:vAlign w:val="bottom"/>
          </w:tcPr>
          <w:p w14:paraId="5EE6AA4B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vAlign w:val="bottom"/>
          </w:tcPr>
          <w:p w14:paraId="521FF076" w14:textId="28357CFC" w:rsidR="00934468" w:rsidRPr="00F87920" w:rsidRDefault="000934C6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1E260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  <w:vAlign w:val="bottom"/>
          </w:tcPr>
          <w:p w14:paraId="2E58CA51" w14:textId="77777777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vAlign w:val="bottom"/>
          </w:tcPr>
          <w:p w14:paraId="1F564B09" w14:textId="13C70B6F" w:rsidR="00934468" w:rsidRPr="00F87920" w:rsidRDefault="00934468" w:rsidP="0093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1E260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55DF32D5" w14:textId="77777777" w:rsidR="004B15D7" w:rsidRDefault="004B1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D9A12F" w14:textId="60D7E7A9" w:rsidR="006143E0" w:rsidRPr="0099582E" w:rsidRDefault="006143E0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เงินปันผล</w:t>
      </w:r>
    </w:p>
    <w:p w14:paraId="63094B95" w14:textId="77777777" w:rsidR="00AE7BAB" w:rsidRPr="00244701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170"/>
        <w:gridCol w:w="270"/>
        <w:gridCol w:w="1170"/>
      </w:tblGrid>
      <w:tr w:rsidR="00C5097D" w:rsidRPr="00244701" w14:paraId="067428CC" w14:textId="77777777" w:rsidTr="007904F9">
        <w:tc>
          <w:tcPr>
            <w:tcW w:w="2880" w:type="dxa"/>
            <w:vAlign w:val="bottom"/>
          </w:tcPr>
          <w:p w14:paraId="6EE398D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C6A90A6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0B081A04" w14:textId="0545EB39" w:rsidR="00C5097D" w:rsidRPr="00244701" w:rsidRDefault="00C5097D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50DACBAA" w14:textId="67C4D5AB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4C42C2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4DE7D28" w14:textId="77777777" w:rsidR="00C5097D" w:rsidRPr="00244701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244701" w14:paraId="7C160C29" w14:textId="77777777" w:rsidTr="007904F9">
        <w:tc>
          <w:tcPr>
            <w:tcW w:w="2880" w:type="dxa"/>
          </w:tcPr>
          <w:p w14:paraId="314DD59B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2085754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50AF7F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6F539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18A84A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0F6803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0" w:rsidRPr="00244701" w14:paraId="492BEAF2" w14:textId="77777777" w:rsidTr="007904F9">
        <w:tc>
          <w:tcPr>
            <w:tcW w:w="2880" w:type="dxa"/>
          </w:tcPr>
          <w:p w14:paraId="74DD7ABA" w14:textId="6A280EB9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4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6FBA18E5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59F59D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05B96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2AE8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906EF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43A" w:rsidRPr="00244701" w14:paraId="7C563A96" w14:textId="77777777" w:rsidTr="007904F9">
        <w:tc>
          <w:tcPr>
            <w:tcW w:w="2880" w:type="dxa"/>
          </w:tcPr>
          <w:p w14:paraId="34E123E0" w14:textId="5D3039FA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4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3C2A19AC" w14:textId="0E139717" w:rsidR="0059043A" w:rsidRPr="00244701" w:rsidRDefault="00C23CD5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954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54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6954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4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3627B865" w14:textId="7589384E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4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D9DD86" w14:textId="1D9733E0" w:rsidR="0059043A" w:rsidRPr="00A6360D" w:rsidRDefault="00C23CD5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0.06</w:t>
            </w:r>
          </w:p>
        </w:tc>
        <w:tc>
          <w:tcPr>
            <w:tcW w:w="270" w:type="dxa"/>
          </w:tcPr>
          <w:p w14:paraId="3D14278F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3E7689" w14:textId="228B8CEF" w:rsidR="0059043A" w:rsidRPr="004B0A6F" w:rsidRDefault="00A51C47" w:rsidP="005904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59,897</w:t>
            </w:r>
          </w:p>
        </w:tc>
      </w:tr>
      <w:tr w:rsidR="0059043A" w:rsidRPr="009C731F" w14:paraId="17F08A44" w14:textId="77777777" w:rsidTr="007904F9">
        <w:tc>
          <w:tcPr>
            <w:tcW w:w="2880" w:type="dxa"/>
          </w:tcPr>
          <w:p w14:paraId="13127E03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778F3C2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62C3BF0" w14:textId="194CAC36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A040D39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87C35E6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2C8B81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4468" w:rsidRPr="00244701" w14:paraId="08D6A6CC" w14:textId="77777777" w:rsidTr="007904F9">
        <w:tc>
          <w:tcPr>
            <w:tcW w:w="2880" w:type="dxa"/>
          </w:tcPr>
          <w:p w14:paraId="01F5013D" w14:textId="0E72E23D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2F3D2CEB" w14:textId="7777777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8F11035" w14:textId="7777777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7B41F" w14:textId="7777777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5CE32" w14:textId="7777777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43234" w14:textId="7777777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468" w:rsidRPr="00244701" w14:paraId="6637CFBB" w14:textId="77777777" w:rsidTr="007904F9">
        <w:tc>
          <w:tcPr>
            <w:tcW w:w="2880" w:type="dxa"/>
          </w:tcPr>
          <w:p w14:paraId="2DC9928A" w14:textId="75FD980A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290774FA" w14:textId="5C1DD8CC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1E1F612E" w14:textId="724C359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DFEAB1" w14:textId="4A95B329" w:rsidR="00934468" w:rsidRPr="00244701" w:rsidRDefault="00934468" w:rsidP="0093446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0.18</w:t>
            </w:r>
          </w:p>
        </w:tc>
        <w:tc>
          <w:tcPr>
            <w:tcW w:w="270" w:type="dxa"/>
          </w:tcPr>
          <w:p w14:paraId="0D3B5EFF" w14:textId="77777777" w:rsidR="00934468" w:rsidRPr="00244701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B8162F" w14:textId="65B5C07B" w:rsidR="00934468" w:rsidRPr="00244701" w:rsidRDefault="00934468" w:rsidP="009344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179,69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</w:p>
        </w:tc>
      </w:tr>
    </w:tbl>
    <w:p w14:paraId="2E0E6DFD" w14:textId="77777777" w:rsidR="00C474B9" w:rsidRPr="00244701" w:rsidRDefault="00C474B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p w14:paraId="72689496" w14:textId="562E09F1" w:rsidR="00DA46AF" w:rsidRPr="0099582E" w:rsidRDefault="00397A42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31194643" w14:textId="4A50A314" w:rsidR="00D71D41" w:rsidRPr="00244701" w:rsidRDefault="00D71D41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8D1068" w14:textId="5C922514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2712370A" w14:textId="4182FDB0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0D63B86" w14:textId="5192BCA0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27403720"/>
      <w:r w:rsidRPr="00051D5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B93792">
        <w:rPr>
          <w:rFonts w:asciiTheme="majorBidi" w:hAnsiTheme="majorBidi" w:cstheme="majorBidi"/>
          <w:sz w:val="30"/>
          <w:szCs w:val="30"/>
        </w:rPr>
        <w:t>5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)</w:t>
      </w:r>
      <w:r w:rsidR="009606FC">
        <w:rPr>
          <w:rFonts w:asciiTheme="majorBidi" w:hAnsiTheme="majorBidi" w:cstheme="majorBidi"/>
          <w:sz w:val="30"/>
          <w:szCs w:val="30"/>
        </w:rPr>
        <w:t>)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051D57" w:rsidRPr="00051D57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bookmarkEnd w:id="6"/>
    </w:p>
    <w:p w14:paraId="788D21E5" w14:textId="77777777" w:rsidR="00244701" w:rsidRPr="00051D5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9774A" w14:textId="0972149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   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638907" w14:textId="77777777" w:rsidR="00D450CD" w:rsidRPr="00051D57" w:rsidRDefault="00D450CD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221E8" w14:textId="33AB205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53F9B16" w14:textId="77777777" w:rsidR="00051D57" w:rsidRDefault="00051D5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22B0D45" w14:textId="77777777" w:rsidR="004B15D7" w:rsidRDefault="004B15D7" w:rsidP="006B4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F4673" w14:textId="709D008D" w:rsidR="0008691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Pr="00051D57">
        <w:rPr>
          <w:rFonts w:asciiTheme="majorBidi" w:hAnsiTheme="majorBidi" w:cstheme="majorBidi"/>
          <w:sz w:val="30"/>
          <w:szCs w:val="30"/>
        </w:rPr>
        <w:t xml:space="preserve">     </w:t>
      </w:r>
      <w:r w:rsidRPr="00051D57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4B6FD53" w14:textId="77777777" w:rsidR="003D0C2A" w:rsidRDefault="003D0C2A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9EAE2" w14:textId="4E8C6D31" w:rsidR="00B93792" w:rsidRDefault="003D0C2A" w:rsidP="003D0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D0C2A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3D0C2A">
        <w:rPr>
          <w:rFonts w:asciiTheme="majorBidi" w:hAnsiTheme="majorBidi"/>
          <w:sz w:val="30"/>
          <w:szCs w:val="30"/>
          <w:cs/>
        </w:rPr>
        <w:t>เนินงาน</w:t>
      </w:r>
      <w:r w:rsidR="00DC2794">
        <w:rPr>
          <w:rFonts w:asciiTheme="majorBidi" w:hAnsiTheme="majorBidi" w:hint="cs"/>
          <w:sz w:val="30"/>
          <w:szCs w:val="30"/>
          <w:cs/>
        </w:rPr>
        <w:t>ของแต่ละบริษัทในกลุ่มบริษัท</w:t>
      </w:r>
      <w:r w:rsidRPr="003D0C2A">
        <w:rPr>
          <w:rFonts w:asciiTheme="majorBidi" w:hAnsiTheme="majorBidi"/>
          <w:sz w:val="30"/>
          <w:szCs w:val="30"/>
          <w:cs/>
        </w:rPr>
        <w:t xml:space="preserve">โดยใช้อัตราแลกเปลี่ยน ณ วันที่เกิดรายการ และยอดคงเหลือ </w:t>
      </w:r>
      <w:r w:rsidR="008C1E78">
        <w:rPr>
          <w:rFonts w:asciiTheme="majorBidi" w:hAnsiTheme="majorBidi"/>
          <w:sz w:val="30"/>
          <w:szCs w:val="30"/>
          <w:cs/>
        </w:rPr>
        <w:br/>
      </w:r>
      <w:r w:rsidRPr="003D0C2A">
        <w:rPr>
          <w:rFonts w:asciiTheme="majorBidi" w:hAnsiTheme="majorBidi"/>
          <w:sz w:val="30"/>
          <w:szCs w:val="30"/>
          <w:cs/>
        </w:rPr>
        <w:t>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3D0C2A">
        <w:rPr>
          <w:rFonts w:asciiTheme="majorBidi" w:hAnsiTheme="majorBidi"/>
          <w:sz w:val="30"/>
          <w:szCs w:val="30"/>
          <w:cs/>
        </w:rPr>
        <w:t>ไรหรือขาดทุนในงวดบัญชีนั้น</w:t>
      </w:r>
    </w:p>
    <w:p w14:paraId="12DE93A7" w14:textId="77777777" w:rsidR="00086917" w:rsidRPr="003D0C2A" w:rsidRDefault="00086917" w:rsidP="003D0C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5740E87" w14:textId="2109C435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05E4928" w14:textId="595A591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293D8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A2E26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933EE" w14:textId="77777777" w:rsidR="00086917" w:rsidRPr="00B91DD2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A2047" w14:textId="48BC5B3A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CD707C">
        <w:rPr>
          <w:rFonts w:asciiTheme="majorBidi" w:hAnsiTheme="majorBidi" w:cstheme="majorBidi" w:hint="cs"/>
          <w:sz w:val="30"/>
          <w:szCs w:val="30"/>
          <w:cs/>
        </w:rPr>
        <w:t>ได้รับหรือ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ต้องจ่ายรับรู้ในกำไรหรือขาดทุน </w:t>
      </w:r>
    </w:p>
    <w:p w14:paraId="15053683" w14:textId="77777777" w:rsidR="00086917" w:rsidRPr="00B91DD2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D8473" w14:textId="1BA8FED1" w:rsidR="006D1C20" w:rsidRPr="00F96BE6" w:rsidRDefault="00086917" w:rsidP="00F96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043A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5C6DE6" w:rsidRPr="0016043A">
        <w:rPr>
          <w:rFonts w:asciiTheme="majorBidi" w:hAnsiTheme="majorBidi" w:cstheme="majorBidi"/>
          <w:spacing w:val="4"/>
          <w:sz w:val="30"/>
          <w:szCs w:val="30"/>
          <w:cs/>
        </w:rPr>
        <w:t>งบฐานะการเงิน</w:t>
      </w:r>
      <w:r w:rsidRPr="0016043A">
        <w:rPr>
          <w:rFonts w:asciiTheme="majorBidi" w:hAnsiTheme="majorBidi" w:cstheme="majorBidi"/>
          <w:spacing w:val="4"/>
          <w:sz w:val="30"/>
          <w:szCs w:val="30"/>
          <w:cs/>
        </w:rPr>
        <w:t>ด้วยจำนวนสุทธิก็</w:t>
      </w:r>
      <w:r w:rsidRPr="00051D57">
        <w:rPr>
          <w:rFonts w:asciiTheme="majorBidi" w:hAnsiTheme="majorBidi" w:cstheme="majorBidi"/>
          <w:sz w:val="30"/>
          <w:szCs w:val="30"/>
          <w:cs/>
        </w:rPr>
        <w:t>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A60B33F" w14:textId="77777777" w:rsidR="006D1C20" w:rsidRPr="00B91DD2" w:rsidRDefault="006D1C20" w:rsidP="00F96B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BE04301" w14:textId="0D162971" w:rsidR="00110F5E" w:rsidRDefault="009C003B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034000A0" w14:textId="29314453" w:rsidR="00496C47" w:rsidRDefault="00312912" w:rsidP="00496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อนุพันธ์รับรู้ด้วยมูลค่ายุติธรรม</w:t>
      </w:r>
      <w:r w:rsidR="00B1159E">
        <w:rPr>
          <w:rFonts w:asciiTheme="majorBidi" w:hAnsiTheme="majorBidi" w:cstheme="majorBidi" w:hint="cs"/>
          <w:sz w:val="30"/>
          <w:szCs w:val="30"/>
          <w:cs/>
        </w:rPr>
        <w:t xml:space="preserve"> และวัดมูลค่ายุติธรรม</w:t>
      </w:r>
      <w:r w:rsidR="004F338C">
        <w:rPr>
          <w:rFonts w:asciiTheme="majorBidi" w:hAnsiTheme="majorBidi" w:cstheme="majorBidi" w:hint="cs"/>
          <w:sz w:val="30"/>
          <w:szCs w:val="30"/>
          <w:cs/>
        </w:rPr>
        <w:t>ทุก</w:t>
      </w:r>
      <w:r w:rsidR="00CD482A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 ผลกำไรหรือขาดทุน</w:t>
      </w:r>
      <w:r w:rsidR="00280F69">
        <w:rPr>
          <w:rFonts w:asciiTheme="majorBidi" w:hAnsiTheme="majorBidi" w:cstheme="majorBidi" w:hint="cs"/>
          <w:sz w:val="30"/>
          <w:szCs w:val="30"/>
          <w:cs/>
        </w:rPr>
        <w:t>จากการวัดมูลค่ายุติธรรม</w:t>
      </w:r>
      <w:r w:rsidR="00FD5CBD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194212">
        <w:rPr>
          <w:rFonts w:asciiTheme="majorBidi" w:hAnsiTheme="majorBidi" w:cstheme="majorBidi" w:hint="cs"/>
          <w:sz w:val="30"/>
          <w:szCs w:val="30"/>
          <w:cs/>
        </w:rPr>
        <w:t>จะรับรู้ในกำไรหรือขาดทุนทันที</w:t>
      </w:r>
    </w:p>
    <w:p w14:paraId="3D837ED7" w14:textId="77777777" w:rsidR="00496C47" w:rsidRPr="00496C47" w:rsidRDefault="00496C47" w:rsidP="00496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14CAB" w14:textId="7511DA2B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4636F84A" w14:textId="39529148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8410F8"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301C96A6" w14:textId="0BE0EEB8" w:rsidR="00244701" w:rsidRPr="00B91DD2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E00341" w14:textId="5EE03CA0" w:rsidR="0008691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12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16043A">
        <w:rPr>
          <w:rFonts w:asciiTheme="majorBidi" w:hAnsiTheme="majorBidi" w:cstheme="majorBidi"/>
          <w:spacing w:val="2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16043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6043A">
        <w:rPr>
          <w:rFonts w:asciiTheme="majorBidi" w:hAnsiTheme="majorBidi" w:cstheme="majorBidi"/>
          <w:spacing w:val="4"/>
          <w:sz w:val="30"/>
          <w:szCs w:val="30"/>
          <w:cs/>
        </w:rPr>
        <w:t>ค่า</w:t>
      </w:r>
      <w:r w:rsidRPr="00051D57">
        <w:rPr>
          <w:rFonts w:asciiTheme="majorBidi" w:hAnsiTheme="majorBidi" w:cstheme="majorBidi"/>
          <w:sz w:val="30"/>
          <w:szCs w:val="30"/>
          <w:cs/>
        </w:rPr>
        <w:t>เผื่อผลขาดทุนด้วยผลขาดทุนด้านเครดิตที่คาดว่าจะเกิดขึ้นตลอดอายุของสัญญา</w:t>
      </w:r>
    </w:p>
    <w:p w14:paraId="134D445B" w14:textId="77777777" w:rsidR="00B62DC0" w:rsidRPr="00051D57" w:rsidRDefault="00B62DC0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EC91C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16106A" w14:textId="77777777" w:rsidR="00086917" w:rsidRPr="00B91DD2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C6709" w14:textId="37FB8661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8E2619">
        <w:rPr>
          <w:rFonts w:asciiTheme="majorBidi" w:hAnsiTheme="majorBidi" w:cstheme="majorBidi"/>
          <w:sz w:val="30"/>
          <w:szCs w:val="30"/>
          <w:cs/>
        </w:rPr>
        <w:t xml:space="preserve">มากกว่า </w:t>
      </w:r>
      <w:r w:rsidRPr="008E2619">
        <w:rPr>
          <w:rFonts w:asciiTheme="majorBidi" w:hAnsiTheme="majorBidi" w:cstheme="majorBidi"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sz w:val="30"/>
          <w:szCs w:val="30"/>
        </w:rPr>
        <w:t xml:space="preserve"> </w:t>
      </w:r>
      <w:r w:rsidRPr="008E261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09AC32" w14:textId="77777777" w:rsidR="00086917" w:rsidRPr="00B91DD2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1FD187" w14:textId="77777777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E261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3B6204E" w14:textId="16D106B8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2BABF9B" w14:textId="54892322" w:rsidR="004B15D7" w:rsidRDefault="00086917" w:rsidP="001604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8E2619">
        <w:rPr>
          <w:rFonts w:asciiTheme="majorBidi" w:hAnsiTheme="majorBidi" w:cstheme="majorBidi"/>
          <w:bCs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bCs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57DD1964" w14:textId="77777777" w:rsidR="0016043A" w:rsidRPr="00244701" w:rsidRDefault="0016043A" w:rsidP="001604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A810769" w14:textId="20F2ECE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04E3123" w14:textId="53CC3C6A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D7722DE" w14:textId="77777777" w:rsidR="00B62DC0" w:rsidRPr="00B91DD2" w:rsidRDefault="00B62DC0" w:rsidP="00355A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F66232F" w14:textId="014A089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_Hlk127295559"/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77F5A4EF" w14:textId="67B2E1B1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ดอกเบี้ยรับ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และดอกเบี้ยจ่าย</w:t>
      </w:r>
      <w:r w:rsidRPr="00051D57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รับรู้ในกำไรหรือขาดทุนด้วยวิธีดอกเบี้ยที่แท้จริง ในการคำนวณดอกเบี้ยรับ</w:t>
      </w:r>
      <w:r w:rsidR="000873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ด้านเครดิต) </w:t>
      </w:r>
      <w:r w:rsidR="0016043A">
        <w:rPr>
          <w:rFonts w:asciiTheme="majorBidi" w:hAnsiTheme="majorBidi" w:cstheme="majorBidi" w:hint="cs"/>
          <w:sz w:val="30"/>
          <w:szCs w:val="30"/>
          <w:cs/>
        </w:rPr>
        <w:t>หรือราคาทุนตัดจำหน่ายของหนี้สิน</w:t>
      </w:r>
    </w:p>
    <w:bookmarkEnd w:id="7"/>
    <w:p w14:paraId="0D657CE8" w14:textId="012C339C" w:rsidR="00D0158B" w:rsidRPr="004729E6" w:rsidRDefault="00D0158B" w:rsidP="004729E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29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8248E8C" w14:textId="0BD23F9A" w:rsidR="00985894" w:rsidRDefault="0098589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057CCFF" w14:textId="77777777" w:rsidR="00A25D74" w:rsidRPr="00051D57" w:rsidRDefault="00A25D7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51BAC" w14:textId="36D39DBF" w:rsidR="0016043A" w:rsidRPr="004729E6" w:rsidRDefault="00985894" w:rsidP="00A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D507882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proofErr w:type="gramStart"/>
      <w:r w:rsidRPr="0024470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732BEB7D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proofErr w:type="gramStart"/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2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6F6198F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4A4F96" w14:textId="77777777" w:rsidR="00985894" w:rsidRPr="00B91DD2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FB4645F" w14:textId="1FA9484F" w:rsidR="00425E50" w:rsidRPr="004729E6" w:rsidRDefault="00425E50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DDF061B" w14:textId="77777777" w:rsidR="00564267" w:rsidRPr="00B91DD2" w:rsidRDefault="0056426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27F8C1" w14:textId="4F0A3A76" w:rsidR="002C5DC0" w:rsidRPr="00B62DC0" w:rsidRDefault="00094019" w:rsidP="00E06EA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F5C23F5" w14:textId="2F23A027" w:rsidR="002C5DC0" w:rsidRDefault="002C5DC0" w:rsidP="002C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3926C3">
        <w:rPr>
          <w:rFonts w:ascii="Angsana New" w:hAnsi="Angsana New" w:hint="cs"/>
          <w:spacing w:val="-6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 รวมถึงลำดับชั้นมูลค่ายุติธรรม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7F1ED9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สินทรัพย์ทางการเงินและ</w:t>
      </w:r>
      <w:r>
        <w:rPr>
          <w:rFonts w:ascii="Angsana New" w:hAnsi="Angsana New" w:hint="cs"/>
          <w:spacing w:val="-6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47B1D7E" w14:textId="77777777" w:rsidR="00FB55B8" w:rsidRDefault="00FB55B8" w:rsidP="002C5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1980"/>
      </w:tblGrid>
      <w:tr w:rsidR="00FB55B8" w:rsidRPr="00C55E3C" w14:paraId="538F7816" w14:textId="77777777">
        <w:trPr>
          <w:tblHeader/>
        </w:trPr>
        <w:tc>
          <w:tcPr>
            <w:tcW w:w="4770" w:type="dxa"/>
            <w:vAlign w:val="bottom"/>
          </w:tcPr>
          <w:p w14:paraId="5FF19B1C" w14:textId="77777777" w:rsidR="00FB55B8" w:rsidRPr="001B1A4A" w:rsidRDefault="00FB55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2D86B0B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FB55B8" w:rsidRPr="00C55E3C" w14:paraId="1CCDFC98" w14:textId="77777777">
        <w:trPr>
          <w:tblHeader/>
        </w:trPr>
        <w:tc>
          <w:tcPr>
            <w:tcW w:w="4770" w:type="dxa"/>
            <w:vAlign w:val="bottom"/>
          </w:tcPr>
          <w:p w14:paraId="41FEBDD5" w14:textId="77777777" w:rsidR="00FB55B8" w:rsidRPr="00C55E3C" w:rsidRDefault="00FB55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4C5660C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3E8DA1E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170458C3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B55B8" w:rsidRPr="001B1A4A" w14:paraId="35C85633" w14:textId="77777777">
        <w:trPr>
          <w:trHeight w:val="1181"/>
          <w:tblHeader/>
        </w:trPr>
        <w:tc>
          <w:tcPr>
            <w:tcW w:w="4770" w:type="dxa"/>
            <w:vAlign w:val="bottom"/>
            <w:hideMark/>
          </w:tcPr>
          <w:p w14:paraId="25601F33" w14:textId="77777777" w:rsidR="00FB55B8" w:rsidRPr="00C55E3C" w:rsidRDefault="00FB55B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Cs/>
                <w:sz w:val="28"/>
                <w:szCs w:val="28"/>
                <w:lang w:val="th-TH"/>
              </w:rPr>
            </w:pPr>
          </w:p>
        </w:tc>
        <w:tc>
          <w:tcPr>
            <w:tcW w:w="2160" w:type="dxa"/>
            <w:vAlign w:val="bottom"/>
            <w:hideMark/>
          </w:tcPr>
          <w:p w14:paraId="7399A20B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67EA7AE0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2978DF62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1D1E7DAF" w14:textId="77777777" w:rsidR="00FB55B8" w:rsidRPr="00C55E3C" w:rsidRDefault="00FB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C55E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B55B8" w:rsidRPr="006844E6" w14:paraId="75A0B242" w14:textId="77777777">
        <w:trPr>
          <w:trHeight w:val="326"/>
          <w:tblHeader/>
        </w:trPr>
        <w:tc>
          <w:tcPr>
            <w:tcW w:w="4770" w:type="dxa"/>
            <w:vAlign w:val="bottom"/>
          </w:tcPr>
          <w:p w14:paraId="619FC222" w14:textId="77777777" w:rsidR="00FB55B8" w:rsidRPr="00C55E3C" w:rsidRDefault="00FB55B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8E789DD" w14:textId="77777777" w:rsidR="00FB55B8" w:rsidRPr="00C55E3C" w:rsidRDefault="00FB55B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FB55B8" w:rsidRPr="001B1A4A" w14:paraId="7B2EF665" w14:textId="77777777">
        <w:tc>
          <w:tcPr>
            <w:tcW w:w="4770" w:type="dxa"/>
            <w:vAlign w:val="bottom"/>
          </w:tcPr>
          <w:p w14:paraId="30E3790D" w14:textId="5F806BDB" w:rsidR="00FB55B8" w:rsidRPr="00C55E3C" w:rsidRDefault="00FB55B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E16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AE16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160" w:type="dxa"/>
            <w:vAlign w:val="bottom"/>
          </w:tcPr>
          <w:p w14:paraId="21A7B0EE" w14:textId="77777777" w:rsidR="00FB55B8" w:rsidRPr="00C55E3C" w:rsidRDefault="00FB55B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3B5FB2" w14:textId="77777777" w:rsidR="00FB55B8" w:rsidRPr="00C55E3C" w:rsidRDefault="00FB55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5D30336" w14:textId="77777777" w:rsidR="00FB55B8" w:rsidRPr="00C55E3C" w:rsidRDefault="00FB55B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5B8" w:rsidRPr="001B1A4A" w14:paraId="41AA0912" w14:textId="77777777">
        <w:trPr>
          <w:trHeight w:val="74"/>
        </w:trPr>
        <w:tc>
          <w:tcPr>
            <w:tcW w:w="4770" w:type="dxa"/>
            <w:vAlign w:val="bottom"/>
          </w:tcPr>
          <w:p w14:paraId="53AF8158" w14:textId="7FB29CD6" w:rsidR="00FB55B8" w:rsidRPr="00C55E3C" w:rsidRDefault="00585E5B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5E5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</w:t>
            </w:r>
            <w:r w:rsidR="003926C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2160" w:type="dxa"/>
            <w:vAlign w:val="bottom"/>
          </w:tcPr>
          <w:p w14:paraId="0F01E22A" w14:textId="77777777" w:rsidR="00FB55B8" w:rsidRPr="00C55E3C" w:rsidRDefault="00FB55B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4E2CE3" w14:textId="77777777" w:rsidR="00FB55B8" w:rsidRPr="00C55E3C" w:rsidRDefault="00FB55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01CF32F" w14:textId="77777777" w:rsidR="00FB55B8" w:rsidRPr="00C55E3C" w:rsidRDefault="00FB55B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5B8" w:rsidRPr="00426CBB" w14:paraId="6172ED24" w14:textId="77777777">
        <w:tc>
          <w:tcPr>
            <w:tcW w:w="4770" w:type="dxa"/>
            <w:vAlign w:val="bottom"/>
          </w:tcPr>
          <w:p w14:paraId="332ADDD1" w14:textId="77777777" w:rsidR="00FB55B8" w:rsidRPr="00C55E3C" w:rsidRDefault="00FB55B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0E8C7272" w14:textId="6268AA2F" w:rsidR="00FB55B8" w:rsidRPr="00C55E3C" w:rsidRDefault="00585E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  <w:vAlign w:val="bottom"/>
          </w:tcPr>
          <w:p w14:paraId="3D0F38E2" w14:textId="77777777" w:rsidR="00FB55B8" w:rsidRPr="00C55E3C" w:rsidRDefault="00FB55B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C061C28" w14:textId="2EF21A90" w:rsidR="00FB55B8" w:rsidRPr="00C55E3C" w:rsidRDefault="007D03C3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</w:t>
            </w:r>
          </w:p>
        </w:tc>
      </w:tr>
    </w:tbl>
    <w:p w14:paraId="3519480E" w14:textId="77777777" w:rsidR="00E06EA2" w:rsidRPr="00373189" w:rsidRDefault="00E06EA2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D8584E" w14:textId="77777777" w:rsidR="000136E1" w:rsidRDefault="000136E1" w:rsidP="000136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30"/>
          <w:szCs w:val="30"/>
        </w:rPr>
      </w:pPr>
      <w:r w:rsidRPr="00672A2C">
        <w:rPr>
          <w:rFonts w:ascii="Angsana New" w:hAnsi="Angsana New" w:hint="cs"/>
          <w:spacing w:val="1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376F8B98" w14:textId="77777777" w:rsidR="00E06EA2" w:rsidRPr="00B6579E" w:rsidRDefault="00E06EA2" w:rsidP="000136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660"/>
      </w:tblGrid>
      <w:tr w:rsidR="008C3220" w:rsidRPr="00833D8A" w14:paraId="7143493C" w14:textId="77777777">
        <w:trPr>
          <w:tblHeader/>
        </w:trPr>
        <w:tc>
          <w:tcPr>
            <w:tcW w:w="1542" w:type="pct"/>
          </w:tcPr>
          <w:p w14:paraId="5BFC99FF" w14:textId="77777777" w:rsidR="008C3220" w:rsidRPr="001B727C" w:rsidRDefault="008C3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458" w:type="pct"/>
          </w:tcPr>
          <w:p w14:paraId="04ACB909" w14:textId="77777777" w:rsidR="008C3220" w:rsidRPr="00833D8A" w:rsidRDefault="008C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8C3220" w:rsidRPr="00833D8A" w14:paraId="3F2A9533" w14:textId="77777777">
        <w:trPr>
          <w:trHeight w:val="767"/>
        </w:trPr>
        <w:tc>
          <w:tcPr>
            <w:tcW w:w="1542" w:type="pct"/>
          </w:tcPr>
          <w:p w14:paraId="3D5D8120" w14:textId="77777777" w:rsidR="008C3220" w:rsidRPr="002817FA" w:rsidRDefault="008C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472F8C0E" w14:textId="77777777" w:rsidR="008C3220" w:rsidRPr="001B727C" w:rsidRDefault="008C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3458" w:type="pct"/>
          </w:tcPr>
          <w:p w14:paraId="061CD05A" w14:textId="77777777" w:rsidR="008C3220" w:rsidRPr="002817FA" w:rsidRDefault="008C3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right="-19" w:hanging="1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pacing w:val="5"/>
                <w:sz w:val="30"/>
                <w:szCs w:val="30"/>
                <w:cs/>
              </w:rPr>
              <w:t>การกำหนดราคาสัญญาซื้อขายล่วงหน้า มูลค่ายุติธรรมอ้างอิงราคาซื้อขาย</w:t>
            </w:r>
          </w:p>
          <w:p w14:paraId="1A71C951" w14:textId="77777777" w:rsidR="008C3220" w:rsidRPr="002B4594" w:rsidRDefault="008C3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left="342" w:right="429" w:hanging="9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สัญญาซื้อขายเงินตราต่างประเทศล่วงหน้า ณ วันที่รายงาน และมูลค่าปัจจุบัน</w:t>
            </w:r>
          </w:p>
          <w:p w14:paraId="1A44D9E2" w14:textId="77777777" w:rsidR="008C3220" w:rsidRPr="002B4594" w:rsidRDefault="008C3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2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คำนวณโดยอ้างอิงจากเส้นอัตราผลตอบแทนของหลักทรัพย์ที่มีสินเชื่อ</w:t>
            </w:r>
          </w:p>
          <w:p w14:paraId="5E676214" w14:textId="77777777" w:rsidR="008C3220" w:rsidRPr="00672A2C" w:rsidRDefault="008C3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คุณภาพดีในสกุลเงินที่เกี่ยวข้อง</w:t>
            </w:r>
          </w:p>
        </w:tc>
      </w:tr>
    </w:tbl>
    <w:p w14:paraId="09438B17" w14:textId="590D60B6" w:rsidR="00564267" w:rsidRPr="00B6579E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FA8B6" w14:textId="5817FD30" w:rsidR="005C4653" w:rsidRPr="00244701" w:rsidRDefault="005C4653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</w:t>
      </w:r>
      <w:r w:rsidR="00462AB2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ทาง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ด้านการเงิน</w:t>
      </w:r>
    </w:p>
    <w:p w14:paraId="14B8208B" w14:textId="77777777" w:rsidR="00094019" w:rsidRPr="00B6579E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37BDA11" w14:textId="5EA1708D" w:rsidR="000119D0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</w:p>
    <w:p w14:paraId="41696776" w14:textId="003A58E1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    </w:t>
      </w:r>
      <w:r w:rsidR="00B71FE6">
        <w:rPr>
          <w:rFonts w:asciiTheme="majorBidi" w:hAnsiTheme="majorBidi" w:cstheme="majorBidi"/>
          <w:spacing w:val="-2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>ต่อคณะกรรมการบริษัทอย่างสม่ำเสมอ</w:t>
      </w:r>
    </w:p>
    <w:p w14:paraId="603335F2" w14:textId="6AE0FB08" w:rsidR="00244701" w:rsidRPr="00B6579E" w:rsidRDefault="00244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AD4E8A6" w14:textId="1F88E12D" w:rsidR="00F25FFD" w:rsidRDefault="000119D0" w:rsidP="00BC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        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ทั้งหมดเข้าใจถึงบทบาทและภาระหน้าที่ของตน</w:t>
      </w:r>
    </w:p>
    <w:p w14:paraId="10AFF1A8" w14:textId="77777777" w:rsidR="00944B07" w:rsidRPr="00BC5C09" w:rsidRDefault="00944B07" w:rsidP="00BC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20E2D13" w14:textId="65F82544" w:rsidR="00425E50" w:rsidRDefault="000119D0" w:rsidP="00160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1C9D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751C9D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751C9D">
        <w:rPr>
          <w:rFonts w:asciiTheme="majorBidi" w:hAnsiTheme="majorBidi" w:cstheme="majorBidi"/>
          <w:sz w:val="30"/>
          <w:szCs w:val="30"/>
          <w:cs/>
        </w:rPr>
        <w:br/>
      </w:r>
      <w:r w:rsidRPr="00751C9D">
        <w:rPr>
          <w:rFonts w:asciiTheme="majorBidi" w:hAnsiTheme="majorBidi" w:cstheme="majorBidi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4516A26" w14:textId="77777777" w:rsidR="00E06EA2" w:rsidRDefault="00E06EA2" w:rsidP="003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646D8ED2" w14:textId="77777777" w:rsidR="00944B07" w:rsidRDefault="00944B07" w:rsidP="003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E7F5126" w14:textId="77777777" w:rsidR="00944B07" w:rsidRDefault="00944B07" w:rsidP="003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16C5D0" w14:textId="77777777" w:rsidR="00944B07" w:rsidRPr="00EA39A5" w:rsidRDefault="00944B07" w:rsidP="0032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833BC8B" w14:textId="523BFAB7" w:rsidR="00094019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007876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  <w:r w:rsidR="00094019" w:rsidRPr="0024470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14:paraId="73D52B8F" w14:textId="77777777" w:rsidR="000119D0" w:rsidRPr="00B6579E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3F511F2" w14:textId="0FF9F2AF" w:rsidR="000119D0" w:rsidRPr="00244701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A784C7D" w14:textId="77777777" w:rsidR="000873E7" w:rsidRPr="00B6579E" w:rsidRDefault="000873E7" w:rsidP="0000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0A8045E" w14:textId="159A34D9" w:rsidR="000B5CF1" w:rsidRPr="00244701" w:rsidRDefault="00E532F2" w:rsidP="0022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313854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.1.1)</w:t>
      </w:r>
      <w:r w:rsidR="00221A5D" w:rsidRPr="00244701">
        <w:rPr>
          <w:rFonts w:asciiTheme="majorBidi" w:hAnsiTheme="majorBidi" w:cstheme="majorBidi"/>
          <w:sz w:val="30"/>
          <w:szCs w:val="30"/>
          <w:cs/>
        </w:rPr>
        <w:tab/>
      </w:r>
      <w:r w:rsidR="000B5CF1" w:rsidRPr="0024470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8BC6C61" w14:textId="77777777" w:rsidR="000B5CF1" w:rsidRPr="00B6579E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96A419" w14:textId="10179164" w:rsidR="000B5CF1" w:rsidRPr="0024470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F56ACB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        </w:t>
      </w: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อย่างไรก็ตาม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        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BAA5CCB" w14:textId="77777777" w:rsidR="00244701" w:rsidRPr="00B6579E" w:rsidRDefault="0024470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E2EE40" w14:textId="59A94B43" w:rsidR="000B5CF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F1EB3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ทางการค้า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ยอดขายจะกำหนดไว้สำหรับลูกค้าแต่ละรายและจะทบทวน</w:t>
      </w:r>
      <w:r w:rsidR="00320472">
        <w:rPr>
          <w:rFonts w:asciiTheme="majorBidi" w:hAnsiTheme="majorBidi" w:cstheme="majorBidi" w:hint="cs"/>
          <w:sz w:val="30"/>
          <w:szCs w:val="30"/>
          <w:cs/>
          <w:lang w:val="en-GB"/>
        </w:rPr>
        <w:t>อย่างสม่ำเสมอ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45E2C4A" w14:textId="0636E9D6" w:rsidR="001338CF" w:rsidRPr="00B6579E" w:rsidRDefault="0013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</w:pPr>
    </w:p>
    <w:p w14:paraId="3CE597D3" w14:textId="25A33C1F" w:rsidR="000B5CF1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1338C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432A3" w:rsidRPr="001338C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E1090E" w:rsidRPr="001338CF">
        <w:rPr>
          <w:rFonts w:asciiTheme="majorBidi" w:hAnsiTheme="majorBidi" w:cstheme="majorBidi"/>
          <w:sz w:val="30"/>
          <w:szCs w:val="30"/>
          <w:lang w:val="en-GB"/>
        </w:rPr>
        <w:t xml:space="preserve"> - 4</w:t>
      </w:r>
      <w:r w:rsidRPr="00E1090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เดือน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720CA2">
        <w:rPr>
          <w:rFonts w:asciiTheme="majorBidi" w:hAnsiTheme="majorBidi" w:cstheme="majorBidi" w:hint="cs"/>
          <w:spacing w:val="-8"/>
          <w:sz w:val="30"/>
          <w:szCs w:val="30"/>
          <w:cs/>
          <w:lang w:val="en-GB"/>
        </w:rPr>
        <w:t>ลูกหนี้แต่ละรายหรือ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กลุ่มลูกค้าที่มีรูปแบบของความเสี่ยง</w:t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ด้านเครดิตที่คล้ายคลึงกัน</w:t>
      </w:r>
      <w:r w:rsidR="0040026D"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และสะท้อนผลแตกต่างระหว่างสภาวะเศรษฐกิจ</w:t>
      </w:r>
      <w:r w:rsidR="0002109C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ในอดีตที่ผ่านมาสภาวะเศรษฐกิจ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68FC340" w14:textId="77777777" w:rsidR="006D1C20" w:rsidRPr="00244701" w:rsidRDefault="006D1C20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</w:p>
    <w:p w14:paraId="4EFE4D32" w14:textId="4D73B974" w:rsidR="000B5CF1" w:rsidRPr="00244701" w:rsidRDefault="00BF1EB3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ข้อมูลเกี่ยวกับลูกหนี้การค้าเปิดเผยในหมายเหตุข้อ </w:t>
      </w:r>
      <w:r w:rsidR="006D1C2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58B36548" w14:textId="77777777" w:rsidR="0016043A" w:rsidRDefault="0016043A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5718AB60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2DAEE05A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114586D7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0E89FB40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304120F3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556051C1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3A17069A" w14:textId="77777777" w:rsidR="00944B07" w:rsidRDefault="00944B07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77837541" w14:textId="3098EA42" w:rsidR="00AB3CAE" w:rsidRPr="00244701" w:rsidRDefault="00AB3CAE" w:rsidP="00AB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8" w:name="_Hlk127288240"/>
      <w:r w:rsidRPr="0024470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.1.2)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เงินลงทุนในตราสารหนี้</w:t>
      </w:r>
    </w:p>
    <w:p w14:paraId="66ECB06F" w14:textId="21398258" w:rsidR="006432A3" w:rsidRPr="00B6579E" w:rsidRDefault="006432A3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64A32A6" w14:textId="6A5DCA09" w:rsidR="006432A3" w:rsidRPr="00244701" w:rsidRDefault="00A46D46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    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="005540A0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</w:rPr>
        <w:t>12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Investment grade credit rating)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จากหน่วยงานจัดอันดับเครดิตภายนอกที่มีการเผยแพร่ ตราสาร</w:t>
      </w:r>
      <w:r w:rsidR="00377188"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อื่นๆ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จะพิจารณาว่ามีความเสี่ยงด้านเครดิตต่ำเมื่อความเสี่ยงจากการผิดนัดชำระหนี้อยู่ในระดับต่ำและ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bookmarkEnd w:id="8"/>
    <w:p w14:paraId="2B1CB1CF" w14:textId="77777777" w:rsidR="00564267" w:rsidRPr="00B6579E" w:rsidRDefault="00564267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7DAD241" w14:textId="76177438" w:rsidR="00E84820" w:rsidRDefault="00E84820" w:rsidP="00ED6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6D20A1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 xml:space="preserve">.1.3) 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เงินสดและรายการเทียบเท่าเงินสด</w:t>
      </w:r>
    </w:p>
    <w:p w14:paraId="2ECC5D67" w14:textId="77777777" w:rsidR="00ED6DCE" w:rsidRPr="00ED6DCE" w:rsidRDefault="00ED6DCE" w:rsidP="00ED6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20"/>
          <w:szCs w:val="20"/>
        </w:rPr>
      </w:pPr>
    </w:p>
    <w:p w14:paraId="10C0C056" w14:textId="594B1630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ซึ่งกลุ่มบริษัทพิจารณาว่ามีความเสี่ยงด้านเครดิตต่ำ</w:t>
      </w:r>
    </w:p>
    <w:p w14:paraId="2BA2A8A4" w14:textId="330A5EA6" w:rsidR="00B96E5D" w:rsidRPr="00B6579E" w:rsidRDefault="00B96E5D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1A51E99" w14:textId="2BD2DBF0" w:rsidR="00E67924" w:rsidRPr="00244701" w:rsidRDefault="009834DF" w:rsidP="00802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1844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5693AA20" w14:textId="77777777" w:rsidR="00E67924" w:rsidRPr="00B6579E" w:rsidRDefault="00E67924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79F25F98" w14:textId="77777777" w:rsidR="00610662" w:rsidRPr="000D711C" w:rsidRDefault="00610662" w:rsidP="00802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Pr="0080291D">
        <w:rPr>
          <w:rFonts w:asciiTheme="majorBidi" w:hAnsiTheme="majorBidi" w:cstheme="majorBidi"/>
          <w:sz w:val="30"/>
          <w:szCs w:val="30"/>
          <w:cs/>
          <w:lang w:val="en-GB"/>
        </w:rPr>
        <w:t>พิจารณา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B1FF9B" w14:textId="177CB2E5" w:rsidR="00CA0EC6" w:rsidRPr="00462C1A" w:rsidRDefault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  <w:cs/>
        </w:rPr>
      </w:pPr>
    </w:p>
    <w:p w14:paraId="01DE791D" w14:textId="483360A1" w:rsidR="00B42A65" w:rsidRDefault="00610662" w:rsidP="0009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17753B">
        <w:rPr>
          <w:rFonts w:asciiTheme="majorBidi" w:hAnsiTheme="majorBidi" w:cstheme="majorBidi"/>
          <w:spacing w:val="-8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592A45" w:rsidRPr="0017753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7753B">
        <w:rPr>
          <w:rFonts w:asciiTheme="majorBidi" w:hAnsiTheme="majorBidi" w:cstheme="majorBidi"/>
          <w:spacing w:val="-8"/>
          <w:sz w:val="30"/>
          <w:szCs w:val="30"/>
          <w:cs/>
        </w:rPr>
        <w:t>โดย</w:t>
      </w:r>
      <w:r w:rsidR="00F8084A" w:rsidRPr="0017753B">
        <w:rPr>
          <w:rFonts w:asciiTheme="majorBidi" w:hAnsiTheme="majorBidi" w:cstheme="majorBidi"/>
          <w:spacing w:val="-8"/>
          <w:sz w:val="30"/>
          <w:szCs w:val="30"/>
          <w:cs/>
        </w:rPr>
        <w:t>แสดง</w:t>
      </w:r>
      <w:r w:rsidR="00F8084A" w:rsidRPr="000D711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83401">
        <w:rPr>
          <w:rFonts w:asciiTheme="majorBidi" w:hAnsiTheme="majorBidi" w:cstheme="majorBidi"/>
          <w:spacing w:val="-8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7782CB" w14:textId="77777777" w:rsidR="000950D6" w:rsidRPr="00B6579E" w:rsidRDefault="000950D6" w:rsidP="0009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tbl>
      <w:tblPr>
        <w:tblStyle w:val="TableGrid"/>
        <w:tblW w:w="918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8"/>
        <w:gridCol w:w="34"/>
        <w:gridCol w:w="1168"/>
        <w:gridCol w:w="272"/>
        <w:gridCol w:w="1168"/>
        <w:gridCol w:w="236"/>
        <w:gridCol w:w="1204"/>
      </w:tblGrid>
      <w:tr w:rsidR="00464B19" w:rsidRPr="006B21BD" w14:paraId="2880DA05" w14:textId="6C99CE4A" w:rsidTr="00A81915">
        <w:trPr>
          <w:tblHeader/>
        </w:trPr>
        <w:tc>
          <w:tcPr>
            <w:tcW w:w="3690" w:type="dxa"/>
          </w:tcPr>
          <w:p w14:paraId="604E464B" w14:textId="42C18AD8" w:rsidR="00464B19" w:rsidRPr="006B21BD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3F89BBFF" w14:textId="28D8DD98" w:rsidR="00464B19" w:rsidRPr="006B21BD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354E0" w:rsidRPr="006B21BD" w14:paraId="4CB9C89A" w14:textId="77777777" w:rsidTr="00A81915">
        <w:trPr>
          <w:tblHeader/>
        </w:trPr>
        <w:tc>
          <w:tcPr>
            <w:tcW w:w="3690" w:type="dxa"/>
          </w:tcPr>
          <w:p w14:paraId="7238B925" w14:textId="77777777" w:rsidR="008354E0" w:rsidRPr="006B21BD" w:rsidRDefault="008354E0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23BDA7" w14:textId="06BD7D3A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</w:tcPr>
          <w:p w14:paraId="050E812D" w14:textId="77777777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82" w:type="dxa"/>
            <w:gridSpan w:val="6"/>
          </w:tcPr>
          <w:p w14:paraId="472F50DC" w14:textId="50B7C24E" w:rsidR="008354E0" w:rsidRPr="006B21BD" w:rsidRDefault="00464B19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0873E7" w:rsidRPr="006B21BD" w14:paraId="5C856209" w14:textId="77777777" w:rsidTr="00A81915">
        <w:trPr>
          <w:trHeight w:val="623"/>
          <w:tblHeader/>
        </w:trPr>
        <w:tc>
          <w:tcPr>
            <w:tcW w:w="3690" w:type="dxa"/>
            <w:vAlign w:val="bottom"/>
            <w:hideMark/>
          </w:tcPr>
          <w:p w14:paraId="0E51A1ED" w14:textId="2BDDF63E" w:rsidR="000873E7" w:rsidRPr="006B21BD" w:rsidRDefault="000873E7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CBDBCBD" w14:textId="1347D498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45FE8EFA" w14:textId="77777777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8" w:type="dxa"/>
          </w:tcPr>
          <w:p w14:paraId="51BFF17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2" w:type="dxa"/>
            <w:gridSpan w:val="2"/>
            <w:vAlign w:val="bottom"/>
            <w:hideMark/>
          </w:tcPr>
          <w:p w14:paraId="4B9EA071" w14:textId="77777777" w:rsidR="000873E7" w:rsidRPr="006B21BD" w:rsidRDefault="000873E7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F7DFCD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  <w:hideMark/>
          </w:tcPr>
          <w:p w14:paraId="3F58E21A" w14:textId="06DA9A2D" w:rsidR="000873E7" w:rsidRPr="006B21BD" w:rsidRDefault="000873E7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2F4FE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3E6C51A8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354E0" w:rsidRPr="006B21BD" w14:paraId="4B2926B2" w14:textId="1194A9E6" w:rsidTr="00A81915">
        <w:trPr>
          <w:trHeight w:val="272"/>
          <w:tblHeader/>
        </w:trPr>
        <w:tc>
          <w:tcPr>
            <w:tcW w:w="3690" w:type="dxa"/>
          </w:tcPr>
          <w:p w14:paraId="4E0029A5" w14:textId="77777777" w:rsidR="008354E0" w:rsidRPr="006B21BD" w:rsidRDefault="008354E0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040EE278" w14:textId="43FDE63F" w:rsidR="008354E0" w:rsidRPr="006B21BD" w:rsidRDefault="00464B19" w:rsidP="008354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0873E7" w:rsidRPr="006B21BD" w14:paraId="6570CA58" w14:textId="77777777" w:rsidTr="00A81915">
        <w:tc>
          <w:tcPr>
            <w:tcW w:w="3690" w:type="dxa"/>
          </w:tcPr>
          <w:p w14:paraId="49EC5BD4" w14:textId="4F5C3EEA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93446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170" w:type="dxa"/>
          </w:tcPr>
          <w:p w14:paraId="0B8BAE28" w14:textId="248E4C5C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8A4FBB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3C596463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C6CF9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0BB3B8F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3CAB911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12C9DE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28635027" w14:textId="77777777" w:rsidTr="00A81915">
        <w:tc>
          <w:tcPr>
            <w:tcW w:w="3690" w:type="dxa"/>
            <w:hideMark/>
          </w:tcPr>
          <w:p w14:paraId="330F8BF4" w14:textId="77777777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7678DE63" w14:textId="5B61BAD1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5F8788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83375C7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693A44BB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B6BBA6F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4C336EA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5A4A539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75E48" w:rsidRPr="006B21BD" w14:paraId="3C6F3F1F" w14:textId="77777777" w:rsidTr="00A81915">
        <w:trPr>
          <w:trHeight w:val="119"/>
        </w:trPr>
        <w:tc>
          <w:tcPr>
            <w:tcW w:w="3690" w:type="dxa"/>
          </w:tcPr>
          <w:p w14:paraId="0506B6D9" w14:textId="77777777" w:rsidR="00075E48" w:rsidRPr="006B21BD" w:rsidRDefault="00075E48" w:rsidP="00075E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DA14BAA" w14:textId="4060EE8D" w:rsidR="00075E48" w:rsidRPr="003004B4" w:rsidRDefault="00EE4C74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EE4C74">
              <w:rPr>
                <w:rFonts w:asciiTheme="majorBidi" w:hAnsiTheme="majorBidi" w:cstheme="majorBidi"/>
                <w:sz w:val="27"/>
                <w:szCs w:val="27"/>
              </w:rPr>
              <w:t>343,30</w:t>
            </w:r>
            <w:r w:rsidR="00E056D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72" w:type="dxa"/>
            <w:gridSpan w:val="2"/>
            <w:vAlign w:val="bottom"/>
          </w:tcPr>
          <w:p w14:paraId="5FE0B8BC" w14:textId="77777777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1BE76D" w14:textId="2F914373" w:rsidR="00075E48" w:rsidRPr="00B42A65" w:rsidRDefault="007E54DC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E54DC">
              <w:rPr>
                <w:rFonts w:asciiTheme="majorBidi" w:hAnsiTheme="majorBidi" w:cstheme="majorBidi"/>
                <w:sz w:val="27"/>
                <w:szCs w:val="27"/>
              </w:rPr>
              <w:t>(343,30</w:t>
            </w:r>
            <w:r w:rsidR="00E056DF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E54D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088A265B" w14:textId="77777777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6EE17CC" w14:textId="52E12DBE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D9CB7CE" w14:textId="77777777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EB62326" w14:textId="0172728A" w:rsidR="00075E48" w:rsidRPr="00B42A65" w:rsidRDefault="007E54DC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E54DC">
              <w:rPr>
                <w:rFonts w:asciiTheme="majorBidi" w:hAnsiTheme="majorBidi" w:cstheme="majorBidi"/>
                <w:sz w:val="27"/>
                <w:szCs w:val="27"/>
              </w:rPr>
              <w:t>(343,30</w:t>
            </w:r>
            <w:r w:rsidR="00E056DF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E54D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75E48" w:rsidRPr="006B21BD" w14:paraId="22C62538" w14:textId="77777777" w:rsidTr="00A81915">
        <w:trPr>
          <w:trHeight w:val="119"/>
        </w:trPr>
        <w:tc>
          <w:tcPr>
            <w:tcW w:w="3690" w:type="dxa"/>
          </w:tcPr>
          <w:p w14:paraId="32761694" w14:textId="4670BF90" w:rsidR="00075E48" w:rsidRPr="006B21BD" w:rsidRDefault="00075E48" w:rsidP="00075E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74D0753" w14:textId="01D14270" w:rsidR="00075E48" w:rsidRPr="003004B4" w:rsidRDefault="007E54DC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7E54DC">
              <w:rPr>
                <w:rFonts w:asciiTheme="majorBidi" w:hAnsiTheme="majorBidi" w:cstheme="majorBidi"/>
                <w:sz w:val="27"/>
                <w:szCs w:val="27"/>
              </w:rPr>
              <w:t>229,277</w:t>
            </w:r>
          </w:p>
        </w:tc>
        <w:tc>
          <w:tcPr>
            <w:tcW w:w="272" w:type="dxa"/>
            <w:gridSpan w:val="2"/>
            <w:vAlign w:val="bottom"/>
          </w:tcPr>
          <w:p w14:paraId="611EFA01" w14:textId="77777777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C69E621" w14:textId="6D32F0D4" w:rsidR="00075E48" w:rsidRPr="00B42A65" w:rsidRDefault="007E54DC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E54DC">
              <w:rPr>
                <w:rFonts w:asciiTheme="majorBidi" w:hAnsiTheme="majorBidi" w:cstheme="majorBidi"/>
                <w:sz w:val="27"/>
                <w:szCs w:val="27"/>
              </w:rPr>
              <w:t>(229,277)</w:t>
            </w:r>
          </w:p>
        </w:tc>
        <w:tc>
          <w:tcPr>
            <w:tcW w:w="272" w:type="dxa"/>
            <w:vAlign w:val="bottom"/>
          </w:tcPr>
          <w:p w14:paraId="05AE842A" w14:textId="77777777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1311029F" w14:textId="23A4AF63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E9E4C8E" w14:textId="77777777" w:rsidR="00075E48" w:rsidRPr="00B42A65" w:rsidRDefault="00075E48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5867869" w14:textId="764701F5" w:rsidR="00075E48" w:rsidRPr="00B42A65" w:rsidRDefault="007E54DC" w:rsidP="0007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E54DC">
              <w:rPr>
                <w:rFonts w:asciiTheme="majorBidi" w:hAnsiTheme="majorBidi" w:cstheme="majorBidi"/>
                <w:sz w:val="27"/>
                <w:szCs w:val="27"/>
              </w:rPr>
              <w:t>(229,277)</w:t>
            </w:r>
          </w:p>
        </w:tc>
      </w:tr>
      <w:tr w:rsidR="00573B6E" w:rsidRPr="006B21BD" w14:paraId="50D88C34" w14:textId="77777777" w:rsidTr="00A81915">
        <w:trPr>
          <w:trHeight w:val="119"/>
        </w:trPr>
        <w:tc>
          <w:tcPr>
            <w:tcW w:w="3690" w:type="dxa"/>
            <w:hideMark/>
          </w:tcPr>
          <w:p w14:paraId="12D56BB2" w14:textId="77777777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14091" w14:textId="393AE1D6" w:rsidR="00573B6E" w:rsidRPr="00B42A65" w:rsidRDefault="00AD3CB1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AD3CB1">
              <w:rPr>
                <w:rFonts w:asciiTheme="majorBidi" w:hAnsiTheme="majorBidi" w:cstheme="majorBidi"/>
                <w:sz w:val="27"/>
                <w:szCs w:val="27"/>
              </w:rPr>
              <w:t>115,0</w:t>
            </w:r>
            <w:r w:rsidR="00107C01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  <w:tc>
          <w:tcPr>
            <w:tcW w:w="272" w:type="dxa"/>
            <w:gridSpan w:val="2"/>
            <w:vAlign w:val="bottom"/>
          </w:tcPr>
          <w:p w14:paraId="7F66B74A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929010" w14:textId="49AE9973" w:rsidR="00573B6E" w:rsidRPr="00DC12FE" w:rsidRDefault="00AD3CB1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AD3CB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0028F">
              <w:rPr>
                <w:rFonts w:asciiTheme="majorBidi" w:hAnsiTheme="majorBidi" w:cstheme="majorBidi"/>
                <w:sz w:val="27"/>
                <w:szCs w:val="27"/>
              </w:rPr>
              <w:t>65</w:t>
            </w:r>
            <w:r w:rsidR="007B17E3">
              <w:rPr>
                <w:rFonts w:asciiTheme="majorBidi" w:hAnsiTheme="majorBidi" w:cstheme="majorBidi"/>
                <w:sz w:val="27"/>
                <w:szCs w:val="27"/>
              </w:rPr>
              <w:t>,196</w:t>
            </w:r>
            <w:r w:rsidRPr="00AD3CB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6BAD8B27" w14:textId="77777777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BC05319" w14:textId="74567640" w:rsidR="00573B6E" w:rsidRPr="00DC12FE" w:rsidRDefault="00AD3CB1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AD3CB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B17E3">
              <w:rPr>
                <w:rFonts w:asciiTheme="majorBidi" w:hAnsiTheme="majorBidi" w:cstheme="majorBidi"/>
                <w:sz w:val="27"/>
                <w:szCs w:val="27"/>
              </w:rPr>
              <w:t>54,588</w:t>
            </w:r>
            <w:r w:rsidRPr="00AD3CB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D10008D" w14:textId="77777777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D4F28AF" w14:textId="2731D99B" w:rsidR="00573B6E" w:rsidRPr="00DC12FE" w:rsidRDefault="00A56D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56D6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B17E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C59AF">
              <w:rPr>
                <w:rFonts w:asciiTheme="majorBidi" w:hAnsiTheme="majorBidi" w:cstheme="majorBidi"/>
                <w:sz w:val="27"/>
                <w:szCs w:val="27"/>
              </w:rPr>
              <w:t>19,784</w:t>
            </w:r>
            <w:r w:rsidRPr="00A56D6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73B6E" w:rsidRPr="00746B40" w14:paraId="64580420" w14:textId="77777777" w:rsidTr="00A81915">
        <w:trPr>
          <w:trHeight w:val="343"/>
        </w:trPr>
        <w:tc>
          <w:tcPr>
            <w:tcW w:w="3690" w:type="dxa"/>
          </w:tcPr>
          <w:p w14:paraId="70996BAC" w14:textId="77777777" w:rsidR="00573B6E" w:rsidRPr="007666B4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C4902F" w14:textId="698EE63E" w:rsidR="00573B6E" w:rsidRPr="00B42A65" w:rsidRDefault="00EC196B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C19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687,62</w:t>
            </w:r>
            <w:r w:rsidR="00107C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2" w:type="dxa"/>
            <w:gridSpan w:val="2"/>
          </w:tcPr>
          <w:p w14:paraId="37DC27BA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ECDD72" w14:textId="441350D5" w:rsidR="00573B6E" w:rsidRPr="00B42A65" w:rsidRDefault="00EC196B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C19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</w:t>
            </w:r>
            <w:r w:rsidR="005432E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</w:t>
            </w:r>
            <w:r w:rsidRPr="00EC19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,7</w:t>
            </w:r>
            <w:r w:rsidR="005432E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107C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EC19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00F80DD9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737F07C" w14:textId="5CA207AA" w:rsidR="00573B6E" w:rsidRPr="00B42A65" w:rsidRDefault="0099164D" w:rsidP="001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9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5432E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</w:t>
            </w:r>
            <w:r w:rsidRPr="0099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5432E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588</w:t>
            </w:r>
            <w:r w:rsidRPr="0099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81196CB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5D2D591" w14:textId="2C6AD4D2" w:rsidR="00573B6E" w:rsidRPr="00B42A65" w:rsidRDefault="00EC196B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C19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</w:t>
            </w:r>
            <w:r w:rsidR="005F79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92,36</w:t>
            </w:r>
            <w:r w:rsidR="005367F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EC19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573B6E" w:rsidRPr="006B21BD" w14:paraId="2593477C" w14:textId="77777777" w:rsidTr="00A81915">
        <w:tc>
          <w:tcPr>
            <w:tcW w:w="3690" w:type="dxa"/>
          </w:tcPr>
          <w:p w14:paraId="21226CD1" w14:textId="44B4B8CC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lastRenderedPageBreak/>
              <w:t>256</w:t>
            </w:r>
            <w:r w:rsidR="0093446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40B54B24" w14:textId="48FBB598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2" w:type="dxa"/>
            <w:gridSpan w:val="2"/>
          </w:tcPr>
          <w:p w14:paraId="06108D48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408B788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D75B4F9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7AC82C2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87323DB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24B15E1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3B6E" w:rsidRPr="006B21BD" w14:paraId="32D3069A" w14:textId="77777777" w:rsidTr="00A81915">
        <w:tc>
          <w:tcPr>
            <w:tcW w:w="3690" w:type="dxa"/>
            <w:hideMark/>
          </w:tcPr>
          <w:p w14:paraId="04BE66F0" w14:textId="77777777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177FCAB9" w14:textId="710E49C1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C90E444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D91BBFF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AE627C9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A91377D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D74E405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263AA4DA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934468" w:rsidRPr="006B21BD" w14:paraId="5A284D7A" w14:textId="77777777" w:rsidTr="00A81915">
        <w:trPr>
          <w:trHeight w:val="119"/>
        </w:trPr>
        <w:tc>
          <w:tcPr>
            <w:tcW w:w="3690" w:type="dxa"/>
          </w:tcPr>
          <w:p w14:paraId="00AE2DEF" w14:textId="49D10221" w:rsidR="00934468" w:rsidRPr="006B21BD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3524CB9E" w14:textId="28674873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903</w:t>
            </w:r>
          </w:p>
        </w:tc>
        <w:tc>
          <w:tcPr>
            <w:tcW w:w="272" w:type="dxa"/>
            <w:gridSpan w:val="2"/>
            <w:vAlign w:val="bottom"/>
          </w:tcPr>
          <w:p w14:paraId="5FA4432A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BB194A3" w14:textId="1AEBC50B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358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903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26A00270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638A58A1" w14:textId="3F64B244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BEF37B1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56FB965" w14:textId="4A957D3C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903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34468" w:rsidRPr="006B21BD" w14:paraId="6AC7CC0A" w14:textId="77777777" w:rsidTr="00A81915">
        <w:trPr>
          <w:trHeight w:val="119"/>
        </w:trPr>
        <w:tc>
          <w:tcPr>
            <w:tcW w:w="3690" w:type="dxa"/>
          </w:tcPr>
          <w:p w14:paraId="33811076" w14:textId="2BE64BAC" w:rsidR="00934468" w:rsidRPr="006B21BD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961534F" w14:textId="6110AE9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162,768</w:t>
            </w:r>
          </w:p>
        </w:tc>
        <w:tc>
          <w:tcPr>
            <w:tcW w:w="272" w:type="dxa"/>
            <w:gridSpan w:val="2"/>
            <w:vAlign w:val="bottom"/>
          </w:tcPr>
          <w:p w14:paraId="25C5F2BD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5FE0C03" w14:textId="16505056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(162,768)</w:t>
            </w:r>
          </w:p>
        </w:tc>
        <w:tc>
          <w:tcPr>
            <w:tcW w:w="272" w:type="dxa"/>
            <w:vAlign w:val="bottom"/>
          </w:tcPr>
          <w:p w14:paraId="6E1F9046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EECEAE" w14:textId="40386E1E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37BCFCA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5E7553" w14:textId="2CF8E41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(162,768)</w:t>
            </w:r>
          </w:p>
        </w:tc>
      </w:tr>
      <w:tr w:rsidR="00934468" w:rsidRPr="006B21BD" w14:paraId="08B4CA8C" w14:textId="77777777" w:rsidTr="00A81915">
        <w:trPr>
          <w:trHeight w:val="119"/>
        </w:trPr>
        <w:tc>
          <w:tcPr>
            <w:tcW w:w="3690" w:type="dxa"/>
            <w:hideMark/>
          </w:tcPr>
          <w:p w14:paraId="38E4A07E" w14:textId="77777777" w:rsidR="00934468" w:rsidRPr="006B21BD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EDD638" w14:textId="0438502C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153,888</w:t>
            </w:r>
          </w:p>
        </w:tc>
        <w:tc>
          <w:tcPr>
            <w:tcW w:w="272" w:type="dxa"/>
            <w:gridSpan w:val="2"/>
            <w:vAlign w:val="bottom"/>
          </w:tcPr>
          <w:p w14:paraId="003FF106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00E1C04" w14:textId="60A399E2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12FE">
              <w:rPr>
                <w:rFonts w:asciiTheme="majorBidi" w:hAnsiTheme="majorBidi" w:cstheme="majorBidi"/>
                <w:sz w:val="27"/>
                <w:szCs w:val="27"/>
              </w:rPr>
              <w:t>(86,531)</w:t>
            </w:r>
          </w:p>
        </w:tc>
        <w:tc>
          <w:tcPr>
            <w:tcW w:w="272" w:type="dxa"/>
            <w:vAlign w:val="bottom"/>
          </w:tcPr>
          <w:p w14:paraId="28559F12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7C440B0" w14:textId="3D19E46D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12FE">
              <w:rPr>
                <w:rFonts w:asciiTheme="majorBidi" w:hAnsiTheme="majorBidi" w:cstheme="majorBidi"/>
                <w:sz w:val="27"/>
                <w:szCs w:val="27"/>
              </w:rPr>
              <w:t>(72,843)</w:t>
            </w:r>
          </w:p>
        </w:tc>
        <w:tc>
          <w:tcPr>
            <w:tcW w:w="236" w:type="dxa"/>
            <w:vAlign w:val="bottom"/>
          </w:tcPr>
          <w:p w14:paraId="7D91E87E" w14:textId="77777777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5D0DCD6" w14:textId="7B00C0E0" w:rsidR="00934468" w:rsidRPr="006B21BD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12FE">
              <w:rPr>
                <w:rFonts w:asciiTheme="majorBidi" w:hAnsiTheme="majorBidi" w:cstheme="majorBidi"/>
                <w:sz w:val="27"/>
                <w:szCs w:val="27"/>
              </w:rPr>
              <w:t>(159,374)</w:t>
            </w:r>
          </w:p>
        </w:tc>
      </w:tr>
      <w:tr w:rsidR="00934468" w:rsidRPr="006B21BD" w14:paraId="4650A361" w14:textId="77777777" w:rsidTr="00A81915">
        <w:trPr>
          <w:trHeight w:val="119"/>
        </w:trPr>
        <w:tc>
          <w:tcPr>
            <w:tcW w:w="3690" w:type="dxa"/>
          </w:tcPr>
          <w:p w14:paraId="7B329C7F" w14:textId="77777777" w:rsidR="00934468" w:rsidRPr="006B21BD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AA9C23" w14:textId="45383488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559</w:t>
            </w:r>
          </w:p>
        </w:tc>
        <w:tc>
          <w:tcPr>
            <w:tcW w:w="272" w:type="dxa"/>
            <w:gridSpan w:val="2"/>
          </w:tcPr>
          <w:p w14:paraId="2F34C90D" w14:textId="77777777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711C580" w14:textId="077570D0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202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1FD287CF" w14:textId="77777777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AB0CE8A" w14:textId="1DE8CE31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80B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(72,843)</w:t>
            </w:r>
          </w:p>
        </w:tc>
        <w:tc>
          <w:tcPr>
            <w:tcW w:w="236" w:type="dxa"/>
          </w:tcPr>
          <w:p w14:paraId="1BF062C5" w14:textId="77777777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09E2D9" w14:textId="7C706977" w:rsidR="00934468" w:rsidRPr="00B42A65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045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</w:tbl>
    <w:p w14:paraId="3C71B653" w14:textId="77777777" w:rsidR="00B42A65" w:rsidRPr="00B42A65" w:rsidRDefault="00B42A65" w:rsidP="0021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tbl>
      <w:tblPr>
        <w:tblStyle w:val="TableGrid"/>
        <w:tblW w:w="918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2"/>
        <w:gridCol w:w="1168"/>
        <w:gridCol w:w="272"/>
        <w:gridCol w:w="1168"/>
        <w:gridCol w:w="236"/>
        <w:gridCol w:w="1206"/>
      </w:tblGrid>
      <w:tr w:rsidR="00464B19" w:rsidRPr="00464B19" w14:paraId="76FB923C" w14:textId="77777777" w:rsidTr="00A81915">
        <w:trPr>
          <w:tblHeader/>
        </w:trPr>
        <w:tc>
          <w:tcPr>
            <w:tcW w:w="3690" w:type="dxa"/>
          </w:tcPr>
          <w:p w14:paraId="1E70E3D1" w14:textId="77777777" w:rsidR="00464B19" w:rsidRPr="00464B19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670083E4" w14:textId="20E7A2C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B19" w:rsidRPr="00464B19" w14:paraId="6BFEB3C0" w14:textId="77777777" w:rsidTr="00A81915">
        <w:trPr>
          <w:tblHeader/>
        </w:trPr>
        <w:tc>
          <w:tcPr>
            <w:tcW w:w="3690" w:type="dxa"/>
          </w:tcPr>
          <w:p w14:paraId="2C25EDC7" w14:textId="77777777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FA703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081202B" w14:textId="7B1FB94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4756EF03" w14:textId="70CBC779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64B19" w:rsidRPr="00464B19" w14:paraId="51011C67" w14:textId="77777777" w:rsidTr="00A81915">
        <w:trPr>
          <w:tblHeader/>
        </w:trPr>
        <w:tc>
          <w:tcPr>
            <w:tcW w:w="3690" w:type="dxa"/>
            <w:vAlign w:val="bottom"/>
            <w:hideMark/>
          </w:tcPr>
          <w:p w14:paraId="2542BB45" w14:textId="5F380AC2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C171CE9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CDE20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1A25668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BD99318" w14:textId="77777777" w:rsidR="00464B19" w:rsidRPr="00464B19" w:rsidRDefault="00464B19" w:rsidP="00464B1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4ECEC37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02EDFE2" w14:textId="013491DC" w:rsidR="00464B19" w:rsidRPr="00464B19" w:rsidRDefault="00464B19" w:rsidP="00464B19">
            <w:pPr>
              <w:tabs>
                <w:tab w:val="clear" w:pos="680"/>
                <w:tab w:val="clear" w:pos="1871"/>
                <w:tab w:val="left" w:pos="518"/>
                <w:tab w:val="left" w:pos="876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A7DF59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48A7309F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4B19" w:rsidRPr="00464B19" w14:paraId="604B75B4" w14:textId="77777777" w:rsidTr="00A81915">
        <w:tc>
          <w:tcPr>
            <w:tcW w:w="3690" w:type="dxa"/>
          </w:tcPr>
          <w:p w14:paraId="36FBB5E3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228B97CE" w14:textId="7E76DD4B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354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4B19" w:rsidRPr="00464B19" w14:paraId="48411E1F" w14:textId="77777777" w:rsidTr="00A81915">
        <w:tc>
          <w:tcPr>
            <w:tcW w:w="3690" w:type="dxa"/>
          </w:tcPr>
          <w:p w14:paraId="0F167928" w14:textId="6E003473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344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C32A774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4F089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90AA2C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13EFE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FE8616B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0637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F6A335C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3FF6C677" w14:textId="77777777" w:rsidTr="00A81915">
        <w:tc>
          <w:tcPr>
            <w:tcW w:w="3690" w:type="dxa"/>
            <w:hideMark/>
          </w:tcPr>
          <w:p w14:paraId="052D72F7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BA030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B65A610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5A07A9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88CF2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233FFC5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15A5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B6BC1C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735" w:rsidRPr="00464B19" w14:paraId="2271F865" w14:textId="77777777" w:rsidTr="00A81915">
        <w:trPr>
          <w:trHeight w:val="119"/>
        </w:trPr>
        <w:tc>
          <w:tcPr>
            <w:tcW w:w="3690" w:type="dxa"/>
          </w:tcPr>
          <w:p w14:paraId="792899C5" w14:textId="77777777" w:rsidR="00750735" w:rsidRPr="00464B19" w:rsidRDefault="00750735" w:rsidP="007507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25A012E7" w14:textId="1509AFEC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2D1C">
              <w:rPr>
                <w:rFonts w:asciiTheme="majorBidi" w:hAnsiTheme="majorBidi" w:cstheme="majorBidi"/>
                <w:sz w:val="28"/>
                <w:szCs w:val="28"/>
              </w:rPr>
              <w:t>89,536</w:t>
            </w:r>
          </w:p>
        </w:tc>
        <w:tc>
          <w:tcPr>
            <w:tcW w:w="272" w:type="dxa"/>
            <w:vAlign w:val="bottom"/>
          </w:tcPr>
          <w:p w14:paraId="0901F6F9" w14:textId="77777777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B6C53C6" w14:textId="1A54BA80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1430">
              <w:rPr>
                <w:rFonts w:asciiTheme="majorBidi" w:hAnsiTheme="majorBidi" w:cstheme="majorBidi"/>
                <w:sz w:val="28"/>
                <w:szCs w:val="28"/>
              </w:rPr>
              <w:t>(89,536)</w:t>
            </w:r>
          </w:p>
        </w:tc>
        <w:tc>
          <w:tcPr>
            <w:tcW w:w="272" w:type="dxa"/>
            <w:vAlign w:val="bottom"/>
          </w:tcPr>
          <w:p w14:paraId="75D697F0" w14:textId="77777777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8FB731" w14:textId="0EFCA6C3" w:rsidR="00750735" w:rsidRPr="00464B19" w:rsidRDefault="00750735" w:rsidP="0075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90BDF2" w14:textId="77777777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0575C05" w14:textId="4B1B6825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1430">
              <w:rPr>
                <w:rFonts w:asciiTheme="majorBidi" w:hAnsiTheme="majorBidi" w:cstheme="majorBidi"/>
                <w:sz w:val="28"/>
                <w:szCs w:val="28"/>
              </w:rPr>
              <w:t>(89,536)</w:t>
            </w:r>
          </w:p>
        </w:tc>
      </w:tr>
      <w:tr w:rsidR="00750735" w:rsidRPr="00464B19" w14:paraId="7D7E20E9" w14:textId="77777777" w:rsidTr="00A81915">
        <w:trPr>
          <w:trHeight w:val="119"/>
        </w:trPr>
        <w:tc>
          <w:tcPr>
            <w:tcW w:w="3690" w:type="dxa"/>
          </w:tcPr>
          <w:p w14:paraId="6AD8B13A" w14:textId="44504671" w:rsidR="00750735" w:rsidRPr="00464B19" w:rsidRDefault="00750735" w:rsidP="007507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613DBF5" w14:textId="78DBA685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2CE">
              <w:rPr>
                <w:rFonts w:asciiTheme="majorBidi" w:hAnsiTheme="majorBidi" w:cstheme="majorBidi"/>
                <w:sz w:val="28"/>
                <w:szCs w:val="28"/>
              </w:rPr>
              <w:t>117,291</w:t>
            </w:r>
          </w:p>
        </w:tc>
        <w:tc>
          <w:tcPr>
            <w:tcW w:w="272" w:type="dxa"/>
            <w:vAlign w:val="bottom"/>
          </w:tcPr>
          <w:p w14:paraId="12EA1069" w14:textId="77777777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844DC8" w14:textId="4DC9049F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1430">
              <w:rPr>
                <w:rFonts w:asciiTheme="majorBidi" w:hAnsiTheme="majorBidi" w:cstheme="majorBidi"/>
                <w:sz w:val="28"/>
                <w:szCs w:val="28"/>
              </w:rPr>
              <w:t>(117,291)</w:t>
            </w:r>
          </w:p>
        </w:tc>
        <w:tc>
          <w:tcPr>
            <w:tcW w:w="272" w:type="dxa"/>
            <w:vAlign w:val="bottom"/>
          </w:tcPr>
          <w:p w14:paraId="46A8CFFE" w14:textId="77777777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40110C" w14:textId="0D962DBB" w:rsidR="00750735" w:rsidRPr="00464B19" w:rsidRDefault="00750735" w:rsidP="0075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DAE808" w14:textId="77777777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45B4BF7" w14:textId="12374550" w:rsidR="00750735" w:rsidRPr="00464B19" w:rsidRDefault="00750735" w:rsidP="007507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1430">
              <w:rPr>
                <w:rFonts w:asciiTheme="majorBidi" w:hAnsiTheme="majorBidi" w:cstheme="majorBidi"/>
                <w:sz w:val="28"/>
                <w:szCs w:val="28"/>
              </w:rPr>
              <w:t>(117,291)</w:t>
            </w:r>
          </w:p>
        </w:tc>
      </w:tr>
      <w:tr w:rsidR="00B42A65" w:rsidRPr="00464B19" w14:paraId="1D417EFD" w14:textId="77777777" w:rsidTr="00A81915">
        <w:trPr>
          <w:trHeight w:val="119"/>
        </w:trPr>
        <w:tc>
          <w:tcPr>
            <w:tcW w:w="3690" w:type="dxa"/>
            <w:hideMark/>
          </w:tcPr>
          <w:p w14:paraId="09530699" w14:textId="77777777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0CF22" w14:textId="552641F6" w:rsidR="00B42A65" w:rsidRPr="00464B19" w:rsidRDefault="000722CE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2CE">
              <w:rPr>
                <w:rFonts w:asciiTheme="majorBidi" w:hAnsiTheme="majorBidi" w:cstheme="majorBidi"/>
                <w:sz w:val="28"/>
                <w:szCs w:val="28"/>
              </w:rPr>
              <w:t>8,167</w:t>
            </w:r>
          </w:p>
        </w:tc>
        <w:tc>
          <w:tcPr>
            <w:tcW w:w="272" w:type="dxa"/>
            <w:vAlign w:val="bottom"/>
          </w:tcPr>
          <w:p w14:paraId="588723FE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37C9C8A" w14:textId="3F2494FF" w:rsidR="00B42A65" w:rsidRPr="00464B19" w:rsidRDefault="000722CE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22CE">
              <w:rPr>
                <w:rFonts w:asciiTheme="majorBidi" w:hAnsiTheme="majorBidi" w:cstheme="majorBidi"/>
                <w:sz w:val="28"/>
                <w:szCs w:val="28"/>
              </w:rPr>
              <w:t>(2,455)</w:t>
            </w:r>
          </w:p>
        </w:tc>
        <w:tc>
          <w:tcPr>
            <w:tcW w:w="272" w:type="dxa"/>
            <w:vAlign w:val="bottom"/>
          </w:tcPr>
          <w:p w14:paraId="6E8E4F18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47D3A50" w14:textId="554AE93C" w:rsidR="00B42A65" w:rsidRPr="00464B19" w:rsidRDefault="003D408F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08F">
              <w:rPr>
                <w:rFonts w:asciiTheme="majorBidi" w:hAnsiTheme="majorBidi" w:cstheme="majorBidi"/>
                <w:sz w:val="28"/>
                <w:szCs w:val="28"/>
              </w:rPr>
              <w:t>(6,325)</w:t>
            </w:r>
          </w:p>
        </w:tc>
        <w:tc>
          <w:tcPr>
            <w:tcW w:w="236" w:type="dxa"/>
            <w:vAlign w:val="bottom"/>
          </w:tcPr>
          <w:p w14:paraId="4C66778F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F4ECDFF" w14:textId="533CA424" w:rsidR="00B42A65" w:rsidRPr="00464B19" w:rsidRDefault="003D408F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08F">
              <w:rPr>
                <w:rFonts w:asciiTheme="majorBidi" w:hAnsiTheme="majorBidi" w:cstheme="majorBidi"/>
                <w:sz w:val="28"/>
                <w:szCs w:val="28"/>
              </w:rPr>
              <w:t>(8,780)</w:t>
            </w:r>
          </w:p>
        </w:tc>
      </w:tr>
      <w:tr w:rsidR="00B42A65" w:rsidRPr="00464B19" w14:paraId="7E435AB0" w14:textId="77777777" w:rsidTr="00A81915">
        <w:trPr>
          <w:trHeight w:val="119"/>
        </w:trPr>
        <w:tc>
          <w:tcPr>
            <w:tcW w:w="3690" w:type="dxa"/>
          </w:tcPr>
          <w:p w14:paraId="0842AD2B" w14:textId="77777777" w:rsidR="00B42A65" w:rsidRPr="00B42A65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9F243" w14:textId="4DDF64FE" w:rsidR="00B42A65" w:rsidRPr="00B42A65" w:rsidRDefault="004A78B8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214,994</w:t>
            </w:r>
          </w:p>
        </w:tc>
        <w:tc>
          <w:tcPr>
            <w:tcW w:w="272" w:type="dxa"/>
            <w:vAlign w:val="bottom"/>
          </w:tcPr>
          <w:p w14:paraId="0FCFAB31" w14:textId="77777777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728C8" w14:textId="594DA487" w:rsidR="00B42A65" w:rsidRPr="00B42A65" w:rsidRDefault="00323749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37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(209,282)</w:t>
            </w:r>
          </w:p>
        </w:tc>
        <w:tc>
          <w:tcPr>
            <w:tcW w:w="272" w:type="dxa"/>
            <w:vAlign w:val="bottom"/>
          </w:tcPr>
          <w:p w14:paraId="3B14458E" w14:textId="77777777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1FF5" w14:textId="69ACA822" w:rsidR="00B42A65" w:rsidRPr="00B42A65" w:rsidRDefault="00323749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37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(6,325)</w:t>
            </w:r>
          </w:p>
        </w:tc>
        <w:tc>
          <w:tcPr>
            <w:tcW w:w="236" w:type="dxa"/>
            <w:vAlign w:val="bottom"/>
          </w:tcPr>
          <w:p w14:paraId="597FC12F" w14:textId="77777777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31758" w14:textId="29755B44" w:rsidR="00B42A65" w:rsidRPr="00B42A65" w:rsidRDefault="0075073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7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(215,607)</w:t>
            </w:r>
          </w:p>
        </w:tc>
      </w:tr>
      <w:tr w:rsidR="00B42A65" w:rsidRPr="00746B40" w14:paraId="5BF050A7" w14:textId="77777777" w:rsidTr="00A81915">
        <w:tc>
          <w:tcPr>
            <w:tcW w:w="3690" w:type="dxa"/>
          </w:tcPr>
          <w:p w14:paraId="1BFE9FB8" w14:textId="77777777" w:rsidR="00B42A65" w:rsidRPr="00746B40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4220D0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F187EC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5F814FC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49B1C6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B35A6D3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DBD17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6B9205AB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2A65" w:rsidRPr="00464B19" w14:paraId="7319F6C2" w14:textId="77777777" w:rsidTr="00A81915">
        <w:tc>
          <w:tcPr>
            <w:tcW w:w="3690" w:type="dxa"/>
          </w:tcPr>
          <w:p w14:paraId="2B191CB2" w14:textId="5D24F60D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344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D6EABFB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9C8BBCA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D8F4BF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2321E59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7C329CD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D1F95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BFF7AE1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A65" w:rsidRPr="00464B19" w14:paraId="2636AEE4" w14:textId="77777777" w:rsidTr="00A81915">
        <w:tc>
          <w:tcPr>
            <w:tcW w:w="3690" w:type="dxa"/>
            <w:hideMark/>
          </w:tcPr>
          <w:p w14:paraId="3B58F985" w14:textId="77777777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F694612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4B209D0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2F5245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73F583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9E7143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AEB8A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478B7FA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4468" w:rsidRPr="00464B19" w14:paraId="647AE763" w14:textId="77777777" w:rsidTr="00A81915">
        <w:trPr>
          <w:trHeight w:val="119"/>
        </w:trPr>
        <w:tc>
          <w:tcPr>
            <w:tcW w:w="3690" w:type="dxa"/>
          </w:tcPr>
          <w:p w14:paraId="1FEAEE8F" w14:textId="469DE451" w:rsidR="00934468" w:rsidRPr="00464B19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2CEA06B" w14:textId="21BB1484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58,002</w:t>
            </w:r>
          </w:p>
        </w:tc>
        <w:tc>
          <w:tcPr>
            <w:tcW w:w="272" w:type="dxa"/>
            <w:vAlign w:val="bottom"/>
          </w:tcPr>
          <w:p w14:paraId="1BECF2C1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C298D55" w14:textId="4F7C1D7E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(58,002)</w:t>
            </w:r>
          </w:p>
        </w:tc>
        <w:tc>
          <w:tcPr>
            <w:tcW w:w="272" w:type="dxa"/>
            <w:vAlign w:val="bottom"/>
          </w:tcPr>
          <w:p w14:paraId="111FF110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6FBDF8" w14:textId="58CD46C2" w:rsidR="00934468" w:rsidRPr="00464B19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764B20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0E5A1BE" w14:textId="327AA3FF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(58,002)</w:t>
            </w:r>
          </w:p>
        </w:tc>
      </w:tr>
      <w:tr w:rsidR="00934468" w:rsidRPr="00464B19" w14:paraId="721E67FD" w14:textId="77777777" w:rsidTr="00A81915">
        <w:trPr>
          <w:trHeight w:val="119"/>
        </w:trPr>
        <w:tc>
          <w:tcPr>
            <w:tcW w:w="3690" w:type="dxa"/>
          </w:tcPr>
          <w:p w14:paraId="2F22A736" w14:textId="636CD663" w:rsidR="00934468" w:rsidRPr="00464B19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5F759D5B" w14:textId="5748CC0C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59,38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vAlign w:val="bottom"/>
          </w:tcPr>
          <w:p w14:paraId="3E2284A0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46BC6D" w14:textId="194753C0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(59,38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73B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2DB77452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F635A4" w14:textId="116ECB35" w:rsidR="00934468" w:rsidRPr="00464B19" w:rsidRDefault="00934468" w:rsidP="0093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74DC34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3997B5D" w14:textId="7560B1A2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(59,38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73B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468" w:rsidRPr="00464B19" w14:paraId="0D5A8EFC" w14:textId="77777777" w:rsidTr="00A81915">
        <w:trPr>
          <w:trHeight w:val="119"/>
        </w:trPr>
        <w:tc>
          <w:tcPr>
            <w:tcW w:w="3690" w:type="dxa"/>
            <w:hideMark/>
          </w:tcPr>
          <w:p w14:paraId="1F847826" w14:textId="77777777" w:rsidR="00934468" w:rsidRPr="00464B19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0208AC" w14:textId="1A4E73C0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6,276</w:t>
            </w:r>
          </w:p>
        </w:tc>
        <w:tc>
          <w:tcPr>
            <w:tcW w:w="272" w:type="dxa"/>
            <w:vAlign w:val="bottom"/>
          </w:tcPr>
          <w:p w14:paraId="4113712C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1E971CA" w14:textId="020E9210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(1,982)</w:t>
            </w:r>
          </w:p>
        </w:tc>
        <w:tc>
          <w:tcPr>
            <w:tcW w:w="272" w:type="dxa"/>
            <w:vAlign w:val="bottom"/>
          </w:tcPr>
          <w:p w14:paraId="13BF0CD4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35BEE92" w14:textId="7B4536E4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(4,820)</w:t>
            </w:r>
          </w:p>
        </w:tc>
        <w:tc>
          <w:tcPr>
            <w:tcW w:w="236" w:type="dxa"/>
            <w:vAlign w:val="bottom"/>
          </w:tcPr>
          <w:p w14:paraId="4C91D8A0" w14:textId="77777777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A1C5E4D" w14:textId="2446D5FE" w:rsidR="00934468" w:rsidRPr="00464B19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(6,802)</w:t>
            </w:r>
          </w:p>
        </w:tc>
      </w:tr>
      <w:tr w:rsidR="00934468" w:rsidRPr="00464B19" w14:paraId="3D34E9DD" w14:textId="77777777" w:rsidTr="00A81915">
        <w:trPr>
          <w:trHeight w:val="119"/>
        </w:trPr>
        <w:tc>
          <w:tcPr>
            <w:tcW w:w="3690" w:type="dxa"/>
          </w:tcPr>
          <w:p w14:paraId="73D17F27" w14:textId="77777777" w:rsidR="00934468" w:rsidRPr="00464B19" w:rsidRDefault="00934468" w:rsidP="009344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7F91F" w14:textId="3B0B21A6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123,665</w:t>
            </w:r>
          </w:p>
        </w:tc>
        <w:tc>
          <w:tcPr>
            <w:tcW w:w="272" w:type="dxa"/>
            <w:vAlign w:val="bottom"/>
          </w:tcPr>
          <w:p w14:paraId="17ED0124" w14:textId="77777777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1849C" w14:textId="452924D8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(119,371)</w:t>
            </w:r>
          </w:p>
        </w:tc>
        <w:tc>
          <w:tcPr>
            <w:tcW w:w="272" w:type="dxa"/>
            <w:vAlign w:val="bottom"/>
          </w:tcPr>
          <w:p w14:paraId="24596044" w14:textId="77777777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ED378" w14:textId="399D6589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(4,820)</w:t>
            </w:r>
          </w:p>
        </w:tc>
        <w:tc>
          <w:tcPr>
            <w:tcW w:w="236" w:type="dxa"/>
            <w:vAlign w:val="bottom"/>
          </w:tcPr>
          <w:p w14:paraId="00935001" w14:textId="77777777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0ECB0" w14:textId="358D9F52" w:rsidR="00934468" w:rsidRPr="00751C9D" w:rsidRDefault="00934468" w:rsidP="0093446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(124,191)</w:t>
            </w:r>
          </w:p>
        </w:tc>
      </w:tr>
    </w:tbl>
    <w:p w14:paraId="267ACB80" w14:textId="77777777" w:rsidR="00E254CC" w:rsidRDefault="00E254CC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15C460A4" w14:textId="77777777" w:rsidR="006C2BA6" w:rsidRDefault="006C2BA6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1D76686D" w14:textId="77777777" w:rsidR="006C2BA6" w:rsidRDefault="006C2BA6" w:rsidP="00A8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10BE8E27" w14:textId="77777777" w:rsidR="00F53A79" w:rsidRDefault="00F53A79" w:rsidP="00A8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1587BAA9" w14:textId="62F685E0" w:rsidR="004E57FC" w:rsidRPr="00244701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AB618C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bookmarkStart w:id="9" w:name="_Hlk127295442"/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3109AF9" w14:textId="77777777" w:rsidR="00217179" w:rsidRPr="00986DDC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7"/>
          <w:szCs w:val="27"/>
          <w:lang w:val="en-GB"/>
        </w:rPr>
      </w:pPr>
    </w:p>
    <w:p w14:paraId="4B0DFE8D" w14:textId="1FEFA32F" w:rsidR="007E5EE5" w:rsidRPr="00244701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กลุ่มบริษัทมีความเสี่ยง</w:t>
      </w:r>
      <w:r w:rsidR="00C323DD" w:rsidRPr="00244701">
        <w:rPr>
          <w:rFonts w:asciiTheme="majorBidi" w:hAnsiTheme="majorBidi" w:cstheme="majorBidi"/>
          <w:sz w:val="30"/>
          <w:szCs w:val="30"/>
          <w:cs/>
          <w:lang w:val="en-GB"/>
        </w:rPr>
        <w:t>ที่มูลค่ายุติธรรมหรือกระแสเงินสดในอนาคตของเครื่องมือทางการเงินจะมีความ</w:t>
      </w:r>
      <w:r w:rsidR="00AA6BE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   </w:t>
      </w:r>
      <w:r w:rsidR="00C323DD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bookmarkEnd w:id="9"/>
    <w:p w14:paraId="22E9848C" w14:textId="77777777" w:rsidR="004D49AD" w:rsidRPr="00986DDC" w:rsidRDefault="004D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GB"/>
        </w:rPr>
      </w:pPr>
    </w:p>
    <w:p w14:paraId="7D1435B4" w14:textId="714B5307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0D711C">
        <w:rPr>
          <w:rFonts w:asciiTheme="majorBidi" w:hAnsiTheme="majorBidi" w:cstheme="majorBidi"/>
          <w:sz w:val="30"/>
          <w:szCs w:val="30"/>
        </w:rPr>
        <w:t>(</w:t>
      </w:r>
      <w:r w:rsidR="00C323DD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.3.1)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5D43F6" w14:textId="77777777" w:rsidR="00217179" w:rsidRPr="00986DD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7"/>
          <w:szCs w:val="27"/>
          <w:lang w:val="en-GB"/>
        </w:rPr>
      </w:pPr>
    </w:p>
    <w:p w14:paraId="21168636" w14:textId="57E703AE" w:rsidR="00D51FF6" w:rsidRDefault="00217179" w:rsidP="00E0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กลุ่มบริษัทมีความเสี่ยงด้านอัตราแลกเปลี่ยนที่เกี่ยวข้องกับการซื้อลิขสิทธิ์</w:t>
      </w:r>
      <w:r w:rsidR="00B7038B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และ</w:t>
      </w:r>
      <w:r w:rsidR="006B0AAC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ค่าบริการ</w:t>
      </w:r>
      <w:r w:rsidR="00557FD3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อินเ</w:t>
      </w:r>
      <w:r w:rsidR="009E3BE3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ต</w:t>
      </w:r>
      <w:r w:rsidR="00557FD3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อร์เน็ต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ที่เป็นสกุลเงินตราต่างประเทศ</w:t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2E478E05" w14:textId="77777777" w:rsidR="000133F3" w:rsidRPr="00236FAF" w:rsidRDefault="000133F3" w:rsidP="00E0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7"/>
          <w:szCs w:val="27"/>
          <w:lang w:val="en-GB"/>
        </w:rPr>
      </w:pPr>
    </w:p>
    <w:tbl>
      <w:tblPr>
        <w:tblW w:w="7916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810"/>
        <w:gridCol w:w="1530"/>
        <w:gridCol w:w="270"/>
        <w:gridCol w:w="1526"/>
      </w:tblGrid>
      <w:tr w:rsidR="000D3195" w:rsidRPr="00244701" w14:paraId="7994718D" w14:textId="77777777" w:rsidTr="0079531F">
        <w:trPr>
          <w:trHeight w:val="420"/>
        </w:trPr>
        <w:tc>
          <w:tcPr>
            <w:tcW w:w="3510" w:type="dxa"/>
          </w:tcPr>
          <w:p w14:paraId="17BFB3B5" w14:textId="77777777" w:rsidR="000D3195" w:rsidRPr="00244701" w:rsidRDefault="000D3195" w:rsidP="0079531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305DEFF6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CB759A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</w:tcPr>
          <w:p w14:paraId="7E6B687D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195" w:rsidRPr="00244701" w14:paraId="300A6509" w14:textId="77777777" w:rsidTr="0079531F">
        <w:trPr>
          <w:trHeight w:val="420"/>
        </w:trPr>
        <w:tc>
          <w:tcPr>
            <w:tcW w:w="3510" w:type="dxa"/>
          </w:tcPr>
          <w:p w14:paraId="4ED52F06" w14:textId="77777777" w:rsidR="000D3195" w:rsidRPr="00244701" w:rsidRDefault="000D3195" w:rsidP="0079531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379DC4F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05A873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1C373E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801BD7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BB8EA88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D3195" w:rsidRPr="00244701" w14:paraId="35016263" w14:textId="77777777" w:rsidTr="0079531F">
        <w:trPr>
          <w:trHeight w:val="420"/>
        </w:trPr>
        <w:tc>
          <w:tcPr>
            <w:tcW w:w="3510" w:type="dxa"/>
          </w:tcPr>
          <w:p w14:paraId="19D2C70A" w14:textId="77777777" w:rsidR="000D3195" w:rsidRPr="00244701" w:rsidRDefault="000D3195" w:rsidP="0079531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2A8A06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8FDD547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6CEC0179" w14:textId="77777777" w:rsidR="000D3195" w:rsidRPr="00244701" w:rsidRDefault="000D3195" w:rsidP="0079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0D3195" w:rsidRPr="00244701" w14:paraId="4D3B4542" w14:textId="77777777" w:rsidTr="0079531F">
        <w:trPr>
          <w:trHeight w:val="420"/>
        </w:trPr>
        <w:tc>
          <w:tcPr>
            <w:tcW w:w="3510" w:type="dxa"/>
          </w:tcPr>
          <w:p w14:paraId="11284B4E" w14:textId="77777777" w:rsidR="000D3195" w:rsidRPr="00244701" w:rsidRDefault="000D3195" w:rsidP="0079531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DB2EC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25DB6E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645FE0AD" w14:textId="44544B5C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ED37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D3195" w:rsidRPr="00244701" w14:paraId="205719D7" w14:textId="77777777" w:rsidTr="0079531F">
        <w:trPr>
          <w:trHeight w:val="362"/>
        </w:trPr>
        <w:tc>
          <w:tcPr>
            <w:tcW w:w="3510" w:type="dxa"/>
          </w:tcPr>
          <w:p w14:paraId="75DCCAD7" w14:textId="77777777" w:rsidR="000D3195" w:rsidRPr="00244701" w:rsidRDefault="000D3195" w:rsidP="0079531F">
            <w:pPr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325EA074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33E4FD7" w14:textId="77777777" w:rsidR="000D3195" w:rsidRPr="00244701" w:rsidRDefault="000D3195" w:rsidP="00795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889D2CF" w14:textId="104C8AAF" w:rsidR="000D3195" w:rsidRPr="001D7F12" w:rsidRDefault="00B80E6A" w:rsidP="00B80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6"/>
                <w:tab w:val="decimal" w:pos="1242"/>
              </w:tabs>
              <w:spacing w:line="240" w:lineRule="auto"/>
              <w:ind w:left="0" w:right="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="00301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6911AA" w14:textId="77777777" w:rsidR="000D3195" w:rsidRPr="001D7F12" w:rsidRDefault="000D3195" w:rsidP="007953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4BD75EA7" w14:textId="75D702B2" w:rsidR="000D3195" w:rsidRPr="001D7F12" w:rsidRDefault="00B80E6A" w:rsidP="007953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8"/>
                <w:tab w:val="decimal" w:pos="1242"/>
              </w:tabs>
              <w:spacing w:line="240" w:lineRule="auto"/>
              <w:ind w:left="0" w:right="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0D3195" w:rsidRPr="001D7F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819649" w14:textId="77777777" w:rsidR="00E06EA2" w:rsidRPr="00ED37E4" w:rsidRDefault="00E06EA2" w:rsidP="00982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7"/>
          <w:szCs w:val="27"/>
        </w:rPr>
      </w:pPr>
    </w:p>
    <w:p w14:paraId="409A96EC" w14:textId="7C59C097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bookmarkStart w:id="10" w:name="_Hlk127295496"/>
      <w:r w:rsidRPr="000D711C">
        <w:rPr>
          <w:rFonts w:asciiTheme="majorBidi" w:hAnsiTheme="majorBidi" w:cstheme="majorBidi"/>
          <w:sz w:val="30"/>
          <w:szCs w:val="30"/>
        </w:rPr>
        <w:t>(</w:t>
      </w:r>
      <w:r w:rsidR="00D51FF6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</w:t>
      </w:r>
      <w:r w:rsidR="001038E5" w:rsidRPr="000D711C">
        <w:rPr>
          <w:rFonts w:asciiTheme="majorBidi" w:hAnsiTheme="majorBidi" w:cstheme="majorBidi"/>
          <w:sz w:val="30"/>
          <w:szCs w:val="30"/>
        </w:rPr>
        <w:t>2</w:t>
      </w:r>
      <w:r w:rsidRPr="000D711C">
        <w:rPr>
          <w:rFonts w:asciiTheme="majorBidi" w:hAnsiTheme="majorBidi" w:cstheme="majorBidi"/>
          <w:sz w:val="30"/>
          <w:szCs w:val="30"/>
        </w:rPr>
        <w:t>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57D9DE41" w14:textId="77777777" w:rsidR="007B783E" w:rsidRPr="00986DDC" w:rsidRDefault="007B783E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9A66649" w14:textId="277A02CF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ซึ่งส่งผลกระทบต่อผลการดำเนินงานและกระแสเงินสดของกลุ่มบริษัท เนื่องจาก</w:t>
      </w:r>
      <w:r w:rsidR="005B5C92"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กลุ่มบริษัทไม่มีเงิน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กู้ยืม  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ทำให้กลุ่มบริษัทมีความเสี่ยงต่ำจากการเปลี่ยนแปลงของอัตราดอกเบี้ย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จึงไม่มีผลกระทบอย่างเป็นสาระสำคัญต่องบการเงินของกลุ่มบริษัท</w:t>
      </w:r>
    </w:p>
    <w:bookmarkEnd w:id="10"/>
    <w:p w14:paraId="0ECA84E3" w14:textId="77777777" w:rsidR="00564267" w:rsidRPr="00986DDC" w:rsidRDefault="00564267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E2B9321" w14:textId="309F13B1" w:rsidR="001038E5" w:rsidRPr="000D711C" w:rsidRDefault="001038E5" w:rsidP="000D711C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D711C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68B86507" w14:textId="77777777" w:rsidR="0079595C" w:rsidRPr="00986DDC" w:rsidRDefault="0079595C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7"/>
          <w:szCs w:val="27"/>
        </w:rPr>
      </w:pPr>
    </w:p>
    <w:p w14:paraId="0508AA1E" w14:textId="325F841B" w:rsidR="0079595C" w:rsidRDefault="00386EA7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</w:t>
      </w:r>
      <w:r w:rsidR="00CC5A83">
        <w:rPr>
          <w:rFonts w:asciiTheme="majorBidi" w:hAnsiTheme="majorBidi" w:cstheme="majorBidi" w:hint="cs"/>
          <w:sz w:val="30"/>
          <w:szCs w:val="30"/>
          <w:cs/>
        </w:rPr>
        <w:t xml:space="preserve">นักลงทุน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532A8" w:rsidRPr="00244701">
        <w:rPr>
          <w:rFonts w:asciiTheme="majorBidi" w:hAnsiTheme="majorBidi" w:cstheme="majorBidi"/>
          <w:sz w:val="30"/>
          <w:szCs w:val="30"/>
          <w:cs/>
        </w:rPr>
        <w:t>อย่างสม่ำเสมอ โดย</w:t>
      </w:r>
      <w:r w:rsidR="00E56D6B" w:rsidRPr="00244701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    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C62938" w14:textId="77777777" w:rsidR="00F53A79" w:rsidRDefault="00F53A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82B7D" w14:textId="3D1C91C7" w:rsidR="00E479D1" w:rsidRPr="005619B8" w:rsidRDefault="00E479D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3BE91335" w14:textId="77777777" w:rsidR="008A67BD" w:rsidRPr="00B80E6A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59"/>
        <w:gridCol w:w="237"/>
        <w:gridCol w:w="1129"/>
        <w:gridCol w:w="238"/>
        <w:gridCol w:w="1091"/>
        <w:gridCol w:w="237"/>
        <w:gridCol w:w="1102"/>
      </w:tblGrid>
      <w:tr w:rsidR="00E479D1" w:rsidRPr="00244701" w14:paraId="21F71284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7792A5F4" w14:textId="77777777" w:rsidR="00E479D1" w:rsidRPr="00244701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FF56957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4D7176F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1AAAB539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D30" w:rsidRPr="00244701" w14:paraId="6005E947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1E8E1E62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D305391" w14:textId="3D4F40C6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202C3D5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F1F9A45" w14:textId="2B5E9012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A6E2562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9CCBB0" w14:textId="4517086B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03EE36D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A780D3" w14:textId="7585E16B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600B" w:rsidRPr="00244701" w14:paraId="7AC3ECE5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5DD345B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14:paraId="0D25B601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244701" w14:paraId="6E186352" w14:textId="77777777" w:rsidTr="00511E8A">
        <w:trPr>
          <w:trHeight w:val="420"/>
        </w:trPr>
        <w:tc>
          <w:tcPr>
            <w:tcW w:w="2191" w:type="pct"/>
          </w:tcPr>
          <w:p w14:paraId="496417A9" w14:textId="77777777" w:rsidR="0090600B" w:rsidRPr="00244701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</w:tcPr>
          <w:p w14:paraId="1FEC7BA6" w14:textId="77777777" w:rsidR="0090600B" w:rsidRPr="003113F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504D32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AE5259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9A22B5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3255B1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0E3C44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2AFC28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D30" w:rsidRPr="00244701" w14:paraId="5913F842" w14:textId="77777777" w:rsidTr="6F5618ED">
        <w:trPr>
          <w:trHeight w:val="420"/>
        </w:trPr>
        <w:tc>
          <w:tcPr>
            <w:tcW w:w="2191" w:type="pct"/>
          </w:tcPr>
          <w:p w14:paraId="4B437422" w14:textId="3F1DD7C8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7" w:type="pct"/>
            <w:shd w:val="clear" w:color="auto" w:fill="FFFFFF" w:themeFill="background1"/>
          </w:tcPr>
          <w:p w14:paraId="75CB27DF" w14:textId="693B2650" w:rsidR="00F76D30" w:rsidRPr="003113F1" w:rsidRDefault="36161096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6F5618ED">
              <w:rPr>
                <w:rFonts w:asciiTheme="majorBidi" w:hAnsiTheme="majorBidi"/>
                <w:sz w:val="30"/>
                <w:szCs w:val="30"/>
              </w:rPr>
              <w:t>21,987</w:t>
            </w:r>
          </w:p>
        </w:tc>
        <w:tc>
          <w:tcPr>
            <w:tcW w:w="128" w:type="pct"/>
          </w:tcPr>
          <w:p w14:paraId="0DC588F5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</w:tcPr>
          <w:p w14:paraId="6E23C4B1" w14:textId="07059F1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165E5">
              <w:rPr>
                <w:rFonts w:asciiTheme="majorBidi" w:hAnsi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902</w:t>
            </w:r>
          </w:p>
        </w:tc>
        <w:tc>
          <w:tcPr>
            <w:tcW w:w="129" w:type="pct"/>
          </w:tcPr>
          <w:p w14:paraId="6D3DA226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</w:tcPr>
          <w:p w14:paraId="708282B7" w14:textId="0B1A5C3D" w:rsidR="00F76D30" w:rsidRDefault="16505EC2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EAB4CFC">
              <w:rPr>
                <w:rFonts w:asciiTheme="majorBidi" w:hAnsiTheme="majorBidi" w:cstheme="majorBidi"/>
                <w:sz w:val="30"/>
                <w:szCs w:val="30"/>
              </w:rPr>
              <w:t>10,565</w:t>
            </w:r>
          </w:p>
        </w:tc>
        <w:tc>
          <w:tcPr>
            <w:tcW w:w="128" w:type="pct"/>
          </w:tcPr>
          <w:p w14:paraId="59DD8A82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1789F3" w14:textId="21EB8946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65E5">
              <w:rPr>
                <w:rFonts w:asciiTheme="majorBidi" w:hAnsiTheme="majorBidi" w:cstheme="majorBidi"/>
                <w:sz w:val="30"/>
                <w:szCs w:val="30"/>
              </w:rPr>
              <w:t>2,902</w:t>
            </w:r>
          </w:p>
        </w:tc>
      </w:tr>
      <w:tr w:rsidR="00F76D30" w:rsidRPr="00244701" w14:paraId="77FB564E" w14:textId="77777777" w:rsidTr="6F5618ED">
        <w:trPr>
          <w:trHeight w:val="420"/>
        </w:trPr>
        <w:tc>
          <w:tcPr>
            <w:tcW w:w="2191" w:type="pct"/>
          </w:tcPr>
          <w:p w14:paraId="409C7558" w14:textId="254CC8DB" w:rsidR="00F76D30" w:rsidRDefault="0089201F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27" w:type="pct"/>
            <w:shd w:val="clear" w:color="auto" w:fill="FFFFFF" w:themeFill="background1"/>
          </w:tcPr>
          <w:p w14:paraId="4D4E89E8" w14:textId="0CD92006" w:rsidR="00F76D30" w:rsidRPr="003113F1" w:rsidRDefault="7791A657" w:rsidP="00FD44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0"/>
              <w:rPr>
                <w:rFonts w:asciiTheme="majorBidi" w:hAnsiTheme="majorBidi"/>
                <w:sz w:val="30"/>
                <w:szCs w:val="30"/>
              </w:rPr>
            </w:pPr>
            <w:r w:rsidRPr="74E449F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0D7A6C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</w:tcPr>
          <w:p w14:paraId="751E65B6" w14:textId="22C7A8DC" w:rsidR="00F76D30" w:rsidRPr="007372B7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D165E5">
              <w:rPr>
                <w:rFonts w:asciiTheme="majorBidi" w:hAnsi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913</w:t>
            </w:r>
          </w:p>
        </w:tc>
        <w:tc>
          <w:tcPr>
            <w:tcW w:w="129" w:type="pct"/>
          </w:tcPr>
          <w:p w14:paraId="2A30E736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</w:tcPr>
          <w:p w14:paraId="3122D244" w14:textId="646FA191" w:rsidR="00F76D30" w:rsidRPr="00FD445E" w:rsidRDefault="2380445B" w:rsidP="00FD44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0"/>
              <w:rPr>
                <w:rFonts w:asciiTheme="majorBidi" w:hAnsiTheme="majorBidi"/>
                <w:sz w:val="30"/>
                <w:szCs w:val="30"/>
              </w:rPr>
            </w:pPr>
            <w:r w:rsidRPr="74E449F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FE957C4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D8C49B" w14:textId="2131528F" w:rsidR="00F76D30" w:rsidRPr="007372B7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D16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913</w:t>
            </w:r>
          </w:p>
        </w:tc>
      </w:tr>
      <w:tr w:rsidR="00F76D30" w:rsidRPr="00244701" w14:paraId="1F3A8255" w14:textId="77777777" w:rsidTr="6F5618ED">
        <w:trPr>
          <w:trHeight w:val="420"/>
        </w:trPr>
        <w:tc>
          <w:tcPr>
            <w:tcW w:w="2191" w:type="pct"/>
          </w:tcPr>
          <w:p w14:paraId="7EAD4505" w14:textId="77777777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83DD97C" w14:textId="72B5D637" w:rsidR="00F76D30" w:rsidRPr="003113F1" w:rsidRDefault="6CD877E5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1EAB4CFC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28" w:type="pct"/>
          </w:tcPr>
          <w:p w14:paraId="57CD4FE0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A7E1871" w14:textId="53277BF6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16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526</w:t>
            </w:r>
          </w:p>
        </w:tc>
        <w:tc>
          <w:tcPr>
            <w:tcW w:w="129" w:type="pct"/>
          </w:tcPr>
          <w:p w14:paraId="527C9F9C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204078E" w14:textId="3DF000CD" w:rsidR="00F76D30" w:rsidRPr="00244701" w:rsidRDefault="3D1FF6E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7AB7BDC3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28" w:type="pct"/>
          </w:tcPr>
          <w:p w14:paraId="3FA28AEF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9B8BD14" w14:textId="309AF00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16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526</w:t>
            </w:r>
          </w:p>
        </w:tc>
      </w:tr>
      <w:tr w:rsidR="00F76D30" w:rsidRPr="00244701" w14:paraId="0D528C32" w14:textId="77777777" w:rsidTr="6F5618ED">
        <w:trPr>
          <w:trHeight w:val="420"/>
        </w:trPr>
        <w:tc>
          <w:tcPr>
            <w:tcW w:w="2191" w:type="pct"/>
          </w:tcPr>
          <w:p w14:paraId="22A6B718" w14:textId="77777777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CAE0BE" w14:textId="5A2E9F45" w:rsidR="00F76D30" w:rsidRPr="003113F1" w:rsidRDefault="3CB1147B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7AB7B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23,513</w:t>
            </w:r>
          </w:p>
        </w:tc>
        <w:tc>
          <w:tcPr>
            <w:tcW w:w="128" w:type="pct"/>
          </w:tcPr>
          <w:p w14:paraId="321CCEBD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633E9ED" w14:textId="15AEE7CE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D16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60A1E497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CB573D" w14:textId="40C1A636" w:rsidR="00F76D30" w:rsidRPr="00244701" w:rsidRDefault="66005D47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7AB7B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12,091</w:t>
            </w:r>
          </w:p>
        </w:tc>
        <w:tc>
          <w:tcPr>
            <w:tcW w:w="128" w:type="pct"/>
          </w:tcPr>
          <w:p w14:paraId="3CDE8598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FB7E82B" w14:textId="19599F59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D16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372B7" w:rsidRPr="00244701" w14:paraId="21DD02ED" w14:textId="77777777" w:rsidTr="6F5618ED">
        <w:trPr>
          <w:trHeight w:val="420"/>
        </w:trPr>
        <w:tc>
          <w:tcPr>
            <w:tcW w:w="2191" w:type="pct"/>
          </w:tcPr>
          <w:p w14:paraId="3BDEFF65" w14:textId="7A2CFB76" w:rsidR="007372B7" w:rsidRPr="00244701" w:rsidRDefault="007372B7" w:rsidP="0094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 w:themeFill="background1"/>
            <w:vAlign w:val="bottom"/>
          </w:tcPr>
          <w:p w14:paraId="74F88DFF" w14:textId="23AE8B91" w:rsidR="007372B7" w:rsidRPr="003113F1" w:rsidRDefault="007372B7" w:rsidP="00943A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E6C5456" w14:textId="77777777" w:rsidR="007372B7" w:rsidRPr="00244701" w:rsidRDefault="007372B7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  <w:vAlign w:val="bottom"/>
          </w:tcPr>
          <w:p w14:paraId="1CEC6C3E" w14:textId="3CEB231B" w:rsidR="007372B7" w:rsidRPr="00244701" w:rsidRDefault="007372B7" w:rsidP="00943A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0149E3" w14:textId="77777777" w:rsidR="007372B7" w:rsidRPr="00244701" w:rsidRDefault="007372B7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  <w:vAlign w:val="bottom"/>
          </w:tcPr>
          <w:p w14:paraId="0D7C4842" w14:textId="6740D2FD" w:rsidR="007372B7" w:rsidRPr="00244701" w:rsidRDefault="007372B7" w:rsidP="00943A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0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3ECC7B1" w14:textId="77777777" w:rsidR="007372B7" w:rsidRPr="00244701" w:rsidRDefault="007372B7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DB5C896" w14:textId="36C60F2C" w:rsidR="007372B7" w:rsidRPr="00244701" w:rsidRDefault="007372B7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2B7" w:rsidRPr="00244701" w14:paraId="7EF9F38A" w14:textId="77777777" w:rsidTr="00511E8A">
        <w:trPr>
          <w:trHeight w:val="420"/>
        </w:trPr>
        <w:tc>
          <w:tcPr>
            <w:tcW w:w="2191" w:type="pct"/>
          </w:tcPr>
          <w:p w14:paraId="70E1913D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27" w:type="pct"/>
          </w:tcPr>
          <w:p w14:paraId="188DC77A" w14:textId="77777777" w:rsidR="007372B7" w:rsidRPr="003113F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22A3F9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9D6DE3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317098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D5EA3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A864BB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12A2BC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72B7" w:rsidRPr="00244701" w14:paraId="5432D51E" w14:textId="77777777" w:rsidTr="00511E8A">
        <w:trPr>
          <w:trHeight w:val="420"/>
        </w:trPr>
        <w:tc>
          <w:tcPr>
            <w:tcW w:w="2191" w:type="pct"/>
          </w:tcPr>
          <w:p w14:paraId="5600EF0A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627" w:type="pct"/>
          </w:tcPr>
          <w:p w14:paraId="7CDF40D9" w14:textId="77777777" w:rsidR="007372B7" w:rsidRPr="003113F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BC7CC74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AFB4F49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61D98D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87DF4A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31EB40F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EE68B0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6D30" w:rsidRPr="00244701" w14:paraId="3356FACD" w14:textId="77777777" w:rsidTr="6F5618ED">
        <w:trPr>
          <w:trHeight w:val="420"/>
        </w:trPr>
        <w:tc>
          <w:tcPr>
            <w:tcW w:w="2191" w:type="pct"/>
          </w:tcPr>
          <w:p w14:paraId="3D26CE0B" w14:textId="772AC19B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7" w:type="pct"/>
            <w:shd w:val="clear" w:color="auto" w:fill="FFFFFF" w:themeFill="background1"/>
            <w:vAlign w:val="bottom"/>
          </w:tcPr>
          <w:p w14:paraId="14BB564A" w14:textId="33C64359" w:rsidR="00F76D30" w:rsidRPr="003113F1" w:rsidRDefault="2D83EDF2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78C04266">
              <w:rPr>
                <w:rFonts w:asciiTheme="majorBidi" w:hAnsiTheme="majorBidi" w:cstheme="majorBidi"/>
                <w:sz w:val="30"/>
                <w:szCs w:val="30"/>
              </w:rPr>
              <w:t>2,215</w:t>
            </w:r>
          </w:p>
        </w:tc>
        <w:tc>
          <w:tcPr>
            <w:tcW w:w="128" w:type="pct"/>
            <w:vAlign w:val="bottom"/>
          </w:tcPr>
          <w:p w14:paraId="71EA03A3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  <w:vAlign w:val="bottom"/>
          </w:tcPr>
          <w:p w14:paraId="399A6B3E" w14:textId="469F72A5" w:rsidR="00F76D30" w:rsidRPr="00244701" w:rsidRDefault="00705EB6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EB6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</w:p>
        </w:tc>
        <w:tc>
          <w:tcPr>
            <w:tcW w:w="129" w:type="pct"/>
            <w:vAlign w:val="bottom"/>
          </w:tcPr>
          <w:p w14:paraId="7410FA12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  <w:vAlign w:val="bottom"/>
          </w:tcPr>
          <w:p w14:paraId="4A56687E" w14:textId="382C4ED0" w:rsidR="00F76D30" w:rsidRPr="00301BC7" w:rsidRDefault="1DEC38CB" w:rsidP="0030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01B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6FF38F99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DD8DB03" w14:textId="2D9DCEA4" w:rsidR="00F76D30" w:rsidRPr="007372B7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126</w:t>
            </w:r>
          </w:p>
        </w:tc>
      </w:tr>
      <w:tr w:rsidR="00F76D30" w:rsidRPr="00244701" w14:paraId="63CC1EC1" w14:textId="77777777" w:rsidTr="6F5618ED">
        <w:trPr>
          <w:trHeight w:val="420"/>
        </w:trPr>
        <w:tc>
          <w:tcPr>
            <w:tcW w:w="2191" w:type="pct"/>
          </w:tcPr>
          <w:p w14:paraId="61A0D28C" w14:textId="3F681080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627" w:type="pct"/>
            <w:shd w:val="clear" w:color="auto" w:fill="FFFFFF" w:themeFill="background1"/>
            <w:vAlign w:val="bottom"/>
          </w:tcPr>
          <w:p w14:paraId="71BA382C" w14:textId="3DAC530E" w:rsidR="00F76D30" w:rsidRPr="003113F1" w:rsidRDefault="57C8A089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78C0426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28" w:type="pct"/>
            <w:vAlign w:val="bottom"/>
          </w:tcPr>
          <w:p w14:paraId="1009DEBB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  <w:vAlign w:val="bottom"/>
          </w:tcPr>
          <w:p w14:paraId="65B27164" w14:textId="44AC8B2C" w:rsidR="00F76D30" w:rsidRPr="003113F1" w:rsidRDefault="00705EB6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EB6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29" w:type="pct"/>
            <w:vAlign w:val="bottom"/>
          </w:tcPr>
          <w:p w14:paraId="09B4F1C8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  <w:vAlign w:val="bottom"/>
          </w:tcPr>
          <w:p w14:paraId="7DAC4112" w14:textId="2A7B48A4" w:rsidR="00F76D30" w:rsidRPr="007372B7" w:rsidRDefault="6F77179B" w:rsidP="0030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516992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54495150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C15AFB" w14:textId="0781ACD6" w:rsidR="00F76D30" w:rsidRPr="007372B7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6D30" w:rsidRPr="00244701" w14:paraId="00A9D193" w14:textId="77777777" w:rsidTr="6F5618ED">
        <w:trPr>
          <w:trHeight w:val="420"/>
        </w:trPr>
        <w:tc>
          <w:tcPr>
            <w:tcW w:w="2191" w:type="pct"/>
          </w:tcPr>
          <w:p w14:paraId="540B814F" w14:textId="77777777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6C88D1" w14:textId="0A1C0DE2" w:rsidR="00F76D30" w:rsidRPr="003113F1" w:rsidRDefault="06E7BD9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8C042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4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44888C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28" w:type="pct"/>
            <w:vAlign w:val="bottom"/>
          </w:tcPr>
          <w:p w14:paraId="56C9A0F3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30811E" w14:textId="209AA050" w:rsidR="00F76D30" w:rsidRPr="00244701" w:rsidRDefault="00705EB6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5,865</w:t>
            </w:r>
          </w:p>
        </w:tc>
        <w:tc>
          <w:tcPr>
            <w:tcW w:w="129" w:type="pct"/>
            <w:vAlign w:val="bottom"/>
          </w:tcPr>
          <w:p w14:paraId="2FD61286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291621E" w14:textId="592D015C" w:rsidR="00F76D30" w:rsidRPr="00301BC7" w:rsidRDefault="109516C5" w:rsidP="0030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5E6DDEA8" w14:textId="77777777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B0FE" w14:textId="126609E9" w:rsidR="00F76D30" w:rsidRPr="007372B7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126</w:t>
            </w:r>
          </w:p>
        </w:tc>
      </w:tr>
      <w:tr w:rsidR="00F76D30" w:rsidRPr="00244701" w14:paraId="2E88B6A0" w14:textId="77777777" w:rsidTr="6F5618ED">
        <w:trPr>
          <w:trHeight w:val="420"/>
        </w:trPr>
        <w:tc>
          <w:tcPr>
            <w:tcW w:w="2191" w:type="pct"/>
          </w:tcPr>
          <w:p w14:paraId="2600E2CF" w14:textId="77777777" w:rsidR="00F76D30" w:rsidRPr="00244701" w:rsidRDefault="00F76D30" w:rsidP="0094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 w:themeFill="background1"/>
            <w:vAlign w:val="bottom"/>
          </w:tcPr>
          <w:p w14:paraId="0B09D573" w14:textId="77777777" w:rsidR="00F76D30" w:rsidRPr="00244701" w:rsidRDefault="00F76D30" w:rsidP="00943A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34E63BD" w14:textId="77777777" w:rsidR="00F76D30" w:rsidRPr="00244701" w:rsidRDefault="00F76D30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  <w:vAlign w:val="bottom"/>
          </w:tcPr>
          <w:p w14:paraId="4154FDA9" w14:textId="77777777" w:rsidR="00F76D30" w:rsidRPr="00244701" w:rsidRDefault="00F76D30" w:rsidP="00943A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0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494187B" w14:textId="77777777" w:rsidR="00F76D30" w:rsidRPr="00244701" w:rsidRDefault="00F76D30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  <w:vAlign w:val="bottom"/>
          </w:tcPr>
          <w:p w14:paraId="707C0996" w14:textId="77777777" w:rsidR="00F76D30" w:rsidRPr="00244701" w:rsidRDefault="00F76D30" w:rsidP="00943A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0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188B6B4" w14:textId="77777777" w:rsidR="00F76D30" w:rsidRPr="00244701" w:rsidRDefault="00F76D30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4D5F0EE" w14:textId="77777777" w:rsidR="00F76D30" w:rsidRPr="00244701" w:rsidRDefault="00F76D30" w:rsidP="00943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D30" w:rsidRPr="00244701" w14:paraId="194F8DC1" w14:textId="77777777" w:rsidTr="00B42A65">
        <w:trPr>
          <w:trHeight w:val="420"/>
        </w:trPr>
        <w:tc>
          <w:tcPr>
            <w:tcW w:w="2191" w:type="pct"/>
          </w:tcPr>
          <w:p w14:paraId="19FA5F7F" w14:textId="677260AF" w:rsidR="00F76D30" w:rsidRPr="00244701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27" w:type="pct"/>
          </w:tcPr>
          <w:p w14:paraId="352E50AC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D99F8A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CA4ECB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3D9D89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D157CD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2234CE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509ACD" w14:textId="77777777" w:rsidR="00F76D30" w:rsidRPr="00244701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D30" w:rsidRPr="00B42A65" w14:paraId="7D84CAC4" w14:textId="77777777" w:rsidTr="6F5618ED">
        <w:trPr>
          <w:trHeight w:val="420"/>
        </w:trPr>
        <w:tc>
          <w:tcPr>
            <w:tcW w:w="2191" w:type="pct"/>
          </w:tcPr>
          <w:p w14:paraId="622655A3" w14:textId="7095E33C" w:rsidR="00F76D30" w:rsidRPr="00244701" w:rsidRDefault="00F76D30" w:rsidP="00F7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3B03CF5" w14:textId="0A9D9F04" w:rsidR="00F76D30" w:rsidRPr="00B42A65" w:rsidRDefault="21674E3B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4888C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26,66</w:t>
            </w:r>
            <w:r w:rsidR="002F01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bottom"/>
          </w:tcPr>
          <w:p w14:paraId="4B1F6EAD" w14:textId="77777777" w:rsidR="00F76D30" w:rsidRPr="00B42A65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FE5BD70" w14:textId="249510E9" w:rsidR="00F76D30" w:rsidRPr="00B42A65" w:rsidRDefault="00F76D30" w:rsidP="00F76D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28,079</w:t>
            </w:r>
          </w:p>
        </w:tc>
        <w:tc>
          <w:tcPr>
            <w:tcW w:w="129" w:type="pct"/>
            <w:vAlign w:val="bottom"/>
          </w:tcPr>
          <w:p w14:paraId="7BA13C50" w14:textId="77777777" w:rsidR="00F76D30" w:rsidRPr="00B42A65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393C5F7" w14:textId="608AF033" w:rsidR="00F76D30" w:rsidRPr="00B42A65" w:rsidRDefault="7D0CAE74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B426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3,196</w:t>
            </w:r>
          </w:p>
        </w:tc>
        <w:tc>
          <w:tcPr>
            <w:tcW w:w="128" w:type="pct"/>
          </w:tcPr>
          <w:p w14:paraId="071E8D25" w14:textId="77777777" w:rsidR="00F76D30" w:rsidRPr="00B42A65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A197406" w14:textId="0A96CDCF" w:rsidR="00F76D30" w:rsidRPr="00B42A65" w:rsidRDefault="00F76D30" w:rsidP="00F76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3,901</w:t>
            </w:r>
          </w:p>
        </w:tc>
      </w:tr>
    </w:tbl>
    <w:p w14:paraId="1B7A2D6C" w14:textId="6BCC36BE" w:rsidR="00E940C2" w:rsidRPr="00943AB1" w:rsidRDefault="0089201F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  <w:r>
        <w:rPr>
          <w:rFonts w:asciiTheme="majorBidi" w:hAnsiTheme="majorBidi" w:cstheme="majorBidi"/>
          <w:spacing w:val="-4"/>
          <w:sz w:val="20"/>
          <w:szCs w:val="20"/>
        </w:rPr>
        <w:br w:type="page"/>
      </w:r>
    </w:p>
    <w:p w14:paraId="04044D80" w14:textId="0D3EE6B7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สัญญาที่สำคัญ</w:t>
      </w:r>
    </w:p>
    <w:p w14:paraId="2392D1C9" w14:textId="77777777" w:rsidR="0056751F" w:rsidRPr="00B80E6A" w:rsidRDefault="0056751F" w:rsidP="0056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67C78ED0" w14:textId="7929F1B2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686B0592" w14:textId="77777777" w:rsidR="00C546D8" w:rsidRPr="00B80E6A" w:rsidRDefault="00C546D8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A7D7520" w14:textId="42F3B0C4" w:rsidR="00F4407B" w:rsidRPr="00CD7702" w:rsidRDefault="0056751F" w:rsidP="00CD7702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751F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4E7E24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(“ททบ. </w:t>
      </w:r>
      <w:r w:rsidR="00E602A3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”) โดยตกลงจะใช้บริการเป็นระยะเวลา </w:t>
      </w:r>
      <w:r w:rsidR="00464B19">
        <w:rPr>
          <w:rFonts w:asciiTheme="majorBidi" w:hAnsiTheme="majorBidi"/>
          <w:spacing w:val="-4"/>
          <w:sz w:val="30"/>
          <w:szCs w:val="30"/>
        </w:rPr>
        <w:t>14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ปี </w:t>
      </w:r>
      <w:r w:rsidR="00464B19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เดือน (ตั้งแต่วันที่ </w:t>
      </w:r>
      <w:r w:rsidR="006B45E5">
        <w:rPr>
          <w:rFonts w:asciiTheme="majorBidi" w:hAnsiTheme="majorBidi"/>
          <w:spacing w:val="-4"/>
          <w:sz w:val="30"/>
          <w:szCs w:val="30"/>
        </w:rPr>
        <w:br/>
      </w:r>
      <w:r w:rsidR="00464B19">
        <w:rPr>
          <w:rFonts w:asciiTheme="majorBidi" w:hAnsiTheme="majorBidi"/>
          <w:spacing w:val="-4"/>
          <w:sz w:val="30"/>
          <w:szCs w:val="30"/>
        </w:rPr>
        <w:t>17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464B19">
        <w:rPr>
          <w:rFonts w:asciiTheme="majorBidi" w:hAnsiTheme="majorBidi"/>
          <w:spacing w:val="-4"/>
          <w:sz w:val="30"/>
          <w:szCs w:val="30"/>
        </w:rPr>
        <w:t>2557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ถึงวันที่ </w:t>
      </w:r>
      <w:r w:rsidR="00464B19">
        <w:rPr>
          <w:rFonts w:asciiTheme="majorBidi" w:hAnsiTheme="majorBidi"/>
          <w:spacing w:val="-4"/>
          <w:sz w:val="30"/>
          <w:szCs w:val="30"/>
        </w:rPr>
        <w:t>31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พฤษภาคม </w:t>
      </w:r>
      <w:r w:rsidR="00464B19">
        <w:rPr>
          <w:rFonts w:asciiTheme="majorBidi" w:hAnsiTheme="majorBidi"/>
          <w:spacing w:val="-4"/>
          <w:sz w:val="30"/>
          <w:szCs w:val="30"/>
        </w:rPr>
        <w:t>2571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) บริษัท</w:t>
      </w:r>
      <w:r w:rsidR="00FD4498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มีภาระผูกพันต้องจ่ายค่าใช้บริการจำนวน</w:t>
      </w:r>
      <w:r w:rsidRPr="00D13564">
        <w:rPr>
          <w:rFonts w:asciiTheme="majorBidi" w:hAnsiTheme="majorBidi"/>
          <w:spacing w:val="-4"/>
          <w:sz w:val="30"/>
          <w:szCs w:val="30"/>
          <w:cs/>
        </w:rPr>
        <w:t>เงิน</w:t>
      </w:r>
      <w:r w:rsidR="007055B3" w:rsidRPr="00D1356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F6238">
        <w:rPr>
          <w:rFonts w:asciiTheme="majorBidi" w:hAnsiTheme="majorBidi"/>
          <w:spacing w:val="-4"/>
          <w:sz w:val="30"/>
          <w:szCs w:val="30"/>
        </w:rPr>
        <w:t>9.54</w:t>
      </w:r>
      <w:r w:rsidRPr="00D1356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 w:rsidR="006B45E5">
        <w:rPr>
          <w:rFonts w:asciiTheme="majorBidi" w:hAnsiTheme="majorBidi"/>
          <w:spacing w:val="-4"/>
          <w:sz w:val="30"/>
          <w:szCs w:val="30"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ต่อเดือน </w:t>
      </w:r>
      <w:r w:rsidR="00BB60EC">
        <w:rPr>
          <w:rFonts w:asciiTheme="majorBidi" w:hAnsiTheme="majorBidi" w:hint="cs"/>
          <w:spacing w:val="-4"/>
          <w:sz w:val="30"/>
          <w:szCs w:val="30"/>
          <w:cs/>
        </w:rPr>
        <w:t>(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>256</w:t>
      </w:r>
      <w:r w:rsidR="009517AA">
        <w:rPr>
          <w:rFonts w:asciiTheme="majorBidi" w:hAnsiTheme="majorBidi"/>
          <w:i/>
          <w:iCs/>
          <w:spacing w:val="-4"/>
          <w:sz w:val="30"/>
          <w:szCs w:val="30"/>
        </w:rPr>
        <w:t>7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>:</w:t>
      </w:r>
      <w:r w:rsidR="00FD4498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2E2E2E" w:rsidRPr="002E2E2E">
        <w:rPr>
          <w:rFonts w:asciiTheme="majorBidi" w:hAnsiTheme="majorBidi"/>
          <w:i/>
          <w:iCs/>
          <w:spacing w:val="-4"/>
          <w:sz w:val="30"/>
          <w:szCs w:val="30"/>
        </w:rPr>
        <w:t>9.54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BB60E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ล้านบาทต่อเดือน</w:t>
      </w:r>
      <w:r w:rsidR="00BB60EC">
        <w:rPr>
          <w:rFonts w:asciiTheme="majorBidi" w:hAnsiTheme="majorBidi" w:hint="cs"/>
          <w:spacing w:val="-4"/>
          <w:sz w:val="30"/>
          <w:szCs w:val="30"/>
          <w:cs/>
        </w:rPr>
        <w:t xml:space="preserve">) 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</w:t>
      </w:r>
      <w:r w:rsidR="00BB60EC">
        <w:rPr>
          <w:rFonts w:asciiTheme="majorBidi" w:hAnsiTheme="majorBidi"/>
          <w:spacing w:val="-4"/>
          <w:sz w:val="30"/>
          <w:szCs w:val="30"/>
          <w:cs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>ตามจำนวนที่เกิดขึ้นจริง</w:t>
      </w:r>
      <w:r w:rsidRPr="00247822">
        <w:rPr>
          <w:rFonts w:asciiTheme="majorBidi" w:hAnsiTheme="majorBidi"/>
          <w:sz w:val="30"/>
          <w:szCs w:val="30"/>
          <w:cs/>
        </w:rPr>
        <w:t xml:space="preserve">ที่คู่สัญญาตกลงกัน ซึ่งต้องไม่เกินอัตราที่สำนักงาน กสทช. ให้ความเห็นชอบ ทั้งนี้ </w:t>
      </w:r>
      <w:r w:rsidR="00BB60EC">
        <w:rPr>
          <w:rFonts w:asciiTheme="majorBidi" w:hAnsiTheme="majorBidi"/>
          <w:sz w:val="30"/>
          <w:szCs w:val="30"/>
          <w:cs/>
        </w:rPr>
        <w:br/>
      </w:r>
      <w:r w:rsidRPr="00247822">
        <w:rPr>
          <w:rFonts w:asciiTheme="majorBidi" w:hAnsiTheme="majorBidi"/>
          <w:sz w:val="30"/>
          <w:szCs w:val="30"/>
          <w:cs/>
        </w:rPr>
        <w:t>ในระหว่างปีสิ้นสุดวันที</w:t>
      </w:r>
      <w:r w:rsidR="00BB60EC">
        <w:rPr>
          <w:rFonts w:asciiTheme="majorBidi" w:hAnsiTheme="majorBidi" w:hint="cs"/>
          <w:sz w:val="30"/>
          <w:szCs w:val="30"/>
          <w:cs/>
        </w:rPr>
        <w:t>่</w:t>
      </w:r>
      <w:r w:rsidRPr="00247822">
        <w:rPr>
          <w:rFonts w:asciiTheme="majorBidi" w:hAnsiTheme="majorBidi"/>
          <w:sz w:val="30"/>
          <w:szCs w:val="30"/>
          <w:cs/>
        </w:rPr>
        <w:t xml:space="preserve"> </w:t>
      </w:r>
      <w:r w:rsidR="00464B19" w:rsidRPr="00247822">
        <w:rPr>
          <w:rFonts w:asciiTheme="majorBidi" w:hAnsiTheme="majorBidi"/>
          <w:sz w:val="30"/>
          <w:szCs w:val="30"/>
        </w:rPr>
        <w:t>31</w:t>
      </w:r>
      <w:r w:rsidRPr="0024782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64B19" w:rsidRPr="00247822">
        <w:rPr>
          <w:rFonts w:asciiTheme="majorBidi" w:hAnsiTheme="majorBidi"/>
          <w:sz w:val="30"/>
          <w:szCs w:val="30"/>
        </w:rPr>
        <w:t>256</w:t>
      </w:r>
      <w:r w:rsidR="009517AA">
        <w:rPr>
          <w:rFonts w:asciiTheme="majorBidi" w:hAnsiTheme="majorBidi"/>
          <w:sz w:val="30"/>
          <w:szCs w:val="30"/>
        </w:rPr>
        <w:t>8</w:t>
      </w:r>
      <w:r w:rsidR="006B45E5" w:rsidRPr="00247822">
        <w:rPr>
          <w:rFonts w:asciiTheme="majorBidi" w:hAnsiTheme="majorBidi"/>
          <w:sz w:val="30"/>
          <w:szCs w:val="30"/>
        </w:rPr>
        <w:t xml:space="preserve"> </w:t>
      </w:r>
      <w:r w:rsidRPr="00247822">
        <w:rPr>
          <w:rFonts w:asciiTheme="majorBidi" w:hAnsiTheme="majorBidi"/>
          <w:sz w:val="30"/>
          <w:szCs w:val="30"/>
          <w:cs/>
        </w:rPr>
        <w:t>บริษัท</w:t>
      </w:r>
      <w:r w:rsidR="00FD4498">
        <w:rPr>
          <w:rFonts w:asciiTheme="majorBidi" w:hAnsiTheme="majorBidi" w:hint="cs"/>
          <w:sz w:val="30"/>
          <w:szCs w:val="30"/>
          <w:cs/>
        </w:rPr>
        <w:t>ย่อย</w:t>
      </w:r>
      <w:r w:rsidRPr="00247822">
        <w:rPr>
          <w:rFonts w:asciiTheme="majorBidi" w:hAnsiTheme="majorBidi"/>
          <w:sz w:val="30"/>
          <w:szCs w:val="30"/>
          <w:cs/>
        </w:rPr>
        <w:t>ได้รับการสนับสนุนค่าใช้ข่ายในการเช่าใช้โครงข่ายโทรทัศน์ประเภทที่ใช้คลื่นความถี่</w:t>
      </w:r>
      <w:r w:rsidRPr="00247822">
        <w:rPr>
          <w:rFonts w:asciiTheme="majorBidi" w:hAnsiTheme="majorBidi"/>
          <w:spacing w:val="-6"/>
          <w:sz w:val="30"/>
          <w:szCs w:val="30"/>
          <w:cs/>
        </w:rPr>
        <w:t>ภาคพื้นดินในระบบดิจิทัลทั้งจำนวนจากสำนักงาน กสทช. และบันทึกในบัญชีรายได้อื่นเป็นจำนวน</w:t>
      </w:r>
      <w:r w:rsidRPr="00D13564">
        <w:rPr>
          <w:rFonts w:asciiTheme="majorBidi" w:hAnsiTheme="majorBidi"/>
          <w:spacing w:val="-6"/>
          <w:sz w:val="30"/>
          <w:szCs w:val="30"/>
          <w:cs/>
        </w:rPr>
        <w:t xml:space="preserve">เงิน </w:t>
      </w:r>
      <w:r w:rsidR="007108CD">
        <w:rPr>
          <w:rFonts w:asciiTheme="majorBidi" w:hAnsiTheme="majorBidi"/>
          <w:spacing w:val="-6"/>
          <w:sz w:val="30"/>
          <w:szCs w:val="30"/>
        </w:rPr>
        <w:t>114.48</w:t>
      </w:r>
      <w:r w:rsidRPr="00D13564">
        <w:rPr>
          <w:rFonts w:asciiTheme="majorBidi" w:hAnsiTheme="majorBidi"/>
          <w:spacing w:val="-6"/>
          <w:sz w:val="30"/>
          <w:szCs w:val="30"/>
          <w:cs/>
        </w:rPr>
        <w:t xml:space="preserve"> ล้านบาท</w:t>
      </w:r>
      <w:r w:rsidRPr="00D13564">
        <w:rPr>
          <w:rFonts w:asciiTheme="majorBidi" w:hAnsiTheme="majorBidi"/>
          <w:sz w:val="30"/>
          <w:szCs w:val="30"/>
          <w:cs/>
        </w:rPr>
        <w:t xml:space="preserve"> 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>(</w:t>
      </w:r>
      <w:r w:rsidR="00464B19" w:rsidRPr="00247822">
        <w:rPr>
          <w:rFonts w:asciiTheme="majorBidi" w:hAnsiTheme="majorBidi"/>
          <w:i/>
          <w:iCs/>
          <w:sz w:val="30"/>
          <w:szCs w:val="30"/>
        </w:rPr>
        <w:t>256</w:t>
      </w:r>
      <w:r w:rsidR="009517AA">
        <w:rPr>
          <w:rFonts w:asciiTheme="majorBidi" w:hAnsiTheme="majorBidi"/>
          <w:i/>
          <w:iCs/>
          <w:sz w:val="30"/>
          <w:szCs w:val="30"/>
        </w:rPr>
        <w:t>7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64B19" w:rsidRPr="00247822">
        <w:rPr>
          <w:rFonts w:asciiTheme="majorBidi" w:hAnsiTheme="majorBidi"/>
          <w:i/>
          <w:iCs/>
          <w:sz w:val="30"/>
          <w:szCs w:val="30"/>
        </w:rPr>
        <w:t>1</w:t>
      </w:r>
      <w:r w:rsidR="009A1990">
        <w:rPr>
          <w:rFonts w:asciiTheme="majorBidi" w:hAnsiTheme="majorBidi"/>
          <w:i/>
          <w:iCs/>
          <w:sz w:val="30"/>
          <w:szCs w:val="30"/>
        </w:rPr>
        <w:t>14.48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 xml:space="preserve"> ล้านบาท) </w:t>
      </w:r>
      <w:r w:rsidRPr="00247822">
        <w:rPr>
          <w:rFonts w:asciiTheme="majorBidi" w:hAnsiTheme="majorBidi"/>
          <w:sz w:val="30"/>
          <w:szCs w:val="30"/>
          <w:cs/>
        </w:rPr>
        <w:t>ในงบกำไรขาดทุนเบ็ดเสร็จ</w:t>
      </w:r>
      <w:r w:rsidR="006E5C85">
        <w:rPr>
          <w:rFonts w:asciiTheme="majorBidi" w:hAnsiTheme="majorBidi" w:hint="cs"/>
          <w:sz w:val="30"/>
          <w:szCs w:val="30"/>
          <w:cs/>
        </w:rPr>
        <w:t>รวม</w:t>
      </w:r>
    </w:p>
    <w:p w14:paraId="1C28C905" w14:textId="77777777" w:rsidR="004D49AD" w:rsidRPr="003113F1" w:rsidRDefault="004D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</w:p>
    <w:p w14:paraId="7ECCFF9B" w14:textId="1EAB70CD" w:rsidR="00464B19" w:rsidRPr="003113F1" w:rsidRDefault="00464B19" w:rsidP="00464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3113F1">
        <w:rPr>
          <w:rFonts w:asciiTheme="majorBidi" w:hAnsiTheme="majorBidi"/>
          <w:i/>
          <w:iCs/>
          <w:sz w:val="30"/>
          <w:szCs w:val="30"/>
          <w:cs/>
          <w:lang w:eastAsia="x-none"/>
        </w:rPr>
        <w:t>สัญญาให้บริการรวมสัญญาณ</w:t>
      </w:r>
    </w:p>
    <w:p w14:paraId="519A1DDF" w14:textId="77777777" w:rsidR="00247822" w:rsidRDefault="00247822" w:rsidP="0024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D44C5" w14:textId="07FB2F89" w:rsidR="00247822" w:rsidRPr="00244701" w:rsidRDefault="00247822" w:rsidP="0024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564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D13564">
        <w:rPr>
          <w:rFonts w:asciiTheme="majorBidi" w:hAnsiTheme="majorBidi" w:cstheme="majorBidi"/>
          <w:sz w:val="30"/>
          <w:szCs w:val="30"/>
        </w:rPr>
        <w:t xml:space="preserve"> </w:t>
      </w:r>
      <w:r w:rsidRPr="00D1356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D13564">
        <w:rPr>
          <w:rFonts w:asciiTheme="majorBidi" w:hAnsiTheme="majorBidi" w:cstheme="majorBidi"/>
          <w:sz w:val="30"/>
          <w:szCs w:val="30"/>
        </w:rPr>
        <w:t xml:space="preserve">Ku-band </w:t>
      </w:r>
      <w:r w:rsidRPr="00D13564">
        <w:rPr>
          <w:rFonts w:asciiTheme="majorBidi" w:hAnsiTheme="majorBidi" w:cstheme="majorBidi"/>
          <w:sz w:val="30"/>
          <w:szCs w:val="30"/>
          <w:cs/>
        </w:rPr>
        <w:t xml:space="preserve">ระยะเวลาการให้บริการตั้งแต่วันที่ </w:t>
      </w:r>
      <w:r w:rsidRPr="00D13564">
        <w:rPr>
          <w:rFonts w:asciiTheme="majorBidi" w:hAnsiTheme="majorBidi" w:cstheme="majorBidi"/>
          <w:sz w:val="30"/>
          <w:szCs w:val="30"/>
        </w:rPr>
        <w:t>11 </w:t>
      </w:r>
      <w:r w:rsidRPr="00D1356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13564">
        <w:rPr>
          <w:rFonts w:asciiTheme="majorBidi" w:hAnsiTheme="majorBidi" w:cstheme="majorBidi"/>
          <w:sz w:val="30"/>
          <w:szCs w:val="30"/>
        </w:rPr>
        <w:t>256</w:t>
      </w:r>
      <w:r w:rsidR="00B202D7">
        <w:rPr>
          <w:rFonts w:asciiTheme="majorBidi" w:hAnsiTheme="majorBidi" w:cstheme="majorBidi"/>
          <w:sz w:val="30"/>
          <w:szCs w:val="30"/>
        </w:rPr>
        <w:t>8</w:t>
      </w:r>
      <w:r w:rsidRPr="00D13564">
        <w:rPr>
          <w:rFonts w:asciiTheme="majorBidi" w:hAnsiTheme="majorBidi" w:cstheme="majorBidi"/>
          <w:sz w:val="30"/>
          <w:szCs w:val="30"/>
        </w:rPr>
        <w:t> </w:t>
      </w:r>
      <w:r w:rsidRPr="00D1356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E2E2E">
        <w:rPr>
          <w:rFonts w:asciiTheme="majorBidi" w:hAnsiTheme="majorBidi" w:cstheme="majorBidi"/>
          <w:sz w:val="30"/>
          <w:szCs w:val="30"/>
        </w:rPr>
        <w:t>24</w:t>
      </w:r>
      <w:r w:rsidRPr="00D13564">
        <w:rPr>
          <w:rFonts w:asciiTheme="majorBidi" w:hAnsiTheme="majorBidi" w:cstheme="majorBidi"/>
          <w:sz w:val="30"/>
          <w:szCs w:val="30"/>
        </w:rPr>
        <w:t> </w:t>
      </w:r>
      <w:r w:rsidR="002E2E2E">
        <w:rPr>
          <w:rFonts w:asciiTheme="majorBidi" w:hAnsiTheme="majorBidi" w:hint="cs"/>
          <w:sz w:val="30"/>
          <w:szCs w:val="30"/>
          <w:cs/>
        </w:rPr>
        <w:t>เมษายน</w:t>
      </w:r>
      <w:r w:rsidRPr="00D13564">
        <w:rPr>
          <w:rFonts w:asciiTheme="majorBidi" w:hAnsiTheme="majorBidi"/>
          <w:sz w:val="30"/>
          <w:szCs w:val="30"/>
          <w:cs/>
        </w:rPr>
        <w:t xml:space="preserve"> </w:t>
      </w:r>
      <w:r w:rsidRPr="00D13564">
        <w:rPr>
          <w:rFonts w:asciiTheme="majorBidi" w:hAnsiTheme="majorBidi" w:cstheme="majorBidi"/>
          <w:sz w:val="30"/>
          <w:szCs w:val="30"/>
        </w:rPr>
        <w:t>25</w:t>
      </w:r>
      <w:r w:rsidR="002E2E2E">
        <w:rPr>
          <w:rFonts w:asciiTheme="majorBidi" w:hAnsiTheme="majorBidi" w:cstheme="majorBidi"/>
          <w:sz w:val="30"/>
          <w:szCs w:val="30"/>
        </w:rPr>
        <w:t>72</w:t>
      </w:r>
      <w:r w:rsidRPr="00D13564">
        <w:rPr>
          <w:rFonts w:asciiTheme="majorBidi" w:hAnsiTheme="majorBidi" w:cstheme="majorBidi"/>
          <w:sz w:val="30"/>
          <w:szCs w:val="30"/>
        </w:rPr>
        <w:t xml:space="preserve"> </w:t>
      </w:r>
      <w:r w:rsidRPr="00D13564">
        <w:rPr>
          <w:rFonts w:asciiTheme="majorBidi" w:hAnsiTheme="majorBidi" w:cstheme="majorBidi"/>
          <w:sz w:val="30"/>
          <w:szCs w:val="30"/>
        </w:rPr>
        <w:br/>
      </w:r>
      <w:r w:rsidRPr="00D13564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โดยบริษัทย่อยต้องจ่ายค่าใช้บริการดังกล่าวตามที่ระบุไว้ในสัญญา </w:t>
      </w:r>
    </w:p>
    <w:p w14:paraId="6F4A49EC" w14:textId="4160FE85" w:rsidR="00EE1CF8" w:rsidRPr="00244701" w:rsidRDefault="00EE1CF8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98745" w14:textId="4DE74605" w:rsidR="00255E38" w:rsidRDefault="00255E38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6137F" w14:textId="6398BBA0" w:rsidR="00255E38" w:rsidRPr="008057FB" w:rsidRDefault="00255E38" w:rsidP="00805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255E38" w:rsidRPr="008057FB" w:rsidSect="004A5662">
      <w:headerReference w:type="default" r:id="rId21"/>
      <w:footerReference w:type="default" r:id="rId22"/>
      <w:footerReference w:type="first" r:id="rId23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4FC8E" w14:textId="77777777" w:rsidR="002F6677" w:rsidRDefault="002F6677">
      <w:r>
        <w:separator/>
      </w:r>
    </w:p>
  </w:endnote>
  <w:endnote w:type="continuationSeparator" w:id="0">
    <w:p w14:paraId="721ED081" w14:textId="77777777" w:rsidR="002F6677" w:rsidRDefault="002F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01C1" w14:textId="77777777" w:rsidR="00267458" w:rsidRPr="007B3D4F" w:rsidRDefault="00267458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3E0FFE" w14:textId="77777777" w:rsidR="00267458" w:rsidRPr="007B715D" w:rsidRDefault="00267458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7C31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662703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414CB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DE9965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2E0DD" w14:textId="77777777" w:rsidR="00AD6059" w:rsidRPr="00CE24D0" w:rsidRDefault="00AD6059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6EA95307" w14:textId="77777777" w:rsidR="00AD6059" w:rsidRPr="00AC7B7C" w:rsidRDefault="00AD6059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AD22" w14:textId="449CE143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735B3">
      <w:rPr>
        <w:rFonts w:ascii="Angsana New" w:hAnsi="Angsana New"/>
        <w:noProof/>
        <w:sz w:val="30"/>
        <w:szCs w:val="30"/>
      </w:rPr>
      <w:t>AMARINt3-YE'25-set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DCEC" w14:textId="77777777" w:rsidR="002F6677" w:rsidRDefault="002F6677">
      <w:r>
        <w:separator/>
      </w:r>
    </w:p>
  </w:footnote>
  <w:footnote w:type="continuationSeparator" w:id="0">
    <w:p w14:paraId="034C15C5" w14:textId="77777777" w:rsidR="002F6677" w:rsidRDefault="002F6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CBA5" w14:textId="7AA9FDC3" w:rsidR="00267458" w:rsidRPr="00F36CE9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F36CE9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F36CE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D7242E6" w14:textId="77777777" w:rsidR="00267458" w:rsidRPr="00F36CE9" w:rsidRDefault="00267458" w:rsidP="00904B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F36CE9">
      <w:rPr>
        <w:rFonts w:ascii="Angsana New" w:hAnsi="Angsana New" w:cs="Angsana New" w:hint="cs"/>
        <w:bCs/>
        <w:sz w:val="32"/>
        <w:szCs w:val="32"/>
        <w:cs/>
        <w:lang w:bidi="th-TH"/>
      </w:rPr>
      <w:t>หมายเหตุประกอบงบการเงิน</w:t>
    </w:r>
  </w:p>
  <w:p w14:paraId="137D2FC0" w14:textId="0C7BF753" w:rsidR="00267458" w:rsidRPr="00F36CE9" w:rsidRDefault="00267458" w:rsidP="00904B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F36CE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F36CE9">
      <w:rPr>
        <w:rFonts w:ascii="Angsana New" w:hAnsi="Angsana New" w:cs="Angsana New"/>
        <w:bCs/>
        <w:sz w:val="32"/>
        <w:szCs w:val="32"/>
        <w:lang w:bidi="th-TH"/>
      </w:rPr>
      <w:t>31</w:t>
    </w:r>
    <w:r w:rsidRPr="00F36CE9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 </w:t>
    </w:r>
    <w:r w:rsidRPr="00F36CE9">
      <w:rPr>
        <w:rFonts w:ascii="Angsana New" w:hAnsi="Angsana New" w:cs="Angsana New"/>
        <w:bCs/>
        <w:sz w:val="32"/>
        <w:szCs w:val="32"/>
        <w:lang w:bidi="th-TH"/>
      </w:rPr>
      <w:t>256</w:t>
    </w:r>
    <w:r w:rsidR="004F30DB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10912E80" w14:textId="77777777" w:rsidR="004A5662" w:rsidRPr="00C87423" w:rsidRDefault="004A566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1BA9" w14:textId="53E51CE8" w:rsidR="00267458" w:rsidRPr="008D22B2" w:rsidRDefault="000A2EF6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979F291" w14:textId="77777777" w:rsidR="00267458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5B8C26" w14:textId="72AF606E" w:rsidR="00267458" w:rsidRPr="008D22B2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3B20D4">
      <w:rPr>
        <w:rFonts w:ascii="Angsana New" w:hAnsi="Angsana New" w:cs="Angsana New"/>
        <w:sz w:val="32"/>
        <w:szCs w:val="32"/>
        <w:lang w:val="en-US" w:bidi="th-TH"/>
      </w:rPr>
      <w:t>8</w:t>
    </w:r>
  </w:p>
  <w:p w14:paraId="611C8816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424E" w14:textId="0AA293F3" w:rsidR="00267458" w:rsidRPr="008D22B2" w:rsidRDefault="000A2EF6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5377D1" w14:textId="77777777" w:rsidR="00267458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A28395C" w14:textId="2EA585FC" w:rsidR="00267458" w:rsidRPr="008D22B2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3B20D4">
      <w:rPr>
        <w:rFonts w:ascii="Angsana New" w:hAnsi="Angsana New" w:cs="Angsana New"/>
        <w:sz w:val="32"/>
        <w:szCs w:val="32"/>
        <w:lang w:val="en-US" w:bidi="th-TH"/>
      </w:rPr>
      <w:t>8</w:t>
    </w:r>
  </w:p>
  <w:p w14:paraId="042D4D4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D916" w14:textId="506543F4" w:rsidR="00267458" w:rsidRPr="008D22B2" w:rsidRDefault="000A2EF6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9C6D19F" w14:textId="77777777" w:rsidR="00267458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64962E" w14:textId="559F8FA1" w:rsidR="00267458" w:rsidRPr="008D22B2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3B20D4">
      <w:rPr>
        <w:rFonts w:ascii="Angsana New" w:hAnsi="Angsana New"/>
        <w:b/>
        <w:bCs/>
        <w:sz w:val="32"/>
        <w:szCs w:val="32"/>
      </w:rPr>
      <w:t>8</w:t>
    </w:r>
  </w:p>
  <w:p w14:paraId="6CE23F3F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9893" w14:textId="57ED9858" w:rsidR="00267458" w:rsidRPr="008D22B2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C8B3650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AF7F18" w14:textId="3444F67E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/>
        <w:sz w:val="32"/>
        <w:szCs w:val="32"/>
        <w:lang w:bidi="th-TH"/>
      </w:rPr>
      <w:t xml:space="preserve"> 256</w:t>
    </w:r>
    <w:r w:rsidR="00057108">
      <w:rPr>
        <w:rFonts w:ascii="Angsana New" w:hAnsi="Angsana New" w:cs="Angsana New"/>
        <w:sz w:val="32"/>
        <w:szCs w:val="32"/>
        <w:lang w:bidi="th-TH"/>
      </w:rPr>
      <w:t>8</w:t>
    </w:r>
  </w:p>
  <w:p w14:paraId="4EAB820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1683" w14:textId="77777777" w:rsidR="00AD6059" w:rsidRDefault="00AD6059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7D28618" w14:textId="77777777" w:rsidR="00AD6059" w:rsidRDefault="00AD6059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26F0CC7" w14:textId="77777777" w:rsidR="00AD6059" w:rsidRDefault="00AD6059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</w:p>
  <w:p w14:paraId="694A01C3" w14:textId="77777777" w:rsidR="00AD6059" w:rsidRPr="00333087" w:rsidRDefault="00AD6059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A2EA" w14:textId="26BC6D5C" w:rsidR="00267458" w:rsidRPr="00E66B73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E66B73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40BDCE7" w14:textId="77777777" w:rsidR="00267458" w:rsidRPr="001D530E" w:rsidRDefault="0026745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142C3834" w:rsidR="00267458" w:rsidRPr="008D22B2" w:rsidRDefault="00267458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934468">
      <w:rPr>
        <w:rFonts w:ascii="Angsana New" w:hAnsi="Angsana New" w:cs="Angsana New"/>
        <w:sz w:val="32"/>
        <w:szCs w:val="32"/>
        <w:lang w:val="en-US" w:bidi="th-TH"/>
      </w:rPr>
      <w:t>8</w:t>
    </w:r>
  </w:p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022A1E"/>
    <w:multiLevelType w:val="hybridMultilevel"/>
    <w:tmpl w:val="5894BDE8"/>
    <w:lvl w:ilvl="0" w:tplc="1D24361A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A2700A2"/>
    <w:multiLevelType w:val="hybridMultilevel"/>
    <w:tmpl w:val="524C8FDA"/>
    <w:lvl w:ilvl="0" w:tplc="7346BAF2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F884CAE"/>
    <w:multiLevelType w:val="hybridMultilevel"/>
    <w:tmpl w:val="2898AADA"/>
    <w:lvl w:ilvl="0" w:tplc="121C13E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3AB54D0"/>
    <w:multiLevelType w:val="hybridMultilevel"/>
    <w:tmpl w:val="A4F270DE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720200611">
    <w:abstractNumId w:val="6"/>
  </w:num>
  <w:num w:numId="2" w16cid:durableId="121728545">
    <w:abstractNumId w:val="5"/>
  </w:num>
  <w:num w:numId="3" w16cid:durableId="1912033511">
    <w:abstractNumId w:val="9"/>
  </w:num>
  <w:num w:numId="4" w16cid:durableId="1718620606">
    <w:abstractNumId w:val="7"/>
  </w:num>
  <w:num w:numId="5" w16cid:durableId="1623337916">
    <w:abstractNumId w:val="8"/>
  </w:num>
  <w:num w:numId="6" w16cid:durableId="2005280615">
    <w:abstractNumId w:val="3"/>
  </w:num>
  <w:num w:numId="7" w16cid:durableId="1845241274">
    <w:abstractNumId w:val="2"/>
  </w:num>
  <w:num w:numId="8" w16cid:durableId="651956745">
    <w:abstractNumId w:val="0"/>
  </w:num>
  <w:num w:numId="9" w16cid:durableId="684795386">
    <w:abstractNumId w:val="1"/>
  </w:num>
  <w:num w:numId="10" w16cid:durableId="1326282995">
    <w:abstractNumId w:val="4"/>
  </w:num>
  <w:num w:numId="11" w16cid:durableId="1284650617">
    <w:abstractNumId w:val="24"/>
  </w:num>
  <w:num w:numId="12" w16cid:durableId="1331328651">
    <w:abstractNumId w:val="21"/>
  </w:num>
  <w:num w:numId="13" w16cid:durableId="1863467818">
    <w:abstractNumId w:val="31"/>
  </w:num>
  <w:num w:numId="14" w16cid:durableId="268659390">
    <w:abstractNumId w:val="23"/>
  </w:num>
  <w:num w:numId="15" w16cid:durableId="585499646">
    <w:abstractNumId w:val="26"/>
  </w:num>
  <w:num w:numId="16" w16cid:durableId="1822623466">
    <w:abstractNumId w:val="12"/>
  </w:num>
  <w:num w:numId="17" w16cid:durableId="1180513201">
    <w:abstractNumId w:val="11"/>
  </w:num>
  <w:num w:numId="18" w16cid:durableId="1324509863">
    <w:abstractNumId w:val="14"/>
  </w:num>
  <w:num w:numId="19" w16cid:durableId="442463810">
    <w:abstractNumId w:val="28"/>
  </w:num>
  <w:num w:numId="20" w16cid:durableId="1033267379">
    <w:abstractNumId w:val="34"/>
  </w:num>
  <w:num w:numId="21" w16cid:durableId="790200013">
    <w:abstractNumId w:val="18"/>
  </w:num>
  <w:num w:numId="22" w16cid:durableId="1394696047">
    <w:abstractNumId w:val="33"/>
  </w:num>
  <w:num w:numId="23" w16cid:durableId="938414021">
    <w:abstractNumId w:val="35"/>
  </w:num>
  <w:num w:numId="24" w16cid:durableId="1661806809">
    <w:abstractNumId w:val="18"/>
  </w:num>
  <w:num w:numId="25" w16cid:durableId="1995404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6813490">
    <w:abstractNumId w:val="25"/>
  </w:num>
  <w:num w:numId="27" w16cid:durableId="128137731">
    <w:abstractNumId w:val="10"/>
  </w:num>
  <w:num w:numId="28" w16cid:durableId="2042434724">
    <w:abstractNumId w:val="19"/>
  </w:num>
  <w:num w:numId="29" w16cid:durableId="506134565">
    <w:abstractNumId w:val="27"/>
  </w:num>
  <w:num w:numId="30" w16cid:durableId="495534703">
    <w:abstractNumId w:val="32"/>
  </w:num>
  <w:num w:numId="31" w16cid:durableId="1633708109">
    <w:abstractNumId w:val="29"/>
  </w:num>
  <w:num w:numId="32" w16cid:durableId="1762793679">
    <w:abstractNumId w:val="22"/>
  </w:num>
  <w:num w:numId="33" w16cid:durableId="514660140">
    <w:abstractNumId w:val="15"/>
  </w:num>
  <w:num w:numId="34" w16cid:durableId="1818914259">
    <w:abstractNumId w:val="17"/>
  </w:num>
  <w:num w:numId="35" w16cid:durableId="1435322803">
    <w:abstractNumId w:val="20"/>
  </w:num>
  <w:num w:numId="36" w16cid:durableId="1127234575">
    <w:abstractNumId w:val="13"/>
  </w:num>
  <w:num w:numId="37" w16cid:durableId="1754620936">
    <w:abstractNumId w:val="30"/>
  </w:num>
  <w:num w:numId="38" w16cid:durableId="1375231196">
    <w:abstractNumId w:val="16"/>
  </w:num>
  <w:num w:numId="39" w16cid:durableId="1083650605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262"/>
    <w:rsid w:val="0000050B"/>
    <w:rsid w:val="00000911"/>
    <w:rsid w:val="00000A9F"/>
    <w:rsid w:val="00000D80"/>
    <w:rsid w:val="00000DF2"/>
    <w:rsid w:val="000012A2"/>
    <w:rsid w:val="0000132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1EC5"/>
    <w:rsid w:val="000026AE"/>
    <w:rsid w:val="000029DE"/>
    <w:rsid w:val="00002B18"/>
    <w:rsid w:val="00002DC6"/>
    <w:rsid w:val="000031B5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10F"/>
    <w:rsid w:val="000052EB"/>
    <w:rsid w:val="00005344"/>
    <w:rsid w:val="00005628"/>
    <w:rsid w:val="00005682"/>
    <w:rsid w:val="000056DD"/>
    <w:rsid w:val="000058F6"/>
    <w:rsid w:val="00005B3B"/>
    <w:rsid w:val="00005CF5"/>
    <w:rsid w:val="000062F0"/>
    <w:rsid w:val="0000646A"/>
    <w:rsid w:val="00006499"/>
    <w:rsid w:val="0000664C"/>
    <w:rsid w:val="0000665B"/>
    <w:rsid w:val="0000698D"/>
    <w:rsid w:val="00006AC9"/>
    <w:rsid w:val="00006C56"/>
    <w:rsid w:val="00006DA6"/>
    <w:rsid w:val="00006E68"/>
    <w:rsid w:val="00007083"/>
    <w:rsid w:val="00007400"/>
    <w:rsid w:val="00007603"/>
    <w:rsid w:val="000076F5"/>
    <w:rsid w:val="00007876"/>
    <w:rsid w:val="00007C5B"/>
    <w:rsid w:val="00007CBA"/>
    <w:rsid w:val="00007D11"/>
    <w:rsid w:val="00007D8C"/>
    <w:rsid w:val="00007F68"/>
    <w:rsid w:val="00010187"/>
    <w:rsid w:val="0001025E"/>
    <w:rsid w:val="000103CA"/>
    <w:rsid w:val="00010827"/>
    <w:rsid w:val="00010875"/>
    <w:rsid w:val="00010AA3"/>
    <w:rsid w:val="00010B2D"/>
    <w:rsid w:val="00010B3B"/>
    <w:rsid w:val="00010F2D"/>
    <w:rsid w:val="00011114"/>
    <w:rsid w:val="0001113D"/>
    <w:rsid w:val="0001117B"/>
    <w:rsid w:val="00011511"/>
    <w:rsid w:val="000117D9"/>
    <w:rsid w:val="000119D0"/>
    <w:rsid w:val="00011B2C"/>
    <w:rsid w:val="00011EE4"/>
    <w:rsid w:val="00012104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A96"/>
    <w:rsid w:val="00012F3A"/>
    <w:rsid w:val="00013352"/>
    <w:rsid w:val="00013385"/>
    <w:rsid w:val="000133F3"/>
    <w:rsid w:val="0001352D"/>
    <w:rsid w:val="000136D0"/>
    <w:rsid w:val="000136E1"/>
    <w:rsid w:val="000138A5"/>
    <w:rsid w:val="00013945"/>
    <w:rsid w:val="000139CC"/>
    <w:rsid w:val="00013B03"/>
    <w:rsid w:val="00013C25"/>
    <w:rsid w:val="00013DB4"/>
    <w:rsid w:val="00013EB3"/>
    <w:rsid w:val="00013F7D"/>
    <w:rsid w:val="000140A6"/>
    <w:rsid w:val="00014121"/>
    <w:rsid w:val="00014241"/>
    <w:rsid w:val="00014B4B"/>
    <w:rsid w:val="00014CDC"/>
    <w:rsid w:val="00014D93"/>
    <w:rsid w:val="00014EBD"/>
    <w:rsid w:val="00014FF4"/>
    <w:rsid w:val="00015241"/>
    <w:rsid w:val="00015BCB"/>
    <w:rsid w:val="00015DB7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0F91"/>
    <w:rsid w:val="0002109C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15B"/>
    <w:rsid w:val="00023338"/>
    <w:rsid w:val="00023353"/>
    <w:rsid w:val="00023527"/>
    <w:rsid w:val="00023970"/>
    <w:rsid w:val="000239D0"/>
    <w:rsid w:val="000244B4"/>
    <w:rsid w:val="000246AF"/>
    <w:rsid w:val="00024741"/>
    <w:rsid w:val="00024797"/>
    <w:rsid w:val="0002484D"/>
    <w:rsid w:val="00024976"/>
    <w:rsid w:val="00024B4B"/>
    <w:rsid w:val="00024CEE"/>
    <w:rsid w:val="00024F50"/>
    <w:rsid w:val="00025307"/>
    <w:rsid w:val="0002533D"/>
    <w:rsid w:val="00025352"/>
    <w:rsid w:val="000254DB"/>
    <w:rsid w:val="000256A5"/>
    <w:rsid w:val="00025876"/>
    <w:rsid w:val="00025941"/>
    <w:rsid w:val="00025CF5"/>
    <w:rsid w:val="00025D28"/>
    <w:rsid w:val="0002627D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7DB"/>
    <w:rsid w:val="000308EE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80F"/>
    <w:rsid w:val="00031A08"/>
    <w:rsid w:val="00031AEE"/>
    <w:rsid w:val="00031C37"/>
    <w:rsid w:val="00031F8D"/>
    <w:rsid w:val="000320A2"/>
    <w:rsid w:val="000322D6"/>
    <w:rsid w:val="00032346"/>
    <w:rsid w:val="00032618"/>
    <w:rsid w:val="00032816"/>
    <w:rsid w:val="000328B5"/>
    <w:rsid w:val="00032918"/>
    <w:rsid w:val="00032BEF"/>
    <w:rsid w:val="00032C1C"/>
    <w:rsid w:val="00032DD3"/>
    <w:rsid w:val="00032F61"/>
    <w:rsid w:val="000330D8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8EF"/>
    <w:rsid w:val="00034954"/>
    <w:rsid w:val="00034A07"/>
    <w:rsid w:val="00034BB8"/>
    <w:rsid w:val="00034C10"/>
    <w:rsid w:val="00034CEA"/>
    <w:rsid w:val="00034DFD"/>
    <w:rsid w:val="00034E82"/>
    <w:rsid w:val="00035027"/>
    <w:rsid w:val="00035228"/>
    <w:rsid w:val="00035259"/>
    <w:rsid w:val="000352FB"/>
    <w:rsid w:val="00035546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0E84"/>
    <w:rsid w:val="00041233"/>
    <w:rsid w:val="000413F1"/>
    <w:rsid w:val="00041485"/>
    <w:rsid w:val="0004164F"/>
    <w:rsid w:val="00041A5A"/>
    <w:rsid w:val="00041A70"/>
    <w:rsid w:val="00041B29"/>
    <w:rsid w:val="00041D6C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0E"/>
    <w:rsid w:val="000434EE"/>
    <w:rsid w:val="0004399C"/>
    <w:rsid w:val="000439AC"/>
    <w:rsid w:val="00043A5B"/>
    <w:rsid w:val="00043B5A"/>
    <w:rsid w:val="00043D39"/>
    <w:rsid w:val="00043E2A"/>
    <w:rsid w:val="00043F70"/>
    <w:rsid w:val="00044362"/>
    <w:rsid w:val="00044391"/>
    <w:rsid w:val="0004444F"/>
    <w:rsid w:val="00044475"/>
    <w:rsid w:val="00044584"/>
    <w:rsid w:val="0004465B"/>
    <w:rsid w:val="000447C9"/>
    <w:rsid w:val="000449B1"/>
    <w:rsid w:val="00044C85"/>
    <w:rsid w:val="000450BF"/>
    <w:rsid w:val="000453BA"/>
    <w:rsid w:val="0004591E"/>
    <w:rsid w:val="00045A59"/>
    <w:rsid w:val="00045D7E"/>
    <w:rsid w:val="00045ECF"/>
    <w:rsid w:val="0004619A"/>
    <w:rsid w:val="00046285"/>
    <w:rsid w:val="000465F4"/>
    <w:rsid w:val="00046696"/>
    <w:rsid w:val="00046ABB"/>
    <w:rsid w:val="00046F76"/>
    <w:rsid w:val="00047125"/>
    <w:rsid w:val="000472D7"/>
    <w:rsid w:val="00047389"/>
    <w:rsid w:val="00047435"/>
    <w:rsid w:val="0004774F"/>
    <w:rsid w:val="0004785C"/>
    <w:rsid w:val="00047C73"/>
    <w:rsid w:val="00047D8B"/>
    <w:rsid w:val="00050257"/>
    <w:rsid w:val="000502D0"/>
    <w:rsid w:val="00050348"/>
    <w:rsid w:val="0005067C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880"/>
    <w:rsid w:val="00052A8A"/>
    <w:rsid w:val="00052B42"/>
    <w:rsid w:val="00052C3F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1FA"/>
    <w:rsid w:val="0005425D"/>
    <w:rsid w:val="00054312"/>
    <w:rsid w:val="00054588"/>
    <w:rsid w:val="0005460B"/>
    <w:rsid w:val="000546D1"/>
    <w:rsid w:val="00054C2D"/>
    <w:rsid w:val="00054D35"/>
    <w:rsid w:val="00055141"/>
    <w:rsid w:val="000554B8"/>
    <w:rsid w:val="00055FCF"/>
    <w:rsid w:val="00056175"/>
    <w:rsid w:val="000561AA"/>
    <w:rsid w:val="0005622E"/>
    <w:rsid w:val="00057108"/>
    <w:rsid w:val="00057122"/>
    <w:rsid w:val="0005741D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0FFA"/>
    <w:rsid w:val="0006118D"/>
    <w:rsid w:val="000612BE"/>
    <w:rsid w:val="0006145F"/>
    <w:rsid w:val="00061577"/>
    <w:rsid w:val="00061647"/>
    <w:rsid w:val="00061B99"/>
    <w:rsid w:val="00062182"/>
    <w:rsid w:val="000623DC"/>
    <w:rsid w:val="00062597"/>
    <w:rsid w:val="000625CF"/>
    <w:rsid w:val="000625DB"/>
    <w:rsid w:val="00062668"/>
    <w:rsid w:val="0006274E"/>
    <w:rsid w:val="0006284F"/>
    <w:rsid w:val="0006288E"/>
    <w:rsid w:val="00062AEF"/>
    <w:rsid w:val="00062E18"/>
    <w:rsid w:val="000632AF"/>
    <w:rsid w:val="000634B9"/>
    <w:rsid w:val="00063511"/>
    <w:rsid w:val="00063AC6"/>
    <w:rsid w:val="00063E9C"/>
    <w:rsid w:val="000642EA"/>
    <w:rsid w:val="000643D1"/>
    <w:rsid w:val="000646D2"/>
    <w:rsid w:val="000647B3"/>
    <w:rsid w:val="000647F8"/>
    <w:rsid w:val="000648D5"/>
    <w:rsid w:val="00064996"/>
    <w:rsid w:val="00064A5C"/>
    <w:rsid w:val="00064B44"/>
    <w:rsid w:val="00064D98"/>
    <w:rsid w:val="000651A1"/>
    <w:rsid w:val="000654D3"/>
    <w:rsid w:val="00065A5B"/>
    <w:rsid w:val="000660B9"/>
    <w:rsid w:val="00066212"/>
    <w:rsid w:val="00066279"/>
    <w:rsid w:val="000662C9"/>
    <w:rsid w:val="00066458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2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847"/>
    <w:rsid w:val="00071976"/>
    <w:rsid w:val="00071ADA"/>
    <w:rsid w:val="00071E32"/>
    <w:rsid w:val="00071E45"/>
    <w:rsid w:val="00071E61"/>
    <w:rsid w:val="0007210E"/>
    <w:rsid w:val="0007213A"/>
    <w:rsid w:val="000721C1"/>
    <w:rsid w:val="000722CE"/>
    <w:rsid w:val="00072357"/>
    <w:rsid w:val="0007271E"/>
    <w:rsid w:val="00072873"/>
    <w:rsid w:val="00072C13"/>
    <w:rsid w:val="00072CDE"/>
    <w:rsid w:val="000730A5"/>
    <w:rsid w:val="00073148"/>
    <w:rsid w:val="00073162"/>
    <w:rsid w:val="00073246"/>
    <w:rsid w:val="000734F3"/>
    <w:rsid w:val="000737E9"/>
    <w:rsid w:val="00073898"/>
    <w:rsid w:val="00073A56"/>
    <w:rsid w:val="00073A73"/>
    <w:rsid w:val="00073C25"/>
    <w:rsid w:val="0007407D"/>
    <w:rsid w:val="00074147"/>
    <w:rsid w:val="0007419B"/>
    <w:rsid w:val="00074279"/>
    <w:rsid w:val="00074398"/>
    <w:rsid w:val="00074735"/>
    <w:rsid w:val="000749A4"/>
    <w:rsid w:val="00074B3F"/>
    <w:rsid w:val="00074C0D"/>
    <w:rsid w:val="00074FCA"/>
    <w:rsid w:val="000752A6"/>
    <w:rsid w:val="000758E1"/>
    <w:rsid w:val="00075B3B"/>
    <w:rsid w:val="00075E48"/>
    <w:rsid w:val="00075E6F"/>
    <w:rsid w:val="000764B2"/>
    <w:rsid w:val="0007655A"/>
    <w:rsid w:val="00076709"/>
    <w:rsid w:val="00076A05"/>
    <w:rsid w:val="00076BE8"/>
    <w:rsid w:val="00076D19"/>
    <w:rsid w:val="00076DEC"/>
    <w:rsid w:val="00076E7D"/>
    <w:rsid w:val="00076EFB"/>
    <w:rsid w:val="00077164"/>
    <w:rsid w:val="000771EA"/>
    <w:rsid w:val="0007726F"/>
    <w:rsid w:val="00077551"/>
    <w:rsid w:val="000776BD"/>
    <w:rsid w:val="000777BB"/>
    <w:rsid w:val="00077BBE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9EE"/>
    <w:rsid w:val="00081BDF"/>
    <w:rsid w:val="00081BFB"/>
    <w:rsid w:val="00081C0F"/>
    <w:rsid w:val="00081D03"/>
    <w:rsid w:val="00081FC8"/>
    <w:rsid w:val="00082236"/>
    <w:rsid w:val="00082352"/>
    <w:rsid w:val="000823A8"/>
    <w:rsid w:val="0008242F"/>
    <w:rsid w:val="00082455"/>
    <w:rsid w:val="000825B1"/>
    <w:rsid w:val="000827F0"/>
    <w:rsid w:val="00082873"/>
    <w:rsid w:val="00082A67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B9"/>
    <w:rsid w:val="000843FA"/>
    <w:rsid w:val="00084EBF"/>
    <w:rsid w:val="00084FF5"/>
    <w:rsid w:val="0008540D"/>
    <w:rsid w:val="000854AA"/>
    <w:rsid w:val="00085638"/>
    <w:rsid w:val="00085CD9"/>
    <w:rsid w:val="00085D68"/>
    <w:rsid w:val="00085F05"/>
    <w:rsid w:val="0008635C"/>
    <w:rsid w:val="000867AA"/>
    <w:rsid w:val="00086917"/>
    <w:rsid w:val="00086B68"/>
    <w:rsid w:val="00086D70"/>
    <w:rsid w:val="00086DC1"/>
    <w:rsid w:val="00086E2A"/>
    <w:rsid w:val="00086F99"/>
    <w:rsid w:val="000873BD"/>
    <w:rsid w:val="000873E7"/>
    <w:rsid w:val="00087836"/>
    <w:rsid w:val="00087963"/>
    <w:rsid w:val="000879E9"/>
    <w:rsid w:val="00090095"/>
    <w:rsid w:val="00090E53"/>
    <w:rsid w:val="00091066"/>
    <w:rsid w:val="00091389"/>
    <w:rsid w:val="000917D6"/>
    <w:rsid w:val="000919BD"/>
    <w:rsid w:val="00091F4C"/>
    <w:rsid w:val="0009232E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4C6"/>
    <w:rsid w:val="000935D8"/>
    <w:rsid w:val="00093736"/>
    <w:rsid w:val="000939D5"/>
    <w:rsid w:val="000939EC"/>
    <w:rsid w:val="00093F6A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0D6"/>
    <w:rsid w:val="00095147"/>
    <w:rsid w:val="0009518B"/>
    <w:rsid w:val="000951B7"/>
    <w:rsid w:val="000952BB"/>
    <w:rsid w:val="000953BA"/>
    <w:rsid w:val="00095522"/>
    <w:rsid w:val="00095576"/>
    <w:rsid w:val="00095A5B"/>
    <w:rsid w:val="00095C4B"/>
    <w:rsid w:val="00095D31"/>
    <w:rsid w:val="00095D8F"/>
    <w:rsid w:val="00095E77"/>
    <w:rsid w:val="0009604E"/>
    <w:rsid w:val="00096658"/>
    <w:rsid w:val="000966F6"/>
    <w:rsid w:val="00096A81"/>
    <w:rsid w:val="00096B72"/>
    <w:rsid w:val="00096BA2"/>
    <w:rsid w:val="00096D61"/>
    <w:rsid w:val="00096FB6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BB0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EF6"/>
    <w:rsid w:val="000A2FDC"/>
    <w:rsid w:val="000A30FC"/>
    <w:rsid w:val="000A325C"/>
    <w:rsid w:val="000A32AC"/>
    <w:rsid w:val="000A331A"/>
    <w:rsid w:val="000A3329"/>
    <w:rsid w:val="000A3737"/>
    <w:rsid w:val="000A3862"/>
    <w:rsid w:val="000A3E00"/>
    <w:rsid w:val="000A4381"/>
    <w:rsid w:val="000A4813"/>
    <w:rsid w:val="000A483C"/>
    <w:rsid w:val="000A489E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E0A"/>
    <w:rsid w:val="000A7FA6"/>
    <w:rsid w:val="000B00CD"/>
    <w:rsid w:val="000B01CA"/>
    <w:rsid w:val="000B02BF"/>
    <w:rsid w:val="000B02C5"/>
    <w:rsid w:val="000B034D"/>
    <w:rsid w:val="000B08F7"/>
    <w:rsid w:val="000B0CC4"/>
    <w:rsid w:val="000B0D4B"/>
    <w:rsid w:val="000B0E0D"/>
    <w:rsid w:val="000B0E49"/>
    <w:rsid w:val="000B0EF3"/>
    <w:rsid w:val="000B0FD2"/>
    <w:rsid w:val="000B1068"/>
    <w:rsid w:val="000B1334"/>
    <w:rsid w:val="000B13AE"/>
    <w:rsid w:val="000B13F1"/>
    <w:rsid w:val="000B1748"/>
    <w:rsid w:val="000B18C6"/>
    <w:rsid w:val="000B1A80"/>
    <w:rsid w:val="000B1A8E"/>
    <w:rsid w:val="000B1A91"/>
    <w:rsid w:val="000B1ACE"/>
    <w:rsid w:val="000B1E61"/>
    <w:rsid w:val="000B1FF0"/>
    <w:rsid w:val="000B2041"/>
    <w:rsid w:val="000B2188"/>
    <w:rsid w:val="000B21B3"/>
    <w:rsid w:val="000B21EC"/>
    <w:rsid w:val="000B226E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65A"/>
    <w:rsid w:val="000B3711"/>
    <w:rsid w:val="000B38B4"/>
    <w:rsid w:val="000B3E69"/>
    <w:rsid w:val="000B409C"/>
    <w:rsid w:val="000B41D2"/>
    <w:rsid w:val="000B4285"/>
    <w:rsid w:val="000B42CA"/>
    <w:rsid w:val="000B431C"/>
    <w:rsid w:val="000B442A"/>
    <w:rsid w:val="000B4481"/>
    <w:rsid w:val="000B4656"/>
    <w:rsid w:val="000B4847"/>
    <w:rsid w:val="000B4933"/>
    <w:rsid w:val="000B495E"/>
    <w:rsid w:val="000B4A2D"/>
    <w:rsid w:val="000B4A7F"/>
    <w:rsid w:val="000B4BB2"/>
    <w:rsid w:val="000B4BFD"/>
    <w:rsid w:val="000B4DFC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32"/>
    <w:rsid w:val="000B5EC1"/>
    <w:rsid w:val="000B5F36"/>
    <w:rsid w:val="000B604A"/>
    <w:rsid w:val="000B6429"/>
    <w:rsid w:val="000B687F"/>
    <w:rsid w:val="000B6897"/>
    <w:rsid w:val="000B69EE"/>
    <w:rsid w:val="000B6D18"/>
    <w:rsid w:val="000B6D8D"/>
    <w:rsid w:val="000B6DE0"/>
    <w:rsid w:val="000B726B"/>
    <w:rsid w:val="000B7322"/>
    <w:rsid w:val="000C03C8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C24"/>
    <w:rsid w:val="000C6EAC"/>
    <w:rsid w:val="000C71FF"/>
    <w:rsid w:val="000C799A"/>
    <w:rsid w:val="000C7F55"/>
    <w:rsid w:val="000D0024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D2A"/>
    <w:rsid w:val="000D2E95"/>
    <w:rsid w:val="000D2F88"/>
    <w:rsid w:val="000D3062"/>
    <w:rsid w:val="000D3086"/>
    <w:rsid w:val="000D3164"/>
    <w:rsid w:val="000D3195"/>
    <w:rsid w:val="000D3222"/>
    <w:rsid w:val="000D3336"/>
    <w:rsid w:val="000D38D0"/>
    <w:rsid w:val="000D39FE"/>
    <w:rsid w:val="000D3AE0"/>
    <w:rsid w:val="000D3F52"/>
    <w:rsid w:val="000D4054"/>
    <w:rsid w:val="000D410E"/>
    <w:rsid w:val="000D415C"/>
    <w:rsid w:val="000D42A9"/>
    <w:rsid w:val="000D4705"/>
    <w:rsid w:val="000D4C01"/>
    <w:rsid w:val="000D54EB"/>
    <w:rsid w:val="000D5600"/>
    <w:rsid w:val="000D561C"/>
    <w:rsid w:val="000D56E3"/>
    <w:rsid w:val="000D587B"/>
    <w:rsid w:val="000D5932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2A"/>
    <w:rsid w:val="000E07A4"/>
    <w:rsid w:val="000E08CC"/>
    <w:rsid w:val="000E093B"/>
    <w:rsid w:val="000E0A01"/>
    <w:rsid w:val="000E0AD5"/>
    <w:rsid w:val="000E0E9F"/>
    <w:rsid w:val="000E0EEB"/>
    <w:rsid w:val="000E1571"/>
    <w:rsid w:val="000E1844"/>
    <w:rsid w:val="000E1C68"/>
    <w:rsid w:val="000E1D90"/>
    <w:rsid w:val="000E2056"/>
    <w:rsid w:val="000E2591"/>
    <w:rsid w:val="000E2971"/>
    <w:rsid w:val="000E2AA7"/>
    <w:rsid w:val="000E2D0A"/>
    <w:rsid w:val="000E2EE8"/>
    <w:rsid w:val="000E32A6"/>
    <w:rsid w:val="000E330A"/>
    <w:rsid w:val="000E363D"/>
    <w:rsid w:val="000E3681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52B"/>
    <w:rsid w:val="000E7744"/>
    <w:rsid w:val="000E77E0"/>
    <w:rsid w:val="000E79B9"/>
    <w:rsid w:val="000E7A3D"/>
    <w:rsid w:val="000E7D7C"/>
    <w:rsid w:val="000F042A"/>
    <w:rsid w:val="000F042B"/>
    <w:rsid w:val="000F0502"/>
    <w:rsid w:val="000F07DF"/>
    <w:rsid w:val="000F0924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9E3"/>
    <w:rsid w:val="000F2ED0"/>
    <w:rsid w:val="000F3156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844"/>
    <w:rsid w:val="000F4962"/>
    <w:rsid w:val="000F4BCC"/>
    <w:rsid w:val="000F4EA2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BE2"/>
    <w:rsid w:val="000F5D03"/>
    <w:rsid w:val="000F5E9B"/>
    <w:rsid w:val="000F5EDC"/>
    <w:rsid w:val="000F6774"/>
    <w:rsid w:val="000F6B2E"/>
    <w:rsid w:val="000F6C0A"/>
    <w:rsid w:val="000F72C2"/>
    <w:rsid w:val="000F7423"/>
    <w:rsid w:val="000F760B"/>
    <w:rsid w:val="000F7F3F"/>
    <w:rsid w:val="001001BD"/>
    <w:rsid w:val="001004F2"/>
    <w:rsid w:val="00100D70"/>
    <w:rsid w:val="00101020"/>
    <w:rsid w:val="00101477"/>
    <w:rsid w:val="00101FB2"/>
    <w:rsid w:val="001020A3"/>
    <w:rsid w:val="0010225B"/>
    <w:rsid w:val="0010227C"/>
    <w:rsid w:val="00102845"/>
    <w:rsid w:val="00102991"/>
    <w:rsid w:val="00102DA2"/>
    <w:rsid w:val="00103296"/>
    <w:rsid w:val="001032B1"/>
    <w:rsid w:val="001032B4"/>
    <w:rsid w:val="00103459"/>
    <w:rsid w:val="00103828"/>
    <w:rsid w:val="001038E5"/>
    <w:rsid w:val="0010391D"/>
    <w:rsid w:val="00103941"/>
    <w:rsid w:val="00103AB4"/>
    <w:rsid w:val="00103BFC"/>
    <w:rsid w:val="00103C4D"/>
    <w:rsid w:val="00103E90"/>
    <w:rsid w:val="001041D8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A24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98C"/>
    <w:rsid w:val="00106A6E"/>
    <w:rsid w:val="00106B89"/>
    <w:rsid w:val="00106D00"/>
    <w:rsid w:val="0010713A"/>
    <w:rsid w:val="00107460"/>
    <w:rsid w:val="001078DC"/>
    <w:rsid w:val="00107AFB"/>
    <w:rsid w:val="00107C01"/>
    <w:rsid w:val="00107C13"/>
    <w:rsid w:val="00107E8D"/>
    <w:rsid w:val="00110463"/>
    <w:rsid w:val="00110BAB"/>
    <w:rsid w:val="00110D9C"/>
    <w:rsid w:val="00110E6E"/>
    <w:rsid w:val="00110F5E"/>
    <w:rsid w:val="00111156"/>
    <w:rsid w:val="001116A2"/>
    <w:rsid w:val="0011184D"/>
    <w:rsid w:val="00111924"/>
    <w:rsid w:val="00111CFE"/>
    <w:rsid w:val="00111DAA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2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4F3E"/>
    <w:rsid w:val="00115041"/>
    <w:rsid w:val="00115258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AB8"/>
    <w:rsid w:val="00117C34"/>
    <w:rsid w:val="00117CD8"/>
    <w:rsid w:val="001201B7"/>
    <w:rsid w:val="001205DF"/>
    <w:rsid w:val="001206ED"/>
    <w:rsid w:val="00120A9F"/>
    <w:rsid w:val="00120AAC"/>
    <w:rsid w:val="00120BC3"/>
    <w:rsid w:val="00120E9F"/>
    <w:rsid w:val="001210E1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09D"/>
    <w:rsid w:val="0012256E"/>
    <w:rsid w:val="001225E0"/>
    <w:rsid w:val="00122812"/>
    <w:rsid w:val="00122B1A"/>
    <w:rsid w:val="00122E2F"/>
    <w:rsid w:val="00123211"/>
    <w:rsid w:val="00123228"/>
    <w:rsid w:val="00123595"/>
    <w:rsid w:val="00123789"/>
    <w:rsid w:val="00123935"/>
    <w:rsid w:val="00123A1E"/>
    <w:rsid w:val="00123A2C"/>
    <w:rsid w:val="001241F1"/>
    <w:rsid w:val="0012438B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54B"/>
    <w:rsid w:val="00126751"/>
    <w:rsid w:val="0012691E"/>
    <w:rsid w:val="001269E5"/>
    <w:rsid w:val="00126B46"/>
    <w:rsid w:val="00126E57"/>
    <w:rsid w:val="0012709E"/>
    <w:rsid w:val="001272F9"/>
    <w:rsid w:val="0012751D"/>
    <w:rsid w:val="001275C6"/>
    <w:rsid w:val="00127996"/>
    <w:rsid w:val="001279CB"/>
    <w:rsid w:val="00127BD5"/>
    <w:rsid w:val="00127C86"/>
    <w:rsid w:val="00127DB8"/>
    <w:rsid w:val="001300B6"/>
    <w:rsid w:val="001300DE"/>
    <w:rsid w:val="001303A8"/>
    <w:rsid w:val="00130421"/>
    <w:rsid w:val="00130465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1EC0"/>
    <w:rsid w:val="001320D5"/>
    <w:rsid w:val="00132257"/>
    <w:rsid w:val="001323F4"/>
    <w:rsid w:val="001324E7"/>
    <w:rsid w:val="001325C2"/>
    <w:rsid w:val="0013267B"/>
    <w:rsid w:val="00132874"/>
    <w:rsid w:val="001328DF"/>
    <w:rsid w:val="00132CC5"/>
    <w:rsid w:val="001330B6"/>
    <w:rsid w:val="00133286"/>
    <w:rsid w:val="00133774"/>
    <w:rsid w:val="001338CF"/>
    <w:rsid w:val="00133C4A"/>
    <w:rsid w:val="0013464F"/>
    <w:rsid w:val="00134B29"/>
    <w:rsid w:val="00134D7B"/>
    <w:rsid w:val="00134F45"/>
    <w:rsid w:val="00134F62"/>
    <w:rsid w:val="001353DF"/>
    <w:rsid w:val="00135570"/>
    <w:rsid w:val="001355AF"/>
    <w:rsid w:val="001356CD"/>
    <w:rsid w:val="00135C9D"/>
    <w:rsid w:val="00135CEF"/>
    <w:rsid w:val="00135DCD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203"/>
    <w:rsid w:val="00137218"/>
    <w:rsid w:val="001378C0"/>
    <w:rsid w:val="0013794D"/>
    <w:rsid w:val="001379FE"/>
    <w:rsid w:val="00137C46"/>
    <w:rsid w:val="00140107"/>
    <w:rsid w:val="0014033C"/>
    <w:rsid w:val="00140567"/>
    <w:rsid w:val="001406B2"/>
    <w:rsid w:val="00140A87"/>
    <w:rsid w:val="00140D40"/>
    <w:rsid w:val="001414F5"/>
    <w:rsid w:val="0014163A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22"/>
    <w:rsid w:val="001437BD"/>
    <w:rsid w:val="00143987"/>
    <w:rsid w:val="00143B8E"/>
    <w:rsid w:val="00143CDA"/>
    <w:rsid w:val="00144768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41"/>
    <w:rsid w:val="001461A3"/>
    <w:rsid w:val="00146475"/>
    <w:rsid w:val="00146527"/>
    <w:rsid w:val="001466B9"/>
    <w:rsid w:val="00146747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C45"/>
    <w:rsid w:val="00152D62"/>
    <w:rsid w:val="00152FB9"/>
    <w:rsid w:val="0015302E"/>
    <w:rsid w:val="00153BA2"/>
    <w:rsid w:val="00153C10"/>
    <w:rsid w:val="00153C44"/>
    <w:rsid w:val="00153D0C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57EED"/>
    <w:rsid w:val="00160059"/>
    <w:rsid w:val="0016043A"/>
    <w:rsid w:val="001605FF"/>
    <w:rsid w:val="00160611"/>
    <w:rsid w:val="00160AF2"/>
    <w:rsid w:val="00160E6C"/>
    <w:rsid w:val="00161101"/>
    <w:rsid w:val="00161215"/>
    <w:rsid w:val="00161467"/>
    <w:rsid w:val="00161642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3FC5"/>
    <w:rsid w:val="001643E6"/>
    <w:rsid w:val="00164413"/>
    <w:rsid w:val="0016463B"/>
    <w:rsid w:val="001646A9"/>
    <w:rsid w:val="0016473B"/>
    <w:rsid w:val="001647CF"/>
    <w:rsid w:val="001649C5"/>
    <w:rsid w:val="00164BFC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5D8"/>
    <w:rsid w:val="00166700"/>
    <w:rsid w:val="001668C9"/>
    <w:rsid w:val="00166F9B"/>
    <w:rsid w:val="0016708D"/>
    <w:rsid w:val="0016713B"/>
    <w:rsid w:val="001671AB"/>
    <w:rsid w:val="001672F5"/>
    <w:rsid w:val="0016747E"/>
    <w:rsid w:val="00167482"/>
    <w:rsid w:val="001679F1"/>
    <w:rsid w:val="00167BAE"/>
    <w:rsid w:val="00167BE5"/>
    <w:rsid w:val="00167C93"/>
    <w:rsid w:val="00167C9A"/>
    <w:rsid w:val="00167EAC"/>
    <w:rsid w:val="00167F17"/>
    <w:rsid w:val="00167F97"/>
    <w:rsid w:val="001704AF"/>
    <w:rsid w:val="00170BC5"/>
    <w:rsid w:val="00170CBC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613"/>
    <w:rsid w:val="001719CD"/>
    <w:rsid w:val="00171B8E"/>
    <w:rsid w:val="00171BC3"/>
    <w:rsid w:val="0017209C"/>
    <w:rsid w:val="0017256D"/>
    <w:rsid w:val="001727F9"/>
    <w:rsid w:val="00172D95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65A"/>
    <w:rsid w:val="00175892"/>
    <w:rsid w:val="00175D50"/>
    <w:rsid w:val="0017612D"/>
    <w:rsid w:val="00176325"/>
    <w:rsid w:val="001763EB"/>
    <w:rsid w:val="001765F9"/>
    <w:rsid w:val="001768C6"/>
    <w:rsid w:val="001768F9"/>
    <w:rsid w:val="00176CC5"/>
    <w:rsid w:val="00176DA0"/>
    <w:rsid w:val="00176E4C"/>
    <w:rsid w:val="001772A8"/>
    <w:rsid w:val="001773BC"/>
    <w:rsid w:val="0017753B"/>
    <w:rsid w:val="00177641"/>
    <w:rsid w:val="001777A9"/>
    <w:rsid w:val="001777D0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0E91"/>
    <w:rsid w:val="001812E9"/>
    <w:rsid w:val="00181544"/>
    <w:rsid w:val="001815D8"/>
    <w:rsid w:val="0018197D"/>
    <w:rsid w:val="001821DC"/>
    <w:rsid w:val="00182341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4AB"/>
    <w:rsid w:val="001849FF"/>
    <w:rsid w:val="00184C3F"/>
    <w:rsid w:val="00184EE9"/>
    <w:rsid w:val="001857D0"/>
    <w:rsid w:val="0018592E"/>
    <w:rsid w:val="00185C1B"/>
    <w:rsid w:val="00185D04"/>
    <w:rsid w:val="00185E75"/>
    <w:rsid w:val="001860C8"/>
    <w:rsid w:val="001860DB"/>
    <w:rsid w:val="001860F9"/>
    <w:rsid w:val="0018632C"/>
    <w:rsid w:val="00186B07"/>
    <w:rsid w:val="00186C3B"/>
    <w:rsid w:val="00186C55"/>
    <w:rsid w:val="00186CF7"/>
    <w:rsid w:val="00186D6D"/>
    <w:rsid w:val="001871AE"/>
    <w:rsid w:val="00187356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5A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42"/>
    <w:rsid w:val="0019415F"/>
    <w:rsid w:val="00194212"/>
    <w:rsid w:val="001945B4"/>
    <w:rsid w:val="001947CC"/>
    <w:rsid w:val="00194B0B"/>
    <w:rsid w:val="00194B4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5E4F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97ECA"/>
    <w:rsid w:val="001A0A9F"/>
    <w:rsid w:val="001A0BB2"/>
    <w:rsid w:val="001A0D4C"/>
    <w:rsid w:val="001A0ED1"/>
    <w:rsid w:val="001A1071"/>
    <w:rsid w:val="001A110F"/>
    <w:rsid w:val="001A123A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81F"/>
    <w:rsid w:val="001A3F0F"/>
    <w:rsid w:val="001A3FAD"/>
    <w:rsid w:val="001A4008"/>
    <w:rsid w:val="001A4045"/>
    <w:rsid w:val="001A41DF"/>
    <w:rsid w:val="001A47A9"/>
    <w:rsid w:val="001A4952"/>
    <w:rsid w:val="001A4B93"/>
    <w:rsid w:val="001A4BB9"/>
    <w:rsid w:val="001A4F2A"/>
    <w:rsid w:val="001A5084"/>
    <w:rsid w:val="001A5172"/>
    <w:rsid w:val="001A5232"/>
    <w:rsid w:val="001A568D"/>
    <w:rsid w:val="001A5B40"/>
    <w:rsid w:val="001A5CEF"/>
    <w:rsid w:val="001A6020"/>
    <w:rsid w:val="001A60AC"/>
    <w:rsid w:val="001A62E6"/>
    <w:rsid w:val="001A63FE"/>
    <w:rsid w:val="001A66CB"/>
    <w:rsid w:val="001A6818"/>
    <w:rsid w:val="001A6948"/>
    <w:rsid w:val="001A6B16"/>
    <w:rsid w:val="001A6BB2"/>
    <w:rsid w:val="001A6D18"/>
    <w:rsid w:val="001A6E9E"/>
    <w:rsid w:val="001A6F28"/>
    <w:rsid w:val="001A6F5F"/>
    <w:rsid w:val="001A70EA"/>
    <w:rsid w:val="001A7374"/>
    <w:rsid w:val="001A7831"/>
    <w:rsid w:val="001A7A60"/>
    <w:rsid w:val="001A7A8A"/>
    <w:rsid w:val="001A7CB3"/>
    <w:rsid w:val="001B0081"/>
    <w:rsid w:val="001B0101"/>
    <w:rsid w:val="001B016A"/>
    <w:rsid w:val="001B0261"/>
    <w:rsid w:val="001B034C"/>
    <w:rsid w:val="001B03CE"/>
    <w:rsid w:val="001B04FF"/>
    <w:rsid w:val="001B055A"/>
    <w:rsid w:val="001B09CA"/>
    <w:rsid w:val="001B121D"/>
    <w:rsid w:val="001B1301"/>
    <w:rsid w:val="001B13B0"/>
    <w:rsid w:val="001B14DE"/>
    <w:rsid w:val="001B1500"/>
    <w:rsid w:val="001B1574"/>
    <w:rsid w:val="001B185D"/>
    <w:rsid w:val="001B1947"/>
    <w:rsid w:val="001B1A74"/>
    <w:rsid w:val="001B1B37"/>
    <w:rsid w:val="001B1B61"/>
    <w:rsid w:val="001B1D3A"/>
    <w:rsid w:val="001B1DF7"/>
    <w:rsid w:val="001B1FFA"/>
    <w:rsid w:val="001B204D"/>
    <w:rsid w:val="001B20BC"/>
    <w:rsid w:val="001B21A7"/>
    <w:rsid w:val="001B22B4"/>
    <w:rsid w:val="001B23CA"/>
    <w:rsid w:val="001B26B9"/>
    <w:rsid w:val="001B2B33"/>
    <w:rsid w:val="001B2BFC"/>
    <w:rsid w:val="001B2C46"/>
    <w:rsid w:val="001B2EE2"/>
    <w:rsid w:val="001B32F3"/>
    <w:rsid w:val="001B3437"/>
    <w:rsid w:val="001B3493"/>
    <w:rsid w:val="001B3594"/>
    <w:rsid w:val="001B3612"/>
    <w:rsid w:val="001B39C4"/>
    <w:rsid w:val="001B3C41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B88"/>
    <w:rsid w:val="001B4DA9"/>
    <w:rsid w:val="001B4F07"/>
    <w:rsid w:val="001B4FCC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E6"/>
    <w:rsid w:val="001B66F0"/>
    <w:rsid w:val="001B6B19"/>
    <w:rsid w:val="001B6DB8"/>
    <w:rsid w:val="001B71F7"/>
    <w:rsid w:val="001B7360"/>
    <w:rsid w:val="001B7556"/>
    <w:rsid w:val="001B760D"/>
    <w:rsid w:val="001B76E0"/>
    <w:rsid w:val="001B7BC0"/>
    <w:rsid w:val="001B7C6A"/>
    <w:rsid w:val="001B7CAB"/>
    <w:rsid w:val="001C0086"/>
    <w:rsid w:val="001C009C"/>
    <w:rsid w:val="001C01EF"/>
    <w:rsid w:val="001C044E"/>
    <w:rsid w:val="001C08A7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B65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6B6"/>
    <w:rsid w:val="001C4918"/>
    <w:rsid w:val="001C4932"/>
    <w:rsid w:val="001C4DDC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B3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CF9"/>
    <w:rsid w:val="001C7D13"/>
    <w:rsid w:val="001D1150"/>
    <w:rsid w:val="001D13BD"/>
    <w:rsid w:val="001D1441"/>
    <w:rsid w:val="001D1809"/>
    <w:rsid w:val="001D1C34"/>
    <w:rsid w:val="001D1C41"/>
    <w:rsid w:val="001D1E51"/>
    <w:rsid w:val="001D1EC2"/>
    <w:rsid w:val="001D2209"/>
    <w:rsid w:val="001D233C"/>
    <w:rsid w:val="001D24C9"/>
    <w:rsid w:val="001D2763"/>
    <w:rsid w:val="001D2774"/>
    <w:rsid w:val="001D2CBF"/>
    <w:rsid w:val="001D2E9C"/>
    <w:rsid w:val="001D2F3B"/>
    <w:rsid w:val="001D2F81"/>
    <w:rsid w:val="001D3000"/>
    <w:rsid w:val="001D3012"/>
    <w:rsid w:val="001D3154"/>
    <w:rsid w:val="001D32DC"/>
    <w:rsid w:val="001D362E"/>
    <w:rsid w:val="001D3CD5"/>
    <w:rsid w:val="001D3D18"/>
    <w:rsid w:val="001D3E39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801"/>
    <w:rsid w:val="001D596E"/>
    <w:rsid w:val="001D5AAA"/>
    <w:rsid w:val="001D5B4C"/>
    <w:rsid w:val="001D5BBB"/>
    <w:rsid w:val="001D5BDE"/>
    <w:rsid w:val="001D5C74"/>
    <w:rsid w:val="001D5C83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8A7"/>
    <w:rsid w:val="001D790D"/>
    <w:rsid w:val="001D7943"/>
    <w:rsid w:val="001D7C27"/>
    <w:rsid w:val="001D7E37"/>
    <w:rsid w:val="001D7F12"/>
    <w:rsid w:val="001E0140"/>
    <w:rsid w:val="001E0326"/>
    <w:rsid w:val="001E0369"/>
    <w:rsid w:val="001E0473"/>
    <w:rsid w:val="001E066E"/>
    <w:rsid w:val="001E0764"/>
    <w:rsid w:val="001E0B57"/>
    <w:rsid w:val="001E0DEC"/>
    <w:rsid w:val="001E0E92"/>
    <w:rsid w:val="001E0F03"/>
    <w:rsid w:val="001E14A6"/>
    <w:rsid w:val="001E18DB"/>
    <w:rsid w:val="001E1B42"/>
    <w:rsid w:val="001E1B48"/>
    <w:rsid w:val="001E1C5C"/>
    <w:rsid w:val="001E1D5A"/>
    <w:rsid w:val="001E2483"/>
    <w:rsid w:val="001E24AC"/>
    <w:rsid w:val="001E260A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BB7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013"/>
    <w:rsid w:val="001E6169"/>
    <w:rsid w:val="001E63EF"/>
    <w:rsid w:val="001E67F9"/>
    <w:rsid w:val="001E687B"/>
    <w:rsid w:val="001E6D27"/>
    <w:rsid w:val="001E6D4A"/>
    <w:rsid w:val="001E746B"/>
    <w:rsid w:val="001E7522"/>
    <w:rsid w:val="001E75C7"/>
    <w:rsid w:val="001E7651"/>
    <w:rsid w:val="001E79F5"/>
    <w:rsid w:val="001E7F9F"/>
    <w:rsid w:val="001F007E"/>
    <w:rsid w:val="001F025E"/>
    <w:rsid w:val="001F026A"/>
    <w:rsid w:val="001F02BF"/>
    <w:rsid w:val="001F040E"/>
    <w:rsid w:val="001F08A0"/>
    <w:rsid w:val="001F08ED"/>
    <w:rsid w:val="001F0953"/>
    <w:rsid w:val="001F0B6E"/>
    <w:rsid w:val="001F0D56"/>
    <w:rsid w:val="001F1127"/>
    <w:rsid w:val="001F1170"/>
    <w:rsid w:val="001F1385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385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4D16"/>
    <w:rsid w:val="001F4D57"/>
    <w:rsid w:val="001F5057"/>
    <w:rsid w:val="001F5146"/>
    <w:rsid w:val="001F517B"/>
    <w:rsid w:val="001F52C7"/>
    <w:rsid w:val="001F57C4"/>
    <w:rsid w:val="001F58EB"/>
    <w:rsid w:val="001F59AD"/>
    <w:rsid w:val="001F5C19"/>
    <w:rsid w:val="001F66C7"/>
    <w:rsid w:val="001F6750"/>
    <w:rsid w:val="001F6883"/>
    <w:rsid w:val="001F6A6A"/>
    <w:rsid w:val="001F6F33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B0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0FB"/>
    <w:rsid w:val="002024EE"/>
    <w:rsid w:val="0020271B"/>
    <w:rsid w:val="002027B5"/>
    <w:rsid w:val="00202890"/>
    <w:rsid w:val="00202A50"/>
    <w:rsid w:val="00202EA2"/>
    <w:rsid w:val="00203149"/>
    <w:rsid w:val="00203A36"/>
    <w:rsid w:val="00203B32"/>
    <w:rsid w:val="00203CC7"/>
    <w:rsid w:val="0020471C"/>
    <w:rsid w:val="0020492C"/>
    <w:rsid w:val="00204AB6"/>
    <w:rsid w:val="00204C57"/>
    <w:rsid w:val="00204DD6"/>
    <w:rsid w:val="00204E8E"/>
    <w:rsid w:val="00204EA7"/>
    <w:rsid w:val="00204F11"/>
    <w:rsid w:val="00204F6D"/>
    <w:rsid w:val="00205060"/>
    <w:rsid w:val="0020578A"/>
    <w:rsid w:val="00205B82"/>
    <w:rsid w:val="00205E0F"/>
    <w:rsid w:val="00205FB0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1D3"/>
    <w:rsid w:val="002125C1"/>
    <w:rsid w:val="00213170"/>
    <w:rsid w:val="00213323"/>
    <w:rsid w:val="002133DC"/>
    <w:rsid w:val="0021354B"/>
    <w:rsid w:val="00213610"/>
    <w:rsid w:val="00213914"/>
    <w:rsid w:val="00213C2D"/>
    <w:rsid w:val="00213F7A"/>
    <w:rsid w:val="00213FB7"/>
    <w:rsid w:val="00214110"/>
    <w:rsid w:val="002144D4"/>
    <w:rsid w:val="002147FE"/>
    <w:rsid w:val="0021491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411"/>
    <w:rsid w:val="00217700"/>
    <w:rsid w:val="00217783"/>
    <w:rsid w:val="002178E9"/>
    <w:rsid w:val="00217B43"/>
    <w:rsid w:val="00217C02"/>
    <w:rsid w:val="00217EF2"/>
    <w:rsid w:val="00217F27"/>
    <w:rsid w:val="0022016E"/>
    <w:rsid w:val="002203A3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C63"/>
    <w:rsid w:val="00222FDA"/>
    <w:rsid w:val="00223400"/>
    <w:rsid w:val="00223450"/>
    <w:rsid w:val="00223913"/>
    <w:rsid w:val="00223A96"/>
    <w:rsid w:val="00224141"/>
    <w:rsid w:val="00224307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5D6"/>
    <w:rsid w:val="00226720"/>
    <w:rsid w:val="00226B9B"/>
    <w:rsid w:val="00226CF1"/>
    <w:rsid w:val="002270BC"/>
    <w:rsid w:val="00227388"/>
    <w:rsid w:val="00227570"/>
    <w:rsid w:val="00227886"/>
    <w:rsid w:val="00227A19"/>
    <w:rsid w:val="00227A59"/>
    <w:rsid w:val="00227A76"/>
    <w:rsid w:val="00227CDC"/>
    <w:rsid w:val="002300C8"/>
    <w:rsid w:val="00230137"/>
    <w:rsid w:val="00230490"/>
    <w:rsid w:val="0023073F"/>
    <w:rsid w:val="00230765"/>
    <w:rsid w:val="00230976"/>
    <w:rsid w:val="00230A04"/>
    <w:rsid w:val="00230C93"/>
    <w:rsid w:val="00230CDB"/>
    <w:rsid w:val="00231211"/>
    <w:rsid w:val="00231296"/>
    <w:rsid w:val="0023130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16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3F67"/>
    <w:rsid w:val="0023431C"/>
    <w:rsid w:val="002344EE"/>
    <w:rsid w:val="00234A9B"/>
    <w:rsid w:val="00234CDA"/>
    <w:rsid w:val="00234CF6"/>
    <w:rsid w:val="00234D12"/>
    <w:rsid w:val="00234EAF"/>
    <w:rsid w:val="00234FBA"/>
    <w:rsid w:val="00235606"/>
    <w:rsid w:val="0023570C"/>
    <w:rsid w:val="002357DB"/>
    <w:rsid w:val="00235829"/>
    <w:rsid w:val="00235A5B"/>
    <w:rsid w:val="00235A68"/>
    <w:rsid w:val="00235D64"/>
    <w:rsid w:val="00235D78"/>
    <w:rsid w:val="00236038"/>
    <w:rsid w:val="0023611F"/>
    <w:rsid w:val="002362A1"/>
    <w:rsid w:val="0023632C"/>
    <w:rsid w:val="00236350"/>
    <w:rsid w:val="002364E9"/>
    <w:rsid w:val="00236874"/>
    <w:rsid w:val="00236ACB"/>
    <w:rsid w:val="00236B22"/>
    <w:rsid w:val="00236B36"/>
    <w:rsid w:val="00236B6E"/>
    <w:rsid w:val="00236C4E"/>
    <w:rsid w:val="00236FAF"/>
    <w:rsid w:val="00236FEC"/>
    <w:rsid w:val="00237137"/>
    <w:rsid w:val="002371CF"/>
    <w:rsid w:val="002372E1"/>
    <w:rsid w:val="002373A4"/>
    <w:rsid w:val="002376C2"/>
    <w:rsid w:val="002378C6"/>
    <w:rsid w:val="0024007E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C52"/>
    <w:rsid w:val="00241F34"/>
    <w:rsid w:val="00241F75"/>
    <w:rsid w:val="00242058"/>
    <w:rsid w:val="0024206F"/>
    <w:rsid w:val="0024211A"/>
    <w:rsid w:val="00242446"/>
    <w:rsid w:val="002426C6"/>
    <w:rsid w:val="00242DBA"/>
    <w:rsid w:val="002433AD"/>
    <w:rsid w:val="0024392C"/>
    <w:rsid w:val="00244005"/>
    <w:rsid w:val="00244252"/>
    <w:rsid w:val="002443E1"/>
    <w:rsid w:val="002445C2"/>
    <w:rsid w:val="00244701"/>
    <w:rsid w:val="0024474B"/>
    <w:rsid w:val="00244992"/>
    <w:rsid w:val="002449DE"/>
    <w:rsid w:val="00244AFB"/>
    <w:rsid w:val="00244EF2"/>
    <w:rsid w:val="00244F60"/>
    <w:rsid w:val="00245499"/>
    <w:rsid w:val="002454B6"/>
    <w:rsid w:val="0024564B"/>
    <w:rsid w:val="0024576A"/>
    <w:rsid w:val="0024592A"/>
    <w:rsid w:val="00245A8E"/>
    <w:rsid w:val="00245ABB"/>
    <w:rsid w:val="00245D2E"/>
    <w:rsid w:val="00245FDF"/>
    <w:rsid w:val="00246099"/>
    <w:rsid w:val="00246CF7"/>
    <w:rsid w:val="00247232"/>
    <w:rsid w:val="00247677"/>
    <w:rsid w:val="002476AB"/>
    <w:rsid w:val="00247822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0D59"/>
    <w:rsid w:val="00250DE8"/>
    <w:rsid w:val="00251020"/>
    <w:rsid w:val="00251348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2D1C"/>
    <w:rsid w:val="002531FC"/>
    <w:rsid w:val="0025356D"/>
    <w:rsid w:val="00253844"/>
    <w:rsid w:val="00253AC4"/>
    <w:rsid w:val="00253AC7"/>
    <w:rsid w:val="00253D54"/>
    <w:rsid w:val="002540BE"/>
    <w:rsid w:val="002543D2"/>
    <w:rsid w:val="00254449"/>
    <w:rsid w:val="0025469C"/>
    <w:rsid w:val="00254CDF"/>
    <w:rsid w:val="00254D35"/>
    <w:rsid w:val="00255119"/>
    <w:rsid w:val="00255223"/>
    <w:rsid w:val="00255285"/>
    <w:rsid w:val="002553F6"/>
    <w:rsid w:val="0025549E"/>
    <w:rsid w:val="00255577"/>
    <w:rsid w:val="0025561E"/>
    <w:rsid w:val="00255AA5"/>
    <w:rsid w:val="00255E38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B97"/>
    <w:rsid w:val="00260F2B"/>
    <w:rsid w:val="0026101D"/>
    <w:rsid w:val="002611EA"/>
    <w:rsid w:val="002614A4"/>
    <w:rsid w:val="0026196E"/>
    <w:rsid w:val="00261C0E"/>
    <w:rsid w:val="00261C68"/>
    <w:rsid w:val="00262179"/>
    <w:rsid w:val="002625C8"/>
    <w:rsid w:val="002626FC"/>
    <w:rsid w:val="00262921"/>
    <w:rsid w:val="00262B12"/>
    <w:rsid w:val="00262D7A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386"/>
    <w:rsid w:val="002647D0"/>
    <w:rsid w:val="00264A6E"/>
    <w:rsid w:val="00264BEA"/>
    <w:rsid w:val="00264C5F"/>
    <w:rsid w:val="00264F50"/>
    <w:rsid w:val="00264FF9"/>
    <w:rsid w:val="0026518F"/>
    <w:rsid w:val="002652FB"/>
    <w:rsid w:val="00265354"/>
    <w:rsid w:val="00265472"/>
    <w:rsid w:val="002654E3"/>
    <w:rsid w:val="002655EB"/>
    <w:rsid w:val="00265650"/>
    <w:rsid w:val="00265663"/>
    <w:rsid w:val="002658EF"/>
    <w:rsid w:val="00265B62"/>
    <w:rsid w:val="00265BF4"/>
    <w:rsid w:val="00266198"/>
    <w:rsid w:val="00266620"/>
    <w:rsid w:val="0026673B"/>
    <w:rsid w:val="002668AC"/>
    <w:rsid w:val="002669AC"/>
    <w:rsid w:val="00266A62"/>
    <w:rsid w:val="00266AEE"/>
    <w:rsid w:val="00266B78"/>
    <w:rsid w:val="00266D22"/>
    <w:rsid w:val="0026703F"/>
    <w:rsid w:val="002670DB"/>
    <w:rsid w:val="002673D0"/>
    <w:rsid w:val="00267458"/>
    <w:rsid w:val="002675D0"/>
    <w:rsid w:val="00267652"/>
    <w:rsid w:val="002676F5"/>
    <w:rsid w:val="002702A2"/>
    <w:rsid w:val="00270529"/>
    <w:rsid w:val="00270843"/>
    <w:rsid w:val="00270A29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366"/>
    <w:rsid w:val="00274581"/>
    <w:rsid w:val="002745CD"/>
    <w:rsid w:val="002746C8"/>
    <w:rsid w:val="00274C16"/>
    <w:rsid w:val="00274DB7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C9"/>
    <w:rsid w:val="002778F2"/>
    <w:rsid w:val="00277B64"/>
    <w:rsid w:val="00277C6A"/>
    <w:rsid w:val="00277D9A"/>
    <w:rsid w:val="0028018D"/>
    <w:rsid w:val="0028023F"/>
    <w:rsid w:val="0028033B"/>
    <w:rsid w:val="00280563"/>
    <w:rsid w:val="00280733"/>
    <w:rsid w:val="00280847"/>
    <w:rsid w:val="00280A72"/>
    <w:rsid w:val="00280D38"/>
    <w:rsid w:val="00280D98"/>
    <w:rsid w:val="00280F69"/>
    <w:rsid w:val="0028124C"/>
    <w:rsid w:val="00281306"/>
    <w:rsid w:val="00281404"/>
    <w:rsid w:val="002818F9"/>
    <w:rsid w:val="00281DDA"/>
    <w:rsid w:val="00281FC1"/>
    <w:rsid w:val="00282186"/>
    <w:rsid w:val="002823FB"/>
    <w:rsid w:val="00282476"/>
    <w:rsid w:val="002825BA"/>
    <w:rsid w:val="00282684"/>
    <w:rsid w:val="00282710"/>
    <w:rsid w:val="0028274D"/>
    <w:rsid w:val="00282783"/>
    <w:rsid w:val="00282811"/>
    <w:rsid w:val="00282B75"/>
    <w:rsid w:val="00282E99"/>
    <w:rsid w:val="002830FE"/>
    <w:rsid w:val="00283197"/>
    <w:rsid w:val="002831A4"/>
    <w:rsid w:val="002831DC"/>
    <w:rsid w:val="0028331B"/>
    <w:rsid w:val="002834AD"/>
    <w:rsid w:val="0028375B"/>
    <w:rsid w:val="00283E27"/>
    <w:rsid w:val="0028406D"/>
    <w:rsid w:val="00284081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471"/>
    <w:rsid w:val="00286580"/>
    <w:rsid w:val="002866A3"/>
    <w:rsid w:val="002866FF"/>
    <w:rsid w:val="00286A6D"/>
    <w:rsid w:val="00286C26"/>
    <w:rsid w:val="00286C7E"/>
    <w:rsid w:val="00286CA7"/>
    <w:rsid w:val="00287183"/>
    <w:rsid w:val="002871F6"/>
    <w:rsid w:val="0028725A"/>
    <w:rsid w:val="002872C0"/>
    <w:rsid w:val="00287A70"/>
    <w:rsid w:val="00287B37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17A"/>
    <w:rsid w:val="002921B7"/>
    <w:rsid w:val="00292318"/>
    <w:rsid w:val="002924EE"/>
    <w:rsid w:val="00292C35"/>
    <w:rsid w:val="00292D10"/>
    <w:rsid w:val="002931F4"/>
    <w:rsid w:val="00293336"/>
    <w:rsid w:val="0029333F"/>
    <w:rsid w:val="00293695"/>
    <w:rsid w:val="002939D8"/>
    <w:rsid w:val="00293AD8"/>
    <w:rsid w:val="00293CD4"/>
    <w:rsid w:val="00293F54"/>
    <w:rsid w:val="00293FCD"/>
    <w:rsid w:val="002940C2"/>
    <w:rsid w:val="00294173"/>
    <w:rsid w:val="00294384"/>
    <w:rsid w:val="002948E2"/>
    <w:rsid w:val="00294C4E"/>
    <w:rsid w:val="00294FC7"/>
    <w:rsid w:val="002950B8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A"/>
    <w:rsid w:val="002966DE"/>
    <w:rsid w:val="002967A1"/>
    <w:rsid w:val="00296CC7"/>
    <w:rsid w:val="00296CE9"/>
    <w:rsid w:val="00296FA5"/>
    <w:rsid w:val="00296FC2"/>
    <w:rsid w:val="00297073"/>
    <w:rsid w:val="0029714F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0F37"/>
    <w:rsid w:val="002A17B7"/>
    <w:rsid w:val="002A1851"/>
    <w:rsid w:val="002A18EC"/>
    <w:rsid w:val="002A1906"/>
    <w:rsid w:val="002A19D4"/>
    <w:rsid w:val="002A1CAC"/>
    <w:rsid w:val="002A1DF4"/>
    <w:rsid w:val="002A1EE5"/>
    <w:rsid w:val="002A201A"/>
    <w:rsid w:val="002A249A"/>
    <w:rsid w:val="002A257D"/>
    <w:rsid w:val="002A266B"/>
    <w:rsid w:val="002A2E46"/>
    <w:rsid w:val="002A2F32"/>
    <w:rsid w:val="002A2FCA"/>
    <w:rsid w:val="002A33F5"/>
    <w:rsid w:val="002A3909"/>
    <w:rsid w:val="002A39FC"/>
    <w:rsid w:val="002A3AF5"/>
    <w:rsid w:val="002A3F88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2D8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44E"/>
    <w:rsid w:val="002A66C9"/>
    <w:rsid w:val="002A69EE"/>
    <w:rsid w:val="002A6F84"/>
    <w:rsid w:val="002A6FE1"/>
    <w:rsid w:val="002A7243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0E69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31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DA"/>
    <w:rsid w:val="002B49E9"/>
    <w:rsid w:val="002B4CBF"/>
    <w:rsid w:val="002B5400"/>
    <w:rsid w:val="002B5489"/>
    <w:rsid w:val="002B5A02"/>
    <w:rsid w:val="002B5B22"/>
    <w:rsid w:val="002B5D20"/>
    <w:rsid w:val="002B6131"/>
    <w:rsid w:val="002B6295"/>
    <w:rsid w:val="002B6943"/>
    <w:rsid w:val="002B6AF6"/>
    <w:rsid w:val="002B6BCB"/>
    <w:rsid w:val="002B6C59"/>
    <w:rsid w:val="002B6FC4"/>
    <w:rsid w:val="002B71F3"/>
    <w:rsid w:val="002B71F9"/>
    <w:rsid w:val="002B7293"/>
    <w:rsid w:val="002B73C3"/>
    <w:rsid w:val="002B7403"/>
    <w:rsid w:val="002B7679"/>
    <w:rsid w:val="002B7781"/>
    <w:rsid w:val="002B7893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BAD"/>
    <w:rsid w:val="002C1C3D"/>
    <w:rsid w:val="002C1D7C"/>
    <w:rsid w:val="002C2076"/>
    <w:rsid w:val="002C2418"/>
    <w:rsid w:val="002C2461"/>
    <w:rsid w:val="002C26F7"/>
    <w:rsid w:val="002C27BC"/>
    <w:rsid w:val="002C29C0"/>
    <w:rsid w:val="002C2AC0"/>
    <w:rsid w:val="002C2CD1"/>
    <w:rsid w:val="002C2EEB"/>
    <w:rsid w:val="002C2F8E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3AE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5DC0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BDD"/>
    <w:rsid w:val="002D0EB4"/>
    <w:rsid w:val="002D11C8"/>
    <w:rsid w:val="002D1277"/>
    <w:rsid w:val="002D1BBD"/>
    <w:rsid w:val="002D1C5C"/>
    <w:rsid w:val="002D1CCA"/>
    <w:rsid w:val="002D1CCC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07"/>
    <w:rsid w:val="002D426A"/>
    <w:rsid w:val="002D4540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5F1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2E2E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88"/>
    <w:rsid w:val="002E489B"/>
    <w:rsid w:val="002E4A47"/>
    <w:rsid w:val="002E4B37"/>
    <w:rsid w:val="002E4B57"/>
    <w:rsid w:val="002E4D96"/>
    <w:rsid w:val="002E4F50"/>
    <w:rsid w:val="002E513F"/>
    <w:rsid w:val="002E5195"/>
    <w:rsid w:val="002E519B"/>
    <w:rsid w:val="002E62D0"/>
    <w:rsid w:val="002E63A6"/>
    <w:rsid w:val="002E63CE"/>
    <w:rsid w:val="002E650C"/>
    <w:rsid w:val="002E6538"/>
    <w:rsid w:val="002E68AF"/>
    <w:rsid w:val="002E69A9"/>
    <w:rsid w:val="002E69CC"/>
    <w:rsid w:val="002E6A8A"/>
    <w:rsid w:val="002E6C89"/>
    <w:rsid w:val="002E6D1D"/>
    <w:rsid w:val="002E6DD5"/>
    <w:rsid w:val="002E6E7D"/>
    <w:rsid w:val="002E70BE"/>
    <w:rsid w:val="002E70EA"/>
    <w:rsid w:val="002E7314"/>
    <w:rsid w:val="002E73B8"/>
    <w:rsid w:val="002E7637"/>
    <w:rsid w:val="002E784C"/>
    <w:rsid w:val="002E7A34"/>
    <w:rsid w:val="002E7AD7"/>
    <w:rsid w:val="002E7B59"/>
    <w:rsid w:val="002E7D4E"/>
    <w:rsid w:val="002E7EBC"/>
    <w:rsid w:val="002F00F9"/>
    <w:rsid w:val="002F018C"/>
    <w:rsid w:val="002F01B7"/>
    <w:rsid w:val="002F01E6"/>
    <w:rsid w:val="002F03D2"/>
    <w:rsid w:val="002F041E"/>
    <w:rsid w:val="002F050C"/>
    <w:rsid w:val="002F08A0"/>
    <w:rsid w:val="002F09D6"/>
    <w:rsid w:val="002F0BD5"/>
    <w:rsid w:val="002F0C41"/>
    <w:rsid w:val="002F0D3B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1F0F"/>
    <w:rsid w:val="002F20E9"/>
    <w:rsid w:val="002F2707"/>
    <w:rsid w:val="002F2B2B"/>
    <w:rsid w:val="002F2C1F"/>
    <w:rsid w:val="002F2F1A"/>
    <w:rsid w:val="002F3102"/>
    <w:rsid w:val="002F3337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4C"/>
    <w:rsid w:val="002F42CE"/>
    <w:rsid w:val="002F45E3"/>
    <w:rsid w:val="002F45F3"/>
    <w:rsid w:val="002F47D9"/>
    <w:rsid w:val="002F48B4"/>
    <w:rsid w:val="002F4B0F"/>
    <w:rsid w:val="002F5001"/>
    <w:rsid w:val="002F548D"/>
    <w:rsid w:val="002F5942"/>
    <w:rsid w:val="002F615A"/>
    <w:rsid w:val="002F61FD"/>
    <w:rsid w:val="002F6210"/>
    <w:rsid w:val="002F6238"/>
    <w:rsid w:val="002F64A6"/>
    <w:rsid w:val="002F652E"/>
    <w:rsid w:val="002F6677"/>
    <w:rsid w:val="002F673A"/>
    <w:rsid w:val="002F6A29"/>
    <w:rsid w:val="002F6AB5"/>
    <w:rsid w:val="002F6D83"/>
    <w:rsid w:val="002F6FB7"/>
    <w:rsid w:val="002F7024"/>
    <w:rsid w:val="002F7062"/>
    <w:rsid w:val="002F7287"/>
    <w:rsid w:val="002F7344"/>
    <w:rsid w:val="002F7562"/>
    <w:rsid w:val="002F7A31"/>
    <w:rsid w:val="002F7C49"/>
    <w:rsid w:val="002F7CF5"/>
    <w:rsid w:val="002F7DA6"/>
    <w:rsid w:val="002F7F39"/>
    <w:rsid w:val="003004B4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63A"/>
    <w:rsid w:val="003017DA"/>
    <w:rsid w:val="003017EA"/>
    <w:rsid w:val="0030180B"/>
    <w:rsid w:val="00301846"/>
    <w:rsid w:val="00301888"/>
    <w:rsid w:val="00301899"/>
    <w:rsid w:val="00301B34"/>
    <w:rsid w:val="00301BC7"/>
    <w:rsid w:val="00301C95"/>
    <w:rsid w:val="00301D2B"/>
    <w:rsid w:val="00302465"/>
    <w:rsid w:val="003027D0"/>
    <w:rsid w:val="00302F00"/>
    <w:rsid w:val="0030305F"/>
    <w:rsid w:val="003030FB"/>
    <w:rsid w:val="003031E0"/>
    <w:rsid w:val="003034F1"/>
    <w:rsid w:val="003036F3"/>
    <w:rsid w:val="00303B45"/>
    <w:rsid w:val="00303C2B"/>
    <w:rsid w:val="00303D4B"/>
    <w:rsid w:val="00303E7C"/>
    <w:rsid w:val="00304000"/>
    <w:rsid w:val="00304679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4C5"/>
    <w:rsid w:val="00306540"/>
    <w:rsid w:val="0030660B"/>
    <w:rsid w:val="00306616"/>
    <w:rsid w:val="00306904"/>
    <w:rsid w:val="00306936"/>
    <w:rsid w:val="00306E30"/>
    <w:rsid w:val="003072C2"/>
    <w:rsid w:val="003073DD"/>
    <w:rsid w:val="00307926"/>
    <w:rsid w:val="003079B8"/>
    <w:rsid w:val="00307A76"/>
    <w:rsid w:val="00307F3A"/>
    <w:rsid w:val="003104C4"/>
    <w:rsid w:val="003106F3"/>
    <w:rsid w:val="00310720"/>
    <w:rsid w:val="0031087A"/>
    <w:rsid w:val="00310963"/>
    <w:rsid w:val="00310987"/>
    <w:rsid w:val="00310AD2"/>
    <w:rsid w:val="00310BE8"/>
    <w:rsid w:val="0031116B"/>
    <w:rsid w:val="003113F1"/>
    <w:rsid w:val="00311402"/>
    <w:rsid w:val="00311501"/>
    <w:rsid w:val="003117A1"/>
    <w:rsid w:val="003117A3"/>
    <w:rsid w:val="00311907"/>
    <w:rsid w:val="00311ACD"/>
    <w:rsid w:val="00311CE3"/>
    <w:rsid w:val="00311D92"/>
    <w:rsid w:val="00311FE3"/>
    <w:rsid w:val="00312007"/>
    <w:rsid w:val="0031203A"/>
    <w:rsid w:val="003121A1"/>
    <w:rsid w:val="0031244A"/>
    <w:rsid w:val="0031280F"/>
    <w:rsid w:val="00312912"/>
    <w:rsid w:val="003129A7"/>
    <w:rsid w:val="00312A46"/>
    <w:rsid w:val="00312FA3"/>
    <w:rsid w:val="00312FB1"/>
    <w:rsid w:val="0031322A"/>
    <w:rsid w:val="00313826"/>
    <w:rsid w:val="00313854"/>
    <w:rsid w:val="00313B42"/>
    <w:rsid w:val="00313BDC"/>
    <w:rsid w:val="00313BED"/>
    <w:rsid w:val="00313D06"/>
    <w:rsid w:val="00313D65"/>
    <w:rsid w:val="00313DBD"/>
    <w:rsid w:val="00313E0B"/>
    <w:rsid w:val="003141C6"/>
    <w:rsid w:val="00314327"/>
    <w:rsid w:val="003144C0"/>
    <w:rsid w:val="003144DD"/>
    <w:rsid w:val="003148E6"/>
    <w:rsid w:val="00314B8C"/>
    <w:rsid w:val="00314D93"/>
    <w:rsid w:val="00314E8F"/>
    <w:rsid w:val="003152A7"/>
    <w:rsid w:val="003157FF"/>
    <w:rsid w:val="00315A4B"/>
    <w:rsid w:val="00315E57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ACF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8DB"/>
    <w:rsid w:val="00317E16"/>
    <w:rsid w:val="0032011C"/>
    <w:rsid w:val="00320291"/>
    <w:rsid w:val="00320372"/>
    <w:rsid w:val="00320472"/>
    <w:rsid w:val="0032052A"/>
    <w:rsid w:val="00320708"/>
    <w:rsid w:val="0032071B"/>
    <w:rsid w:val="003207A1"/>
    <w:rsid w:val="003207AA"/>
    <w:rsid w:val="0032095B"/>
    <w:rsid w:val="00320B9D"/>
    <w:rsid w:val="00320CF6"/>
    <w:rsid w:val="00320D41"/>
    <w:rsid w:val="00320E2D"/>
    <w:rsid w:val="00321013"/>
    <w:rsid w:val="003215F4"/>
    <w:rsid w:val="003217EE"/>
    <w:rsid w:val="0032199F"/>
    <w:rsid w:val="00321A46"/>
    <w:rsid w:val="00321AD1"/>
    <w:rsid w:val="00321B53"/>
    <w:rsid w:val="00321F81"/>
    <w:rsid w:val="00321F9F"/>
    <w:rsid w:val="00322099"/>
    <w:rsid w:val="003220E1"/>
    <w:rsid w:val="003224A6"/>
    <w:rsid w:val="0032258C"/>
    <w:rsid w:val="003226B4"/>
    <w:rsid w:val="003227B9"/>
    <w:rsid w:val="00322A4F"/>
    <w:rsid w:val="00322BA0"/>
    <w:rsid w:val="003230CD"/>
    <w:rsid w:val="00323749"/>
    <w:rsid w:val="00323895"/>
    <w:rsid w:val="003238ED"/>
    <w:rsid w:val="00323B11"/>
    <w:rsid w:val="00323BEF"/>
    <w:rsid w:val="003243F5"/>
    <w:rsid w:val="003244A3"/>
    <w:rsid w:val="003244CA"/>
    <w:rsid w:val="00324541"/>
    <w:rsid w:val="0032493B"/>
    <w:rsid w:val="00324974"/>
    <w:rsid w:val="003249B3"/>
    <w:rsid w:val="003249D7"/>
    <w:rsid w:val="00324C37"/>
    <w:rsid w:val="00324DBC"/>
    <w:rsid w:val="00324E1B"/>
    <w:rsid w:val="003251B1"/>
    <w:rsid w:val="00325349"/>
    <w:rsid w:val="003255DC"/>
    <w:rsid w:val="003256BC"/>
    <w:rsid w:val="00325786"/>
    <w:rsid w:val="0032594F"/>
    <w:rsid w:val="0032623E"/>
    <w:rsid w:val="00326692"/>
    <w:rsid w:val="003268FC"/>
    <w:rsid w:val="00326DDD"/>
    <w:rsid w:val="00326E15"/>
    <w:rsid w:val="00326F9B"/>
    <w:rsid w:val="0032710D"/>
    <w:rsid w:val="00327245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C69"/>
    <w:rsid w:val="00330F60"/>
    <w:rsid w:val="0033107C"/>
    <w:rsid w:val="003313AA"/>
    <w:rsid w:val="003315D5"/>
    <w:rsid w:val="00331ABA"/>
    <w:rsid w:val="00331AEA"/>
    <w:rsid w:val="00331BBF"/>
    <w:rsid w:val="00331BCE"/>
    <w:rsid w:val="00331C44"/>
    <w:rsid w:val="00331EF8"/>
    <w:rsid w:val="003321AA"/>
    <w:rsid w:val="0033229B"/>
    <w:rsid w:val="00332570"/>
    <w:rsid w:val="0033272F"/>
    <w:rsid w:val="00332789"/>
    <w:rsid w:val="00332898"/>
    <w:rsid w:val="00332971"/>
    <w:rsid w:val="00332BF9"/>
    <w:rsid w:val="00332D7D"/>
    <w:rsid w:val="00332DDE"/>
    <w:rsid w:val="0033327A"/>
    <w:rsid w:val="003332C8"/>
    <w:rsid w:val="003336E5"/>
    <w:rsid w:val="003338B3"/>
    <w:rsid w:val="00333B32"/>
    <w:rsid w:val="00333E3D"/>
    <w:rsid w:val="00334021"/>
    <w:rsid w:val="003340FF"/>
    <w:rsid w:val="00334619"/>
    <w:rsid w:val="003346AD"/>
    <w:rsid w:val="00334798"/>
    <w:rsid w:val="00334A68"/>
    <w:rsid w:val="00334A7B"/>
    <w:rsid w:val="00334AE8"/>
    <w:rsid w:val="00334E54"/>
    <w:rsid w:val="00334F50"/>
    <w:rsid w:val="0033502E"/>
    <w:rsid w:val="0033515B"/>
    <w:rsid w:val="00335461"/>
    <w:rsid w:val="0033566D"/>
    <w:rsid w:val="003356D6"/>
    <w:rsid w:val="00335B79"/>
    <w:rsid w:val="00335DC5"/>
    <w:rsid w:val="00335F1F"/>
    <w:rsid w:val="0033623F"/>
    <w:rsid w:val="0033624B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30"/>
    <w:rsid w:val="0033776E"/>
    <w:rsid w:val="003378A9"/>
    <w:rsid w:val="003378AA"/>
    <w:rsid w:val="0033793F"/>
    <w:rsid w:val="00337A68"/>
    <w:rsid w:val="00337B4A"/>
    <w:rsid w:val="00337B71"/>
    <w:rsid w:val="00340053"/>
    <w:rsid w:val="00340493"/>
    <w:rsid w:val="003405B3"/>
    <w:rsid w:val="003405C2"/>
    <w:rsid w:val="00340652"/>
    <w:rsid w:val="0034069F"/>
    <w:rsid w:val="00340885"/>
    <w:rsid w:val="00340994"/>
    <w:rsid w:val="00340AAC"/>
    <w:rsid w:val="00340B7E"/>
    <w:rsid w:val="00340D11"/>
    <w:rsid w:val="00340E60"/>
    <w:rsid w:val="0034105C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74D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675"/>
    <w:rsid w:val="00343D33"/>
    <w:rsid w:val="00343F16"/>
    <w:rsid w:val="00343FC6"/>
    <w:rsid w:val="00344140"/>
    <w:rsid w:val="003441FF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9A"/>
    <w:rsid w:val="003459A5"/>
    <w:rsid w:val="00345BEE"/>
    <w:rsid w:val="00345C1F"/>
    <w:rsid w:val="00345DD7"/>
    <w:rsid w:val="00345E15"/>
    <w:rsid w:val="00346007"/>
    <w:rsid w:val="0034632B"/>
    <w:rsid w:val="003463F2"/>
    <w:rsid w:val="003465A1"/>
    <w:rsid w:val="0034675F"/>
    <w:rsid w:val="00346DBE"/>
    <w:rsid w:val="00346F7C"/>
    <w:rsid w:val="00346FF6"/>
    <w:rsid w:val="00347292"/>
    <w:rsid w:val="00347443"/>
    <w:rsid w:val="00347453"/>
    <w:rsid w:val="003475BE"/>
    <w:rsid w:val="003475FA"/>
    <w:rsid w:val="00347701"/>
    <w:rsid w:val="00347AD7"/>
    <w:rsid w:val="00347BF8"/>
    <w:rsid w:val="00347C19"/>
    <w:rsid w:val="00347DCB"/>
    <w:rsid w:val="0035003E"/>
    <w:rsid w:val="0035005A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E48"/>
    <w:rsid w:val="00351F25"/>
    <w:rsid w:val="003522CA"/>
    <w:rsid w:val="003522EE"/>
    <w:rsid w:val="003524AA"/>
    <w:rsid w:val="00352647"/>
    <w:rsid w:val="00352851"/>
    <w:rsid w:val="003529A3"/>
    <w:rsid w:val="00352EE5"/>
    <w:rsid w:val="00352F17"/>
    <w:rsid w:val="00352F6E"/>
    <w:rsid w:val="00353061"/>
    <w:rsid w:val="0035309E"/>
    <w:rsid w:val="00353290"/>
    <w:rsid w:val="0035335A"/>
    <w:rsid w:val="00353442"/>
    <w:rsid w:val="00353500"/>
    <w:rsid w:val="003538A4"/>
    <w:rsid w:val="00353B6D"/>
    <w:rsid w:val="0035438F"/>
    <w:rsid w:val="0035440C"/>
    <w:rsid w:val="00354F6F"/>
    <w:rsid w:val="0035513E"/>
    <w:rsid w:val="00355270"/>
    <w:rsid w:val="00355357"/>
    <w:rsid w:val="0035574C"/>
    <w:rsid w:val="00355993"/>
    <w:rsid w:val="00355A8F"/>
    <w:rsid w:val="00355AA0"/>
    <w:rsid w:val="00355DA8"/>
    <w:rsid w:val="00355E4F"/>
    <w:rsid w:val="00356018"/>
    <w:rsid w:val="00356345"/>
    <w:rsid w:val="003563AF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B5"/>
    <w:rsid w:val="00360FC4"/>
    <w:rsid w:val="00361746"/>
    <w:rsid w:val="0036183E"/>
    <w:rsid w:val="0036199E"/>
    <w:rsid w:val="00361DC5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EC"/>
    <w:rsid w:val="00362DF5"/>
    <w:rsid w:val="00362EF6"/>
    <w:rsid w:val="00362FC5"/>
    <w:rsid w:val="00363096"/>
    <w:rsid w:val="003631CC"/>
    <w:rsid w:val="0036328E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4DC"/>
    <w:rsid w:val="0036472D"/>
    <w:rsid w:val="00364A00"/>
    <w:rsid w:val="00364BEC"/>
    <w:rsid w:val="00364C5C"/>
    <w:rsid w:val="00364D2F"/>
    <w:rsid w:val="003653A5"/>
    <w:rsid w:val="00365B71"/>
    <w:rsid w:val="00365E02"/>
    <w:rsid w:val="00365FBA"/>
    <w:rsid w:val="00366063"/>
    <w:rsid w:val="003660F6"/>
    <w:rsid w:val="003663A1"/>
    <w:rsid w:val="00366442"/>
    <w:rsid w:val="0036646E"/>
    <w:rsid w:val="00366488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5A2"/>
    <w:rsid w:val="00367AD9"/>
    <w:rsid w:val="00367BD3"/>
    <w:rsid w:val="00367C36"/>
    <w:rsid w:val="00367C79"/>
    <w:rsid w:val="00367C9B"/>
    <w:rsid w:val="00370018"/>
    <w:rsid w:val="0037001D"/>
    <w:rsid w:val="0037018B"/>
    <w:rsid w:val="00370631"/>
    <w:rsid w:val="0037064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717"/>
    <w:rsid w:val="00371B2D"/>
    <w:rsid w:val="00371B66"/>
    <w:rsid w:val="00371BF1"/>
    <w:rsid w:val="00371C94"/>
    <w:rsid w:val="00371CBA"/>
    <w:rsid w:val="00371DBC"/>
    <w:rsid w:val="00371E8C"/>
    <w:rsid w:val="00371FFB"/>
    <w:rsid w:val="0037203C"/>
    <w:rsid w:val="003721DE"/>
    <w:rsid w:val="00372363"/>
    <w:rsid w:val="003725AA"/>
    <w:rsid w:val="0037298D"/>
    <w:rsid w:val="003729D0"/>
    <w:rsid w:val="00372A4A"/>
    <w:rsid w:val="00372C48"/>
    <w:rsid w:val="00372E51"/>
    <w:rsid w:val="00372EE6"/>
    <w:rsid w:val="00372F51"/>
    <w:rsid w:val="003730ED"/>
    <w:rsid w:val="00373189"/>
    <w:rsid w:val="003732D3"/>
    <w:rsid w:val="003735C9"/>
    <w:rsid w:val="00373609"/>
    <w:rsid w:val="003736DB"/>
    <w:rsid w:val="00373DDF"/>
    <w:rsid w:val="00373DF2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BE4"/>
    <w:rsid w:val="00375E52"/>
    <w:rsid w:val="00375E99"/>
    <w:rsid w:val="00375F0C"/>
    <w:rsid w:val="0037603D"/>
    <w:rsid w:val="00376071"/>
    <w:rsid w:val="0037609E"/>
    <w:rsid w:val="003762F7"/>
    <w:rsid w:val="00376513"/>
    <w:rsid w:val="0037665C"/>
    <w:rsid w:val="00376974"/>
    <w:rsid w:val="00376BB6"/>
    <w:rsid w:val="00376CE2"/>
    <w:rsid w:val="00376E23"/>
    <w:rsid w:val="00376E87"/>
    <w:rsid w:val="00377188"/>
    <w:rsid w:val="0037741E"/>
    <w:rsid w:val="0037773E"/>
    <w:rsid w:val="00377A9E"/>
    <w:rsid w:val="00377AA1"/>
    <w:rsid w:val="00377BCD"/>
    <w:rsid w:val="00377C2F"/>
    <w:rsid w:val="00377D6C"/>
    <w:rsid w:val="00377E8A"/>
    <w:rsid w:val="0038008F"/>
    <w:rsid w:val="00380501"/>
    <w:rsid w:val="0038068C"/>
    <w:rsid w:val="0038078D"/>
    <w:rsid w:val="003807C3"/>
    <w:rsid w:val="003808A6"/>
    <w:rsid w:val="00380A14"/>
    <w:rsid w:val="00380B70"/>
    <w:rsid w:val="00380D5E"/>
    <w:rsid w:val="0038117A"/>
    <w:rsid w:val="00381187"/>
    <w:rsid w:val="00381259"/>
    <w:rsid w:val="00381371"/>
    <w:rsid w:val="003813A5"/>
    <w:rsid w:val="00381587"/>
    <w:rsid w:val="00381623"/>
    <w:rsid w:val="0038171D"/>
    <w:rsid w:val="003819C6"/>
    <w:rsid w:val="003819ED"/>
    <w:rsid w:val="00382305"/>
    <w:rsid w:val="00382934"/>
    <w:rsid w:val="003829E2"/>
    <w:rsid w:val="00382A44"/>
    <w:rsid w:val="00382FE0"/>
    <w:rsid w:val="00382FF0"/>
    <w:rsid w:val="00383158"/>
    <w:rsid w:val="003831EE"/>
    <w:rsid w:val="00383269"/>
    <w:rsid w:val="003832B6"/>
    <w:rsid w:val="00383435"/>
    <w:rsid w:val="0038380C"/>
    <w:rsid w:val="00383886"/>
    <w:rsid w:val="003838B3"/>
    <w:rsid w:val="0038398F"/>
    <w:rsid w:val="00383BCF"/>
    <w:rsid w:val="00383C56"/>
    <w:rsid w:val="00383D74"/>
    <w:rsid w:val="00383F11"/>
    <w:rsid w:val="00383F7B"/>
    <w:rsid w:val="00383F81"/>
    <w:rsid w:val="00383F9B"/>
    <w:rsid w:val="003840B0"/>
    <w:rsid w:val="00384155"/>
    <w:rsid w:val="003842B0"/>
    <w:rsid w:val="003846B7"/>
    <w:rsid w:val="00384760"/>
    <w:rsid w:val="003848A0"/>
    <w:rsid w:val="0038494E"/>
    <w:rsid w:val="00384C95"/>
    <w:rsid w:val="00384D8A"/>
    <w:rsid w:val="00384E2F"/>
    <w:rsid w:val="00384F3A"/>
    <w:rsid w:val="00384F78"/>
    <w:rsid w:val="00384FE7"/>
    <w:rsid w:val="003853FE"/>
    <w:rsid w:val="003854C5"/>
    <w:rsid w:val="0038550F"/>
    <w:rsid w:val="0038567C"/>
    <w:rsid w:val="00385B22"/>
    <w:rsid w:val="00386097"/>
    <w:rsid w:val="00386172"/>
    <w:rsid w:val="00386205"/>
    <w:rsid w:val="0038634E"/>
    <w:rsid w:val="003863C0"/>
    <w:rsid w:val="003865C5"/>
    <w:rsid w:val="003865D5"/>
    <w:rsid w:val="003867E2"/>
    <w:rsid w:val="003868A8"/>
    <w:rsid w:val="003868A9"/>
    <w:rsid w:val="00386A18"/>
    <w:rsid w:val="00386D5A"/>
    <w:rsid w:val="00386EA7"/>
    <w:rsid w:val="00386F68"/>
    <w:rsid w:val="00387445"/>
    <w:rsid w:val="00387459"/>
    <w:rsid w:val="003874EE"/>
    <w:rsid w:val="00387547"/>
    <w:rsid w:val="00387B59"/>
    <w:rsid w:val="00387C94"/>
    <w:rsid w:val="00387F2E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327"/>
    <w:rsid w:val="0039166E"/>
    <w:rsid w:val="00391841"/>
    <w:rsid w:val="00391912"/>
    <w:rsid w:val="00391A4E"/>
    <w:rsid w:val="00391B38"/>
    <w:rsid w:val="00391BC8"/>
    <w:rsid w:val="00391D4F"/>
    <w:rsid w:val="00391DC4"/>
    <w:rsid w:val="0039226C"/>
    <w:rsid w:val="003926A3"/>
    <w:rsid w:val="003926C3"/>
    <w:rsid w:val="00392EBA"/>
    <w:rsid w:val="00392ED5"/>
    <w:rsid w:val="003932AB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324"/>
    <w:rsid w:val="00394527"/>
    <w:rsid w:val="0039472F"/>
    <w:rsid w:val="00394A30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B81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53C"/>
    <w:rsid w:val="003A065A"/>
    <w:rsid w:val="003A082B"/>
    <w:rsid w:val="003A09E0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2A"/>
    <w:rsid w:val="003A25C1"/>
    <w:rsid w:val="003A2670"/>
    <w:rsid w:val="003A27A8"/>
    <w:rsid w:val="003A2B7B"/>
    <w:rsid w:val="003A2D75"/>
    <w:rsid w:val="003A2E78"/>
    <w:rsid w:val="003A2F25"/>
    <w:rsid w:val="003A321B"/>
    <w:rsid w:val="003A3281"/>
    <w:rsid w:val="003A329F"/>
    <w:rsid w:val="003A3404"/>
    <w:rsid w:val="003A345D"/>
    <w:rsid w:val="003A36A3"/>
    <w:rsid w:val="003A36D9"/>
    <w:rsid w:val="003A3943"/>
    <w:rsid w:val="003A456F"/>
    <w:rsid w:val="003A4812"/>
    <w:rsid w:val="003A4895"/>
    <w:rsid w:val="003A48AC"/>
    <w:rsid w:val="003A4921"/>
    <w:rsid w:val="003A495F"/>
    <w:rsid w:val="003A4B16"/>
    <w:rsid w:val="003A4B95"/>
    <w:rsid w:val="003A4BE0"/>
    <w:rsid w:val="003A4C30"/>
    <w:rsid w:val="003A5158"/>
    <w:rsid w:val="003A520A"/>
    <w:rsid w:val="003A5A1E"/>
    <w:rsid w:val="003A5AA8"/>
    <w:rsid w:val="003A6005"/>
    <w:rsid w:val="003A618C"/>
    <w:rsid w:val="003A636B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30"/>
    <w:rsid w:val="003B12CC"/>
    <w:rsid w:val="003B197A"/>
    <w:rsid w:val="003B1DCA"/>
    <w:rsid w:val="003B1E22"/>
    <w:rsid w:val="003B1E74"/>
    <w:rsid w:val="003B1EDF"/>
    <w:rsid w:val="003B1EF0"/>
    <w:rsid w:val="003B20D4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47B"/>
    <w:rsid w:val="003B5480"/>
    <w:rsid w:val="003B5518"/>
    <w:rsid w:val="003B5809"/>
    <w:rsid w:val="003B58D8"/>
    <w:rsid w:val="003B593C"/>
    <w:rsid w:val="003B5CDF"/>
    <w:rsid w:val="003B5D5D"/>
    <w:rsid w:val="003B6099"/>
    <w:rsid w:val="003B60BF"/>
    <w:rsid w:val="003B62B7"/>
    <w:rsid w:val="003B6546"/>
    <w:rsid w:val="003B65D4"/>
    <w:rsid w:val="003B6772"/>
    <w:rsid w:val="003B67EC"/>
    <w:rsid w:val="003B69A3"/>
    <w:rsid w:val="003B6E71"/>
    <w:rsid w:val="003B6F2C"/>
    <w:rsid w:val="003B7053"/>
    <w:rsid w:val="003B7234"/>
    <w:rsid w:val="003B7278"/>
    <w:rsid w:val="003B7287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6FA"/>
    <w:rsid w:val="003C0794"/>
    <w:rsid w:val="003C07AF"/>
    <w:rsid w:val="003C07F9"/>
    <w:rsid w:val="003C0916"/>
    <w:rsid w:val="003C0AAC"/>
    <w:rsid w:val="003C0B49"/>
    <w:rsid w:val="003C0EF6"/>
    <w:rsid w:val="003C0F1F"/>
    <w:rsid w:val="003C10F7"/>
    <w:rsid w:val="003C1299"/>
    <w:rsid w:val="003C1530"/>
    <w:rsid w:val="003C16E5"/>
    <w:rsid w:val="003C1782"/>
    <w:rsid w:val="003C1798"/>
    <w:rsid w:val="003C1B38"/>
    <w:rsid w:val="003C1B89"/>
    <w:rsid w:val="003C1E4B"/>
    <w:rsid w:val="003C1F51"/>
    <w:rsid w:val="003C20A3"/>
    <w:rsid w:val="003C21DB"/>
    <w:rsid w:val="003C2260"/>
    <w:rsid w:val="003C2616"/>
    <w:rsid w:val="003C28F9"/>
    <w:rsid w:val="003C2A77"/>
    <w:rsid w:val="003C2B7D"/>
    <w:rsid w:val="003C2BEE"/>
    <w:rsid w:val="003C2E52"/>
    <w:rsid w:val="003C2F35"/>
    <w:rsid w:val="003C30F2"/>
    <w:rsid w:val="003C3199"/>
    <w:rsid w:val="003C3320"/>
    <w:rsid w:val="003C33D0"/>
    <w:rsid w:val="003C33D5"/>
    <w:rsid w:val="003C34CA"/>
    <w:rsid w:val="003C3504"/>
    <w:rsid w:val="003C38ED"/>
    <w:rsid w:val="003C3CB0"/>
    <w:rsid w:val="003C3DE7"/>
    <w:rsid w:val="003C3E2A"/>
    <w:rsid w:val="003C40B7"/>
    <w:rsid w:val="003C41E8"/>
    <w:rsid w:val="003C440E"/>
    <w:rsid w:val="003C45C9"/>
    <w:rsid w:val="003C4716"/>
    <w:rsid w:val="003C487D"/>
    <w:rsid w:val="003C50AA"/>
    <w:rsid w:val="003C545D"/>
    <w:rsid w:val="003C5487"/>
    <w:rsid w:val="003C56E5"/>
    <w:rsid w:val="003C5AD6"/>
    <w:rsid w:val="003C5F1D"/>
    <w:rsid w:val="003C6026"/>
    <w:rsid w:val="003C6435"/>
    <w:rsid w:val="003C65FF"/>
    <w:rsid w:val="003C66B9"/>
    <w:rsid w:val="003C69D5"/>
    <w:rsid w:val="003C6D16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2A"/>
    <w:rsid w:val="003D0CC7"/>
    <w:rsid w:val="003D107B"/>
    <w:rsid w:val="003D155C"/>
    <w:rsid w:val="003D191E"/>
    <w:rsid w:val="003D1970"/>
    <w:rsid w:val="003D1CB5"/>
    <w:rsid w:val="003D1F5D"/>
    <w:rsid w:val="003D211F"/>
    <w:rsid w:val="003D2167"/>
    <w:rsid w:val="003D21A0"/>
    <w:rsid w:val="003D221F"/>
    <w:rsid w:val="003D245D"/>
    <w:rsid w:val="003D2772"/>
    <w:rsid w:val="003D2839"/>
    <w:rsid w:val="003D2951"/>
    <w:rsid w:val="003D299E"/>
    <w:rsid w:val="003D2BA9"/>
    <w:rsid w:val="003D313E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8F"/>
    <w:rsid w:val="003D4098"/>
    <w:rsid w:val="003D41A7"/>
    <w:rsid w:val="003D429C"/>
    <w:rsid w:val="003D43C1"/>
    <w:rsid w:val="003D43F1"/>
    <w:rsid w:val="003D455B"/>
    <w:rsid w:val="003D45FF"/>
    <w:rsid w:val="003D4E92"/>
    <w:rsid w:val="003D4EAA"/>
    <w:rsid w:val="003D4F7F"/>
    <w:rsid w:val="003D4FFF"/>
    <w:rsid w:val="003D53FD"/>
    <w:rsid w:val="003D5414"/>
    <w:rsid w:val="003D562D"/>
    <w:rsid w:val="003D581C"/>
    <w:rsid w:val="003D5B5B"/>
    <w:rsid w:val="003D5B99"/>
    <w:rsid w:val="003D5BFF"/>
    <w:rsid w:val="003D5CF8"/>
    <w:rsid w:val="003D5D69"/>
    <w:rsid w:val="003D6184"/>
    <w:rsid w:val="003D6185"/>
    <w:rsid w:val="003D6258"/>
    <w:rsid w:val="003D639E"/>
    <w:rsid w:val="003D63D7"/>
    <w:rsid w:val="003D6458"/>
    <w:rsid w:val="003D6644"/>
    <w:rsid w:val="003D6660"/>
    <w:rsid w:val="003D6AE2"/>
    <w:rsid w:val="003D6CE2"/>
    <w:rsid w:val="003D6EDC"/>
    <w:rsid w:val="003D7336"/>
    <w:rsid w:val="003D74E6"/>
    <w:rsid w:val="003D76DB"/>
    <w:rsid w:val="003D7709"/>
    <w:rsid w:val="003D7EDC"/>
    <w:rsid w:val="003E004A"/>
    <w:rsid w:val="003E014B"/>
    <w:rsid w:val="003E020E"/>
    <w:rsid w:val="003E0220"/>
    <w:rsid w:val="003E0234"/>
    <w:rsid w:val="003E0361"/>
    <w:rsid w:val="003E062B"/>
    <w:rsid w:val="003E0744"/>
    <w:rsid w:val="003E0AC4"/>
    <w:rsid w:val="003E0E19"/>
    <w:rsid w:val="003E0F2D"/>
    <w:rsid w:val="003E1077"/>
    <w:rsid w:val="003E11D2"/>
    <w:rsid w:val="003E16EC"/>
    <w:rsid w:val="003E21D8"/>
    <w:rsid w:val="003E2306"/>
    <w:rsid w:val="003E2DE9"/>
    <w:rsid w:val="003E2E4D"/>
    <w:rsid w:val="003E320F"/>
    <w:rsid w:val="003E3328"/>
    <w:rsid w:val="003E3959"/>
    <w:rsid w:val="003E3A5E"/>
    <w:rsid w:val="003E3D2C"/>
    <w:rsid w:val="003E3F74"/>
    <w:rsid w:val="003E4170"/>
    <w:rsid w:val="003E4531"/>
    <w:rsid w:val="003E46AF"/>
    <w:rsid w:val="003E4774"/>
    <w:rsid w:val="003E4841"/>
    <w:rsid w:val="003E487F"/>
    <w:rsid w:val="003E4C40"/>
    <w:rsid w:val="003E4FB2"/>
    <w:rsid w:val="003E4FB4"/>
    <w:rsid w:val="003E53B5"/>
    <w:rsid w:val="003E5441"/>
    <w:rsid w:val="003E564D"/>
    <w:rsid w:val="003E5A34"/>
    <w:rsid w:val="003E5A57"/>
    <w:rsid w:val="003E5B90"/>
    <w:rsid w:val="003E5BB9"/>
    <w:rsid w:val="003E5BE1"/>
    <w:rsid w:val="003E6057"/>
    <w:rsid w:val="003E6078"/>
    <w:rsid w:val="003E62CF"/>
    <w:rsid w:val="003E648E"/>
    <w:rsid w:val="003E6B4C"/>
    <w:rsid w:val="003E6E9C"/>
    <w:rsid w:val="003E70DE"/>
    <w:rsid w:val="003E7128"/>
    <w:rsid w:val="003E71E7"/>
    <w:rsid w:val="003E71FF"/>
    <w:rsid w:val="003E72F3"/>
    <w:rsid w:val="003E7915"/>
    <w:rsid w:val="003E7965"/>
    <w:rsid w:val="003E79B6"/>
    <w:rsid w:val="003E7B38"/>
    <w:rsid w:val="003E7C8A"/>
    <w:rsid w:val="003E7E39"/>
    <w:rsid w:val="003E7EC1"/>
    <w:rsid w:val="003E7F61"/>
    <w:rsid w:val="003F02E1"/>
    <w:rsid w:val="003F065E"/>
    <w:rsid w:val="003F0A56"/>
    <w:rsid w:val="003F0CE1"/>
    <w:rsid w:val="003F0EA9"/>
    <w:rsid w:val="003F1517"/>
    <w:rsid w:val="003F1677"/>
    <w:rsid w:val="003F16D7"/>
    <w:rsid w:val="003F1B35"/>
    <w:rsid w:val="003F1B7C"/>
    <w:rsid w:val="003F1FB0"/>
    <w:rsid w:val="003F2471"/>
    <w:rsid w:val="003F24D6"/>
    <w:rsid w:val="003F2A26"/>
    <w:rsid w:val="003F2AE5"/>
    <w:rsid w:val="003F2B74"/>
    <w:rsid w:val="003F2D3F"/>
    <w:rsid w:val="003F2F09"/>
    <w:rsid w:val="003F308E"/>
    <w:rsid w:val="003F31A5"/>
    <w:rsid w:val="003F32EE"/>
    <w:rsid w:val="003F38A4"/>
    <w:rsid w:val="003F3C74"/>
    <w:rsid w:val="003F3CAE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0C"/>
    <w:rsid w:val="0040026D"/>
    <w:rsid w:val="00400311"/>
    <w:rsid w:val="004005A6"/>
    <w:rsid w:val="004005B5"/>
    <w:rsid w:val="0040067A"/>
    <w:rsid w:val="004007D0"/>
    <w:rsid w:val="00400908"/>
    <w:rsid w:val="00400A10"/>
    <w:rsid w:val="00400B77"/>
    <w:rsid w:val="00400F4A"/>
    <w:rsid w:val="0040130C"/>
    <w:rsid w:val="0040145F"/>
    <w:rsid w:val="004014D5"/>
    <w:rsid w:val="004017CE"/>
    <w:rsid w:val="00401945"/>
    <w:rsid w:val="00401A1B"/>
    <w:rsid w:val="00401C57"/>
    <w:rsid w:val="00402328"/>
    <w:rsid w:val="004024E4"/>
    <w:rsid w:val="00402606"/>
    <w:rsid w:val="004029FB"/>
    <w:rsid w:val="00402BE6"/>
    <w:rsid w:val="00402CD9"/>
    <w:rsid w:val="00402D29"/>
    <w:rsid w:val="00402DCF"/>
    <w:rsid w:val="00402EBA"/>
    <w:rsid w:val="00402EC9"/>
    <w:rsid w:val="004033F6"/>
    <w:rsid w:val="00403498"/>
    <w:rsid w:val="0040350D"/>
    <w:rsid w:val="00403869"/>
    <w:rsid w:val="00403C55"/>
    <w:rsid w:val="00403C9E"/>
    <w:rsid w:val="00403CF5"/>
    <w:rsid w:val="00404206"/>
    <w:rsid w:val="004044F8"/>
    <w:rsid w:val="00404508"/>
    <w:rsid w:val="0040483E"/>
    <w:rsid w:val="00405130"/>
    <w:rsid w:val="0040568D"/>
    <w:rsid w:val="00405D7D"/>
    <w:rsid w:val="004060E9"/>
    <w:rsid w:val="00406662"/>
    <w:rsid w:val="00406970"/>
    <w:rsid w:val="00406C49"/>
    <w:rsid w:val="00406DD1"/>
    <w:rsid w:val="004073DC"/>
    <w:rsid w:val="004074E7"/>
    <w:rsid w:val="00407516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1F74"/>
    <w:rsid w:val="00412790"/>
    <w:rsid w:val="00412795"/>
    <w:rsid w:val="004128EB"/>
    <w:rsid w:val="00412911"/>
    <w:rsid w:val="00412AB3"/>
    <w:rsid w:val="00412CB5"/>
    <w:rsid w:val="00412F69"/>
    <w:rsid w:val="004132B9"/>
    <w:rsid w:val="0041330E"/>
    <w:rsid w:val="0041338D"/>
    <w:rsid w:val="004136BB"/>
    <w:rsid w:val="004136CD"/>
    <w:rsid w:val="004137D5"/>
    <w:rsid w:val="00413864"/>
    <w:rsid w:val="0041386E"/>
    <w:rsid w:val="004138A2"/>
    <w:rsid w:val="004139C3"/>
    <w:rsid w:val="00413C52"/>
    <w:rsid w:val="00413CB1"/>
    <w:rsid w:val="00413CBD"/>
    <w:rsid w:val="00413D14"/>
    <w:rsid w:val="00413DFB"/>
    <w:rsid w:val="0041423D"/>
    <w:rsid w:val="004146C5"/>
    <w:rsid w:val="0041484B"/>
    <w:rsid w:val="00414889"/>
    <w:rsid w:val="00414A05"/>
    <w:rsid w:val="00414BBB"/>
    <w:rsid w:val="00414C6D"/>
    <w:rsid w:val="00414E5D"/>
    <w:rsid w:val="0041506F"/>
    <w:rsid w:val="0041521A"/>
    <w:rsid w:val="004153AB"/>
    <w:rsid w:val="004154A4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72D"/>
    <w:rsid w:val="0041790E"/>
    <w:rsid w:val="00417BCA"/>
    <w:rsid w:val="00417C0A"/>
    <w:rsid w:val="00417CE2"/>
    <w:rsid w:val="0042000B"/>
    <w:rsid w:val="00420057"/>
    <w:rsid w:val="0042019D"/>
    <w:rsid w:val="0042027A"/>
    <w:rsid w:val="00420462"/>
    <w:rsid w:val="00420468"/>
    <w:rsid w:val="0042080B"/>
    <w:rsid w:val="00420868"/>
    <w:rsid w:val="00420A85"/>
    <w:rsid w:val="00421120"/>
    <w:rsid w:val="00421295"/>
    <w:rsid w:val="004213C8"/>
    <w:rsid w:val="0042140B"/>
    <w:rsid w:val="00421465"/>
    <w:rsid w:val="0042182C"/>
    <w:rsid w:val="0042194E"/>
    <w:rsid w:val="004219C5"/>
    <w:rsid w:val="00421D32"/>
    <w:rsid w:val="00422124"/>
    <w:rsid w:val="004223A8"/>
    <w:rsid w:val="004223BD"/>
    <w:rsid w:val="00422981"/>
    <w:rsid w:val="00422C92"/>
    <w:rsid w:val="00422CE5"/>
    <w:rsid w:val="00422DA0"/>
    <w:rsid w:val="00423027"/>
    <w:rsid w:val="0042309C"/>
    <w:rsid w:val="00423133"/>
    <w:rsid w:val="0042326F"/>
    <w:rsid w:val="00423288"/>
    <w:rsid w:val="004233A5"/>
    <w:rsid w:val="004238CE"/>
    <w:rsid w:val="004239BC"/>
    <w:rsid w:val="00423B1D"/>
    <w:rsid w:val="0042439C"/>
    <w:rsid w:val="00424452"/>
    <w:rsid w:val="00424537"/>
    <w:rsid w:val="0042454B"/>
    <w:rsid w:val="00424576"/>
    <w:rsid w:val="004245A7"/>
    <w:rsid w:val="00424685"/>
    <w:rsid w:val="00424789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A54"/>
    <w:rsid w:val="00426B72"/>
    <w:rsid w:val="00426F26"/>
    <w:rsid w:val="0042791D"/>
    <w:rsid w:val="00427B3A"/>
    <w:rsid w:val="00427D16"/>
    <w:rsid w:val="00427FC9"/>
    <w:rsid w:val="00427FDB"/>
    <w:rsid w:val="0043054F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D9A"/>
    <w:rsid w:val="00431F90"/>
    <w:rsid w:val="00432038"/>
    <w:rsid w:val="004320EF"/>
    <w:rsid w:val="0043216A"/>
    <w:rsid w:val="0043238E"/>
    <w:rsid w:val="00432500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B47"/>
    <w:rsid w:val="00433CC6"/>
    <w:rsid w:val="00433CDD"/>
    <w:rsid w:val="004346AA"/>
    <w:rsid w:val="0043481C"/>
    <w:rsid w:val="00434E0D"/>
    <w:rsid w:val="00434E30"/>
    <w:rsid w:val="0043515D"/>
    <w:rsid w:val="00435419"/>
    <w:rsid w:val="00435830"/>
    <w:rsid w:val="004358BE"/>
    <w:rsid w:val="00435999"/>
    <w:rsid w:val="00435AD7"/>
    <w:rsid w:val="00435B9A"/>
    <w:rsid w:val="00435E76"/>
    <w:rsid w:val="00435EB1"/>
    <w:rsid w:val="0043619E"/>
    <w:rsid w:val="00436276"/>
    <w:rsid w:val="00436287"/>
    <w:rsid w:val="004365EC"/>
    <w:rsid w:val="004366D3"/>
    <w:rsid w:val="00436782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06"/>
    <w:rsid w:val="00440026"/>
    <w:rsid w:val="0044034D"/>
    <w:rsid w:val="00440D5E"/>
    <w:rsid w:val="00440EF0"/>
    <w:rsid w:val="00440F5D"/>
    <w:rsid w:val="00441022"/>
    <w:rsid w:val="00441093"/>
    <w:rsid w:val="0044116C"/>
    <w:rsid w:val="00441267"/>
    <w:rsid w:val="00441756"/>
    <w:rsid w:val="00441D50"/>
    <w:rsid w:val="00441DAD"/>
    <w:rsid w:val="00441DC1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3F3D"/>
    <w:rsid w:val="004443D1"/>
    <w:rsid w:val="0044441E"/>
    <w:rsid w:val="0044444A"/>
    <w:rsid w:val="004445C2"/>
    <w:rsid w:val="004445D6"/>
    <w:rsid w:val="00444A73"/>
    <w:rsid w:val="00444B6B"/>
    <w:rsid w:val="00444BED"/>
    <w:rsid w:val="00444C7D"/>
    <w:rsid w:val="004451DE"/>
    <w:rsid w:val="00445261"/>
    <w:rsid w:val="00445334"/>
    <w:rsid w:val="00445411"/>
    <w:rsid w:val="0044546D"/>
    <w:rsid w:val="00445590"/>
    <w:rsid w:val="004456DC"/>
    <w:rsid w:val="00445C69"/>
    <w:rsid w:val="004460FD"/>
    <w:rsid w:val="0044616F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292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3E2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CD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2E0"/>
    <w:rsid w:val="004546E6"/>
    <w:rsid w:val="00454881"/>
    <w:rsid w:val="00454A65"/>
    <w:rsid w:val="00454AB2"/>
    <w:rsid w:val="00455552"/>
    <w:rsid w:val="0045570E"/>
    <w:rsid w:val="00455A06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1E"/>
    <w:rsid w:val="00457CA8"/>
    <w:rsid w:val="00457EFE"/>
    <w:rsid w:val="00460269"/>
    <w:rsid w:val="004607A2"/>
    <w:rsid w:val="00460988"/>
    <w:rsid w:val="00460A48"/>
    <w:rsid w:val="00460B09"/>
    <w:rsid w:val="00460B30"/>
    <w:rsid w:val="00460BA8"/>
    <w:rsid w:val="00460DC7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3DF"/>
    <w:rsid w:val="0046286E"/>
    <w:rsid w:val="00462A3C"/>
    <w:rsid w:val="00462A69"/>
    <w:rsid w:val="00462AB2"/>
    <w:rsid w:val="00462C1A"/>
    <w:rsid w:val="004630EF"/>
    <w:rsid w:val="004630FF"/>
    <w:rsid w:val="0046327E"/>
    <w:rsid w:val="00463479"/>
    <w:rsid w:val="004634E6"/>
    <w:rsid w:val="00463502"/>
    <w:rsid w:val="0046382B"/>
    <w:rsid w:val="00463B86"/>
    <w:rsid w:val="00463CC1"/>
    <w:rsid w:val="00463F77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217"/>
    <w:rsid w:val="00466320"/>
    <w:rsid w:val="004666B6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ABA"/>
    <w:rsid w:val="00467B16"/>
    <w:rsid w:val="00467EDF"/>
    <w:rsid w:val="004701C8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69E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0B2"/>
    <w:rsid w:val="00473265"/>
    <w:rsid w:val="00473318"/>
    <w:rsid w:val="0047339C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93"/>
    <w:rsid w:val="00475DA0"/>
    <w:rsid w:val="00475DCF"/>
    <w:rsid w:val="00475E97"/>
    <w:rsid w:val="004762A9"/>
    <w:rsid w:val="004769A5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70B"/>
    <w:rsid w:val="00480A78"/>
    <w:rsid w:val="00480BF5"/>
    <w:rsid w:val="00480C77"/>
    <w:rsid w:val="00480FE5"/>
    <w:rsid w:val="004812A1"/>
    <w:rsid w:val="004816C0"/>
    <w:rsid w:val="0048179C"/>
    <w:rsid w:val="004819E7"/>
    <w:rsid w:val="00482474"/>
    <w:rsid w:val="0048252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BB9"/>
    <w:rsid w:val="00483D7D"/>
    <w:rsid w:val="00483EF7"/>
    <w:rsid w:val="004840EC"/>
    <w:rsid w:val="00484155"/>
    <w:rsid w:val="00484276"/>
    <w:rsid w:val="004842EB"/>
    <w:rsid w:val="00484F6C"/>
    <w:rsid w:val="00484FC5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E27"/>
    <w:rsid w:val="00487E44"/>
    <w:rsid w:val="00487F31"/>
    <w:rsid w:val="004901DC"/>
    <w:rsid w:val="00490291"/>
    <w:rsid w:val="0049033B"/>
    <w:rsid w:val="0049045D"/>
    <w:rsid w:val="00490765"/>
    <w:rsid w:val="004908B1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68A"/>
    <w:rsid w:val="00492B48"/>
    <w:rsid w:val="00492B9B"/>
    <w:rsid w:val="00492BCA"/>
    <w:rsid w:val="00492D93"/>
    <w:rsid w:val="00492FB0"/>
    <w:rsid w:val="00493244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6BF"/>
    <w:rsid w:val="0049478E"/>
    <w:rsid w:val="004947B5"/>
    <w:rsid w:val="00494830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C47"/>
    <w:rsid w:val="00496DC5"/>
    <w:rsid w:val="0049701C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71A"/>
    <w:rsid w:val="004A0C34"/>
    <w:rsid w:val="004A0DD0"/>
    <w:rsid w:val="004A0F38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2DFC"/>
    <w:rsid w:val="004A3030"/>
    <w:rsid w:val="004A3267"/>
    <w:rsid w:val="004A3320"/>
    <w:rsid w:val="004A336D"/>
    <w:rsid w:val="004A33E1"/>
    <w:rsid w:val="004A346E"/>
    <w:rsid w:val="004A34A2"/>
    <w:rsid w:val="004A36A6"/>
    <w:rsid w:val="004A39EF"/>
    <w:rsid w:val="004A3B65"/>
    <w:rsid w:val="004A3D76"/>
    <w:rsid w:val="004A3EA9"/>
    <w:rsid w:val="004A3F1A"/>
    <w:rsid w:val="004A3F56"/>
    <w:rsid w:val="004A4307"/>
    <w:rsid w:val="004A4403"/>
    <w:rsid w:val="004A45EC"/>
    <w:rsid w:val="004A4C78"/>
    <w:rsid w:val="004A5087"/>
    <w:rsid w:val="004A5317"/>
    <w:rsid w:val="004A5662"/>
    <w:rsid w:val="004A5BFC"/>
    <w:rsid w:val="004A5FE9"/>
    <w:rsid w:val="004A625C"/>
    <w:rsid w:val="004A648C"/>
    <w:rsid w:val="004A64EE"/>
    <w:rsid w:val="004A65C6"/>
    <w:rsid w:val="004A6634"/>
    <w:rsid w:val="004A6C8E"/>
    <w:rsid w:val="004A6CF6"/>
    <w:rsid w:val="004A7039"/>
    <w:rsid w:val="004A7375"/>
    <w:rsid w:val="004A73A9"/>
    <w:rsid w:val="004A7796"/>
    <w:rsid w:val="004A77B6"/>
    <w:rsid w:val="004A78B8"/>
    <w:rsid w:val="004A7B68"/>
    <w:rsid w:val="004B0039"/>
    <w:rsid w:val="004B01C2"/>
    <w:rsid w:val="004B04D0"/>
    <w:rsid w:val="004B09A6"/>
    <w:rsid w:val="004B0A6F"/>
    <w:rsid w:val="004B0AA2"/>
    <w:rsid w:val="004B0D43"/>
    <w:rsid w:val="004B0DF2"/>
    <w:rsid w:val="004B0E57"/>
    <w:rsid w:val="004B15D7"/>
    <w:rsid w:val="004B166C"/>
    <w:rsid w:val="004B1CC3"/>
    <w:rsid w:val="004B1DD5"/>
    <w:rsid w:val="004B226A"/>
    <w:rsid w:val="004B26DF"/>
    <w:rsid w:val="004B2747"/>
    <w:rsid w:val="004B2B95"/>
    <w:rsid w:val="004B30D4"/>
    <w:rsid w:val="004B3284"/>
    <w:rsid w:val="004B3410"/>
    <w:rsid w:val="004B345B"/>
    <w:rsid w:val="004B364C"/>
    <w:rsid w:val="004B392D"/>
    <w:rsid w:val="004B3B79"/>
    <w:rsid w:val="004B3D8A"/>
    <w:rsid w:val="004B4057"/>
    <w:rsid w:val="004B4532"/>
    <w:rsid w:val="004B45D5"/>
    <w:rsid w:val="004B47F8"/>
    <w:rsid w:val="004B4C47"/>
    <w:rsid w:val="004B4FB7"/>
    <w:rsid w:val="004B5145"/>
    <w:rsid w:val="004B54B3"/>
    <w:rsid w:val="004B54B7"/>
    <w:rsid w:val="004B569F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0FA4"/>
    <w:rsid w:val="004C1172"/>
    <w:rsid w:val="004C11BE"/>
    <w:rsid w:val="004C16D9"/>
    <w:rsid w:val="004C16E8"/>
    <w:rsid w:val="004C179C"/>
    <w:rsid w:val="004C17E7"/>
    <w:rsid w:val="004C1AB9"/>
    <w:rsid w:val="004C1B73"/>
    <w:rsid w:val="004C1E11"/>
    <w:rsid w:val="004C1F69"/>
    <w:rsid w:val="004C200E"/>
    <w:rsid w:val="004C2651"/>
    <w:rsid w:val="004C2890"/>
    <w:rsid w:val="004C2A3B"/>
    <w:rsid w:val="004C2A94"/>
    <w:rsid w:val="004C2B93"/>
    <w:rsid w:val="004C30D5"/>
    <w:rsid w:val="004C3BD3"/>
    <w:rsid w:val="004C3E89"/>
    <w:rsid w:val="004C3FC8"/>
    <w:rsid w:val="004C44B9"/>
    <w:rsid w:val="004C4640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AE"/>
    <w:rsid w:val="004C5301"/>
    <w:rsid w:val="004C5348"/>
    <w:rsid w:val="004C53AF"/>
    <w:rsid w:val="004C5C01"/>
    <w:rsid w:val="004C5CE9"/>
    <w:rsid w:val="004C5CF1"/>
    <w:rsid w:val="004C5DC4"/>
    <w:rsid w:val="004C60A4"/>
    <w:rsid w:val="004C61EB"/>
    <w:rsid w:val="004C65E3"/>
    <w:rsid w:val="004C6697"/>
    <w:rsid w:val="004C6698"/>
    <w:rsid w:val="004C66C2"/>
    <w:rsid w:val="004C680E"/>
    <w:rsid w:val="004C68B1"/>
    <w:rsid w:val="004C6BCF"/>
    <w:rsid w:val="004C6D03"/>
    <w:rsid w:val="004C6DF8"/>
    <w:rsid w:val="004C6E17"/>
    <w:rsid w:val="004C6FCD"/>
    <w:rsid w:val="004C75FA"/>
    <w:rsid w:val="004C7665"/>
    <w:rsid w:val="004C7874"/>
    <w:rsid w:val="004C79B1"/>
    <w:rsid w:val="004C7A83"/>
    <w:rsid w:val="004C7D8C"/>
    <w:rsid w:val="004C7E4C"/>
    <w:rsid w:val="004C7E77"/>
    <w:rsid w:val="004C7F1B"/>
    <w:rsid w:val="004D048F"/>
    <w:rsid w:val="004D0526"/>
    <w:rsid w:val="004D0692"/>
    <w:rsid w:val="004D09CA"/>
    <w:rsid w:val="004D0FCA"/>
    <w:rsid w:val="004D1040"/>
    <w:rsid w:val="004D1102"/>
    <w:rsid w:val="004D1294"/>
    <w:rsid w:val="004D13CB"/>
    <w:rsid w:val="004D151A"/>
    <w:rsid w:val="004D15D6"/>
    <w:rsid w:val="004D1611"/>
    <w:rsid w:val="004D16AF"/>
    <w:rsid w:val="004D1869"/>
    <w:rsid w:val="004D1998"/>
    <w:rsid w:val="004D1A08"/>
    <w:rsid w:val="004D1A0C"/>
    <w:rsid w:val="004D1ED2"/>
    <w:rsid w:val="004D256D"/>
    <w:rsid w:val="004D25FC"/>
    <w:rsid w:val="004D2675"/>
    <w:rsid w:val="004D27E4"/>
    <w:rsid w:val="004D29D1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3DCC"/>
    <w:rsid w:val="004D40C7"/>
    <w:rsid w:val="004D4321"/>
    <w:rsid w:val="004D44EA"/>
    <w:rsid w:val="004D453F"/>
    <w:rsid w:val="004D4833"/>
    <w:rsid w:val="004D49AD"/>
    <w:rsid w:val="004D4A96"/>
    <w:rsid w:val="004D4C1B"/>
    <w:rsid w:val="004D4D08"/>
    <w:rsid w:val="004D52BB"/>
    <w:rsid w:val="004D5496"/>
    <w:rsid w:val="004D54B7"/>
    <w:rsid w:val="004D5660"/>
    <w:rsid w:val="004D5788"/>
    <w:rsid w:val="004D5892"/>
    <w:rsid w:val="004D5B99"/>
    <w:rsid w:val="004D6033"/>
    <w:rsid w:val="004D6118"/>
    <w:rsid w:val="004D64B7"/>
    <w:rsid w:val="004D66AA"/>
    <w:rsid w:val="004D66CD"/>
    <w:rsid w:val="004D66FE"/>
    <w:rsid w:val="004D67F4"/>
    <w:rsid w:val="004D69B4"/>
    <w:rsid w:val="004D6C06"/>
    <w:rsid w:val="004D6F87"/>
    <w:rsid w:val="004D6FB7"/>
    <w:rsid w:val="004D703E"/>
    <w:rsid w:val="004D72DB"/>
    <w:rsid w:val="004D739A"/>
    <w:rsid w:val="004D756B"/>
    <w:rsid w:val="004D79AE"/>
    <w:rsid w:val="004D7C64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2C3"/>
    <w:rsid w:val="004E147B"/>
    <w:rsid w:val="004E16C8"/>
    <w:rsid w:val="004E17BD"/>
    <w:rsid w:val="004E1C9E"/>
    <w:rsid w:val="004E1E02"/>
    <w:rsid w:val="004E1F0A"/>
    <w:rsid w:val="004E1F1A"/>
    <w:rsid w:val="004E1FC4"/>
    <w:rsid w:val="004E2231"/>
    <w:rsid w:val="004E262A"/>
    <w:rsid w:val="004E26A6"/>
    <w:rsid w:val="004E2755"/>
    <w:rsid w:val="004E2B50"/>
    <w:rsid w:val="004E2D9D"/>
    <w:rsid w:val="004E2E9D"/>
    <w:rsid w:val="004E32C9"/>
    <w:rsid w:val="004E3422"/>
    <w:rsid w:val="004E3448"/>
    <w:rsid w:val="004E3901"/>
    <w:rsid w:val="004E3C3C"/>
    <w:rsid w:val="004E3EA5"/>
    <w:rsid w:val="004E4135"/>
    <w:rsid w:val="004E4477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1E"/>
    <w:rsid w:val="004E5AD0"/>
    <w:rsid w:val="004E5AD6"/>
    <w:rsid w:val="004E61DC"/>
    <w:rsid w:val="004E637B"/>
    <w:rsid w:val="004E6410"/>
    <w:rsid w:val="004E64C6"/>
    <w:rsid w:val="004E65C8"/>
    <w:rsid w:val="004E6859"/>
    <w:rsid w:val="004E685F"/>
    <w:rsid w:val="004E6D82"/>
    <w:rsid w:val="004E6DE3"/>
    <w:rsid w:val="004E6F4E"/>
    <w:rsid w:val="004E7004"/>
    <w:rsid w:val="004E7585"/>
    <w:rsid w:val="004E76C1"/>
    <w:rsid w:val="004E76CD"/>
    <w:rsid w:val="004E78B5"/>
    <w:rsid w:val="004E7967"/>
    <w:rsid w:val="004E7B63"/>
    <w:rsid w:val="004E7E24"/>
    <w:rsid w:val="004E7FC8"/>
    <w:rsid w:val="004F004F"/>
    <w:rsid w:val="004F00FA"/>
    <w:rsid w:val="004F012F"/>
    <w:rsid w:val="004F0698"/>
    <w:rsid w:val="004F0A29"/>
    <w:rsid w:val="004F1042"/>
    <w:rsid w:val="004F13DC"/>
    <w:rsid w:val="004F1A98"/>
    <w:rsid w:val="004F1C94"/>
    <w:rsid w:val="004F20FC"/>
    <w:rsid w:val="004F2219"/>
    <w:rsid w:val="004F226B"/>
    <w:rsid w:val="004F231B"/>
    <w:rsid w:val="004F2528"/>
    <w:rsid w:val="004F259C"/>
    <w:rsid w:val="004F2A48"/>
    <w:rsid w:val="004F2AA4"/>
    <w:rsid w:val="004F2CBF"/>
    <w:rsid w:val="004F30DB"/>
    <w:rsid w:val="004F338C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4F7EC0"/>
    <w:rsid w:val="0050009F"/>
    <w:rsid w:val="005001A7"/>
    <w:rsid w:val="0050028F"/>
    <w:rsid w:val="005004C9"/>
    <w:rsid w:val="00500534"/>
    <w:rsid w:val="00500878"/>
    <w:rsid w:val="00500904"/>
    <w:rsid w:val="00500975"/>
    <w:rsid w:val="00501403"/>
    <w:rsid w:val="00501423"/>
    <w:rsid w:val="005016E7"/>
    <w:rsid w:val="005017CF"/>
    <w:rsid w:val="0050189B"/>
    <w:rsid w:val="005018ED"/>
    <w:rsid w:val="0050192D"/>
    <w:rsid w:val="00501AED"/>
    <w:rsid w:val="00501EEA"/>
    <w:rsid w:val="00502329"/>
    <w:rsid w:val="00502344"/>
    <w:rsid w:val="0050273A"/>
    <w:rsid w:val="005029E5"/>
    <w:rsid w:val="00502BD1"/>
    <w:rsid w:val="00502CD8"/>
    <w:rsid w:val="00503054"/>
    <w:rsid w:val="005030A7"/>
    <w:rsid w:val="005030E8"/>
    <w:rsid w:val="0050333C"/>
    <w:rsid w:val="00503498"/>
    <w:rsid w:val="0050389D"/>
    <w:rsid w:val="00503962"/>
    <w:rsid w:val="00503CA6"/>
    <w:rsid w:val="00503DB1"/>
    <w:rsid w:val="00504014"/>
    <w:rsid w:val="00504B2A"/>
    <w:rsid w:val="00504EBC"/>
    <w:rsid w:val="00504F10"/>
    <w:rsid w:val="00504F20"/>
    <w:rsid w:val="005050A4"/>
    <w:rsid w:val="005052E7"/>
    <w:rsid w:val="0050559E"/>
    <w:rsid w:val="00505B61"/>
    <w:rsid w:val="0050617C"/>
    <w:rsid w:val="0050626E"/>
    <w:rsid w:val="005067E3"/>
    <w:rsid w:val="00506C5E"/>
    <w:rsid w:val="00506E67"/>
    <w:rsid w:val="00506EE0"/>
    <w:rsid w:val="00507062"/>
    <w:rsid w:val="005072ED"/>
    <w:rsid w:val="00507415"/>
    <w:rsid w:val="00507903"/>
    <w:rsid w:val="005100DF"/>
    <w:rsid w:val="005102FB"/>
    <w:rsid w:val="0051048A"/>
    <w:rsid w:val="0051053D"/>
    <w:rsid w:val="0051082B"/>
    <w:rsid w:val="00510842"/>
    <w:rsid w:val="00510843"/>
    <w:rsid w:val="00510B97"/>
    <w:rsid w:val="00510E72"/>
    <w:rsid w:val="00510ECC"/>
    <w:rsid w:val="005110BF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B7C"/>
    <w:rsid w:val="00512B9F"/>
    <w:rsid w:val="00512C25"/>
    <w:rsid w:val="00512D66"/>
    <w:rsid w:val="00513262"/>
    <w:rsid w:val="005134EF"/>
    <w:rsid w:val="00513D36"/>
    <w:rsid w:val="005140AE"/>
    <w:rsid w:val="00514283"/>
    <w:rsid w:val="005142BE"/>
    <w:rsid w:val="00514310"/>
    <w:rsid w:val="0051466A"/>
    <w:rsid w:val="00514839"/>
    <w:rsid w:val="00514876"/>
    <w:rsid w:val="00514906"/>
    <w:rsid w:val="00514998"/>
    <w:rsid w:val="00514C39"/>
    <w:rsid w:val="00514D3A"/>
    <w:rsid w:val="00514DBA"/>
    <w:rsid w:val="00515259"/>
    <w:rsid w:val="005152EA"/>
    <w:rsid w:val="00515653"/>
    <w:rsid w:val="00515740"/>
    <w:rsid w:val="005157F9"/>
    <w:rsid w:val="0051591E"/>
    <w:rsid w:val="005159F5"/>
    <w:rsid w:val="00515A36"/>
    <w:rsid w:val="00515B59"/>
    <w:rsid w:val="00515C34"/>
    <w:rsid w:val="00515D01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478"/>
    <w:rsid w:val="00520557"/>
    <w:rsid w:val="00520576"/>
    <w:rsid w:val="005206F0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1FC2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CCA"/>
    <w:rsid w:val="00522DE1"/>
    <w:rsid w:val="00522E1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A8B"/>
    <w:rsid w:val="00526F2F"/>
    <w:rsid w:val="00526F95"/>
    <w:rsid w:val="005270B1"/>
    <w:rsid w:val="00527104"/>
    <w:rsid w:val="00527132"/>
    <w:rsid w:val="005271FE"/>
    <w:rsid w:val="005273CF"/>
    <w:rsid w:val="00527448"/>
    <w:rsid w:val="00527490"/>
    <w:rsid w:val="005276D9"/>
    <w:rsid w:val="00527763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1DF3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08"/>
    <w:rsid w:val="00532E67"/>
    <w:rsid w:val="0053305E"/>
    <w:rsid w:val="005330D6"/>
    <w:rsid w:val="0053326B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75"/>
    <w:rsid w:val="00534085"/>
    <w:rsid w:val="0053422D"/>
    <w:rsid w:val="0053426F"/>
    <w:rsid w:val="00534331"/>
    <w:rsid w:val="005349FA"/>
    <w:rsid w:val="00534ABF"/>
    <w:rsid w:val="00534D1D"/>
    <w:rsid w:val="00535011"/>
    <w:rsid w:val="005350C7"/>
    <w:rsid w:val="00535617"/>
    <w:rsid w:val="0053567E"/>
    <w:rsid w:val="005356EE"/>
    <w:rsid w:val="0053585C"/>
    <w:rsid w:val="00535877"/>
    <w:rsid w:val="00535880"/>
    <w:rsid w:val="00535922"/>
    <w:rsid w:val="00535CFA"/>
    <w:rsid w:val="005361E4"/>
    <w:rsid w:val="00536263"/>
    <w:rsid w:val="0053630D"/>
    <w:rsid w:val="005364F3"/>
    <w:rsid w:val="00536607"/>
    <w:rsid w:val="00536736"/>
    <w:rsid w:val="005367FD"/>
    <w:rsid w:val="00536848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AEF"/>
    <w:rsid w:val="00537C76"/>
    <w:rsid w:val="00537CB4"/>
    <w:rsid w:val="00537CF7"/>
    <w:rsid w:val="00537F44"/>
    <w:rsid w:val="00537F7D"/>
    <w:rsid w:val="00537FC3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2DD"/>
    <w:rsid w:val="005432EF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367"/>
    <w:rsid w:val="00544695"/>
    <w:rsid w:val="00544762"/>
    <w:rsid w:val="0054476B"/>
    <w:rsid w:val="005449B0"/>
    <w:rsid w:val="00544A22"/>
    <w:rsid w:val="00544AB9"/>
    <w:rsid w:val="00544C3F"/>
    <w:rsid w:val="00544E33"/>
    <w:rsid w:val="0054545C"/>
    <w:rsid w:val="005456EF"/>
    <w:rsid w:val="0054579A"/>
    <w:rsid w:val="00545BD9"/>
    <w:rsid w:val="00545CB1"/>
    <w:rsid w:val="00545CEE"/>
    <w:rsid w:val="00545F17"/>
    <w:rsid w:val="005461E5"/>
    <w:rsid w:val="005462AF"/>
    <w:rsid w:val="005462F2"/>
    <w:rsid w:val="0054636F"/>
    <w:rsid w:val="005463A7"/>
    <w:rsid w:val="00546576"/>
    <w:rsid w:val="00546EEF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CB3"/>
    <w:rsid w:val="00550FC2"/>
    <w:rsid w:val="00551070"/>
    <w:rsid w:val="00551120"/>
    <w:rsid w:val="005511D9"/>
    <w:rsid w:val="005513DE"/>
    <w:rsid w:val="00551467"/>
    <w:rsid w:val="00551589"/>
    <w:rsid w:val="00551651"/>
    <w:rsid w:val="00551707"/>
    <w:rsid w:val="005518D2"/>
    <w:rsid w:val="0055190E"/>
    <w:rsid w:val="00551C06"/>
    <w:rsid w:val="00551FDB"/>
    <w:rsid w:val="005522CF"/>
    <w:rsid w:val="005522DA"/>
    <w:rsid w:val="00552412"/>
    <w:rsid w:val="00552878"/>
    <w:rsid w:val="005528DE"/>
    <w:rsid w:val="00552DFA"/>
    <w:rsid w:val="00552F68"/>
    <w:rsid w:val="00553340"/>
    <w:rsid w:val="005534EA"/>
    <w:rsid w:val="005539FA"/>
    <w:rsid w:val="00553D2D"/>
    <w:rsid w:val="00553EDC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46C"/>
    <w:rsid w:val="00555672"/>
    <w:rsid w:val="005556B1"/>
    <w:rsid w:val="0055575A"/>
    <w:rsid w:val="0055577B"/>
    <w:rsid w:val="00555877"/>
    <w:rsid w:val="00555ABB"/>
    <w:rsid w:val="00555BBB"/>
    <w:rsid w:val="00555CBC"/>
    <w:rsid w:val="0055630F"/>
    <w:rsid w:val="0055631E"/>
    <w:rsid w:val="00556A6F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57FD3"/>
    <w:rsid w:val="00560511"/>
    <w:rsid w:val="00560823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1B2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2E3F"/>
    <w:rsid w:val="005630E4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C39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0C2"/>
    <w:rsid w:val="00566142"/>
    <w:rsid w:val="005665F5"/>
    <w:rsid w:val="0056699C"/>
    <w:rsid w:val="00566AE3"/>
    <w:rsid w:val="00566E85"/>
    <w:rsid w:val="00566ECB"/>
    <w:rsid w:val="00566F29"/>
    <w:rsid w:val="00566F99"/>
    <w:rsid w:val="0056700F"/>
    <w:rsid w:val="005670B4"/>
    <w:rsid w:val="005671FB"/>
    <w:rsid w:val="00567213"/>
    <w:rsid w:val="00567226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532"/>
    <w:rsid w:val="005716A7"/>
    <w:rsid w:val="00571740"/>
    <w:rsid w:val="00571AD2"/>
    <w:rsid w:val="00571BAB"/>
    <w:rsid w:val="00571BF0"/>
    <w:rsid w:val="00571C2E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38"/>
    <w:rsid w:val="005735F1"/>
    <w:rsid w:val="00573A13"/>
    <w:rsid w:val="00573B6E"/>
    <w:rsid w:val="00574113"/>
    <w:rsid w:val="0057456C"/>
    <w:rsid w:val="00574575"/>
    <w:rsid w:val="005745AA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9BB"/>
    <w:rsid w:val="00575A34"/>
    <w:rsid w:val="00575DA2"/>
    <w:rsid w:val="005762AF"/>
    <w:rsid w:val="00576413"/>
    <w:rsid w:val="00576702"/>
    <w:rsid w:val="00576759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075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7A7"/>
    <w:rsid w:val="005828E0"/>
    <w:rsid w:val="0058290A"/>
    <w:rsid w:val="0058290E"/>
    <w:rsid w:val="00582A4D"/>
    <w:rsid w:val="00582ECF"/>
    <w:rsid w:val="00582FD6"/>
    <w:rsid w:val="00583390"/>
    <w:rsid w:val="005837AA"/>
    <w:rsid w:val="00583B9C"/>
    <w:rsid w:val="00583DEB"/>
    <w:rsid w:val="00583E3A"/>
    <w:rsid w:val="00583EB4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62"/>
    <w:rsid w:val="005858F1"/>
    <w:rsid w:val="00585BB6"/>
    <w:rsid w:val="00585E5B"/>
    <w:rsid w:val="005860DB"/>
    <w:rsid w:val="005862A8"/>
    <w:rsid w:val="005863EE"/>
    <w:rsid w:val="00586401"/>
    <w:rsid w:val="005867A1"/>
    <w:rsid w:val="005868B8"/>
    <w:rsid w:val="00586A29"/>
    <w:rsid w:val="00586B18"/>
    <w:rsid w:val="00586F56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22"/>
    <w:rsid w:val="00590E71"/>
    <w:rsid w:val="00590ECC"/>
    <w:rsid w:val="00591138"/>
    <w:rsid w:val="00591148"/>
    <w:rsid w:val="00591161"/>
    <w:rsid w:val="0059128C"/>
    <w:rsid w:val="005913D0"/>
    <w:rsid w:val="00591502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07"/>
    <w:rsid w:val="00592A45"/>
    <w:rsid w:val="00592B60"/>
    <w:rsid w:val="00592DF0"/>
    <w:rsid w:val="00592FC9"/>
    <w:rsid w:val="00593384"/>
    <w:rsid w:val="0059344F"/>
    <w:rsid w:val="00593610"/>
    <w:rsid w:val="0059391C"/>
    <w:rsid w:val="00593EF3"/>
    <w:rsid w:val="0059402A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142"/>
    <w:rsid w:val="005A04C6"/>
    <w:rsid w:val="005A05A7"/>
    <w:rsid w:val="005A064E"/>
    <w:rsid w:val="005A074C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87A"/>
    <w:rsid w:val="005A1A07"/>
    <w:rsid w:val="005A1C56"/>
    <w:rsid w:val="005A1DF0"/>
    <w:rsid w:val="005A2154"/>
    <w:rsid w:val="005A23B3"/>
    <w:rsid w:val="005A23B6"/>
    <w:rsid w:val="005A23F0"/>
    <w:rsid w:val="005A272F"/>
    <w:rsid w:val="005A27DB"/>
    <w:rsid w:val="005A28D2"/>
    <w:rsid w:val="005A299A"/>
    <w:rsid w:val="005A2AB0"/>
    <w:rsid w:val="005A2C90"/>
    <w:rsid w:val="005A2D4F"/>
    <w:rsid w:val="005A31A2"/>
    <w:rsid w:val="005A3452"/>
    <w:rsid w:val="005A383F"/>
    <w:rsid w:val="005A3D46"/>
    <w:rsid w:val="005A3F66"/>
    <w:rsid w:val="005A40C1"/>
    <w:rsid w:val="005A4130"/>
    <w:rsid w:val="005A415C"/>
    <w:rsid w:val="005A44F1"/>
    <w:rsid w:val="005A48BF"/>
    <w:rsid w:val="005A49F2"/>
    <w:rsid w:val="005A4B5E"/>
    <w:rsid w:val="005A4B92"/>
    <w:rsid w:val="005A4BC0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8AF"/>
    <w:rsid w:val="005B1908"/>
    <w:rsid w:val="005B1B58"/>
    <w:rsid w:val="005B1F3E"/>
    <w:rsid w:val="005B22C5"/>
    <w:rsid w:val="005B250F"/>
    <w:rsid w:val="005B2518"/>
    <w:rsid w:val="005B2808"/>
    <w:rsid w:val="005B297D"/>
    <w:rsid w:val="005B2A18"/>
    <w:rsid w:val="005B2A44"/>
    <w:rsid w:val="005B2B8C"/>
    <w:rsid w:val="005B2D8E"/>
    <w:rsid w:val="005B3012"/>
    <w:rsid w:val="005B30DF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4D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99"/>
    <w:rsid w:val="005B5EF7"/>
    <w:rsid w:val="005B6094"/>
    <w:rsid w:val="005B6367"/>
    <w:rsid w:val="005B6629"/>
    <w:rsid w:val="005B666B"/>
    <w:rsid w:val="005B66A0"/>
    <w:rsid w:val="005B6769"/>
    <w:rsid w:val="005B68B9"/>
    <w:rsid w:val="005B6BCC"/>
    <w:rsid w:val="005B6BE0"/>
    <w:rsid w:val="005B6C31"/>
    <w:rsid w:val="005B6CC0"/>
    <w:rsid w:val="005B6F45"/>
    <w:rsid w:val="005B7029"/>
    <w:rsid w:val="005B7367"/>
    <w:rsid w:val="005B7386"/>
    <w:rsid w:val="005B73A2"/>
    <w:rsid w:val="005B78C1"/>
    <w:rsid w:val="005B7C89"/>
    <w:rsid w:val="005C02C7"/>
    <w:rsid w:val="005C02CE"/>
    <w:rsid w:val="005C0453"/>
    <w:rsid w:val="005C070E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84"/>
    <w:rsid w:val="005C32AF"/>
    <w:rsid w:val="005C361F"/>
    <w:rsid w:val="005C383A"/>
    <w:rsid w:val="005C3898"/>
    <w:rsid w:val="005C3AAD"/>
    <w:rsid w:val="005C3B7A"/>
    <w:rsid w:val="005C3DA8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53"/>
    <w:rsid w:val="005C62C5"/>
    <w:rsid w:val="005C631B"/>
    <w:rsid w:val="005C633C"/>
    <w:rsid w:val="005C639F"/>
    <w:rsid w:val="005C65D0"/>
    <w:rsid w:val="005C6684"/>
    <w:rsid w:val="005C6904"/>
    <w:rsid w:val="005C6BBB"/>
    <w:rsid w:val="005C6D52"/>
    <w:rsid w:val="005C6DE6"/>
    <w:rsid w:val="005C6EB3"/>
    <w:rsid w:val="005C7011"/>
    <w:rsid w:val="005C70AB"/>
    <w:rsid w:val="005C711F"/>
    <w:rsid w:val="005C716E"/>
    <w:rsid w:val="005C7219"/>
    <w:rsid w:val="005C725C"/>
    <w:rsid w:val="005C7716"/>
    <w:rsid w:val="005C789B"/>
    <w:rsid w:val="005C78D4"/>
    <w:rsid w:val="005C7ADF"/>
    <w:rsid w:val="005C7B16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5BC"/>
    <w:rsid w:val="005D1626"/>
    <w:rsid w:val="005D17B2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14"/>
    <w:rsid w:val="005D2937"/>
    <w:rsid w:val="005D3245"/>
    <w:rsid w:val="005D348C"/>
    <w:rsid w:val="005D35C4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1EF"/>
    <w:rsid w:val="005D72D3"/>
    <w:rsid w:val="005D7493"/>
    <w:rsid w:val="005D7541"/>
    <w:rsid w:val="005D76B8"/>
    <w:rsid w:val="005D79DE"/>
    <w:rsid w:val="005D7C1B"/>
    <w:rsid w:val="005D7D5B"/>
    <w:rsid w:val="005D7DD0"/>
    <w:rsid w:val="005D7F20"/>
    <w:rsid w:val="005E0226"/>
    <w:rsid w:val="005E03AE"/>
    <w:rsid w:val="005E03F3"/>
    <w:rsid w:val="005E0686"/>
    <w:rsid w:val="005E09A0"/>
    <w:rsid w:val="005E0E42"/>
    <w:rsid w:val="005E0F30"/>
    <w:rsid w:val="005E0F47"/>
    <w:rsid w:val="005E0FB6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C64"/>
    <w:rsid w:val="005E3DB6"/>
    <w:rsid w:val="005E3E0E"/>
    <w:rsid w:val="005E3E23"/>
    <w:rsid w:val="005E41FB"/>
    <w:rsid w:val="005E42E0"/>
    <w:rsid w:val="005E4335"/>
    <w:rsid w:val="005E4503"/>
    <w:rsid w:val="005E4609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5C3F"/>
    <w:rsid w:val="005E60BE"/>
    <w:rsid w:val="005E60E3"/>
    <w:rsid w:val="005E6253"/>
    <w:rsid w:val="005E638D"/>
    <w:rsid w:val="005E6395"/>
    <w:rsid w:val="005E6533"/>
    <w:rsid w:val="005E6581"/>
    <w:rsid w:val="005E669F"/>
    <w:rsid w:val="005E66FD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7C6"/>
    <w:rsid w:val="005F084A"/>
    <w:rsid w:val="005F12E4"/>
    <w:rsid w:val="005F1593"/>
    <w:rsid w:val="005F15A6"/>
    <w:rsid w:val="005F15C7"/>
    <w:rsid w:val="005F15EB"/>
    <w:rsid w:val="005F164B"/>
    <w:rsid w:val="005F1AC8"/>
    <w:rsid w:val="005F1B2C"/>
    <w:rsid w:val="005F1C23"/>
    <w:rsid w:val="005F1D64"/>
    <w:rsid w:val="005F1D67"/>
    <w:rsid w:val="005F1F41"/>
    <w:rsid w:val="005F21C1"/>
    <w:rsid w:val="005F2334"/>
    <w:rsid w:val="005F271F"/>
    <w:rsid w:val="005F274F"/>
    <w:rsid w:val="005F2A54"/>
    <w:rsid w:val="005F2E5B"/>
    <w:rsid w:val="005F2EF2"/>
    <w:rsid w:val="005F2FC3"/>
    <w:rsid w:val="005F317A"/>
    <w:rsid w:val="005F3274"/>
    <w:rsid w:val="005F377B"/>
    <w:rsid w:val="005F37D1"/>
    <w:rsid w:val="005F3914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B53"/>
    <w:rsid w:val="005F4D66"/>
    <w:rsid w:val="005F4DF0"/>
    <w:rsid w:val="005F52C2"/>
    <w:rsid w:val="005F52E0"/>
    <w:rsid w:val="005F53B0"/>
    <w:rsid w:val="005F54E3"/>
    <w:rsid w:val="005F5909"/>
    <w:rsid w:val="005F5FF8"/>
    <w:rsid w:val="005F632D"/>
    <w:rsid w:val="005F6854"/>
    <w:rsid w:val="005F6948"/>
    <w:rsid w:val="005F6E79"/>
    <w:rsid w:val="005F6E8C"/>
    <w:rsid w:val="005F716D"/>
    <w:rsid w:val="005F73F8"/>
    <w:rsid w:val="005F7505"/>
    <w:rsid w:val="005F76B5"/>
    <w:rsid w:val="005F775F"/>
    <w:rsid w:val="005F7917"/>
    <w:rsid w:val="005F79E4"/>
    <w:rsid w:val="005F7CEF"/>
    <w:rsid w:val="005F7ECF"/>
    <w:rsid w:val="006001C0"/>
    <w:rsid w:val="0060047F"/>
    <w:rsid w:val="0060053E"/>
    <w:rsid w:val="00600995"/>
    <w:rsid w:val="00600BBF"/>
    <w:rsid w:val="00600C3F"/>
    <w:rsid w:val="00600C8F"/>
    <w:rsid w:val="00600D63"/>
    <w:rsid w:val="00600F7D"/>
    <w:rsid w:val="00601066"/>
    <w:rsid w:val="0060107F"/>
    <w:rsid w:val="00601390"/>
    <w:rsid w:val="00601408"/>
    <w:rsid w:val="00601579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588"/>
    <w:rsid w:val="00604A44"/>
    <w:rsid w:val="00604A9A"/>
    <w:rsid w:val="00604E0D"/>
    <w:rsid w:val="00604E44"/>
    <w:rsid w:val="00605210"/>
    <w:rsid w:val="006056D7"/>
    <w:rsid w:val="006056D8"/>
    <w:rsid w:val="00606247"/>
    <w:rsid w:val="0060624A"/>
    <w:rsid w:val="0060640D"/>
    <w:rsid w:val="0060680C"/>
    <w:rsid w:val="00606831"/>
    <w:rsid w:val="00606B1E"/>
    <w:rsid w:val="00606F0F"/>
    <w:rsid w:val="006073B3"/>
    <w:rsid w:val="006074F3"/>
    <w:rsid w:val="006076B5"/>
    <w:rsid w:val="00607A77"/>
    <w:rsid w:val="00607DA6"/>
    <w:rsid w:val="00607DF5"/>
    <w:rsid w:val="00607F54"/>
    <w:rsid w:val="006104FD"/>
    <w:rsid w:val="00610662"/>
    <w:rsid w:val="00610686"/>
    <w:rsid w:val="00610850"/>
    <w:rsid w:val="006109C5"/>
    <w:rsid w:val="00610A82"/>
    <w:rsid w:val="00610D3A"/>
    <w:rsid w:val="00610DE1"/>
    <w:rsid w:val="00610F0A"/>
    <w:rsid w:val="006110E9"/>
    <w:rsid w:val="006112BB"/>
    <w:rsid w:val="006114C0"/>
    <w:rsid w:val="00611AB0"/>
    <w:rsid w:val="00611C2B"/>
    <w:rsid w:val="00611F3C"/>
    <w:rsid w:val="00612353"/>
    <w:rsid w:val="006127F0"/>
    <w:rsid w:val="00612B73"/>
    <w:rsid w:val="00612E5C"/>
    <w:rsid w:val="00612F78"/>
    <w:rsid w:val="00613304"/>
    <w:rsid w:val="00613542"/>
    <w:rsid w:val="00613596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31D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46F"/>
    <w:rsid w:val="00620470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3A9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5E"/>
    <w:rsid w:val="006234F7"/>
    <w:rsid w:val="00623690"/>
    <w:rsid w:val="006239B6"/>
    <w:rsid w:val="00623BC4"/>
    <w:rsid w:val="00623D65"/>
    <w:rsid w:val="00624328"/>
    <w:rsid w:val="00624696"/>
    <w:rsid w:val="006247DE"/>
    <w:rsid w:val="00624970"/>
    <w:rsid w:val="006249B3"/>
    <w:rsid w:val="00624F0A"/>
    <w:rsid w:val="00624F36"/>
    <w:rsid w:val="00625015"/>
    <w:rsid w:val="006252DA"/>
    <w:rsid w:val="0062536D"/>
    <w:rsid w:val="006253EC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AB4"/>
    <w:rsid w:val="00627BAA"/>
    <w:rsid w:val="00627CFE"/>
    <w:rsid w:val="00627D86"/>
    <w:rsid w:val="00627DC3"/>
    <w:rsid w:val="00627E76"/>
    <w:rsid w:val="00630033"/>
    <w:rsid w:val="00630119"/>
    <w:rsid w:val="006303E4"/>
    <w:rsid w:val="00630618"/>
    <w:rsid w:val="00630805"/>
    <w:rsid w:val="006308F0"/>
    <w:rsid w:val="00630923"/>
    <w:rsid w:val="00630B1B"/>
    <w:rsid w:val="00630DDC"/>
    <w:rsid w:val="00630E31"/>
    <w:rsid w:val="00631000"/>
    <w:rsid w:val="00631003"/>
    <w:rsid w:val="006310CD"/>
    <w:rsid w:val="00631168"/>
    <w:rsid w:val="006312D2"/>
    <w:rsid w:val="00631378"/>
    <w:rsid w:val="0063152A"/>
    <w:rsid w:val="006315FA"/>
    <w:rsid w:val="006316F6"/>
    <w:rsid w:val="00631BD0"/>
    <w:rsid w:val="00631C2A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43"/>
    <w:rsid w:val="00632E50"/>
    <w:rsid w:val="00632ED9"/>
    <w:rsid w:val="00633026"/>
    <w:rsid w:val="006330A0"/>
    <w:rsid w:val="0063339C"/>
    <w:rsid w:val="00633503"/>
    <w:rsid w:val="00633592"/>
    <w:rsid w:val="006335B4"/>
    <w:rsid w:val="00633671"/>
    <w:rsid w:val="006336DC"/>
    <w:rsid w:val="00633940"/>
    <w:rsid w:val="00633A02"/>
    <w:rsid w:val="00633AD0"/>
    <w:rsid w:val="00633B02"/>
    <w:rsid w:val="00633BC8"/>
    <w:rsid w:val="00633CE7"/>
    <w:rsid w:val="0063451C"/>
    <w:rsid w:val="00634856"/>
    <w:rsid w:val="00634F26"/>
    <w:rsid w:val="00635074"/>
    <w:rsid w:val="006351C0"/>
    <w:rsid w:val="006351C4"/>
    <w:rsid w:val="00635291"/>
    <w:rsid w:val="006355C0"/>
    <w:rsid w:val="006355EB"/>
    <w:rsid w:val="006358B7"/>
    <w:rsid w:val="006358E3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E4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35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3EAC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119"/>
    <w:rsid w:val="006502D2"/>
    <w:rsid w:val="006504CD"/>
    <w:rsid w:val="0065072E"/>
    <w:rsid w:val="00650744"/>
    <w:rsid w:val="006509CA"/>
    <w:rsid w:val="00650A9C"/>
    <w:rsid w:val="00650D2B"/>
    <w:rsid w:val="00650EE8"/>
    <w:rsid w:val="00650FF3"/>
    <w:rsid w:val="00651228"/>
    <w:rsid w:val="00651235"/>
    <w:rsid w:val="00651484"/>
    <w:rsid w:val="00651590"/>
    <w:rsid w:val="006517FA"/>
    <w:rsid w:val="006518AE"/>
    <w:rsid w:val="0065199E"/>
    <w:rsid w:val="00651DFB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4E82"/>
    <w:rsid w:val="006553C2"/>
    <w:rsid w:val="006553F3"/>
    <w:rsid w:val="006559CC"/>
    <w:rsid w:val="00655DD2"/>
    <w:rsid w:val="00655E11"/>
    <w:rsid w:val="00656035"/>
    <w:rsid w:val="006560E1"/>
    <w:rsid w:val="006562FC"/>
    <w:rsid w:val="0065652A"/>
    <w:rsid w:val="00656778"/>
    <w:rsid w:val="00656ECB"/>
    <w:rsid w:val="00656EDB"/>
    <w:rsid w:val="00656FD6"/>
    <w:rsid w:val="0065732D"/>
    <w:rsid w:val="0065736F"/>
    <w:rsid w:val="00657588"/>
    <w:rsid w:val="00657592"/>
    <w:rsid w:val="006577D3"/>
    <w:rsid w:val="0065794A"/>
    <w:rsid w:val="00657AB4"/>
    <w:rsid w:val="00657BA6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C5A"/>
    <w:rsid w:val="00663D20"/>
    <w:rsid w:val="00664034"/>
    <w:rsid w:val="00664091"/>
    <w:rsid w:val="006642AC"/>
    <w:rsid w:val="006644E1"/>
    <w:rsid w:val="006644FA"/>
    <w:rsid w:val="00664522"/>
    <w:rsid w:val="00664983"/>
    <w:rsid w:val="00664A3D"/>
    <w:rsid w:val="00664AF0"/>
    <w:rsid w:val="00664C11"/>
    <w:rsid w:val="00664C1E"/>
    <w:rsid w:val="00664DBF"/>
    <w:rsid w:val="00665059"/>
    <w:rsid w:val="00665263"/>
    <w:rsid w:val="0066563B"/>
    <w:rsid w:val="006656D2"/>
    <w:rsid w:val="006658AD"/>
    <w:rsid w:val="006658CD"/>
    <w:rsid w:val="0066593B"/>
    <w:rsid w:val="00665A7D"/>
    <w:rsid w:val="00665B01"/>
    <w:rsid w:val="00666079"/>
    <w:rsid w:val="00666096"/>
    <w:rsid w:val="006661D1"/>
    <w:rsid w:val="00666363"/>
    <w:rsid w:val="00666626"/>
    <w:rsid w:val="006666CE"/>
    <w:rsid w:val="006668D2"/>
    <w:rsid w:val="006668FA"/>
    <w:rsid w:val="00666DE4"/>
    <w:rsid w:val="00666E3B"/>
    <w:rsid w:val="00666E41"/>
    <w:rsid w:val="00666E61"/>
    <w:rsid w:val="00666E62"/>
    <w:rsid w:val="00666E63"/>
    <w:rsid w:val="00666EFF"/>
    <w:rsid w:val="00666FAB"/>
    <w:rsid w:val="0066700A"/>
    <w:rsid w:val="00667066"/>
    <w:rsid w:val="00667137"/>
    <w:rsid w:val="0066746F"/>
    <w:rsid w:val="00667517"/>
    <w:rsid w:val="006675E5"/>
    <w:rsid w:val="0066770D"/>
    <w:rsid w:val="00667E75"/>
    <w:rsid w:val="006701F3"/>
    <w:rsid w:val="00670524"/>
    <w:rsid w:val="00670797"/>
    <w:rsid w:val="00670954"/>
    <w:rsid w:val="00670B30"/>
    <w:rsid w:val="00670C03"/>
    <w:rsid w:val="00670C7F"/>
    <w:rsid w:val="00670DBA"/>
    <w:rsid w:val="0067134F"/>
    <w:rsid w:val="0067141C"/>
    <w:rsid w:val="006716B7"/>
    <w:rsid w:val="00671AC7"/>
    <w:rsid w:val="00671C9E"/>
    <w:rsid w:val="00671F48"/>
    <w:rsid w:val="00672040"/>
    <w:rsid w:val="00672094"/>
    <w:rsid w:val="006722BB"/>
    <w:rsid w:val="006723B6"/>
    <w:rsid w:val="006725EE"/>
    <w:rsid w:val="0067282D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5B3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93"/>
    <w:rsid w:val="00676DC9"/>
    <w:rsid w:val="00676DE5"/>
    <w:rsid w:val="006770D6"/>
    <w:rsid w:val="00677701"/>
    <w:rsid w:val="00677967"/>
    <w:rsid w:val="00677A06"/>
    <w:rsid w:val="00677DD3"/>
    <w:rsid w:val="00677DE1"/>
    <w:rsid w:val="00680047"/>
    <w:rsid w:val="00680088"/>
    <w:rsid w:val="006802D7"/>
    <w:rsid w:val="00680377"/>
    <w:rsid w:val="006804C8"/>
    <w:rsid w:val="006806E6"/>
    <w:rsid w:val="00680729"/>
    <w:rsid w:val="006807B0"/>
    <w:rsid w:val="006808A1"/>
    <w:rsid w:val="00680CCC"/>
    <w:rsid w:val="00680D43"/>
    <w:rsid w:val="00680E12"/>
    <w:rsid w:val="00680ED5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B76"/>
    <w:rsid w:val="00683E7B"/>
    <w:rsid w:val="00683F40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C69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6EC"/>
    <w:rsid w:val="00691866"/>
    <w:rsid w:val="00691AF1"/>
    <w:rsid w:val="00691BEE"/>
    <w:rsid w:val="00691DF2"/>
    <w:rsid w:val="00691EB1"/>
    <w:rsid w:val="00691F23"/>
    <w:rsid w:val="00692280"/>
    <w:rsid w:val="006925D9"/>
    <w:rsid w:val="006926A2"/>
    <w:rsid w:val="0069284E"/>
    <w:rsid w:val="00692A89"/>
    <w:rsid w:val="00692AAA"/>
    <w:rsid w:val="00692F38"/>
    <w:rsid w:val="0069304D"/>
    <w:rsid w:val="00693118"/>
    <w:rsid w:val="0069322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4E90"/>
    <w:rsid w:val="006950F8"/>
    <w:rsid w:val="00695264"/>
    <w:rsid w:val="00695456"/>
    <w:rsid w:val="00695D73"/>
    <w:rsid w:val="00695E46"/>
    <w:rsid w:val="00696164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295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50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5F8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BE"/>
    <w:rsid w:val="006A74DC"/>
    <w:rsid w:val="006A76A3"/>
    <w:rsid w:val="006A78C2"/>
    <w:rsid w:val="006A7CEB"/>
    <w:rsid w:val="006B0158"/>
    <w:rsid w:val="006B05AC"/>
    <w:rsid w:val="006B0672"/>
    <w:rsid w:val="006B0AAC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968"/>
    <w:rsid w:val="006B2B25"/>
    <w:rsid w:val="006B2C93"/>
    <w:rsid w:val="006B2D0B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21A"/>
    <w:rsid w:val="006B430D"/>
    <w:rsid w:val="006B43BE"/>
    <w:rsid w:val="006B45E5"/>
    <w:rsid w:val="006B4671"/>
    <w:rsid w:val="006B47B0"/>
    <w:rsid w:val="006B497B"/>
    <w:rsid w:val="006B4AE8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8C"/>
    <w:rsid w:val="006B5B95"/>
    <w:rsid w:val="006B5C05"/>
    <w:rsid w:val="006B5DA2"/>
    <w:rsid w:val="006B6018"/>
    <w:rsid w:val="006B607C"/>
    <w:rsid w:val="006B608F"/>
    <w:rsid w:val="006B60C1"/>
    <w:rsid w:val="006B61F8"/>
    <w:rsid w:val="006B66F5"/>
    <w:rsid w:val="006B6771"/>
    <w:rsid w:val="006B6952"/>
    <w:rsid w:val="006B6975"/>
    <w:rsid w:val="006B6B1F"/>
    <w:rsid w:val="006B6B4E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49F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1F45"/>
    <w:rsid w:val="006C22CE"/>
    <w:rsid w:val="006C247C"/>
    <w:rsid w:val="006C253B"/>
    <w:rsid w:val="006C2A66"/>
    <w:rsid w:val="006C2BA6"/>
    <w:rsid w:val="006C2BC8"/>
    <w:rsid w:val="006C2C97"/>
    <w:rsid w:val="006C3013"/>
    <w:rsid w:val="006C3342"/>
    <w:rsid w:val="006C3376"/>
    <w:rsid w:val="006C33DA"/>
    <w:rsid w:val="006C33DF"/>
    <w:rsid w:val="006C3431"/>
    <w:rsid w:val="006C3433"/>
    <w:rsid w:val="006C3A1A"/>
    <w:rsid w:val="006C3A71"/>
    <w:rsid w:val="006C3E2E"/>
    <w:rsid w:val="006C3EF7"/>
    <w:rsid w:val="006C3F5B"/>
    <w:rsid w:val="006C4106"/>
    <w:rsid w:val="006C4721"/>
    <w:rsid w:val="006C47F5"/>
    <w:rsid w:val="006C492A"/>
    <w:rsid w:val="006C4B68"/>
    <w:rsid w:val="006C4D38"/>
    <w:rsid w:val="006C57DD"/>
    <w:rsid w:val="006C5AE5"/>
    <w:rsid w:val="006C5BFE"/>
    <w:rsid w:val="006C5E11"/>
    <w:rsid w:val="006C5F06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9C8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C20"/>
    <w:rsid w:val="006D1D14"/>
    <w:rsid w:val="006D20A1"/>
    <w:rsid w:val="006D21AB"/>
    <w:rsid w:val="006D2206"/>
    <w:rsid w:val="006D24AB"/>
    <w:rsid w:val="006D2519"/>
    <w:rsid w:val="006D2AE7"/>
    <w:rsid w:val="006D2BBE"/>
    <w:rsid w:val="006D2BC4"/>
    <w:rsid w:val="006D2C29"/>
    <w:rsid w:val="006D2D7B"/>
    <w:rsid w:val="006D3347"/>
    <w:rsid w:val="006D35CB"/>
    <w:rsid w:val="006D3792"/>
    <w:rsid w:val="006D391F"/>
    <w:rsid w:val="006D3ACC"/>
    <w:rsid w:val="006D3B71"/>
    <w:rsid w:val="006D3EA3"/>
    <w:rsid w:val="006D529F"/>
    <w:rsid w:val="006D52EE"/>
    <w:rsid w:val="006D5594"/>
    <w:rsid w:val="006D585A"/>
    <w:rsid w:val="006D5B95"/>
    <w:rsid w:val="006D5FFB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E6F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C4"/>
    <w:rsid w:val="006E25E2"/>
    <w:rsid w:val="006E2703"/>
    <w:rsid w:val="006E2759"/>
    <w:rsid w:val="006E2C0C"/>
    <w:rsid w:val="006E332F"/>
    <w:rsid w:val="006E3388"/>
    <w:rsid w:val="006E33C1"/>
    <w:rsid w:val="006E3730"/>
    <w:rsid w:val="006E38CC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D88"/>
    <w:rsid w:val="006E4E01"/>
    <w:rsid w:val="006E504D"/>
    <w:rsid w:val="006E5060"/>
    <w:rsid w:val="006E5259"/>
    <w:rsid w:val="006E526F"/>
    <w:rsid w:val="006E5375"/>
    <w:rsid w:val="006E53C7"/>
    <w:rsid w:val="006E594F"/>
    <w:rsid w:val="006E5B40"/>
    <w:rsid w:val="006E5C56"/>
    <w:rsid w:val="006E5C85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0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1F54"/>
    <w:rsid w:val="006F20D1"/>
    <w:rsid w:val="006F211D"/>
    <w:rsid w:val="006F2192"/>
    <w:rsid w:val="006F21D6"/>
    <w:rsid w:val="006F2642"/>
    <w:rsid w:val="006F274E"/>
    <w:rsid w:val="006F2F28"/>
    <w:rsid w:val="006F2F96"/>
    <w:rsid w:val="006F2FE3"/>
    <w:rsid w:val="006F3009"/>
    <w:rsid w:val="006F3074"/>
    <w:rsid w:val="006F30B7"/>
    <w:rsid w:val="006F378C"/>
    <w:rsid w:val="006F3AED"/>
    <w:rsid w:val="006F3B9E"/>
    <w:rsid w:val="006F3DD2"/>
    <w:rsid w:val="006F3DE4"/>
    <w:rsid w:val="006F3F40"/>
    <w:rsid w:val="006F412F"/>
    <w:rsid w:val="006F44CA"/>
    <w:rsid w:val="006F47A3"/>
    <w:rsid w:val="006F481D"/>
    <w:rsid w:val="006F48C4"/>
    <w:rsid w:val="006F4931"/>
    <w:rsid w:val="006F4A4A"/>
    <w:rsid w:val="006F4A58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04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632"/>
    <w:rsid w:val="00701A77"/>
    <w:rsid w:val="00701C68"/>
    <w:rsid w:val="00701C6E"/>
    <w:rsid w:val="00701C97"/>
    <w:rsid w:val="0070246F"/>
    <w:rsid w:val="00702606"/>
    <w:rsid w:val="00702799"/>
    <w:rsid w:val="007028E1"/>
    <w:rsid w:val="00702962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57"/>
    <w:rsid w:val="007041C3"/>
    <w:rsid w:val="0070433D"/>
    <w:rsid w:val="0070434F"/>
    <w:rsid w:val="007043E4"/>
    <w:rsid w:val="00704C58"/>
    <w:rsid w:val="00704D0B"/>
    <w:rsid w:val="007055B3"/>
    <w:rsid w:val="00705901"/>
    <w:rsid w:val="00705D39"/>
    <w:rsid w:val="00705EB6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758"/>
    <w:rsid w:val="007108CD"/>
    <w:rsid w:val="00710962"/>
    <w:rsid w:val="007109C3"/>
    <w:rsid w:val="00710C73"/>
    <w:rsid w:val="00710F4B"/>
    <w:rsid w:val="00710FE5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8C"/>
    <w:rsid w:val="00711CD8"/>
    <w:rsid w:val="0071222C"/>
    <w:rsid w:val="0071224D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CAD"/>
    <w:rsid w:val="00713D71"/>
    <w:rsid w:val="00713D92"/>
    <w:rsid w:val="00713D93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38D"/>
    <w:rsid w:val="007154EE"/>
    <w:rsid w:val="00715526"/>
    <w:rsid w:val="00715551"/>
    <w:rsid w:val="00715586"/>
    <w:rsid w:val="007155BA"/>
    <w:rsid w:val="00715630"/>
    <w:rsid w:val="00715636"/>
    <w:rsid w:val="0071578D"/>
    <w:rsid w:val="00715AE7"/>
    <w:rsid w:val="00715C91"/>
    <w:rsid w:val="00715F6E"/>
    <w:rsid w:val="00716186"/>
    <w:rsid w:val="0071651C"/>
    <w:rsid w:val="00716826"/>
    <w:rsid w:val="00716A9F"/>
    <w:rsid w:val="00716F60"/>
    <w:rsid w:val="0071710D"/>
    <w:rsid w:val="007172DF"/>
    <w:rsid w:val="007173DF"/>
    <w:rsid w:val="0071749D"/>
    <w:rsid w:val="00717535"/>
    <w:rsid w:val="007175CD"/>
    <w:rsid w:val="0071769F"/>
    <w:rsid w:val="007177A8"/>
    <w:rsid w:val="00717D4D"/>
    <w:rsid w:val="00717D74"/>
    <w:rsid w:val="007202BB"/>
    <w:rsid w:val="00720520"/>
    <w:rsid w:val="00720AAB"/>
    <w:rsid w:val="00720B2E"/>
    <w:rsid w:val="00720CA2"/>
    <w:rsid w:val="00720F2B"/>
    <w:rsid w:val="00721039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0C"/>
    <w:rsid w:val="00723448"/>
    <w:rsid w:val="007235AD"/>
    <w:rsid w:val="00723704"/>
    <w:rsid w:val="00723B80"/>
    <w:rsid w:val="00723C4B"/>
    <w:rsid w:val="00723D49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A7A"/>
    <w:rsid w:val="00724C90"/>
    <w:rsid w:val="00724CD6"/>
    <w:rsid w:val="00724D59"/>
    <w:rsid w:val="00724DE3"/>
    <w:rsid w:val="00724FB8"/>
    <w:rsid w:val="00725644"/>
    <w:rsid w:val="00725C09"/>
    <w:rsid w:val="00725D92"/>
    <w:rsid w:val="00725EA9"/>
    <w:rsid w:val="00725ECB"/>
    <w:rsid w:val="00726282"/>
    <w:rsid w:val="00726319"/>
    <w:rsid w:val="00726365"/>
    <w:rsid w:val="00726534"/>
    <w:rsid w:val="007265C5"/>
    <w:rsid w:val="007266BC"/>
    <w:rsid w:val="007266C1"/>
    <w:rsid w:val="00726DF7"/>
    <w:rsid w:val="00726E7A"/>
    <w:rsid w:val="00726F3A"/>
    <w:rsid w:val="00727096"/>
    <w:rsid w:val="007272AF"/>
    <w:rsid w:val="007273DC"/>
    <w:rsid w:val="00727413"/>
    <w:rsid w:val="00727C4A"/>
    <w:rsid w:val="00727FF6"/>
    <w:rsid w:val="00730203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9AF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C05"/>
    <w:rsid w:val="00733D90"/>
    <w:rsid w:val="00733F0C"/>
    <w:rsid w:val="00733FD1"/>
    <w:rsid w:val="00733FE7"/>
    <w:rsid w:val="0073401F"/>
    <w:rsid w:val="00734676"/>
    <w:rsid w:val="0073477F"/>
    <w:rsid w:val="00734A4C"/>
    <w:rsid w:val="00734B5F"/>
    <w:rsid w:val="00734C23"/>
    <w:rsid w:val="00734D6B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1D1"/>
    <w:rsid w:val="00736216"/>
    <w:rsid w:val="007363E3"/>
    <w:rsid w:val="00736511"/>
    <w:rsid w:val="00736603"/>
    <w:rsid w:val="007368C2"/>
    <w:rsid w:val="0073694D"/>
    <w:rsid w:val="00736A64"/>
    <w:rsid w:val="00736B87"/>
    <w:rsid w:val="00737017"/>
    <w:rsid w:val="007372B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05D"/>
    <w:rsid w:val="007415F1"/>
    <w:rsid w:val="007416DA"/>
    <w:rsid w:val="00741761"/>
    <w:rsid w:val="00741859"/>
    <w:rsid w:val="00741A44"/>
    <w:rsid w:val="00741C03"/>
    <w:rsid w:val="00741FED"/>
    <w:rsid w:val="00742152"/>
    <w:rsid w:val="007422E2"/>
    <w:rsid w:val="007424CB"/>
    <w:rsid w:val="0074273A"/>
    <w:rsid w:val="007429E8"/>
    <w:rsid w:val="00742D0C"/>
    <w:rsid w:val="00742D11"/>
    <w:rsid w:val="00742E20"/>
    <w:rsid w:val="00742E2E"/>
    <w:rsid w:val="00743232"/>
    <w:rsid w:val="007432A1"/>
    <w:rsid w:val="00743315"/>
    <w:rsid w:val="007437E0"/>
    <w:rsid w:val="00743ACC"/>
    <w:rsid w:val="00743B5B"/>
    <w:rsid w:val="00743DDD"/>
    <w:rsid w:val="007440AA"/>
    <w:rsid w:val="0074417F"/>
    <w:rsid w:val="00744490"/>
    <w:rsid w:val="007444E7"/>
    <w:rsid w:val="00744554"/>
    <w:rsid w:val="007445D7"/>
    <w:rsid w:val="00744693"/>
    <w:rsid w:val="00744992"/>
    <w:rsid w:val="00744ABE"/>
    <w:rsid w:val="00744BD7"/>
    <w:rsid w:val="00744C40"/>
    <w:rsid w:val="00744D0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40"/>
    <w:rsid w:val="00746BBA"/>
    <w:rsid w:val="00746C9C"/>
    <w:rsid w:val="00746E45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735"/>
    <w:rsid w:val="00750A39"/>
    <w:rsid w:val="00750A40"/>
    <w:rsid w:val="00750B3A"/>
    <w:rsid w:val="00750CE5"/>
    <w:rsid w:val="00750DAD"/>
    <w:rsid w:val="00750F70"/>
    <w:rsid w:val="00750FBE"/>
    <w:rsid w:val="0075130D"/>
    <w:rsid w:val="00751551"/>
    <w:rsid w:val="007519E0"/>
    <w:rsid w:val="00751B50"/>
    <w:rsid w:val="00751C9D"/>
    <w:rsid w:val="00751D3A"/>
    <w:rsid w:val="00751FFA"/>
    <w:rsid w:val="00752089"/>
    <w:rsid w:val="007520C7"/>
    <w:rsid w:val="0075245D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DC2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528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57E65"/>
    <w:rsid w:val="00760300"/>
    <w:rsid w:val="00760863"/>
    <w:rsid w:val="00760864"/>
    <w:rsid w:val="0076090A"/>
    <w:rsid w:val="00760CA1"/>
    <w:rsid w:val="0076124B"/>
    <w:rsid w:val="0076144D"/>
    <w:rsid w:val="0076181A"/>
    <w:rsid w:val="007618A7"/>
    <w:rsid w:val="00761A30"/>
    <w:rsid w:val="00761D37"/>
    <w:rsid w:val="00761F0C"/>
    <w:rsid w:val="0076200D"/>
    <w:rsid w:val="007621F7"/>
    <w:rsid w:val="0076237A"/>
    <w:rsid w:val="0076290B"/>
    <w:rsid w:val="00762A44"/>
    <w:rsid w:val="00762C23"/>
    <w:rsid w:val="00763307"/>
    <w:rsid w:val="0076332B"/>
    <w:rsid w:val="00763930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0D8"/>
    <w:rsid w:val="00766153"/>
    <w:rsid w:val="00766277"/>
    <w:rsid w:val="0076665B"/>
    <w:rsid w:val="007666B4"/>
    <w:rsid w:val="00766892"/>
    <w:rsid w:val="007669A2"/>
    <w:rsid w:val="007669F7"/>
    <w:rsid w:val="00766DBA"/>
    <w:rsid w:val="00766F1F"/>
    <w:rsid w:val="00766F45"/>
    <w:rsid w:val="007672E1"/>
    <w:rsid w:val="0076735E"/>
    <w:rsid w:val="00767490"/>
    <w:rsid w:val="007675DB"/>
    <w:rsid w:val="00767696"/>
    <w:rsid w:val="007677B4"/>
    <w:rsid w:val="007678FB"/>
    <w:rsid w:val="00767B1A"/>
    <w:rsid w:val="00767D89"/>
    <w:rsid w:val="00767D93"/>
    <w:rsid w:val="00767DA1"/>
    <w:rsid w:val="0077023D"/>
    <w:rsid w:val="0077049D"/>
    <w:rsid w:val="00770798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166"/>
    <w:rsid w:val="007723EC"/>
    <w:rsid w:val="0077244C"/>
    <w:rsid w:val="007726C5"/>
    <w:rsid w:val="00772F70"/>
    <w:rsid w:val="00772FAD"/>
    <w:rsid w:val="00772FE5"/>
    <w:rsid w:val="00773040"/>
    <w:rsid w:val="00773057"/>
    <w:rsid w:val="0077353F"/>
    <w:rsid w:val="0077384E"/>
    <w:rsid w:val="007738D2"/>
    <w:rsid w:val="00774055"/>
    <w:rsid w:val="0077459A"/>
    <w:rsid w:val="007748EC"/>
    <w:rsid w:val="00774AF0"/>
    <w:rsid w:val="00774AF5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441"/>
    <w:rsid w:val="007824EF"/>
    <w:rsid w:val="007828D5"/>
    <w:rsid w:val="007829A7"/>
    <w:rsid w:val="007829D2"/>
    <w:rsid w:val="0078323E"/>
    <w:rsid w:val="00783295"/>
    <w:rsid w:val="00783312"/>
    <w:rsid w:val="007833BC"/>
    <w:rsid w:val="0078354A"/>
    <w:rsid w:val="00783816"/>
    <w:rsid w:val="00783BF1"/>
    <w:rsid w:val="00784076"/>
    <w:rsid w:val="0078407D"/>
    <w:rsid w:val="007842A7"/>
    <w:rsid w:val="007842B7"/>
    <w:rsid w:val="00784682"/>
    <w:rsid w:val="007846DE"/>
    <w:rsid w:val="00784810"/>
    <w:rsid w:val="00784C98"/>
    <w:rsid w:val="00784E94"/>
    <w:rsid w:val="00784EA1"/>
    <w:rsid w:val="0078562F"/>
    <w:rsid w:val="0078572C"/>
    <w:rsid w:val="007857CA"/>
    <w:rsid w:val="007858AF"/>
    <w:rsid w:val="00785966"/>
    <w:rsid w:val="00785A19"/>
    <w:rsid w:val="00785D89"/>
    <w:rsid w:val="0078604F"/>
    <w:rsid w:val="007865B0"/>
    <w:rsid w:val="007866D6"/>
    <w:rsid w:val="00786905"/>
    <w:rsid w:val="00786A1E"/>
    <w:rsid w:val="00787214"/>
    <w:rsid w:val="007877D4"/>
    <w:rsid w:val="007878DC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1E2"/>
    <w:rsid w:val="0079120E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07A"/>
    <w:rsid w:val="007950B6"/>
    <w:rsid w:val="0079531F"/>
    <w:rsid w:val="007953EB"/>
    <w:rsid w:val="00795704"/>
    <w:rsid w:val="00795742"/>
    <w:rsid w:val="0079595C"/>
    <w:rsid w:val="00795FDC"/>
    <w:rsid w:val="007963E3"/>
    <w:rsid w:val="00796537"/>
    <w:rsid w:val="0079658B"/>
    <w:rsid w:val="007967DD"/>
    <w:rsid w:val="007967E4"/>
    <w:rsid w:val="00796812"/>
    <w:rsid w:val="00796A0B"/>
    <w:rsid w:val="00796A1A"/>
    <w:rsid w:val="00796D82"/>
    <w:rsid w:val="00796FB8"/>
    <w:rsid w:val="00797183"/>
    <w:rsid w:val="00797241"/>
    <w:rsid w:val="007973ED"/>
    <w:rsid w:val="0079740E"/>
    <w:rsid w:val="00797619"/>
    <w:rsid w:val="007976CE"/>
    <w:rsid w:val="007A00D8"/>
    <w:rsid w:val="007A0540"/>
    <w:rsid w:val="007A0565"/>
    <w:rsid w:val="007A06EC"/>
    <w:rsid w:val="007A0784"/>
    <w:rsid w:val="007A079F"/>
    <w:rsid w:val="007A0805"/>
    <w:rsid w:val="007A0950"/>
    <w:rsid w:val="007A0AB5"/>
    <w:rsid w:val="007A0C1E"/>
    <w:rsid w:val="007A0EF4"/>
    <w:rsid w:val="007A106D"/>
    <w:rsid w:val="007A1682"/>
    <w:rsid w:val="007A17D3"/>
    <w:rsid w:val="007A1899"/>
    <w:rsid w:val="007A1AC3"/>
    <w:rsid w:val="007A1C22"/>
    <w:rsid w:val="007A1CB1"/>
    <w:rsid w:val="007A1E9E"/>
    <w:rsid w:val="007A1F3F"/>
    <w:rsid w:val="007A23D6"/>
    <w:rsid w:val="007A2427"/>
    <w:rsid w:val="007A2930"/>
    <w:rsid w:val="007A29C2"/>
    <w:rsid w:val="007A2AD4"/>
    <w:rsid w:val="007A2C8C"/>
    <w:rsid w:val="007A2E3A"/>
    <w:rsid w:val="007A2F3D"/>
    <w:rsid w:val="007A36DF"/>
    <w:rsid w:val="007A3790"/>
    <w:rsid w:val="007A385E"/>
    <w:rsid w:val="007A389B"/>
    <w:rsid w:val="007A3904"/>
    <w:rsid w:val="007A3B8B"/>
    <w:rsid w:val="007A3D08"/>
    <w:rsid w:val="007A3D6F"/>
    <w:rsid w:val="007A3D9E"/>
    <w:rsid w:val="007A3F8C"/>
    <w:rsid w:val="007A4151"/>
    <w:rsid w:val="007A43E4"/>
    <w:rsid w:val="007A43E9"/>
    <w:rsid w:val="007A44A7"/>
    <w:rsid w:val="007A4640"/>
    <w:rsid w:val="007A4D72"/>
    <w:rsid w:val="007A4D83"/>
    <w:rsid w:val="007A4D88"/>
    <w:rsid w:val="007A4D91"/>
    <w:rsid w:val="007A4DA8"/>
    <w:rsid w:val="007A4DD7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AEA"/>
    <w:rsid w:val="007A6B21"/>
    <w:rsid w:val="007A6D71"/>
    <w:rsid w:val="007A6F05"/>
    <w:rsid w:val="007A6F6F"/>
    <w:rsid w:val="007A729F"/>
    <w:rsid w:val="007A73DA"/>
    <w:rsid w:val="007A75BE"/>
    <w:rsid w:val="007A7642"/>
    <w:rsid w:val="007B08CD"/>
    <w:rsid w:val="007B0C77"/>
    <w:rsid w:val="007B11DF"/>
    <w:rsid w:val="007B133A"/>
    <w:rsid w:val="007B17E3"/>
    <w:rsid w:val="007B17F2"/>
    <w:rsid w:val="007B18BD"/>
    <w:rsid w:val="007B1903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8CF"/>
    <w:rsid w:val="007B3AAA"/>
    <w:rsid w:val="007B3C1D"/>
    <w:rsid w:val="007B3D4F"/>
    <w:rsid w:val="007B3DF0"/>
    <w:rsid w:val="007B3F0D"/>
    <w:rsid w:val="007B408D"/>
    <w:rsid w:val="007B40E5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26"/>
    <w:rsid w:val="007B7257"/>
    <w:rsid w:val="007B725B"/>
    <w:rsid w:val="007B73F9"/>
    <w:rsid w:val="007B747C"/>
    <w:rsid w:val="007B762F"/>
    <w:rsid w:val="007B783E"/>
    <w:rsid w:val="007B79E6"/>
    <w:rsid w:val="007C0006"/>
    <w:rsid w:val="007C0047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2F"/>
    <w:rsid w:val="007C34D3"/>
    <w:rsid w:val="007C3514"/>
    <w:rsid w:val="007C3534"/>
    <w:rsid w:val="007C3AB8"/>
    <w:rsid w:val="007C3DBA"/>
    <w:rsid w:val="007C3FC4"/>
    <w:rsid w:val="007C4033"/>
    <w:rsid w:val="007C4499"/>
    <w:rsid w:val="007C44FA"/>
    <w:rsid w:val="007C456E"/>
    <w:rsid w:val="007C49F2"/>
    <w:rsid w:val="007C4AA8"/>
    <w:rsid w:val="007C4B1F"/>
    <w:rsid w:val="007C4C7D"/>
    <w:rsid w:val="007C4CD1"/>
    <w:rsid w:val="007C4D51"/>
    <w:rsid w:val="007C4DBA"/>
    <w:rsid w:val="007C4DE8"/>
    <w:rsid w:val="007C4F70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9CF"/>
    <w:rsid w:val="007C7E5F"/>
    <w:rsid w:val="007C7F0F"/>
    <w:rsid w:val="007D014B"/>
    <w:rsid w:val="007D03C3"/>
    <w:rsid w:val="007D04EB"/>
    <w:rsid w:val="007D0794"/>
    <w:rsid w:val="007D08A8"/>
    <w:rsid w:val="007D0DE7"/>
    <w:rsid w:val="007D0EE3"/>
    <w:rsid w:val="007D108A"/>
    <w:rsid w:val="007D1172"/>
    <w:rsid w:val="007D16C8"/>
    <w:rsid w:val="007D17BD"/>
    <w:rsid w:val="007D192D"/>
    <w:rsid w:val="007D1A79"/>
    <w:rsid w:val="007D1C80"/>
    <w:rsid w:val="007D1F20"/>
    <w:rsid w:val="007D217D"/>
    <w:rsid w:val="007D21EA"/>
    <w:rsid w:val="007D226D"/>
    <w:rsid w:val="007D2390"/>
    <w:rsid w:val="007D2482"/>
    <w:rsid w:val="007D2487"/>
    <w:rsid w:val="007D24D1"/>
    <w:rsid w:val="007D2536"/>
    <w:rsid w:val="007D2547"/>
    <w:rsid w:val="007D259D"/>
    <w:rsid w:val="007D2720"/>
    <w:rsid w:val="007D2C49"/>
    <w:rsid w:val="007D2E41"/>
    <w:rsid w:val="007D309A"/>
    <w:rsid w:val="007D3167"/>
    <w:rsid w:val="007D3228"/>
    <w:rsid w:val="007D3249"/>
    <w:rsid w:val="007D336F"/>
    <w:rsid w:val="007D34BA"/>
    <w:rsid w:val="007D3578"/>
    <w:rsid w:val="007D388C"/>
    <w:rsid w:val="007D3C0F"/>
    <w:rsid w:val="007D3EAE"/>
    <w:rsid w:val="007D4217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4D1"/>
    <w:rsid w:val="007D5925"/>
    <w:rsid w:val="007D5997"/>
    <w:rsid w:val="007D5A97"/>
    <w:rsid w:val="007D5C24"/>
    <w:rsid w:val="007D5FD1"/>
    <w:rsid w:val="007D6472"/>
    <w:rsid w:val="007D6566"/>
    <w:rsid w:val="007D6633"/>
    <w:rsid w:val="007D6915"/>
    <w:rsid w:val="007D6B69"/>
    <w:rsid w:val="007D6EDB"/>
    <w:rsid w:val="007D7686"/>
    <w:rsid w:val="007D7A43"/>
    <w:rsid w:val="007D7AC7"/>
    <w:rsid w:val="007D7AF0"/>
    <w:rsid w:val="007D7B42"/>
    <w:rsid w:val="007D7BBE"/>
    <w:rsid w:val="007D7C37"/>
    <w:rsid w:val="007D7E66"/>
    <w:rsid w:val="007D7F03"/>
    <w:rsid w:val="007E02C4"/>
    <w:rsid w:val="007E03A3"/>
    <w:rsid w:val="007E03AF"/>
    <w:rsid w:val="007E0694"/>
    <w:rsid w:val="007E0932"/>
    <w:rsid w:val="007E095F"/>
    <w:rsid w:val="007E0B05"/>
    <w:rsid w:val="007E0C3B"/>
    <w:rsid w:val="007E0C60"/>
    <w:rsid w:val="007E0D9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99A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850"/>
    <w:rsid w:val="007E4F5C"/>
    <w:rsid w:val="007E4FA6"/>
    <w:rsid w:val="007E521C"/>
    <w:rsid w:val="007E531A"/>
    <w:rsid w:val="007E53F6"/>
    <w:rsid w:val="007E54DC"/>
    <w:rsid w:val="007E5690"/>
    <w:rsid w:val="007E5844"/>
    <w:rsid w:val="007E5ED4"/>
    <w:rsid w:val="007E5EE5"/>
    <w:rsid w:val="007E6238"/>
    <w:rsid w:val="007E6372"/>
    <w:rsid w:val="007E69BB"/>
    <w:rsid w:val="007E6DA5"/>
    <w:rsid w:val="007E6E17"/>
    <w:rsid w:val="007E70C3"/>
    <w:rsid w:val="007E7A20"/>
    <w:rsid w:val="007E7A3B"/>
    <w:rsid w:val="007E7A6A"/>
    <w:rsid w:val="007E7D04"/>
    <w:rsid w:val="007E7EF0"/>
    <w:rsid w:val="007E7F2E"/>
    <w:rsid w:val="007F0159"/>
    <w:rsid w:val="007F015A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61B"/>
    <w:rsid w:val="007F1753"/>
    <w:rsid w:val="007F17B9"/>
    <w:rsid w:val="007F1B0A"/>
    <w:rsid w:val="007F1B3F"/>
    <w:rsid w:val="007F1ED9"/>
    <w:rsid w:val="007F2078"/>
    <w:rsid w:val="007F219B"/>
    <w:rsid w:val="007F2290"/>
    <w:rsid w:val="007F25AD"/>
    <w:rsid w:val="007F274D"/>
    <w:rsid w:val="007F2ABB"/>
    <w:rsid w:val="007F2C24"/>
    <w:rsid w:val="007F2C25"/>
    <w:rsid w:val="007F2ECF"/>
    <w:rsid w:val="007F2F8D"/>
    <w:rsid w:val="007F2FAD"/>
    <w:rsid w:val="007F3113"/>
    <w:rsid w:val="007F323B"/>
    <w:rsid w:val="007F3425"/>
    <w:rsid w:val="007F3528"/>
    <w:rsid w:val="007F35D5"/>
    <w:rsid w:val="007F3731"/>
    <w:rsid w:val="007F3833"/>
    <w:rsid w:val="007F38C2"/>
    <w:rsid w:val="007F38DA"/>
    <w:rsid w:val="007F3BC1"/>
    <w:rsid w:val="007F3CB9"/>
    <w:rsid w:val="007F3DB8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5F6B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D0C"/>
    <w:rsid w:val="007F7D85"/>
    <w:rsid w:val="007F7E07"/>
    <w:rsid w:val="00800019"/>
    <w:rsid w:val="008003FF"/>
    <w:rsid w:val="00800410"/>
    <w:rsid w:val="00800491"/>
    <w:rsid w:val="008007C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49B"/>
    <w:rsid w:val="00802766"/>
    <w:rsid w:val="008028DE"/>
    <w:rsid w:val="008028E0"/>
    <w:rsid w:val="0080291D"/>
    <w:rsid w:val="00802B64"/>
    <w:rsid w:val="00802FD3"/>
    <w:rsid w:val="00803032"/>
    <w:rsid w:val="00803421"/>
    <w:rsid w:val="00803769"/>
    <w:rsid w:val="0080392D"/>
    <w:rsid w:val="00803A60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6EF"/>
    <w:rsid w:val="008057FB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28A"/>
    <w:rsid w:val="0080773A"/>
    <w:rsid w:val="008077FE"/>
    <w:rsid w:val="008079B5"/>
    <w:rsid w:val="00807BE4"/>
    <w:rsid w:val="00807CA4"/>
    <w:rsid w:val="0081066C"/>
    <w:rsid w:val="00810979"/>
    <w:rsid w:val="00810AEE"/>
    <w:rsid w:val="00810B20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B8A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08A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077"/>
    <w:rsid w:val="008140A3"/>
    <w:rsid w:val="008140AC"/>
    <w:rsid w:val="0081425C"/>
    <w:rsid w:val="00814622"/>
    <w:rsid w:val="008146DA"/>
    <w:rsid w:val="008146EA"/>
    <w:rsid w:val="00814BF7"/>
    <w:rsid w:val="008154CB"/>
    <w:rsid w:val="00815BBC"/>
    <w:rsid w:val="00815C92"/>
    <w:rsid w:val="008162AE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BE5"/>
    <w:rsid w:val="00820DE7"/>
    <w:rsid w:val="008214A1"/>
    <w:rsid w:val="0082159B"/>
    <w:rsid w:val="0082196C"/>
    <w:rsid w:val="00821A37"/>
    <w:rsid w:val="00821AAC"/>
    <w:rsid w:val="00821BEC"/>
    <w:rsid w:val="00821E7B"/>
    <w:rsid w:val="00821FFC"/>
    <w:rsid w:val="008220EB"/>
    <w:rsid w:val="00822204"/>
    <w:rsid w:val="0082239F"/>
    <w:rsid w:val="00822791"/>
    <w:rsid w:val="00822836"/>
    <w:rsid w:val="00822AC2"/>
    <w:rsid w:val="00822B2C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49C"/>
    <w:rsid w:val="00826721"/>
    <w:rsid w:val="00826A3F"/>
    <w:rsid w:val="00826B63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39A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755"/>
    <w:rsid w:val="008339D3"/>
    <w:rsid w:val="00833F67"/>
    <w:rsid w:val="00833F72"/>
    <w:rsid w:val="00834023"/>
    <w:rsid w:val="008340EA"/>
    <w:rsid w:val="0083412D"/>
    <w:rsid w:val="00834191"/>
    <w:rsid w:val="00834200"/>
    <w:rsid w:val="00834366"/>
    <w:rsid w:val="008347CA"/>
    <w:rsid w:val="008347D5"/>
    <w:rsid w:val="008347EC"/>
    <w:rsid w:val="00834A0D"/>
    <w:rsid w:val="00834BB5"/>
    <w:rsid w:val="00834C44"/>
    <w:rsid w:val="00834FC7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5F8E"/>
    <w:rsid w:val="00836279"/>
    <w:rsid w:val="00836300"/>
    <w:rsid w:val="00836751"/>
    <w:rsid w:val="00836875"/>
    <w:rsid w:val="0083696A"/>
    <w:rsid w:val="00836D08"/>
    <w:rsid w:val="008370B0"/>
    <w:rsid w:val="0083743F"/>
    <w:rsid w:val="008375CA"/>
    <w:rsid w:val="00837764"/>
    <w:rsid w:val="008377C7"/>
    <w:rsid w:val="00837CEB"/>
    <w:rsid w:val="00837CFB"/>
    <w:rsid w:val="00837E29"/>
    <w:rsid w:val="0084001B"/>
    <w:rsid w:val="00840414"/>
    <w:rsid w:val="00840486"/>
    <w:rsid w:val="0084065B"/>
    <w:rsid w:val="0084091D"/>
    <w:rsid w:val="00840AFD"/>
    <w:rsid w:val="00840CC6"/>
    <w:rsid w:val="00840E0D"/>
    <w:rsid w:val="00840EE3"/>
    <w:rsid w:val="008410F8"/>
    <w:rsid w:val="008416B6"/>
    <w:rsid w:val="008416CB"/>
    <w:rsid w:val="00841719"/>
    <w:rsid w:val="0084172F"/>
    <w:rsid w:val="008418BF"/>
    <w:rsid w:val="00841901"/>
    <w:rsid w:val="00841B31"/>
    <w:rsid w:val="00841C0B"/>
    <w:rsid w:val="00841F9B"/>
    <w:rsid w:val="008420DC"/>
    <w:rsid w:val="00842226"/>
    <w:rsid w:val="00842590"/>
    <w:rsid w:val="00842758"/>
    <w:rsid w:val="00842A88"/>
    <w:rsid w:val="00842AD6"/>
    <w:rsid w:val="00842B0B"/>
    <w:rsid w:val="00842B0E"/>
    <w:rsid w:val="00842B76"/>
    <w:rsid w:val="008430E1"/>
    <w:rsid w:val="0084328B"/>
    <w:rsid w:val="00843385"/>
    <w:rsid w:val="00843747"/>
    <w:rsid w:val="00843828"/>
    <w:rsid w:val="008438F5"/>
    <w:rsid w:val="00843B64"/>
    <w:rsid w:val="00843DC8"/>
    <w:rsid w:val="00843E77"/>
    <w:rsid w:val="00843F52"/>
    <w:rsid w:val="00844151"/>
    <w:rsid w:val="00844242"/>
    <w:rsid w:val="00844301"/>
    <w:rsid w:val="0084465B"/>
    <w:rsid w:val="0084474A"/>
    <w:rsid w:val="00844BA2"/>
    <w:rsid w:val="00844E9E"/>
    <w:rsid w:val="0084573C"/>
    <w:rsid w:val="008457FF"/>
    <w:rsid w:val="00845A43"/>
    <w:rsid w:val="00845CCA"/>
    <w:rsid w:val="00845D06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0C9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3C9"/>
    <w:rsid w:val="008514C7"/>
    <w:rsid w:val="008515E3"/>
    <w:rsid w:val="008516A9"/>
    <w:rsid w:val="00851868"/>
    <w:rsid w:val="00851A3F"/>
    <w:rsid w:val="00851D82"/>
    <w:rsid w:val="00851DB2"/>
    <w:rsid w:val="00852014"/>
    <w:rsid w:val="008523CB"/>
    <w:rsid w:val="008524E8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3DBC"/>
    <w:rsid w:val="0085418C"/>
    <w:rsid w:val="008542B4"/>
    <w:rsid w:val="00854491"/>
    <w:rsid w:val="00854559"/>
    <w:rsid w:val="008545DD"/>
    <w:rsid w:val="00854760"/>
    <w:rsid w:val="00854A2E"/>
    <w:rsid w:val="00854BF0"/>
    <w:rsid w:val="00854FED"/>
    <w:rsid w:val="0085514B"/>
    <w:rsid w:val="00855320"/>
    <w:rsid w:val="00855422"/>
    <w:rsid w:val="0085544B"/>
    <w:rsid w:val="0085566A"/>
    <w:rsid w:val="0085591D"/>
    <w:rsid w:val="00855A64"/>
    <w:rsid w:val="00855AB7"/>
    <w:rsid w:val="00855FEF"/>
    <w:rsid w:val="008560B2"/>
    <w:rsid w:val="008563BC"/>
    <w:rsid w:val="008563C8"/>
    <w:rsid w:val="00856569"/>
    <w:rsid w:val="00856643"/>
    <w:rsid w:val="00856770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34"/>
    <w:rsid w:val="008578CF"/>
    <w:rsid w:val="008578D7"/>
    <w:rsid w:val="00857978"/>
    <w:rsid w:val="00857B4B"/>
    <w:rsid w:val="00857C8B"/>
    <w:rsid w:val="00857CEA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04C"/>
    <w:rsid w:val="00861835"/>
    <w:rsid w:val="008618AD"/>
    <w:rsid w:val="00861A0C"/>
    <w:rsid w:val="00861AF2"/>
    <w:rsid w:val="00861FCD"/>
    <w:rsid w:val="0086200F"/>
    <w:rsid w:val="008620ED"/>
    <w:rsid w:val="008623B0"/>
    <w:rsid w:val="008625A0"/>
    <w:rsid w:val="008626BC"/>
    <w:rsid w:val="00862C88"/>
    <w:rsid w:val="00862F28"/>
    <w:rsid w:val="00862F4E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3F6F"/>
    <w:rsid w:val="00864197"/>
    <w:rsid w:val="00864348"/>
    <w:rsid w:val="008643A7"/>
    <w:rsid w:val="008644F8"/>
    <w:rsid w:val="00864876"/>
    <w:rsid w:val="00864D45"/>
    <w:rsid w:val="00864E0C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61A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48"/>
    <w:rsid w:val="00871C80"/>
    <w:rsid w:val="00871CF2"/>
    <w:rsid w:val="00872060"/>
    <w:rsid w:val="0087217D"/>
    <w:rsid w:val="008722BD"/>
    <w:rsid w:val="00872351"/>
    <w:rsid w:val="00872388"/>
    <w:rsid w:val="00872661"/>
    <w:rsid w:val="008727A1"/>
    <w:rsid w:val="00872C34"/>
    <w:rsid w:val="00872CCA"/>
    <w:rsid w:val="008734A4"/>
    <w:rsid w:val="0087361D"/>
    <w:rsid w:val="008736A3"/>
    <w:rsid w:val="008736D7"/>
    <w:rsid w:val="00873744"/>
    <w:rsid w:val="00873783"/>
    <w:rsid w:val="00873907"/>
    <w:rsid w:val="00873913"/>
    <w:rsid w:val="00873936"/>
    <w:rsid w:val="0087394C"/>
    <w:rsid w:val="00873B19"/>
    <w:rsid w:val="00873CA4"/>
    <w:rsid w:val="00873F7F"/>
    <w:rsid w:val="0087400F"/>
    <w:rsid w:val="00874095"/>
    <w:rsid w:val="008740BE"/>
    <w:rsid w:val="0087427F"/>
    <w:rsid w:val="008742E3"/>
    <w:rsid w:val="0087488D"/>
    <w:rsid w:val="0087492F"/>
    <w:rsid w:val="00874D91"/>
    <w:rsid w:val="00874D95"/>
    <w:rsid w:val="00874E83"/>
    <w:rsid w:val="008751EA"/>
    <w:rsid w:val="008753CD"/>
    <w:rsid w:val="008753FC"/>
    <w:rsid w:val="00875506"/>
    <w:rsid w:val="008757E3"/>
    <w:rsid w:val="00875BFD"/>
    <w:rsid w:val="00875C25"/>
    <w:rsid w:val="00875E68"/>
    <w:rsid w:val="00876004"/>
    <w:rsid w:val="008760D2"/>
    <w:rsid w:val="00876286"/>
    <w:rsid w:val="00876347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39"/>
    <w:rsid w:val="008776A2"/>
    <w:rsid w:val="00877810"/>
    <w:rsid w:val="00877A08"/>
    <w:rsid w:val="00877B83"/>
    <w:rsid w:val="00877C75"/>
    <w:rsid w:val="00877D8F"/>
    <w:rsid w:val="00877E98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0E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4DA4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6FB"/>
    <w:rsid w:val="0089077E"/>
    <w:rsid w:val="008908C0"/>
    <w:rsid w:val="00890A04"/>
    <w:rsid w:val="00890A65"/>
    <w:rsid w:val="00890D03"/>
    <w:rsid w:val="00890E62"/>
    <w:rsid w:val="00890FAE"/>
    <w:rsid w:val="00891150"/>
    <w:rsid w:val="0089118B"/>
    <w:rsid w:val="008911FF"/>
    <w:rsid w:val="00891225"/>
    <w:rsid w:val="008913F0"/>
    <w:rsid w:val="00891AA8"/>
    <w:rsid w:val="00891B02"/>
    <w:rsid w:val="00891B74"/>
    <w:rsid w:val="00891CBE"/>
    <w:rsid w:val="0089201F"/>
    <w:rsid w:val="00892049"/>
    <w:rsid w:val="00892394"/>
    <w:rsid w:val="0089244C"/>
    <w:rsid w:val="008927AD"/>
    <w:rsid w:val="00892959"/>
    <w:rsid w:val="00892A47"/>
    <w:rsid w:val="00892B7E"/>
    <w:rsid w:val="00892F5C"/>
    <w:rsid w:val="00893543"/>
    <w:rsid w:val="0089363A"/>
    <w:rsid w:val="0089368A"/>
    <w:rsid w:val="00893828"/>
    <w:rsid w:val="008938FF"/>
    <w:rsid w:val="0089395E"/>
    <w:rsid w:val="00893F85"/>
    <w:rsid w:val="00894098"/>
    <w:rsid w:val="008946CB"/>
    <w:rsid w:val="008948DE"/>
    <w:rsid w:val="00894D64"/>
    <w:rsid w:val="00894FFF"/>
    <w:rsid w:val="0089513B"/>
    <w:rsid w:val="008952DA"/>
    <w:rsid w:val="00895596"/>
    <w:rsid w:val="008955D8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9E"/>
    <w:rsid w:val="008971CC"/>
    <w:rsid w:val="00897213"/>
    <w:rsid w:val="00897372"/>
    <w:rsid w:val="0089748E"/>
    <w:rsid w:val="008976B7"/>
    <w:rsid w:val="00897875"/>
    <w:rsid w:val="00897963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1D"/>
    <w:rsid w:val="008A163C"/>
    <w:rsid w:val="008A195E"/>
    <w:rsid w:val="008A19EF"/>
    <w:rsid w:val="008A1B81"/>
    <w:rsid w:val="008A1C92"/>
    <w:rsid w:val="008A1E10"/>
    <w:rsid w:val="008A1EB1"/>
    <w:rsid w:val="008A1FC7"/>
    <w:rsid w:val="008A2028"/>
    <w:rsid w:val="008A217D"/>
    <w:rsid w:val="008A2752"/>
    <w:rsid w:val="008A29C9"/>
    <w:rsid w:val="008A2F13"/>
    <w:rsid w:val="008A2F8F"/>
    <w:rsid w:val="008A2FE7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1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75"/>
    <w:rsid w:val="008A70BB"/>
    <w:rsid w:val="008A717B"/>
    <w:rsid w:val="008A71DC"/>
    <w:rsid w:val="008A7309"/>
    <w:rsid w:val="008A7415"/>
    <w:rsid w:val="008A7900"/>
    <w:rsid w:val="008A7F6D"/>
    <w:rsid w:val="008B009E"/>
    <w:rsid w:val="008B0168"/>
    <w:rsid w:val="008B0320"/>
    <w:rsid w:val="008B0375"/>
    <w:rsid w:val="008B0413"/>
    <w:rsid w:val="008B05C3"/>
    <w:rsid w:val="008B077E"/>
    <w:rsid w:val="008B07CA"/>
    <w:rsid w:val="008B08A4"/>
    <w:rsid w:val="008B09E6"/>
    <w:rsid w:val="008B0BA3"/>
    <w:rsid w:val="008B0BBE"/>
    <w:rsid w:val="008B0C84"/>
    <w:rsid w:val="008B11AA"/>
    <w:rsid w:val="008B1451"/>
    <w:rsid w:val="008B157A"/>
    <w:rsid w:val="008B176B"/>
    <w:rsid w:val="008B17BD"/>
    <w:rsid w:val="008B193E"/>
    <w:rsid w:val="008B19D5"/>
    <w:rsid w:val="008B1F0C"/>
    <w:rsid w:val="008B20CA"/>
    <w:rsid w:val="008B236A"/>
    <w:rsid w:val="008B25F4"/>
    <w:rsid w:val="008B284D"/>
    <w:rsid w:val="008B286E"/>
    <w:rsid w:val="008B2A38"/>
    <w:rsid w:val="008B2BBB"/>
    <w:rsid w:val="008B2BBD"/>
    <w:rsid w:val="008B2DF0"/>
    <w:rsid w:val="008B30C8"/>
    <w:rsid w:val="008B3357"/>
    <w:rsid w:val="008B3396"/>
    <w:rsid w:val="008B3623"/>
    <w:rsid w:val="008B3B59"/>
    <w:rsid w:val="008B3BBA"/>
    <w:rsid w:val="008B3C2A"/>
    <w:rsid w:val="008B40CD"/>
    <w:rsid w:val="008B4219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A8B"/>
    <w:rsid w:val="008B5BFA"/>
    <w:rsid w:val="008B5C8D"/>
    <w:rsid w:val="008B5D4D"/>
    <w:rsid w:val="008B5E08"/>
    <w:rsid w:val="008B6009"/>
    <w:rsid w:val="008B6537"/>
    <w:rsid w:val="008B658E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C0"/>
    <w:rsid w:val="008C02E4"/>
    <w:rsid w:val="008C0705"/>
    <w:rsid w:val="008C0AD4"/>
    <w:rsid w:val="008C0AE9"/>
    <w:rsid w:val="008C0B17"/>
    <w:rsid w:val="008C0B46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E78"/>
    <w:rsid w:val="008C1F32"/>
    <w:rsid w:val="008C21BE"/>
    <w:rsid w:val="008C221D"/>
    <w:rsid w:val="008C225C"/>
    <w:rsid w:val="008C2286"/>
    <w:rsid w:val="008C238F"/>
    <w:rsid w:val="008C25CC"/>
    <w:rsid w:val="008C2666"/>
    <w:rsid w:val="008C2671"/>
    <w:rsid w:val="008C286B"/>
    <w:rsid w:val="008C28E5"/>
    <w:rsid w:val="008C2FF7"/>
    <w:rsid w:val="008C31BE"/>
    <w:rsid w:val="008C3220"/>
    <w:rsid w:val="008C377C"/>
    <w:rsid w:val="008C3980"/>
    <w:rsid w:val="008C3AFA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42"/>
    <w:rsid w:val="008C5356"/>
    <w:rsid w:val="008C5432"/>
    <w:rsid w:val="008C55E7"/>
    <w:rsid w:val="008C56A2"/>
    <w:rsid w:val="008C5980"/>
    <w:rsid w:val="008C5AE1"/>
    <w:rsid w:val="008C5B68"/>
    <w:rsid w:val="008C5C7E"/>
    <w:rsid w:val="008C61DD"/>
    <w:rsid w:val="008C63AA"/>
    <w:rsid w:val="008C65A7"/>
    <w:rsid w:val="008C6893"/>
    <w:rsid w:val="008C6B8B"/>
    <w:rsid w:val="008C7514"/>
    <w:rsid w:val="008C764B"/>
    <w:rsid w:val="008C7786"/>
    <w:rsid w:val="008C7956"/>
    <w:rsid w:val="008C7D00"/>
    <w:rsid w:val="008C7D7E"/>
    <w:rsid w:val="008C7DE9"/>
    <w:rsid w:val="008C7F62"/>
    <w:rsid w:val="008D00BE"/>
    <w:rsid w:val="008D00C9"/>
    <w:rsid w:val="008D08C3"/>
    <w:rsid w:val="008D0919"/>
    <w:rsid w:val="008D0A27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0C"/>
    <w:rsid w:val="008D286E"/>
    <w:rsid w:val="008D2BFA"/>
    <w:rsid w:val="008D2C31"/>
    <w:rsid w:val="008D2CEF"/>
    <w:rsid w:val="008D2CF1"/>
    <w:rsid w:val="008D2E65"/>
    <w:rsid w:val="008D3080"/>
    <w:rsid w:val="008D30EA"/>
    <w:rsid w:val="008D31CC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9F3"/>
    <w:rsid w:val="008D6ADE"/>
    <w:rsid w:val="008D6B5A"/>
    <w:rsid w:val="008D6D41"/>
    <w:rsid w:val="008D6D74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D63"/>
    <w:rsid w:val="008E0E58"/>
    <w:rsid w:val="008E0FBD"/>
    <w:rsid w:val="008E1038"/>
    <w:rsid w:val="008E10FB"/>
    <w:rsid w:val="008E1317"/>
    <w:rsid w:val="008E139A"/>
    <w:rsid w:val="008E15A8"/>
    <w:rsid w:val="008E15AB"/>
    <w:rsid w:val="008E16D5"/>
    <w:rsid w:val="008E1A84"/>
    <w:rsid w:val="008E1C57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941"/>
    <w:rsid w:val="008E3CAC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8B9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4D26"/>
    <w:rsid w:val="008F513E"/>
    <w:rsid w:val="008F5233"/>
    <w:rsid w:val="008F52CE"/>
    <w:rsid w:val="008F52F3"/>
    <w:rsid w:val="008F54AC"/>
    <w:rsid w:val="008F585C"/>
    <w:rsid w:val="008F5C02"/>
    <w:rsid w:val="008F5C89"/>
    <w:rsid w:val="008F5DA7"/>
    <w:rsid w:val="008F601C"/>
    <w:rsid w:val="008F624E"/>
    <w:rsid w:val="008F64D6"/>
    <w:rsid w:val="008F64FA"/>
    <w:rsid w:val="008F6715"/>
    <w:rsid w:val="008F6C90"/>
    <w:rsid w:val="008F6EB9"/>
    <w:rsid w:val="008F6FFB"/>
    <w:rsid w:val="008F7072"/>
    <w:rsid w:val="008F70B4"/>
    <w:rsid w:val="008F7685"/>
    <w:rsid w:val="008F780F"/>
    <w:rsid w:val="008F7CC4"/>
    <w:rsid w:val="008F7EBF"/>
    <w:rsid w:val="008F7EE4"/>
    <w:rsid w:val="008F7EFA"/>
    <w:rsid w:val="0090020A"/>
    <w:rsid w:val="009003D2"/>
    <w:rsid w:val="00900646"/>
    <w:rsid w:val="00900C49"/>
    <w:rsid w:val="00900ECA"/>
    <w:rsid w:val="00900FA0"/>
    <w:rsid w:val="0090101B"/>
    <w:rsid w:val="0090102E"/>
    <w:rsid w:val="00901279"/>
    <w:rsid w:val="009016DC"/>
    <w:rsid w:val="0090170D"/>
    <w:rsid w:val="00901792"/>
    <w:rsid w:val="00901889"/>
    <w:rsid w:val="00901EC3"/>
    <w:rsid w:val="00901F56"/>
    <w:rsid w:val="009021A0"/>
    <w:rsid w:val="0090245D"/>
    <w:rsid w:val="00902848"/>
    <w:rsid w:val="00902999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7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68"/>
    <w:rsid w:val="009070A8"/>
    <w:rsid w:val="00907203"/>
    <w:rsid w:val="009077FF"/>
    <w:rsid w:val="00907EBF"/>
    <w:rsid w:val="0091049D"/>
    <w:rsid w:val="009105B0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5A6"/>
    <w:rsid w:val="00911619"/>
    <w:rsid w:val="00911962"/>
    <w:rsid w:val="00911A63"/>
    <w:rsid w:val="00911CE6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8D6"/>
    <w:rsid w:val="0091396B"/>
    <w:rsid w:val="0091408C"/>
    <w:rsid w:val="009140C8"/>
    <w:rsid w:val="00914697"/>
    <w:rsid w:val="009147D3"/>
    <w:rsid w:val="00914FBE"/>
    <w:rsid w:val="00915034"/>
    <w:rsid w:val="00915130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59A"/>
    <w:rsid w:val="00916A82"/>
    <w:rsid w:val="00916B47"/>
    <w:rsid w:val="00916D41"/>
    <w:rsid w:val="00916DEC"/>
    <w:rsid w:val="0091701E"/>
    <w:rsid w:val="0091724A"/>
    <w:rsid w:val="009172C1"/>
    <w:rsid w:val="009176E3"/>
    <w:rsid w:val="00917C59"/>
    <w:rsid w:val="00917DAC"/>
    <w:rsid w:val="00917DE4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1C1"/>
    <w:rsid w:val="009232B1"/>
    <w:rsid w:val="00923E74"/>
    <w:rsid w:val="00923F22"/>
    <w:rsid w:val="00923FBA"/>
    <w:rsid w:val="00923FF0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307"/>
    <w:rsid w:val="009264FF"/>
    <w:rsid w:val="009265B8"/>
    <w:rsid w:val="00926768"/>
    <w:rsid w:val="00926A68"/>
    <w:rsid w:val="00926C76"/>
    <w:rsid w:val="00927182"/>
    <w:rsid w:val="009276EF"/>
    <w:rsid w:val="009277CB"/>
    <w:rsid w:val="0092781C"/>
    <w:rsid w:val="00927D42"/>
    <w:rsid w:val="0093001A"/>
    <w:rsid w:val="00930055"/>
    <w:rsid w:val="0093035F"/>
    <w:rsid w:val="00930372"/>
    <w:rsid w:val="009306DC"/>
    <w:rsid w:val="00930A3B"/>
    <w:rsid w:val="00930BE7"/>
    <w:rsid w:val="00930EFA"/>
    <w:rsid w:val="0093122D"/>
    <w:rsid w:val="00931407"/>
    <w:rsid w:val="0093169A"/>
    <w:rsid w:val="0093179A"/>
    <w:rsid w:val="00931AA4"/>
    <w:rsid w:val="00931BD5"/>
    <w:rsid w:val="00931CB1"/>
    <w:rsid w:val="009321CE"/>
    <w:rsid w:val="00932733"/>
    <w:rsid w:val="0093282C"/>
    <w:rsid w:val="0093283A"/>
    <w:rsid w:val="009328F4"/>
    <w:rsid w:val="00932B2B"/>
    <w:rsid w:val="00932BFC"/>
    <w:rsid w:val="00932EAD"/>
    <w:rsid w:val="00933178"/>
    <w:rsid w:val="009332C2"/>
    <w:rsid w:val="00933864"/>
    <w:rsid w:val="00933943"/>
    <w:rsid w:val="00933B8E"/>
    <w:rsid w:val="00933DB1"/>
    <w:rsid w:val="00933E8E"/>
    <w:rsid w:val="009342B1"/>
    <w:rsid w:val="0093432D"/>
    <w:rsid w:val="0093435D"/>
    <w:rsid w:val="0093445B"/>
    <w:rsid w:val="00934468"/>
    <w:rsid w:val="0093472C"/>
    <w:rsid w:val="0093477F"/>
    <w:rsid w:val="00934905"/>
    <w:rsid w:val="00934B08"/>
    <w:rsid w:val="00934F74"/>
    <w:rsid w:val="00935204"/>
    <w:rsid w:val="0093546B"/>
    <w:rsid w:val="0093564F"/>
    <w:rsid w:val="00935993"/>
    <w:rsid w:val="00935A00"/>
    <w:rsid w:val="00935AEE"/>
    <w:rsid w:val="00935BA7"/>
    <w:rsid w:val="00935D1B"/>
    <w:rsid w:val="009361CE"/>
    <w:rsid w:val="0093670F"/>
    <w:rsid w:val="00936974"/>
    <w:rsid w:val="009369DB"/>
    <w:rsid w:val="00936D3C"/>
    <w:rsid w:val="00936DDB"/>
    <w:rsid w:val="00936E0C"/>
    <w:rsid w:val="00936E3A"/>
    <w:rsid w:val="00937042"/>
    <w:rsid w:val="0093705D"/>
    <w:rsid w:val="009370B1"/>
    <w:rsid w:val="00937508"/>
    <w:rsid w:val="0093757B"/>
    <w:rsid w:val="00937734"/>
    <w:rsid w:val="00937942"/>
    <w:rsid w:val="00937A5D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106"/>
    <w:rsid w:val="00941240"/>
    <w:rsid w:val="009412D8"/>
    <w:rsid w:val="00941375"/>
    <w:rsid w:val="0094139A"/>
    <w:rsid w:val="009413F0"/>
    <w:rsid w:val="009414B7"/>
    <w:rsid w:val="009415B0"/>
    <w:rsid w:val="00941666"/>
    <w:rsid w:val="00941978"/>
    <w:rsid w:val="00941A82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1"/>
    <w:rsid w:val="00943ABF"/>
    <w:rsid w:val="00943D35"/>
    <w:rsid w:val="00943E29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4B07"/>
    <w:rsid w:val="0094537A"/>
    <w:rsid w:val="00945597"/>
    <w:rsid w:val="009455B5"/>
    <w:rsid w:val="00945717"/>
    <w:rsid w:val="0094594A"/>
    <w:rsid w:val="00945A06"/>
    <w:rsid w:val="00945AF0"/>
    <w:rsid w:val="00945FF5"/>
    <w:rsid w:val="0094609F"/>
    <w:rsid w:val="0094614A"/>
    <w:rsid w:val="009462A1"/>
    <w:rsid w:val="00946435"/>
    <w:rsid w:val="009466F8"/>
    <w:rsid w:val="009469EF"/>
    <w:rsid w:val="00946B5D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47FF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7AA"/>
    <w:rsid w:val="00951ED8"/>
    <w:rsid w:val="00951F55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752"/>
    <w:rsid w:val="00954820"/>
    <w:rsid w:val="00954981"/>
    <w:rsid w:val="00954A77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01E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B85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6FC"/>
    <w:rsid w:val="00960892"/>
    <w:rsid w:val="0096093A"/>
    <w:rsid w:val="009609EC"/>
    <w:rsid w:val="00960B22"/>
    <w:rsid w:val="00960C78"/>
    <w:rsid w:val="00960D60"/>
    <w:rsid w:val="00960E46"/>
    <w:rsid w:val="0096103B"/>
    <w:rsid w:val="00961164"/>
    <w:rsid w:val="00961449"/>
    <w:rsid w:val="00961582"/>
    <w:rsid w:val="00961856"/>
    <w:rsid w:val="00961ADE"/>
    <w:rsid w:val="00961E29"/>
    <w:rsid w:val="00962008"/>
    <w:rsid w:val="0096218C"/>
    <w:rsid w:val="0096280C"/>
    <w:rsid w:val="009629BA"/>
    <w:rsid w:val="00962E17"/>
    <w:rsid w:val="0096346E"/>
    <w:rsid w:val="009636B5"/>
    <w:rsid w:val="00963758"/>
    <w:rsid w:val="00963B26"/>
    <w:rsid w:val="00963B5E"/>
    <w:rsid w:val="00963BD0"/>
    <w:rsid w:val="00964261"/>
    <w:rsid w:val="00964423"/>
    <w:rsid w:val="00964485"/>
    <w:rsid w:val="0096450A"/>
    <w:rsid w:val="009645BA"/>
    <w:rsid w:val="009645FA"/>
    <w:rsid w:val="00964608"/>
    <w:rsid w:val="00964A7D"/>
    <w:rsid w:val="00964D10"/>
    <w:rsid w:val="00964E35"/>
    <w:rsid w:val="00964FB1"/>
    <w:rsid w:val="00965437"/>
    <w:rsid w:val="009657B3"/>
    <w:rsid w:val="00965A63"/>
    <w:rsid w:val="00965AB7"/>
    <w:rsid w:val="00965C59"/>
    <w:rsid w:val="009665CA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D43"/>
    <w:rsid w:val="00967E06"/>
    <w:rsid w:val="00967EC6"/>
    <w:rsid w:val="00967F42"/>
    <w:rsid w:val="00967FDA"/>
    <w:rsid w:val="0097008C"/>
    <w:rsid w:val="0097017E"/>
    <w:rsid w:val="009702C8"/>
    <w:rsid w:val="0097044B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CDF"/>
    <w:rsid w:val="00970E33"/>
    <w:rsid w:val="00970E75"/>
    <w:rsid w:val="009711FB"/>
    <w:rsid w:val="00971299"/>
    <w:rsid w:val="009714E4"/>
    <w:rsid w:val="00971F8F"/>
    <w:rsid w:val="0097217B"/>
    <w:rsid w:val="009721C5"/>
    <w:rsid w:val="0097220C"/>
    <w:rsid w:val="00972261"/>
    <w:rsid w:val="009724A7"/>
    <w:rsid w:val="009727C1"/>
    <w:rsid w:val="009727D4"/>
    <w:rsid w:val="00972937"/>
    <w:rsid w:val="00973662"/>
    <w:rsid w:val="00973B07"/>
    <w:rsid w:val="00973B4D"/>
    <w:rsid w:val="00973BFB"/>
    <w:rsid w:val="00973C0A"/>
    <w:rsid w:val="00974713"/>
    <w:rsid w:val="00974736"/>
    <w:rsid w:val="009747FD"/>
    <w:rsid w:val="009748CF"/>
    <w:rsid w:val="009748D4"/>
    <w:rsid w:val="0097499F"/>
    <w:rsid w:val="009749A9"/>
    <w:rsid w:val="009749E6"/>
    <w:rsid w:val="00974AA7"/>
    <w:rsid w:val="00974CEE"/>
    <w:rsid w:val="00974F88"/>
    <w:rsid w:val="0097503B"/>
    <w:rsid w:val="00975246"/>
    <w:rsid w:val="00975252"/>
    <w:rsid w:val="009755E0"/>
    <w:rsid w:val="0097564A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ECE"/>
    <w:rsid w:val="00976F33"/>
    <w:rsid w:val="00976F5B"/>
    <w:rsid w:val="00977510"/>
    <w:rsid w:val="009775BF"/>
    <w:rsid w:val="00977677"/>
    <w:rsid w:val="00977691"/>
    <w:rsid w:val="009777FC"/>
    <w:rsid w:val="0098010D"/>
    <w:rsid w:val="0098018B"/>
    <w:rsid w:val="00980309"/>
    <w:rsid w:val="009808DA"/>
    <w:rsid w:val="00980C0F"/>
    <w:rsid w:val="00980C49"/>
    <w:rsid w:val="00980E60"/>
    <w:rsid w:val="00981036"/>
    <w:rsid w:val="00981C9B"/>
    <w:rsid w:val="0098213F"/>
    <w:rsid w:val="0098221C"/>
    <w:rsid w:val="009824E4"/>
    <w:rsid w:val="00982700"/>
    <w:rsid w:val="00982A74"/>
    <w:rsid w:val="00982F56"/>
    <w:rsid w:val="00982FC9"/>
    <w:rsid w:val="009834DF"/>
    <w:rsid w:val="009835B8"/>
    <w:rsid w:val="00983783"/>
    <w:rsid w:val="0098398D"/>
    <w:rsid w:val="00983A1E"/>
    <w:rsid w:val="00983CF4"/>
    <w:rsid w:val="0098418A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5EE8"/>
    <w:rsid w:val="00986340"/>
    <w:rsid w:val="0098660F"/>
    <w:rsid w:val="00986660"/>
    <w:rsid w:val="009866F3"/>
    <w:rsid w:val="0098686D"/>
    <w:rsid w:val="0098691F"/>
    <w:rsid w:val="00986B52"/>
    <w:rsid w:val="00986C8A"/>
    <w:rsid w:val="00986DAB"/>
    <w:rsid w:val="00986DDC"/>
    <w:rsid w:val="00986E11"/>
    <w:rsid w:val="00986EA9"/>
    <w:rsid w:val="00987107"/>
    <w:rsid w:val="009873AF"/>
    <w:rsid w:val="00987632"/>
    <w:rsid w:val="0098781A"/>
    <w:rsid w:val="00987BD0"/>
    <w:rsid w:val="00987C46"/>
    <w:rsid w:val="00987F6C"/>
    <w:rsid w:val="009904FB"/>
    <w:rsid w:val="00990751"/>
    <w:rsid w:val="0099098A"/>
    <w:rsid w:val="009909F9"/>
    <w:rsid w:val="00990A15"/>
    <w:rsid w:val="00990FE2"/>
    <w:rsid w:val="009910C0"/>
    <w:rsid w:val="009912E4"/>
    <w:rsid w:val="00991395"/>
    <w:rsid w:val="009913D6"/>
    <w:rsid w:val="0099145F"/>
    <w:rsid w:val="0099147A"/>
    <w:rsid w:val="0099155E"/>
    <w:rsid w:val="0099164D"/>
    <w:rsid w:val="009916AE"/>
    <w:rsid w:val="0099181E"/>
    <w:rsid w:val="0099192E"/>
    <w:rsid w:val="009919FC"/>
    <w:rsid w:val="00991AF3"/>
    <w:rsid w:val="00991B48"/>
    <w:rsid w:val="00991D79"/>
    <w:rsid w:val="009925F7"/>
    <w:rsid w:val="009926AB"/>
    <w:rsid w:val="009928CD"/>
    <w:rsid w:val="00992B89"/>
    <w:rsid w:val="00992D42"/>
    <w:rsid w:val="00992F6B"/>
    <w:rsid w:val="00992F74"/>
    <w:rsid w:val="00993478"/>
    <w:rsid w:val="009936AE"/>
    <w:rsid w:val="0099387C"/>
    <w:rsid w:val="00993B4A"/>
    <w:rsid w:val="00993C50"/>
    <w:rsid w:val="00993E15"/>
    <w:rsid w:val="009944B0"/>
    <w:rsid w:val="0099466A"/>
    <w:rsid w:val="00994814"/>
    <w:rsid w:val="009948E8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5CE"/>
    <w:rsid w:val="00997F8A"/>
    <w:rsid w:val="009A0132"/>
    <w:rsid w:val="009A0289"/>
    <w:rsid w:val="009A034F"/>
    <w:rsid w:val="009A0446"/>
    <w:rsid w:val="009A04C0"/>
    <w:rsid w:val="009A0687"/>
    <w:rsid w:val="009A0C94"/>
    <w:rsid w:val="009A0DFA"/>
    <w:rsid w:val="009A101B"/>
    <w:rsid w:val="009A111A"/>
    <w:rsid w:val="009A1256"/>
    <w:rsid w:val="009A132F"/>
    <w:rsid w:val="009A14AD"/>
    <w:rsid w:val="009A1667"/>
    <w:rsid w:val="009A16D1"/>
    <w:rsid w:val="009A16FF"/>
    <w:rsid w:val="009A178D"/>
    <w:rsid w:val="009A1990"/>
    <w:rsid w:val="009A1D4F"/>
    <w:rsid w:val="009A1F49"/>
    <w:rsid w:val="009A1FB8"/>
    <w:rsid w:val="009A21CA"/>
    <w:rsid w:val="009A2751"/>
    <w:rsid w:val="009A2F56"/>
    <w:rsid w:val="009A307A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973"/>
    <w:rsid w:val="009A6A84"/>
    <w:rsid w:val="009A6D82"/>
    <w:rsid w:val="009A6EFF"/>
    <w:rsid w:val="009A6FA5"/>
    <w:rsid w:val="009A6FD2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286"/>
    <w:rsid w:val="009B15FC"/>
    <w:rsid w:val="009B17E6"/>
    <w:rsid w:val="009B18DC"/>
    <w:rsid w:val="009B1C24"/>
    <w:rsid w:val="009B1C74"/>
    <w:rsid w:val="009B1D5D"/>
    <w:rsid w:val="009B1DF2"/>
    <w:rsid w:val="009B21ED"/>
    <w:rsid w:val="009B29E5"/>
    <w:rsid w:val="009B29FC"/>
    <w:rsid w:val="009B2A2B"/>
    <w:rsid w:val="009B2A48"/>
    <w:rsid w:val="009B2A8E"/>
    <w:rsid w:val="009B2B52"/>
    <w:rsid w:val="009B2C0A"/>
    <w:rsid w:val="009B30C1"/>
    <w:rsid w:val="009B376D"/>
    <w:rsid w:val="009B3D1C"/>
    <w:rsid w:val="009B3D7B"/>
    <w:rsid w:val="009B4023"/>
    <w:rsid w:val="009B4031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B63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3B"/>
    <w:rsid w:val="009C0077"/>
    <w:rsid w:val="009C0696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2DC0"/>
    <w:rsid w:val="009C3187"/>
    <w:rsid w:val="009C3353"/>
    <w:rsid w:val="009C3600"/>
    <w:rsid w:val="009C39F5"/>
    <w:rsid w:val="009C3AAB"/>
    <w:rsid w:val="009C41AB"/>
    <w:rsid w:val="009C429D"/>
    <w:rsid w:val="009C460A"/>
    <w:rsid w:val="009C484B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6BE4"/>
    <w:rsid w:val="009C6FCA"/>
    <w:rsid w:val="009C700E"/>
    <w:rsid w:val="009C706A"/>
    <w:rsid w:val="009C7136"/>
    <w:rsid w:val="009C731F"/>
    <w:rsid w:val="009C7351"/>
    <w:rsid w:val="009C73E7"/>
    <w:rsid w:val="009C743B"/>
    <w:rsid w:val="009C745E"/>
    <w:rsid w:val="009C762C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BB0"/>
    <w:rsid w:val="009D0C4A"/>
    <w:rsid w:val="009D0D11"/>
    <w:rsid w:val="009D0D8D"/>
    <w:rsid w:val="009D0DBB"/>
    <w:rsid w:val="009D1463"/>
    <w:rsid w:val="009D1505"/>
    <w:rsid w:val="009D18BA"/>
    <w:rsid w:val="009D1A5B"/>
    <w:rsid w:val="009D1C41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0F7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9F2"/>
    <w:rsid w:val="009D5BA2"/>
    <w:rsid w:val="009D5F3E"/>
    <w:rsid w:val="009D604B"/>
    <w:rsid w:val="009D6189"/>
    <w:rsid w:val="009D62DD"/>
    <w:rsid w:val="009D639D"/>
    <w:rsid w:val="009D63E7"/>
    <w:rsid w:val="009D65D8"/>
    <w:rsid w:val="009D6600"/>
    <w:rsid w:val="009D66C4"/>
    <w:rsid w:val="009D6725"/>
    <w:rsid w:val="009D67CB"/>
    <w:rsid w:val="009D6876"/>
    <w:rsid w:val="009D687B"/>
    <w:rsid w:val="009D6943"/>
    <w:rsid w:val="009D6CF6"/>
    <w:rsid w:val="009D6EE0"/>
    <w:rsid w:val="009D6EFE"/>
    <w:rsid w:val="009D70DC"/>
    <w:rsid w:val="009D7438"/>
    <w:rsid w:val="009D74DD"/>
    <w:rsid w:val="009D769D"/>
    <w:rsid w:val="009D7DA2"/>
    <w:rsid w:val="009D7F08"/>
    <w:rsid w:val="009D7FF9"/>
    <w:rsid w:val="009E005F"/>
    <w:rsid w:val="009E01D9"/>
    <w:rsid w:val="009E01E7"/>
    <w:rsid w:val="009E0321"/>
    <w:rsid w:val="009E035D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219"/>
    <w:rsid w:val="009E35EA"/>
    <w:rsid w:val="009E36AC"/>
    <w:rsid w:val="009E36F6"/>
    <w:rsid w:val="009E386F"/>
    <w:rsid w:val="009E3BE3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C5F"/>
    <w:rsid w:val="009E4E23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7E3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1E0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4ECF"/>
    <w:rsid w:val="009F525F"/>
    <w:rsid w:val="009F5383"/>
    <w:rsid w:val="009F5402"/>
    <w:rsid w:val="009F594F"/>
    <w:rsid w:val="009F5BC4"/>
    <w:rsid w:val="009F5FC5"/>
    <w:rsid w:val="009F614C"/>
    <w:rsid w:val="009F616D"/>
    <w:rsid w:val="009F63EC"/>
    <w:rsid w:val="009F64C8"/>
    <w:rsid w:val="009F66BD"/>
    <w:rsid w:val="009F6933"/>
    <w:rsid w:val="009F6D1C"/>
    <w:rsid w:val="009F727E"/>
    <w:rsid w:val="009F771D"/>
    <w:rsid w:val="009F7726"/>
    <w:rsid w:val="009F7C95"/>
    <w:rsid w:val="009F7DBA"/>
    <w:rsid w:val="009F7E2F"/>
    <w:rsid w:val="009F7E72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15D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2C"/>
    <w:rsid w:val="00A05766"/>
    <w:rsid w:val="00A057FE"/>
    <w:rsid w:val="00A0590F"/>
    <w:rsid w:val="00A05B6A"/>
    <w:rsid w:val="00A05BC9"/>
    <w:rsid w:val="00A05C81"/>
    <w:rsid w:val="00A05EC4"/>
    <w:rsid w:val="00A06127"/>
    <w:rsid w:val="00A062D0"/>
    <w:rsid w:val="00A062EC"/>
    <w:rsid w:val="00A06315"/>
    <w:rsid w:val="00A063FB"/>
    <w:rsid w:val="00A064AE"/>
    <w:rsid w:val="00A06538"/>
    <w:rsid w:val="00A06B56"/>
    <w:rsid w:val="00A06C54"/>
    <w:rsid w:val="00A06DA0"/>
    <w:rsid w:val="00A06DFA"/>
    <w:rsid w:val="00A07035"/>
    <w:rsid w:val="00A07638"/>
    <w:rsid w:val="00A07A5C"/>
    <w:rsid w:val="00A07B4A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1EE8"/>
    <w:rsid w:val="00A12098"/>
    <w:rsid w:val="00A12142"/>
    <w:rsid w:val="00A123BA"/>
    <w:rsid w:val="00A12782"/>
    <w:rsid w:val="00A12925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B9A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00"/>
    <w:rsid w:val="00A167F0"/>
    <w:rsid w:val="00A16830"/>
    <w:rsid w:val="00A16835"/>
    <w:rsid w:val="00A16BBA"/>
    <w:rsid w:val="00A16D1A"/>
    <w:rsid w:val="00A16F96"/>
    <w:rsid w:val="00A16FB6"/>
    <w:rsid w:val="00A17035"/>
    <w:rsid w:val="00A1732B"/>
    <w:rsid w:val="00A174C0"/>
    <w:rsid w:val="00A1775E"/>
    <w:rsid w:val="00A17802"/>
    <w:rsid w:val="00A1783A"/>
    <w:rsid w:val="00A17B1E"/>
    <w:rsid w:val="00A17C03"/>
    <w:rsid w:val="00A17D6A"/>
    <w:rsid w:val="00A17DAC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6E2"/>
    <w:rsid w:val="00A2176F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2C8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658"/>
    <w:rsid w:val="00A24B41"/>
    <w:rsid w:val="00A24BF0"/>
    <w:rsid w:val="00A24E42"/>
    <w:rsid w:val="00A24FE8"/>
    <w:rsid w:val="00A2516A"/>
    <w:rsid w:val="00A252B7"/>
    <w:rsid w:val="00A254C3"/>
    <w:rsid w:val="00A2572A"/>
    <w:rsid w:val="00A257AC"/>
    <w:rsid w:val="00A25D74"/>
    <w:rsid w:val="00A25FBD"/>
    <w:rsid w:val="00A26049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CB"/>
    <w:rsid w:val="00A279F7"/>
    <w:rsid w:val="00A27A99"/>
    <w:rsid w:val="00A27B8B"/>
    <w:rsid w:val="00A27C25"/>
    <w:rsid w:val="00A27FDC"/>
    <w:rsid w:val="00A3034E"/>
    <w:rsid w:val="00A3037C"/>
    <w:rsid w:val="00A308CE"/>
    <w:rsid w:val="00A30A54"/>
    <w:rsid w:val="00A30F81"/>
    <w:rsid w:val="00A311F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00C"/>
    <w:rsid w:val="00A3412B"/>
    <w:rsid w:val="00A342B4"/>
    <w:rsid w:val="00A34687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0B"/>
    <w:rsid w:val="00A35E19"/>
    <w:rsid w:val="00A366F0"/>
    <w:rsid w:val="00A367CB"/>
    <w:rsid w:val="00A369C5"/>
    <w:rsid w:val="00A36AE9"/>
    <w:rsid w:val="00A37021"/>
    <w:rsid w:val="00A371A3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C00"/>
    <w:rsid w:val="00A40CC8"/>
    <w:rsid w:val="00A40D51"/>
    <w:rsid w:val="00A40D8B"/>
    <w:rsid w:val="00A40F61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1D1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799"/>
    <w:rsid w:val="00A4681F"/>
    <w:rsid w:val="00A46B5A"/>
    <w:rsid w:val="00A46D46"/>
    <w:rsid w:val="00A46D9D"/>
    <w:rsid w:val="00A472D4"/>
    <w:rsid w:val="00A47598"/>
    <w:rsid w:val="00A47879"/>
    <w:rsid w:val="00A47D73"/>
    <w:rsid w:val="00A47FD4"/>
    <w:rsid w:val="00A500DA"/>
    <w:rsid w:val="00A50186"/>
    <w:rsid w:val="00A506E2"/>
    <w:rsid w:val="00A5077F"/>
    <w:rsid w:val="00A5090C"/>
    <w:rsid w:val="00A50918"/>
    <w:rsid w:val="00A50A5E"/>
    <w:rsid w:val="00A50B0A"/>
    <w:rsid w:val="00A50E6E"/>
    <w:rsid w:val="00A513C6"/>
    <w:rsid w:val="00A5158D"/>
    <w:rsid w:val="00A51749"/>
    <w:rsid w:val="00A51C47"/>
    <w:rsid w:val="00A51CAA"/>
    <w:rsid w:val="00A51D47"/>
    <w:rsid w:val="00A51DC8"/>
    <w:rsid w:val="00A51FA4"/>
    <w:rsid w:val="00A52396"/>
    <w:rsid w:val="00A526C8"/>
    <w:rsid w:val="00A52873"/>
    <w:rsid w:val="00A529B7"/>
    <w:rsid w:val="00A52A51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844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72"/>
    <w:rsid w:val="00A560B3"/>
    <w:rsid w:val="00A5612E"/>
    <w:rsid w:val="00A56262"/>
    <w:rsid w:val="00A5646A"/>
    <w:rsid w:val="00A564F9"/>
    <w:rsid w:val="00A565FB"/>
    <w:rsid w:val="00A567DA"/>
    <w:rsid w:val="00A56840"/>
    <w:rsid w:val="00A56D6E"/>
    <w:rsid w:val="00A57049"/>
    <w:rsid w:val="00A5709B"/>
    <w:rsid w:val="00A570C0"/>
    <w:rsid w:val="00A57170"/>
    <w:rsid w:val="00A5729E"/>
    <w:rsid w:val="00A57412"/>
    <w:rsid w:val="00A57570"/>
    <w:rsid w:val="00A57741"/>
    <w:rsid w:val="00A57913"/>
    <w:rsid w:val="00A57A6E"/>
    <w:rsid w:val="00A57F97"/>
    <w:rsid w:val="00A60358"/>
    <w:rsid w:val="00A60A86"/>
    <w:rsid w:val="00A610C7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56D"/>
    <w:rsid w:val="00A6292D"/>
    <w:rsid w:val="00A62A54"/>
    <w:rsid w:val="00A62C02"/>
    <w:rsid w:val="00A6327D"/>
    <w:rsid w:val="00A6349F"/>
    <w:rsid w:val="00A634B2"/>
    <w:rsid w:val="00A6360D"/>
    <w:rsid w:val="00A63908"/>
    <w:rsid w:val="00A63A69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AE1"/>
    <w:rsid w:val="00A66BE7"/>
    <w:rsid w:val="00A67012"/>
    <w:rsid w:val="00A67151"/>
    <w:rsid w:val="00A6737B"/>
    <w:rsid w:val="00A675B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D32"/>
    <w:rsid w:val="00A70F34"/>
    <w:rsid w:val="00A711E2"/>
    <w:rsid w:val="00A71365"/>
    <w:rsid w:val="00A713D4"/>
    <w:rsid w:val="00A7170F"/>
    <w:rsid w:val="00A71ABC"/>
    <w:rsid w:val="00A71BEC"/>
    <w:rsid w:val="00A71F49"/>
    <w:rsid w:val="00A72317"/>
    <w:rsid w:val="00A72453"/>
    <w:rsid w:val="00A7269B"/>
    <w:rsid w:val="00A727DD"/>
    <w:rsid w:val="00A72899"/>
    <w:rsid w:val="00A72973"/>
    <w:rsid w:val="00A72AA7"/>
    <w:rsid w:val="00A72AD4"/>
    <w:rsid w:val="00A72AF1"/>
    <w:rsid w:val="00A72F7E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4D8D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AAA"/>
    <w:rsid w:val="00A75B6F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2D7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915"/>
    <w:rsid w:val="00A81E92"/>
    <w:rsid w:val="00A81FD5"/>
    <w:rsid w:val="00A81FE6"/>
    <w:rsid w:val="00A82001"/>
    <w:rsid w:val="00A8204B"/>
    <w:rsid w:val="00A8261D"/>
    <w:rsid w:val="00A826F1"/>
    <w:rsid w:val="00A827ED"/>
    <w:rsid w:val="00A82A95"/>
    <w:rsid w:val="00A82DEB"/>
    <w:rsid w:val="00A8301C"/>
    <w:rsid w:val="00A83047"/>
    <w:rsid w:val="00A83401"/>
    <w:rsid w:val="00A839A0"/>
    <w:rsid w:val="00A83C7C"/>
    <w:rsid w:val="00A83C9B"/>
    <w:rsid w:val="00A84179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639"/>
    <w:rsid w:val="00A879C2"/>
    <w:rsid w:val="00A87A58"/>
    <w:rsid w:val="00A87C18"/>
    <w:rsid w:val="00A87F6B"/>
    <w:rsid w:val="00A87FAE"/>
    <w:rsid w:val="00A87FB0"/>
    <w:rsid w:val="00A90134"/>
    <w:rsid w:val="00A90392"/>
    <w:rsid w:val="00A906CC"/>
    <w:rsid w:val="00A90822"/>
    <w:rsid w:val="00A908EB"/>
    <w:rsid w:val="00A90944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5D1"/>
    <w:rsid w:val="00A93811"/>
    <w:rsid w:val="00A93920"/>
    <w:rsid w:val="00A93DB0"/>
    <w:rsid w:val="00A93EA4"/>
    <w:rsid w:val="00A94052"/>
    <w:rsid w:val="00A942B8"/>
    <w:rsid w:val="00A944B6"/>
    <w:rsid w:val="00A94852"/>
    <w:rsid w:val="00A94A0B"/>
    <w:rsid w:val="00A94ABD"/>
    <w:rsid w:val="00A94CFA"/>
    <w:rsid w:val="00A9511B"/>
    <w:rsid w:val="00A95121"/>
    <w:rsid w:val="00A951D4"/>
    <w:rsid w:val="00A951F5"/>
    <w:rsid w:val="00A956F9"/>
    <w:rsid w:val="00A95A2D"/>
    <w:rsid w:val="00A95AB8"/>
    <w:rsid w:val="00A962A7"/>
    <w:rsid w:val="00A966F0"/>
    <w:rsid w:val="00A967A4"/>
    <w:rsid w:val="00A969A9"/>
    <w:rsid w:val="00A96B97"/>
    <w:rsid w:val="00A97052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CAA"/>
    <w:rsid w:val="00AA1DE1"/>
    <w:rsid w:val="00AA1E78"/>
    <w:rsid w:val="00AA1EAA"/>
    <w:rsid w:val="00AA1EF0"/>
    <w:rsid w:val="00AA21EA"/>
    <w:rsid w:val="00AA275A"/>
    <w:rsid w:val="00AA28EE"/>
    <w:rsid w:val="00AA28EF"/>
    <w:rsid w:val="00AA2ADB"/>
    <w:rsid w:val="00AA2BEF"/>
    <w:rsid w:val="00AA2DBB"/>
    <w:rsid w:val="00AA2F5C"/>
    <w:rsid w:val="00AA3CC6"/>
    <w:rsid w:val="00AA3DAB"/>
    <w:rsid w:val="00AA3E06"/>
    <w:rsid w:val="00AA3EB4"/>
    <w:rsid w:val="00AA3F0A"/>
    <w:rsid w:val="00AA417A"/>
    <w:rsid w:val="00AA4219"/>
    <w:rsid w:val="00AA4369"/>
    <w:rsid w:val="00AA45E4"/>
    <w:rsid w:val="00AA4621"/>
    <w:rsid w:val="00AA4626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8E5"/>
    <w:rsid w:val="00AA5F8F"/>
    <w:rsid w:val="00AA5FE5"/>
    <w:rsid w:val="00AA6031"/>
    <w:rsid w:val="00AA682B"/>
    <w:rsid w:val="00AA6B8C"/>
    <w:rsid w:val="00AA6BE3"/>
    <w:rsid w:val="00AA6F54"/>
    <w:rsid w:val="00AA6F56"/>
    <w:rsid w:val="00AA7133"/>
    <w:rsid w:val="00AA72A2"/>
    <w:rsid w:val="00AA73F3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1A68"/>
    <w:rsid w:val="00AB1D52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3D85"/>
    <w:rsid w:val="00AB409A"/>
    <w:rsid w:val="00AB4124"/>
    <w:rsid w:val="00AB4270"/>
    <w:rsid w:val="00AB43D7"/>
    <w:rsid w:val="00AB46F4"/>
    <w:rsid w:val="00AB4B27"/>
    <w:rsid w:val="00AB4C97"/>
    <w:rsid w:val="00AB4F8D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082"/>
    <w:rsid w:val="00AC01F2"/>
    <w:rsid w:val="00AC0398"/>
    <w:rsid w:val="00AC03C0"/>
    <w:rsid w:val="00AC0AFF"/>
    <w:rsid w:val="00AC0B85"/>
    <w:rsid w:val="00AC0F2B"/>
    <w:rsid w:val="00AC1108"/>
    <w:rsid w:val="00AC1151"/>
    <w:rsid w:val="00AC1347"/>
    <w:rsid w:val="00AC147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39"/>
    <w:rsid w:val="00AC49CC"/>
    <w:rsid w:val="00AC4A4A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48"/>
    <w:rsid w:val="00AC73C7"/>
    <w:rsid w:val="00AC7926"/>
    <w:rsid w:val="00AC7B7C"/>
    <w:rsid w:val="00AD0B68"/>
    <w:rsid w:val="00AD1123"/>
    <w:rsid w:val="00AD12B9"/>
    <w:rsid w:val="00AD1422"/>
    <w:rsid w:val="00AD1581"/>
    <w:rsid w:val="00AD1A73"/>
    <w:rsid w:val="00AD1DE6"/>
    <w:rsid w:val="00AD1F64"/>
    <w:rsid w:val="00AD23DB"/>
    <w:rsid w:val="00AD245E"/>
    <w:rsid w:val="00AD258A"/>
    <w:rsid w:val="00AD2B1C"/>
    <w:rsid w:val="00AD2DE5"/>
    <w:rsid w:val="00AD2E08"/>
    <w:rsid w:val="00AD2E4D"/>
    <w:rsid w:val="00AD2FA3"/>
    <w:rsid w:val="00AD39AA"/>
    <w:rsid w:val="00AD3A86"/>
    <w:rsid w:val="00AD3CB1"/>
    <w:rsid w:val="00AD40CF"/>
    <w:rsid w:val="00AD4184"/>
    <w:rsid w:val="00AD4205"/>
    <w:rsid w:val="00AD44EC"/>
    <w:rsid w:val="00AD45F8"/>
    <w:rsid w:val="00AD4C27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059"/>
    <w:rsid w:val="00AD6225"/>
    <w:rsid w:val="00AD650D"/>
    <w:rsid w:val="00AD6665"/>
    <w:rsid w:val="00AD66E7"/>
    <w:rsid w:val="00AD6758"/>
    <w:rsid w:val="00AD6A4F"/>
    <w:rsid w:val="00AD70FA"/>
    <w:rsid w:val="00AD7149"/>
    <w:rsid w:val="00AD75E4"/>
    <w:rsid w:val="00AD75EB"/>
    <w:rsid w:val="00AD7B61"/>
    <w:rsid w:val="00AD7B6F"/>
    <w:rsid w:val="00AE023B"/>
    <w:rsid w:val="00AE0A36"/>
    <w:rsid w:val="00AE10AF"/>
    <w:rsid w:val="00AE10D5"/>
    <w:rsid w:val="00AE11C7"/>
    <w:rsid w:val="00AE13D8"/>
    <w:rsid w:val="00AE1630"/>
    <w:rsid w:val="00AE16CF"/>
    <w:rsid w:val="00AE1832"/>
    <w:rsid w:val="00AE188E"/>
    <w:rsid w:val="00AE1982"/>
    <w:rsid w:val="00AE1B89"/>
    <w:rsid w:val="00AE2022"/>
    <w:rsid w:val="00AE22E1"/>
    <w:rsid w:val="00AE23A6"/>
    <w:rsid w:val="00AE28F4"/>
    <w:rsid w:val="00AE29C7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26"/>
    <w:rsid w:val="00AE3DFC"/>
    <w:rsid w:val="00AE3E0E"/>
    <w:rsid w:val="00AE3F91"/>
    <w:rsid w:val="00AE4216"/>
    <w:rsid w:val="00AE4368"/>
    <w:rsid w:val="00AE4676"/>
    <w:rsid w:val="00AE46CE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507"/>
    <w:rsid w:val="00AE6BA9"/>
    <w:rsid w:val="00AE6F6D"/>
    <w:rsid w:val="00AE7181"/>
    <w:rsid w:val="00AE74F2"/>
    <w:rsid w:val="00AE763A"/>
    <w:rsid w:val="00AE79EF"/>
    <w:rsid w:val="00AE7BAB"/>
    <w:rsid w:val="00AE7CF9"/>
    <w:rsid w:val="00AE7D77"/>
    <w:rsid w:val="00AE7D85"/>
    <w:rsid w:val="00AF01A7"/>
    <w:rsid w:val="00AF0412"/>
    <w:rsid w:val="00AF042F"/>
    <w:rsid w:val="00AF07A2"/>
    <w:rsid w:val="00AF0826"/>
    <w:rsid w:val="00AF0AC1"/>
    <w:rsid w:val="00AF0B18"/>
    <w:rsid w:val="00AF0BD2"/>
    <w:rsid w:val="00AF0C76"/>
    <w:rsid w:val="00AF0C83"/>
    <w:rsid w:val="00AF0E9E"/>
    <w:rsid w:val="00AF11F6"/>
    <w:rsid w:val="00AF16AC"/>
    <w:rsid w:val="00AF1812"/>
    <w:rsid w:val="00AF18B2"/>
    <w:rsid w:val="00AF1AFA"/>
    <w:rsid w:val="00AF1B68"/>
    <w:rsid w:val="00AF1B9F"/>
    <w:rsid w:val="00AF1BA1"/>
    <w:rsid w:val="00AF1BE5"/>
    <w:rsid w:val="00AF1C39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556"/>
    <w:rsid w:val="00AF4720"/>
    <w:rsid w:val="00AF48EB"/>
    <w:rsid w:val="00AF4984"/>
    <w:rsid w:val="00AF4A5E"/>
    <w:rsid w:val="00AF4C55"/>
    <w:rsid w:val="00AF501D"/>
    <w:rsid w:val="00AF5341"/>
    <w:rsid w:val="00AF55D7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C32"/>
    <w:rsid w:val="00AF6E23"/>
    <w:rsid w:val="00AF6E41"/>
    <w:rsid w:val="00AF6F3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2DF"/>
    <w:rsid w:val="00B006C9"/>
    <w:rsid w:val="00B008D9"/>
    <w:rsid w:val="00B00ADA"/>
    <w:rsid w:val="00B00B29"/>
    <w:rsid w:val="00B0100F"/>
    <w:rsid w:val="00B010A7"/>
    <w:rsid w:val="00B0164C"/>
    <w:rsid w:val="00B01679"/>
    <w:rsid w:val="00B01823"/>
    <w:rsid w:val="00B018FD"/>
    <w:rsid w:val="00B01A84"/>
    <w:rsid w:val="00B01B9A"/>
    <w:rsid w:val="00B0236F"/>
    <w:rsid w:val="00B0240E"/>
    <w:rsid w:val="00B02423"/>
    <w:rsid w:val="00B0242B"/>
    <w:rsid w:val="00B024EF"/>
    <w:rsid w:val="00B02A94"/>
    <w:rsid w:val="00B02DE5"/>
    <w:rsid w:val="00B02E22"/>
    <w:rsid w:val="00B03068"/>
    <w:rsid w:val="00B03164"/>
    <w:rsid w:val="00B032DF"/>
    <w:rsid w:val="00B03308"/>
    <w:rsid w:val="00B03389"/>
    <w:rsid w:val="00B0352D"/>
    <w:rsid w:val="00B0356D"/>
    <w:rsid w:val="00B038BF"/>
    <w:rsid w:val="00B0394E"/>
    <w:rsid w:val="00B039C9"/>
    <w:rsid w:val="00B039F5"/>
    <w:rsid w:val="00B03F12"/>
    <w:rsid w:val="00B03F90"/>
    <w:rsid w:val="00B0400C"/>
    <w:rsid w:val="00B041B4"/>
    <w:rsid w:val="00B041E6"/>
    <w:rsid w:val="00B045B2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2E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219"/>
    <w:rsid w:val="00B1133B"/>
    <w:rsid w:val="00B1159E"/>
    <w:rsid w:val="00B11833"/>
    <w:rsid w:val="00B118C5"/>
    <w:rsid w:val="00B118C8"/>
    <w:rsid w:val="00B11948"/>
    <w:rsid w:val="00B11C5D"/>
    <w:rsid w:val="00B12144"/>
    <w:rsid w:val="00B1216B"/>
    <w:rsid w:val="00B1218D"/>
    <w:rsid w:val="00B12263"/>
    <w:rsid w:val="00B12544"/>
    <w:rsid w:val="00B125B8"/>
    <w:rsid w:val="00B126ED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E49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6EC"/>
    <w:rsid w:val="00B178FB"/>
    <w:rsid w:val="00B17B4A"/>
    <w:rsid w:val="00B17BEE"/>
    <w:rsid w:val="00B17D5B"/>
    <w:rsid w:val="00B17D6D"/>
    <w:rsid w:val="00B17E44"/>
    <w:rsid w:val="00B17F7A"/>
    <w:rsid w:val="00B20008"/>
    <w:rsid w:val="00B2001F"/>
    <w:rsid w:val="00B20136"/>
    <w:rsid w:val="00B20148"/>
    <w:rsid w:val="00B202D7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1FE0"/>
    <w:rsid w:val="00B2220D"/>
    <w:rsid w:val="00B22286"/>
    <w:rsid w:val="00B223F9"/>
    <w:rsid w:val="00B22465"/>
    <w:rsid w:val="00B226B4"/>
    <w:rsid w:val="00B228DA"/>
    <w:rsid w:val="00B229D4"/>
    <w:rsid w:val="00B22CD0"/>
    <w:rsid w:val="00B22D53"/>
    <w:rsid w:val="00B22DBD"/>
    <w:rsid w:val="00B23089"/>
    <w:rsid w:val="00B231C2"/>
    <w:rsid w:val="00B2332A"/>
    <w:rsid w:val="00B2348B"/>
    <w:rsid w:val="00B234A6"/>
    <w:rsid w:val="00B238E7"/>
    <w:rsid w:val="00B2391E"/>
    <w:rsid w:val="00B23D90"/>
    <w:rsid w:val="00B23F0C"/>
    <w:rsid w:val="00B24078"/>
    <w:rsid w:val="00B24097"/>
    <w:rsid w:val="00B24189"/>
    <w:rsid w:val="00B241C6"/>
    <w:rsid w:val="00B24216"/>
    <w:rsid w:val="00B24306"/>
    <w:rsid w:val="00B24362"/>
    <w:rsid w:val="00B24795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B83"/>
    <w:rsid w:val="00B25E9C"/>
    <w:rsid w:val="00B2607B"/>
    <w:rsid w:val="00B2626C"/>
    <w:rsid w:val="00B2660E"/>
    <w:rsid w:val="00B267FC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456"/>
    <w:rsid w:val="00B30904"/>
    <w:rsid w:val="00B30A6F"/>
    <w:rsid w:val="00B30B70"/>
    <w:rsid w:val="00B30BC0"/>
    <w:rsid w:val="00B30C74"/>
    <w:rsid w:val="00B311A9"/>
    <w:rsid w:val="00B31461"/>
    <w:rsid w:val="00B314E2"/>
    <w:rsid w:val="00B315B8"/>
    <w:rsid w:val="00B31629"/>
    <w:rsid w:val="00B31667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2DA"/>
    <w:rsid w:val="00B337D4"/>
    <w:rsid w:val="00B339BD"/>
    <w:rsid w:val="00B33AA6"/>
    <w:rsid w:val="00B33C26"/>
    <w:rsid w:val="00B33F1C"/>
    <w:rsid w:val="00B33FB8"/>
    <w:rsid w:val="00B342AD"/>
    <w:rsid w:val="00B342B0"/>
    <w:rsid w:val="00B344A8"/>
    <w:rsid w:val="00B345E3"/>
    <w:rsid w:val="00B34D44"/>
    <w:rsid w:val="00B35106"/>
    <w:rsid w:val="00B352B3"/>
    <w:rsid w:val="00B35404"/>
    <w:rsid w:val="00B35BD1"/>
    <w:rsid w:val="00B369A4"/>
    <w:rsid w:val="00B36AD6"/>
    <w:rsid w:val="00B36BDA"/>
    <w:rsid w:val="00B36C34"/>
    <w:rsid w:val="00B36CF9"/>
    <w:rsid w:val="00B36FC4"/>
    <w:rsid w:val="00B37306"/>
    <w:rsid w:val="00B3753A"/>
    <w:rsid w:val="00B376D2"/>
    <w:rsid w:val="00B377E6"/>
    <w:rsid w:val="00B377F2"/>
    <w:rsid w:val="00B379D6"/>
    <w:rsid w:val="00B37B5F"/>
    <w:rsid w:val="00B37C97"/>
    <w:rsid w:val="00B37F08"/>
    <w:rsid w:val="00B4022C"/>
    <w:rsid w:val="00B40280"/>
    <w:rsid w:val="00B4081E"/>
    <w:rsid w:val="00B40A5E"/>
    <w:rsid w:val="00B40BE9"/>
    <w:rsid w:val="00B41740"/>
    <w:rsid w:val="00B417BC"/>
    <w:rsid w:val="00B41A84"/>
    <w:rsid w:val="00B41B1B"/>
    <w:rsid w:val="00B41F57"/>
    <w:rsid w:val="00B4210E"/>
    <w:rsid w:val="00B4252B"/>
    <w:rsid w:val="00B425DD"/>
    <w:rsid w:val="00B42A65"/>
    <w:rsid w:val="00B42AA5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3F4"/>
    <w:rsid w:val="00B444AA"/>
    <w:rsid w:val="00B444F7"/>
    <w:rsid w:val="00B445D2"/>
    <w:rsid w:val="00B445FC"/>
    <w:rsid w:val="00B44614"/>
    <w:rsid w:val="00B44887"/>
    <w:rsid w:val="00B44C53"/>
    <w:rsid w:val="00B450AC"/>
    <w:rsid w:val="00B4517B"/>
    <w:rsid w:val="00B45183"/>
    <w:rsid w:val="00B4536F"/>
    <w:rsid w:val="00B453D6"/>
    <w:rsid w:val="00B4549D"/>
    <w:rsid w:val="00B45557"/>
    <w:rsid w:val="00B4573D"/>
    <w:rsid w:val="00B45774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130"/>
    <w:rsid w:val="00B50621"/>
    <w:rsid w:val="00B5101C"/>
    <w:rsid w:val="00B511D4"/>
    <w:rsid w:val="00B51349"/>
    <w:rsid w:val="00B513F2"/>
    <w:rsid w:val="00B51408"/>
    <w:rsid w:val="00B5164C"/>
    <w:rsid w:val="00B51822"/>
    <w:rsid w:val="00B518DD"/>
    <w:rsid w:val="00B51A42"/>
    <w:rsid w:val="00B51CC4"/>
    <w:rsid w:val="00B51D0D"/>
    <w:rsid w:val="00B51D87"/>
    <w:rsid w:val="00B52094"/>
    <w:rsid w:val="00B52251"/>
    <w:rsid w:val="00B52710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233"/>
    <w:rsid w:val="00B5478F"/>
    <w:rsid w:val="00B549A0"/>
    <w:rsid w:val="00B54E78"/>
    <w:rsid w:val="00B54EDD"/>
    <w:rsid w:val="00B54F80"/>
    <w:rsid w:val="00B54FD0"/>
    <w:rsid w:val="00B55222"/>
    <w:rsid w:val="00B55493"/>
    <w:rsid w:val="00B55880"/>
    <w:rsid w:val="00B55A49"/>
    <w:rsid w:val="00B55AF9"/>
    <w:rsid w:val="00B55B3A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34B"/>
    <w:rsid w:val="00B60541"/>
    <w:rsid w:val="00B6081B"/>
    <w:rsid w:val="00B60E02"/>
    <w:rsid w:val="00B61489"/>
    <w:rsid w:val="00B61544"/>
    <w:rsid w:val="00B617FB"/>
    <w:rsid w:val="00B61AF6"/>
    <w:rsid w:val="00B61B50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2DC0"/>
    <w:rsid w:val="00B63A17"/>
    <w:rsid w:val="00B63A72"/>
    <w:rsid w:val="00B63A7C"/>
    <w:rsid w:val="00B63C62"/>
    <w:rsid w:val="00B63CF7"/>
    <w:rsid w:val="00B63DA5"/>
    <w:rsid w:val="00B63F65"/>
    <w:rsid w:val="00B6416C"/>
    <w:rsid w:val="00B6421D"/>
    <w:rsid w:val="00B64336"/>
    <w:rsid w:val="00B644F2"/>
    <w:rsid w:val="00B64506"/>
    <w:rsid w:val="00B648BD"/>
    <w:rsid w:val="00B64D09"/>
    <w:rsid w:val="00B64F4C"/>
    <w:rsid w:val="00B64FE2"/>
    <w:rsid w:val="00B65218"/>
    <w:rsid w:val="00B6525E"/>
    <w:rsid w:val="00B6532E"/>
    <w:rsid w:val="00B6563D"/>
    <w:rsid w:val="00B656DD"/>
    <w:rsid w:val="00B6579E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719"/>
    <w:rsid w:val="00B67A7A"/>
    <w:rsid w:val="00B67DA1"/>
    <w:rsid w:val="00B7038B"/>
    <w:rsid w:val="00B704ED"/>
    <w:rsid w:val="00B7061D"/>
    <w:rsid w:val="00B706C5"/>
    <w:rsid w:val="00B70989"/>
    <w:rsid w:val="00B70F50"/>
    <w:rsid w:val="00B710DC"/>
    <w:rsid w:val="00B711AC"/>
    <w:rsid w:val="00B71257"/>
    <w:rsid w:val="00B71399"/>
    <w:rsid w:val="00B7151C"/>
    <w:rsid w:val="00B71635"/>
    <w:rsid w:val="00B717DA"/>
    <w:rsid w:val="00B718D5"/>
    <w:rsid w:val="00B71D6C"/>
    <w:rsid w:val="00B71EA3"/>
    <w:rsid w:val="00B71EFF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385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84"/>
    <w:rsid w:val="00B74CD9"/>
    <w:rsid w:val="00B752B3"/>
    <w:rsid w:val="00B75337"/>
    <w:rsid w:val="00B7534E"/>
    <w:rsid w:val="00B753B5"/>
    <w:rsid w:val="00B7541B"/>
    <w:rsid w:val="00B754B3"/>
    <w:rsid w:val="00B75624"/>
    <w:rsid w:val="00B75644"/>
    <w:rsid w:val="00B75A63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E24"/>
    <w:rsid w:val="00B76F77"/>
    <w:rsid w:val="00B770AF"/>
    <w:rsid w:val="00B77416"/>
    <w:rsid w:val="00B774CE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0E6A"/>
    <w:rsid w:val="00B811E0"/>
    <w:rsid w:val="00B81291"/>
    <w:rsid w:val="00B81434"/>
    <w:rsid w:val="00B81A36"/>
    <w:rsid w:val="00B81B68"/>
    <w:rsid w:val="00B81B87"/>
    <w:rsid w:val="00B81D57"/>
    <w:rsid w:val="00B81FDA"/>
    <w:rsid w:val="00B82060"/>
    <w:rsid w:val="00B8218C"/>
    <w:rsid w:val="00B82415"/>
    <w:rsid w:val="00B82480"/>
    <w:rsid w:val="00B82600"/>
    <w:rsid w:val="00B8265B"/>
    <w:rsid w:val="00B829CD"/>
    <w:rsid w:val="00B82A34"/>
    <w:rsid w:val="00B82C76"/>
    <w:rsid w:val="00B831C3"/>
    <w:rsid w:val="00B83284"/>
    <w:rsid w:val="00B838B8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42B"/>
    <w:rsid w:val="00B859A7"/>
    <w:rsid w:val="00B85B31"/>
    <w:rsid w:val="00B85BCC"/>
    <w:rsid w:val="00B85CC1"/>
    <w:rsid w:val="00B85D29"/>
    <w:rsid w:val="00B86070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11"/>
    <w:rsid w:val="00B87CAA"/>
    <w:rsid w:val="00B90068"/>
    <w:rsid w:val="00B9012A"/>
    <w:rsid w:val="00B90277"/>
    <w:rsid w:val="00B906A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B9"/>
    <w:rsid w:val="00B917C4"/>
    <w:rsid w:val="00B919EB"/>
    <w:rsid w:val="00B91B5B"/>
    <w:rsid w:val="00B91DD2"/>
    <w:rsid w:val="00B921DC"/>
    <w:rsid w:val="00B9222E"/>
    <w:rsid w:val="00B92267"/>
    <w:rsid w:val="00B922F2"/>
    <w:rsid w:val="00B92484"/>
    <w:rsid w:val="00B926D6"/>
    <w:rsid w:val="00B927B1"/>
    <w:rsid w:val="00B92860"/>
    <w:rsid w:val="00B928F6"/>
    <w:rsid w:val="00B9293A"/>
    <w:rsid w:val="00B92980"/>
    <w:rsid w:val="00B92AB2"/>
    <w:rsid w:val="00B92B8B"/>
    <w:rsid w:val="00B92D7B"/>
    <w:rsid w:val="00B92DC1"/>
    <w:rsid w:val="00B92E7C"/>
    <w:rsid w:val="00B92ECE"/>
    <w:rsid w:val="00B9301B"/>
    <w:rsid w:val="00B9309D"/>
    <w:rsid w:val="00B930DB"/>
    <w:rsid w:val="00B93165"/>
    <w:rsid w:val="00B93258"/>
    <w:rsid w:val="00B9366A"/>
    <w:rsid w:val="00B936CE"/>
    <w:rsid w:val="00B93792"/>
    <w:rsid w:val="00B93841"/>
    <w:rsid w:val="00B93E96"/>
    <w:rsid w:val="00B940E5"/>
    <w:rsid w:val="00B94114"/>
    <w:rsid w:val="00B9455D"/>
    <w:rsid w:val="00B949D3"/>
    <w:rsid w:val="00B94CD2"/>
    <w:rsid w:val="00B94DFB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49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3CB"/>
    <w:rsid w:val="00BA1BB5"/>
    <w:rsid w:val="00BA1C3E"/>
    <w:rsid w:val="00BA1C49"/>
    <w:rsid w:val="00BA1E3B"/>
    <w:rsid w:val="00BA2034"/>
    <w:rsid w:val="00BA22BE"/>
    <w:rsid w:val="00BA2437"/>
    <w:rsid w:val="00BA24F0"/>
    <w:rsid w:val="00BA2558"/>
    <w:rsid w:val="00BA278D"/>
    <w:rsid w:val="00BA2983"/>
    <w:rsid w:val="00BA2BC8"/>
    <w:rsid w:val="00BA2DEB"/>
    <w:rsid w:val="00BA2E8C"/>
    <w:rsid w:val="00BA3354"/>
    <w:rsid w:val="00BA3437"/>
    <w:rsid w:val="00BA3541"/>
    <w:rsid w:val="00BA3640"/>
    <w:rsid w:val="00BA380C"/>
    <w:rsid w:val="00BA381C"/>
    <w:rsid w:val="00BA39F8"/>
    <w:rsid w:val="00BA3A10"/>
    <w:rsid w:val="00BA3A6A"/>
    <w:rsid w:val="00BA3B50"/>
    <w:rsid w:val="00BA41C4"/>
    <w:rsid w:val="00BA433D"/>
    <w:rsid w:val="00BA43B4"/>
    <w:rsid w:val="00BA4614"/>
    <w:rsid w:val="00BA4661"/>
    <w:rsid w:val="00BA4894"/>
    <w:rsid w:val="00BA4A3C"/>
    <w:rsid w:val="00BA4E5C"/>
    <w:rsid w:val="00BA4F0B"/>
    <w:rsid w:val="00BA5365"/>
    <w:rsid w:val="00BA5376"/>
    <w:rsid w:val="00BA53A8"/>
    <w:rsid w:val="00BA5539"/>
    <w:rsid w:val="00BA569E"/>
    <w:rsid w:val="00BA5712"/>
    <w:rsid w:val="00BA5A32"/>
    <w:rsid w:val="00BA5CAE"/>
    <w:rsid w:val="00BA5D08"/>
    <w:rsid w:val="00BA5DEA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7AE"/>
    <w:rsid w:val="00BA7A4C"/>
    <w:rsid w:val="00BA7D14"/>
    <w:rsid w:val="00BA7F30"/>
    <w:rsid w:val="00BB0399"/>
    <w:rsid w:val="00BB041A"/>
    <w:rsid w:val="00BB051A"/>
    <w:rsid w:val="00BB067B"/>
    <w:rsid w:val="00BB0738"/>
    <w:rsid w:val="00BB090B"/>
    <w:rsid w:val="00BB092F"/>
    <w:rsid w:val="00BB0A28"/>
    <w:rsid w:val="00BB0E8A"/>
    <w:rsid w:val="00BB0FB2"/>
    <w:rsid w:val="00BB10F9"/>
    <w:rsid w:val="00BB1112"/>
    <w:rsid w:val="00BB1139"/>
    <w:rsid w:val="00BB1347"/>
    <w:rsid w:val="00BB158A"/>
    <w:rsid w:val="00BB1715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2BB8"/>
    <w:rsid w:val="00BB3000"/>
    <w:rsid w:val="00BB3677"/>
    <w:rsid w:val="00BB39EA"/>
    <w:rsid w:val="00BB3C6F"/>
    <w:rsid w:val="00BB3D78"/>
    <w:rsid w:val="00BB3E71"/>
    <w:rsid w:val="00BB3E9B"/>
    <w:rsid w:val="00BB41B0"/>
    <w:rsid w:val="00BB442B"/>
    <w:rsid w:val="00BB44B4"/>
    <w:rsid w:val="00BB4AE4"/>
    <w:rsid w:val="00BB4B13"/>
    <w:rsid w:val="00BB4BD9"/>
    <w:rsid w:val="00BB4D8B"/>
    <w:rsid w:val="00BB4DCD"/>
    <w:rsid w:val="00BB50AE"/>
    <w:rsid w:val="00BB510E"/>
    <w:rsid w:val="00BB5386"/>
    <w:rsid w:val="00BB548D"/>
    <w:rsid w:val="00BB5537"/>
    <w:rsid w:val="00BB5567"/>
    <w:rsid w:val="00BB55BE"/>
    <w:rsid w:val="00BB576B"/>
    <w:rsid w:val="00BB5780"/>
    <w:rsid w:val="00BB5B4A"/>
    <w:rsid w:val="00BB5C99"/>
    <w:rsid w:val="00BB5E06"/>
    <w:rsid w:val="00BB6079"/>
    <w:rsid w:val="00BB60EC"/>
    <w:rsid w:val="00BB61FB"/>
    <w:rsid w:val="00BB62FD"/>
    <w:rsid w:val="00BB64BC"/>
    <w:rsid w:val="00BB66E5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A71"/>
    <w:rsid w:val="00BB7C08"/>
    <w:rsid w:val="00BB7D4B"/>
    <w:rsid w:val="00BB7E32"/>
    <w:rsid w:val="00BB7ED5"/>
    <w:rsid w:val="00BC01A4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49B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3FB1"/>
    <w:rsid w:val="00BC404F"/>
    <w:rsid w:val="00BC41D0"/>
    <w:rsid w:val="00BC454E"/>
    <w:rsid w:val="00BC4611"/>
    <w:rsid w:val="00BC465F"/>
    <w:rsid w:val="00BC46F3"/>
    <w:rsid w:val="00BC4760"/>
    <w:rsid w:val="00BC4A10"/>
    <w:rsid w:val="00BC4A4B"/>
    <w:rsid w:val="00BC4D31"/>
    <w:rsid w:val="00BC4E3E"/>
    <w:rsid w:val="00BC4E95"/>
    <w:rsid w:val="00BC4EF1"/>
    <w:rsid w:val="00BC5000"/>
    <w:rsid w:val="00BC5701"/>
    <w:rsid w:val="00BC57D0"/>
    <w:rsid w:val="00BC591A"/>
    <w:rsid w:val="00BC5BB1"/>
    <w:rsid w:val="00BC5C09"/>
    <w:rsid w:val="00BC62C2"/>
    <w:rsid w:val="00BC630F"/>
    <w:rsid w:val="00BC66B5"/>
    <w:rsid w:val="00BC68FB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440"/>
    <w:rsid w:val="00BD0A2B"/>
    <w:rsid w:val="00BD0E1B"/>
    <w:rsid w:val="00BD0E7A"/>
    <w:rsid w:val="00BD0FF7"/>
    <w:rsid w:val="00BD101D"/>
    <w:rsid w:val="00BD1186"/>
    <w:rsid w:val="00BD1AB2"/>
    <w:rsid w:val="00BD1ADD"/>
    <w:rsid w:val="00BD1C4A"/>
    <w:rsid w:val="00BD1CA4"/>
    <w:rsid w:val="00BD2131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844"/>
    <w:rsid w:val="00BD39BF"/>
    <w:rsid w:val="00BD39CD"/>
    <w:rsid w:val="00BD3B80"/>
    <w:rsid w:val="00BD3CF1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55"/>
    <w:rsid w:val="00BE138F"/>
    <w:rsid w:val="00BE161E"/>
    <w:rsid w:val="00BE1692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7E"/>
    <w:rsid w:val="00BE26C3"/>
    <w:rsid w:val="00BE277E"/>
    <w:rsid w:val="00BE2985"/>
    <w:rsid w:val="00BE29A3"/>
    <w:rsid w:val="00BE2E6B"/>
    <w:rsid w:val="00BE2EB0"/>
    <w:rsid w:val="00BE2FA5"/>
    <w:rsid w:val="00BE300A"/>
    <w:rsid w:val="00BE3155"/>
    <w:rsid w:val="00BE316A"/>
    <w:rsid w:val="00BE3218"/>
    <w:rsid w:val="00BE3362"/>
    <w:rsid w:val="00BE376A"/>
    <w:rsid w:val="00BE3772"/>
    <w:rsid w:val="00BE394D"/>
    <w:rsid w:val="00BE3959"/>
    <w:rsid w:val="00BE3AFC"/>
    <w:rsid w:val="00BE3D98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39B"/>
    <w:rsid w:val="00BE540A"/>
    <w:rsid w:val="00BE543F"/>
    <w:rsid w:val="00BE551B"/>
    <w:rsid w:val="00BE55F8"/>
    <w:rsid w:val="00BE566C"/>
    <w:rsid w:val="00BE5D89"/>
    <w:rsid w:val="00BE6029"/>
    <w:rsid w:val="00BE6092"/>
    <w:rsid w:val="00BE625D"/>
    <w:rsid w:val="00BE6274"/>
    <w:rsid w:val="00BE62FB"/>
    <w:rsid w:val="00BE66DF"/>
    <w:rsid w:val="00BE66E9"/>
    <w:rsid w:val="00BE6821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228"/>
    <w:rsid w:val="00BF25F6"/>
    <w:rsid w:val="00BF2913"/>
    <w:rsid w:val="00BF29DA"/>
    <w:rsid w:val="00BF2AA8"/>
    <w:rsid w:val="00BF2B18"/>
    <w:rsid w:val="00BF2B66"/>
    <w:rsid w:val="00BF2D43"/>
    <w:rsid w:val="00BF2D60"/>
    <w:rsid w:val="00BF2FA3"/>
    <w:rsid w:val="00BF3007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437"/>
    <w:rsid w:val="00BF678E"/>
    <w:rsid w:val="00BF68A0"/>
    <w:rsid w:val="00BF6AE4"/>
    <w:rsid w:val="00BF6BA6"/>
    <w:rsid w:val="00BF6ECF"/>
    <w:rsid w:val="00BF7277"/>
    <w:rsid w:val="00BF737B"/>
    <w:rsid w:val="00BF7428"/>
    <w:rsid w:val="00BF746B"/>
    <w:rsid w:val="00BF78B7"/>
    <w:rsid w:val="00BF7A35"/>
    <w:rsid w:val="00BF7C9D"/>
    <w:rsid w:val="00BF7E71"/>
    <w:rsid w:val="00C000F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5CA"/>
    <w:rsid w:val="00C01874"/>
    <w:rsid w:val="00C01989"/>
    <w:rsid w:val="00C01991"/>
    <w:rsid w:val="00C01A39"/>
    <w:rsid w:val="00C01E2C"/>
    <w:rsid w:val="00C02185"/>
    <w:rsid w:val="00C025D9"/>
    <w:rsid w:val="00C025E5"/>
    <w:rsid w:val="00C0268B"/>
    <w:rsid w:val="00C027E4"/>
    <w:rsid w:val="00C027E7"/>
    <w:rsid w:val="00C02B27"/>
    <w:rsid w:val="00C02D93"/>
    <w:rsid w:val="00C02F9E"/>
    <w:rsid w:val="00C0305D"/>
    <w:rsid w:val="00C03095"/>
    <w:rsid w:val="00C0311D"/>
    <w:rsid w:val="00C033FC"/>
    <w:rsid w:val="00C038A8"/>
    <w:rsid w:val="00C03931"/>
    <w:rsid w:val="00C03A62"/>
    <w:rsid w:val="00C03B01"/>
    <w:rsid w:val="00C03E26"/>
    <w:rsid w:val="00C041A4"/>
    <w:rsid w:val="00C04364"/>
    <w:rsid w:val="00C0459C"/>
    <w:rsid w:val="00C047C7"/>
    <w:rsid w:val="00C04C31"/>
    <w:rsid w:val="00C050E4"/>
    <w:rsid w:val="00C05202"/>
    <w:rsid w:val="00C05405"/>
    <w:rsid w:val="00C05488"/>
    <w:rsid w:val="00C056C1"/>
    <w:rsid w:val="00C056EF"/>
    <w:rsid w:val="00C059F3"/>
    <w:rsid w:val="00C05BB4"/>
    <w:rsid w:val="00C05C1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07F61"/>
    <w:rsid w:val="00C1009F"/>
    <w:rsid w:val="00C10328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993"/>
    <w:rsid w:val="00C12CFF"/>
    <w:rsid w:val="00C131D3"/>
    <w:rsid w:val="00C13320"/>
    <w:rsid w:val="00C1337E"/>
    <w:rsid w:val="00C134A8"/>
    <w:rsid w:val="00C13607"/>
    <w:rsid w:val="00C1367B"/>
    <w:rsid w:val="00C1378A"/>
    <w:rsid w:val="00C13B71"/>
    <w:rsid w:val="00C13DDD"/>
    <w:rsid w:val="00C14621"/>
    <w:rsid w:val="00C14790"/>
    <w:rsid w:val="00C147A4"/>
    <w:rsid w:val="00C14BBE"/>
    <w:rsid w:val="00C14FFA"/>
    <w:rsid w:val="00C150E7"/>
    <w:rsid w:val="00C15609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786"/>
    <w:rsid w:val="00C2181B"/>
    <w:rsid w:val="00C218AD"/>
    <w:rsid w:val="00C2191D"/>
    <w:rsid w:val="00C21CB3"/>
    <w:rsid w:val="00C21D5F"/>
    <w:rsid w:val="00C22159"/>
    <w:rsid w:val="00C22222"/>
    <w:rsid w:val="00C22401"/>
    <w:rsid w:val="00C22461"/>
    <w:rsid w:val="00C225D7"/>
    <w:rsid w:val="00C22643"/>
    <w:rsid w:val="00C2271F"/>
    <w:rsid w:val="00C2299C"/>
    <w:rsid w:val="00C22B78"/>
    <w:rsid w:val="00C22C29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70"/>
    <w:rsid w:val="00C23BF7"/>
    <w:rsid w:val="00C23CD5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3E"/>
    <w:rsid w:val="00C25E40"/>
    <w:rsid w:val="00C25E64"/>
    <w:rsid w:val="00C25F95"/>
    <w:rsid w:val="00C25FE3"/>
    <w:rsid w:val="00C260D4"/>
    <w:rsid w:val="00C261FC"/>
    <w:rsid w:val="00C262FB"/>
    <w:rsid w:val="00C263A3"/>
    <w:rsid w:val="00C26515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6A"/>
    <w:rsid w:val="00C272FA"/>
    <w:rsid w:val="00C27432"/>
    <w:rsid w:val="00C274A8"/>
    <w:rsid w:val="00C27998"/>
    <w:rsid w:val="00C27B0A"/>
    <w:rsid w:val="00C27B6F"/>
    <w:rsid w:val="00C27DD7"/>
    <w:rsid w:val="00C27E42"/>
    <w:rsid w:val="00C30005"/>
    <w:rsid w:val="00C3015E"/>
    <w:rsid w:val="00C303D5"/>
    <w:rsid w:val="00C3048D"/>
    <w:rsid w:val="00C305E9"/>
    <w:rsid w:val="00C3070B"/>
    <w:rsid w:val="00C30B3E"/>
    <w:rsid w:val="00C30B47"/>
    <w:rsid w:val="00C30C8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1FBD"/>
    <w:rsid w:val="00C32225"/>
    <w:rsid w:val="00C323DD"/>
    <w:rsid w:val="00C32984"/>
    <w:rsid w:val="00C3298E"/>
    <w:rsid w:val="00C32A18"/>
    <w:rsid w:val="00C32D9A"/>
    <w:rsid w:val="00C32DF5"/>
    <w:rsid w:val="00C33014"/>
    <w:rsid w:val="00C3308C"/>
    <w:rsid w:val="00C3332F"/>
    <w:rsid w:val="00C333F3"/>
    <w:rsid w:val="00C337F2"/>
    <w:rsid w:val="00C33866"/>
    <w:rsid w:val="00C33BC9"/>
    <w:rsid w:val="00C33CE6"/>
    <w:rsid w:val="00C3409C"/>
    <w:rsid w:val="00C342CD"/>
    <w:rsid w:val="00C3475F"/>
    <w:rsid w:val="00C349BA"/>
    <w:rsid w:val="00C34DF1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E20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94B"/>
    <w:rsid w:val="00C42BEE"/>
    <w:rsid w:val="00C42F98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485"/>
    <w:rsid w:val="00C4650A"/>
    <w:rsid w:val="00C46543"/>
    <w:rsid w:val="00C468DB"/>
    <w:rsid w:val="00C46A65"/>
    <w:rsid w:val="00C46A8A"/>
    <w:rsid w:val="00C46CDA"/>
    <w:rsid w:val="00C46D41"/>
    <w:rsid w:val="00C46DA3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6F4"/>
    <w:rsid w:val="00C5097D"/>
    <w:rsid w:val="00C50B58"/>
    <w:rsid w:val="00C50BEC"/>
    <w:rsid w:val="00C51302"/>
    <w:rsid w:val="00C51722"/>
    <w:rsid w:val="00C51A41"/>
    <w:rsid w:val="00C51AD3"/>
    <w:rsid w:val="00C51C4F"/>
    <w:rsid w:val="00C51C9D"/>
    <w:rsid w:val="00C5207F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6F1"/>
    <w:rsid w:val="00C567C2"/>
    <w:rsid w:val="00C5687E"/>
    <w:rsid w:val="00C56ACD"/>
    <w:rsid w:val="00C56DC3"/>
    <w:rsid w:val="00C56F2D"/>
    <w:rsid w:val="00C57329"/>
    <w:rsid w:val="00C577DF"/>
    <w:rsid w:val="00C5795F"/>
    <w:rsid w:val="00C579C8"/>
    <w:rsid w:val="00C57EDD"/>
    <w:rsid w:val="00C57FEB"/>
    <w:rsid w:val="00C6017A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33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278"/>
    <w:rsid w:val="00C64B8A"/>
    <w:rsid w:val="00C64DF1"/>
    <w:rsid w:val="00C650A3"/>
    <w:rsid w:val="00C653A0"/>
    <w:rsid w:val="00C65605"/>
    <w:rsid w:val="00C65711"/>
    <w:rsid w:val="00C65851"/>
    <w:rsid w:val="00C65911"/>
    <w:rsid w:val="00C65C2D"/>
    <w:rsid w:val="00C65E5E"/>
    <w:rsid w:val="00C6615E"/>
    <w:rsid w:val="00C6684F"/>
    <w:rsid w:val="00C6694A"/>
    <w:rsid w:val="00C66980"/>
    <w:rsid w:val="00C669D3"/>
    <w:rsid w:val="00C66AF9"/>
    <w:rsid w:val="00C66BFC"/>
    <w:rsid w:val="00C66FE6"/>
    <w:rsid w:val="00C671D2"/>
    <w:rsid w:val="00C6754A"/>
    <w:rsid w:val="00C67B97"/>
    <w:rsid w:val="00C67E52"/>
    <w:rsid w:val="00C67E73"/>
    <w:rsid w:val="00C67E83"/>
    <w:rsid w:val="00C7012D"/>
    <w:rsid w:val="00C70159"/>
    <w:rsid w:val="00C701CD"/>
    <w:rsid w:val="00C7049D"/>
    <w:rsid w:val="00C70B67"/>
    <w:rsid w:val="00C70E2F"/>
    <w:rsid w:val="00C70E6B"/>
    <w:rsid w:val="00C71208"/>
    <w:rsid w:val="00C715C4"/>
    <w:rsid w:val="00C71847"/>
    <w:rsid w:val="00C71945"/>
    <w:rsid w:val="00C71CDE"/>
    <w:rsid w:val="00C71E1C"/>
    <w:rsid w:val="00C7289E"/>
    <w:rsid w:val="00C72975"/>
    <w:rsid w:val="00C729F7"/>
    <w:rsid w:val="00C72A2A"/>
    <w:rsid w:val="00C72ABB"/>
    <w:rsid w:val="00C72DA6"/>
    <w:rsid w:val="00C72EEA"/>
    <w:rsid w:val="00C72F9C"/>
    <w:rsid w:val="00C7322B"/>
    <w:rsid w:val="00C7387C"/>
    <w:rsid w:val="00C73C6D"/>
    <w:rsid w:val="00C73D89"/>
    <w:rsid w:val="00C7406B"/>
    <w:rsid w:val="00C74129"/>
    <w:rsid w:val="00C74195"/>
    <w:rsid w:val="00C74437"/>
    <w:rsid w:val="00C7444D"/>
    <w:rsid w:val="00C7450F"/>
    <w:rsid w:val="00C745DF"/>
    <w:rsid w:val="00C74637"/>
    <w:rsid w:val="00C748AE"/>
    <w:rsid w:val="00C74940"/>
    <w:rsid w:val="00C74C1C"/>
    <w:rsid w:val="00C74D3F"/>
    <w:rsid w:val="00C74E59"/>
    <w:rsid w:val="00C75070"/>
    <w:rsid w:val="00C75182"/>
    <w:rsid w:val="00C7548D"/>
    <w:rsid w:val="00C754C6"/>
    <w:rsid w:val="00C75800"/>
    <w:rsid w:val="00C7599C"/>
    <w:rsid w:val="00C75FED"/>
    <w:rsid w:val="00C7625A"/>
    <w:rsid w:val="00C7625E"/>
    <w:rsid w:val="00C766B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8E"/>
    <w:rsid w:val="00C80594"/>
    <w:rsid w:val="00C807B7"/>
    <w:rsid w:val="00C80AC3"/>
    <w:rsid w:val="00C811A0"/>
    <w:rsid w:val="00C811AF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77C"/>
    <w:rsid w:val="00C82892"/>
    <w:rsid w:val="00C82A1D"/>
    <w:rsid w:val="00C82B87"/>
    <w:rsid w:val="00C82BFB"/>
    <w:rsid w:val="00C82D70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554"/>
    <w:rsid w:val="00C857A8"/>
    <w:rsid w:val="00C8582E"/>
    <w:rsid w:val="00C859BB"/>
    <w:rsid w:val="00C859CF"/>
    <w:rsid w:val="00C859D0"/>
    <w:rsid w:val="00C85AD4"/>
    <w:rsid w:val="00C85C96"/>
    <w:rsid w:val="00C85F5D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D35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22F"/>
    <w:rsid w:val="00C91590"/>
    <w:rsid w:val="00C917C5"/>
    <w:rsid w:val="00C918B2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1D"/>
    <w:rsid w:val="00C938D3"/>
    <w:rsid w:val="00C93B72"/>
    <w:rsid w:val="00C93BA9"/>
    <w:rsid w:val="00C93D8D"/>
    <w:rsid w:val="00C93E72"/>
    <w:rsid w:val="00C93FBC"/>
    <w:rsid w:val="00C9420F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6C13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71"/>
    <w:rsid w:val="00CA0BCD"/>
    <w:rsid w:val="00CA0EC6"/>
    <w:rsid w:val="00CA0EF0"/>
    <w:rsid w:val="00CA14D2"/>
    <w:rsid w:val="00CA159B"/>
    <w:rsid w:val="00CA16C0"/>
    <w:rsid w:val="00CA1826"/>
    <w:rsid w:val="00CA1B01"/>
    <w:rsid w:val="00CA1B18"/>
    <w:rsid w:val="00CA21C1"/>
    <w:rsid w:val="00CA2257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54"/>
    <w:rsid w:val="00CA52EF"/>
    <w:rsid w:val="00CA56D8"/>
    <w:rsid w:val="00CA56DA"/>
    <w:rsid w:val="00CA597B"/>
    <w:rsid w:val="00CA5C13"/>
    <w:rsid w:val="00CA5F3E"/>
    <w:rsid w:val="00CA61DB"/>
    <w:rsid w:val="00CA63DE"/>
    <w:rsid w:val="00CA6413"/>
    <w:rsid w:val="00CA6A47"/>
    <w:rsid w:val="00CA6B52"/>
    <w:rsid w:val="00CA6B93"/>
    <w:rsid w:val="00CA6C3D"/>
    <w:rsid w:val="00CA6C4D"/>
    <w:rsid w:val="00CA6C7C"/>
    <w:rsid w:val="00CA6E1B"/>
    <w:rsid w:val="00CA6EB5"/>
    <w:rsid w:val="00CA6EE7"/>
    <w:rsid w:val="00CA6EEA"/>
    <w:rsid w:val="00CA6F17"/>
    <w:rsid w:val="00CA6FCE"/>
    <w:rsid w:val="00CA7702"/>
    <w:rsid w:val="00CA7775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3EB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8C4"/>
    <w:rsid w:val="00CB3A9C"/>
    <w:rsid w:val="00CB3C20"/>
    <w:rsid w:val="00CB3EF6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520"/>
    <w:rsid w:val="00CB5B5F"/>
    <w:rsid w:val="00CB5C80"/>
    <w:rsid w:val="00CB5CAA"/>
    <w:rsid w:val="00CB5D5B"/>
    <w:rsid w:val="00CB5F06"/>
    <w:rsid w:val="00CB5FF9"/>
    <w:rsid w:val="00CB61CD"/>
    <w:rsid w:val="00CB6237"/>
    <w:rsid w:val="00CB661E"/>
    <w:rsid w:val="00CB683E"/>
    <w:rsid w:val="00CB6A71"/>
    <w:rsid w:val="00CB6D9D"/>
    <w:rsid w:val="00CB7127"/>
    <w:rsid w:val="00CB7240"/>
    <w:rsid w:val="00CB736B"/>
    <w:rsid w:val="00CB75EB"/>
    <w:rsid w:val="00CB78ED"/>
    <w:rsid w:val="00CB78FC"/>
    <w:rsid w:val="00CB7C02"/>
    <w:rsid w:val="00CC020A"/>
    <w:rsid w:val="00CC02A4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23B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89F"/>
    <w:rsid w:val="00CC3991"/>
    <w:rsid w:val="00CC3B4E"/>
    <w:rsid w:val="00CC3F2F"/>
    <w:rsid w:val="00CC42E0"/>
    <w:rsid w:val="00CC45F7"/>
    <w:rsid w:val="00CC48F6"/>
    <w:rsid w:val="00CC4A01"/>
    <w:rsid w:val="00CC4AAA"/>
    <w:rsid w:val="00CC4B85"/>
    <w:rsid w:val="00CC4EBF"/>
    <w:rsid w:val="00CC5427"/>
    <w:rsid w:val="00CC54E8"/>
    <w:rsid w:val="00CC5547"/>
    <w:rsid w:val="00CC5A0E"/>
    <w:rsid w:val="00CC5A83"/>
    <w:rsid w:val="00CC5B6A"/>
    <w:rsid w:val="00CC5D0E"/>
    <w:rsid w:val="00CC6263"/>
    <w:rsid w:val="00CC644E"/>
    <w:rsid w:val="00CC671C"/>
    <w:rsid w:val="00CC6EC5"/>
    <w:rsid w:val="00CC6F2B"/>
    <w:rsid w:val="00CC7001"/>
    <w:rsid w:val="00CC7027"/>
    <w:rsid w:val="00CC7270"/>
    <w:rsid w:val="00CC7592"/>
    <w:rsid w:val="00CC7835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73"/>
    <w:rsid w:val="00CD1197"/>
    <w:rsid w:val="00CD12A9"/>
    <w:rsid w:val="00CD1420"/>
    <w:rsid w:val="00CD1470"/>
    <w:rsid w:val="00CD1923"/>
    <w:rsid w:val="00CD19E8"/>
    <w:rsid w:val="00CD1AFA"/>
    <w:rsid w:val="00CD1BE2"/>
    <w:rsid w:val="00CD1DE1"/>
    <w:rsid w:val="00CD23E0"/>
    <w:rsid w:val="00CD242E"/>
    <w:rsid w:val="00CD2511"/>
    <w:rsid w:val="00CD2542"/>
    <w:rsid w:val="00CD27E9"/>
    <w:rsid w:val="00CD28C9"/>
    <w:rsid w:val="00CD2964"/>
    <w:rsid w:val="00CD2AD4"/>
    <w:rsid w:val="00CD2AEF"/>
    <w:rsid w:val="00CD2B1C"/>
    <w:rsid w:val="00CD2B3F"/>
    <w:rsid w:val="00CD2B46"/>
    <w:rsid w:val="00CD3161"/>
    <w:rsid w:val="00CD3312"/>
    <w:rsid w:val="00CD3340"/>
    <w:rsid w:val="00CD3499"/>
    <w:rsid w:val="00CD3B85"/>
    <w:rsid w:val="00CD3C54"/>
    <w:rsid w:val="00CD3C5E"/>
    <w:rsid w:val="00CD3E11"/>
    <w:rsid w:val="00CD3E27"/>
    <w:rsid w:val="00CD3E46"/>
    <w:rsid w:val="00CD4289"/>
    <w:rsid w:val="00CD46E7"/>
    <w:rsid w:val="00CD482A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6B2"/>
    <w:rsid w:val="00CD5B77"/>
    <w:rsid w:val="00CD5B79"/>
    <w:rsid w:val="00CD5BEE"/>
    <w:rsid w:val="00CD5C38"/>
    <w:rsid w:val="00CD5C90"/>
    <w:rsid w:val="00CD5FBE"/>
    <w:rsid w:val="00CD60F0"/>
    <w:rsid w:val="00CD6103"/>
    <w:rsid w:val="00CD67A1"/>
    <w:rsid w:val="00CD6B2C"/>
    <w:rsid w:val="00CD6E0A"/>
    <w:rsid w:val="00CD707C"/>
    <w:rsid w:val="00CD7147"/>
    <w:rsid w:val="00CD71AC"/>
    <w:rsid w:val="00CD7557"/>
    <w:rsid w:val="00CD7702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750"/>
    <w:rsid w:val="00CE2A96"/>
    <w:rsid w:val="00CE2C8B"/>
    <w:rsid w:val="00CE2E56"/>
    <w:rsid w:val="00CE3051"/>
    <w:rsid w:val="00CE3069"/>
    <w:rsid w:val="00CE3168"/>
    <w:rsid w:val="00CE33D7"/>
    <w:rsid w:val="00CE3446"/>
    <w:rsid w:val="00CE34E2"/>
    <w:rsid w:val="00CE354A"/>
    <w:rsid w:val="00CE3563"/>
    <w:rsid w:val="00CE3640"/>
    <w:rsid w:val="00CE364C"/>
    <w:rsid w:val="00CE3819"/>
    <w:rsid w:val="00CE38BE"/>
    <w:rsid w:val="00CE3CD4"/>
    <w:rsid w:val="00CE3D23"/>
    <w:rsid w:val="00CE3D4A"/>
    <w:rsid w:val="00CE3EDA"/>
    <w:rsid w:val="00CE42FF"/>
    <w:rsid w:val="00CE46F0"/>
    <w:rsid w:val="00CE47A9"/>
    <w:rsid w:val="00CE4C51"/>
    <w:rsid w:val="00CE4D39"/>
    <w:rsid w:val="00CE4E0B"/>
    <w:rsid w:val="00CE4EE0"/>
    <w:rsid w:val="00CE4F6F"/>
    <w:rsid w:val="00CE51A3"/>
    <w:rsid w:val="00CE53A4"/>
    <w:rsid w:val="00CE5698"/>
    <w:rsid w:val="00CE57A3"/>
    <w:rsid w:val="00CE5819"/>
    <w:rsid w:val="00CE5D46"/>
    <w:rsid w:val="00CE6062"/>
    <w:rsid w:val="00CE6468"/>
    <w:rsid w:val="00CE6730"/>
    <w:rsid w:val="00CE6A48"/>
    <w:rsid w:val="00CE6D48"/>
    <w:rsid w:val="00CE6DC5"/>
    <w:rsid w:val="00CE6E64"/>
    <w:rsid w:val="00CE6F52"/>
    <w:rsid w:val="00CE73CC"/>
    <w:rsid w:val="00CE76FD"/>
    <w:rsid w:val="00CE7BEE"/>
    <w:rsid w:val="00CE7E2C"/>
    <w:rsid w:val="00CF029B"/>
    <w:rsid w:val="00CF02C0"/>
    <w:rsid w:val="00CF05F1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2EC3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29B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ABF"/>
    <w:rsid w:val="00CF5BA6"/>
    <w:rsid w:val="00CF5C21"/>
    <w:rsid w:val="00CF5C4D"/>
    <w:rsid w:val="00CF5D20"/>
    <w:rsid w:val="00CF5E4E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03E"/>
    <w:rsid w:val="00D00360"/>
    <w:rsid w:val="00D0036B"/>
    <w:rsid w:val="00D005AC"/>
    <w:rsid w:val="00D006DE"/>
    <w:rsid w:val="00D0097B"/>
    <w:rsid w:val="00D00A71"/>
    <w:rsid w:val="00D00A8D"/>
    <w:rsid w:val="00D00CE2"/>
    <w:rsid w:val="00D00D4C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8D6"/>
    <w:rsid w:val="00D02C34"/>
    <w:rsid w:val="00D03528"/>
    <w:rsid w:val="00D03976"/>
    <w:rsid w:val="00D03B35"/>
    <w:rsid w:val="00D03D5B"/>
    <w:rsid w:val="00D0408E"/>
    <w:rsid w:val="00D04175"/>
    <w:rsid w:val="00D0421D"/>
    <w:rsid w:val="00D04236"/>
    <w:rsid w:val="00D043A9"/>
    <w:rsid w:val="00D04651"/>
    <w:rsid w:val="00D04A6D"/>
    <w:rsid w:val="00D04AD2"/>
    <w:rsid w:val="00D058F7"/>
    <w:rsid w:val="00D05BBD"/>
    <w:rsid w:val="00D05CE3"/>
    <w:rsid w:val="00D05E50"/>
    <w:rsid w:val="00D0657B"/>
    <w:rsid w:val="00D0682A"/>
    <w:rsid w:val="00D06D13"/>
    <w:rsid w:val="00D06F45"/>
    <w:rsid w:val="00D07172"/>
    <w:rsid w:val="00D071D4"/>
    <w:rsid w:val="00D0724C"/>
    <w:rsid w:val="00D0728D"/>
    <w:rsid w:val="00D074BF"/>
    <w:rsid w:val="00D0765D"/>
    <w:rsid w:val="00D077C0"/>
    <w:rsid w:val="00D0782B"/>
    <w:rsid w:val="00D078C2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64"/>
    <w:rsid w:val="00D13568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4FDA"/>
    <w:rsid w:val="00D15216"/>
    <w:rsid w:val="00D15860"/>
    <w:rsid w:val="00D159B7"/>
    <w:rsid w:val="00D15BD5"/>
    <w:rsid w:val="00D15F56"/>
    <w:rsid w:val="00D1620C"/>
    <w:rsid w:val="00D16276"/>
    <w:rsid w:val="00D162EC"/>
    <w:rsid w:val="00D16455"/>
    <w:rsid w:val="00D165E5"/>
    <w:rsid w:val="00D1681F"/>
    <w:rsid w:val="00D16894"/>
    <w:rsid w:val="00D16BD4"/>
    <w:rsid w:val="00D16BE5"/>
    <w:rsid w:val="00D16D88"/>
    <w:rsid w:val="00D16F7C"/>
    <w:rsid w:val="00D17032"/>
    <w:rsid w:val="00D17040"/>
    <w:rsid w:val="00D17735"/>
    <w:rsid w:val="00D17BCE"/>
    <w:rsid w:val="00D200E9"/>
    <w:rsid w:val="00D20332"/>
    <w:rsid w:val="00D203FE"/>
    <w:rsid w:val="00D2048E"/>
    <w:rsid w:val="00D20981"/>
    <w:rsid w:val="00D20B94"/>
    <w:rsid w:val="00D20DEE"/>
    <w:rsid w:val="00D211FA"/>
    <w:rsid w:val="00D21477"/>
    <w:rsid w:val="00D216C5"/>
    <w:rsid w:val="00D2174E"/>
    <w:rsid w:val="00D21C67"/>
    <w:rsid w:val="00D21D99"/>
    <w:rsid w:val="00D220E0"/>
    <w:rsid w:val="00D224D9"/>
    <w:rsid w:val="00D2273B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A96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9DC"/>
    <w:rsid w:val="00D27CD8"/>
    <w:rsid w:val="00D27E99"/>
    <w:rsid w:val="00D3037D"/>
    <w:rsid w:val="00D303FF"/>
    <w:rsid w:val="00D3053C"/>
    <w:rsid w:val="00D3058F"/>
    <w:rsid w:val="00D30597"/>
    <w:rsid w:val="00D305B7"/>
    <w:rsid w:val="00D30A63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A7A"/>
    <w:rsid w:val="00D32E79"/>
    <w:rsid w:val="00D32EDB"/>
    <w:rsid w:val="00D3338F"/>
    <w:rsid w:val="00D3344D"/>
    <w:rsid w:val="00D3373E"/>
    <w:rsid w:val="00D3399D"/>
    <w:rsid w:val="00D33AAE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331"/>
    <w:rsid w:val="00D35401"/>
    <w:rsid w:val="00D3548D"/>
    <w:rsid w:val="00D35552"/>
    <w:rsid w:val="00D35859"/>
    <w:rsid w:val="00D35920"/>
    <w:rsid w:val="00D35954"/>
    <w:rsid w:val="00D35F82"/>
    <w:rsid w:val="00D35F83"/>
    <w:rsid w:val="00D3617C"/>
    <w:rsid w:val="00D36443"/>
    <w:rsid w:val="00D36D4F"/>
    <w:rsid w:val="00D36EC8"/>
    <w:rsid w:val="00D36F0A"/>
    <w:rsid w:val="00D371E0"/>
    <w:rsid w:val="00D37278"/>
    <w:rsid w:val="00D37389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6FA"/>
    <w:rsid w:val="00D41714"/>
    <w:rsid w:val="00D41AD2"/>
    <w:rsid w:val="00D41B98"/>
    <w:rsid w:val="00D41E36"/>
    <w:rsid w:val="00D4211B"/>
    <w:rsid w:val="00D42312"/>
    <w:rsid w:val="00D42407"/>
    <w:rsid w:val="00D42611"/>
    <w:rsid w:val="00D4280B"/>
    <w:rsid w:val="00D42829"/>
    <w:rsid w:val="00D4296F"/>
    <w:rsid w:val="00D42E44"/>
    <w:rsid w:val="00D4301E"/>
    <w:rsid w:val="00D434BC"/>
    <w:rsid w:val="00D435ED"/>
    <w:rsid w:val="00D43651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5F10"/>
    <w:rsid w:val="00D46113"/>
    <w:rsid w:val="00D46148"/>
    <w:rsid w:val="00D4615E"/>
    <w:rsid w:val="00D464B2"/>
    <w:rsid w:val="00D4698F"/>
    <w:rsid w:val="00D46D6C"/>
    <w:rsid w:val="00D46E43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6"/>
    <w:rsid w:val="00D51FBA"/>
    <w:rsid w:val="00D51FF6"/>
    <w:rsid w:val="00D5212E"/>
    <w:rsid w:val="00D523D8"/>
    <w:rsid w:val="00D52775"/>
    <w:rsid w:val="00D52949"/>
    <w:rsid w:val="00D52CD6"/>
    <w:rsid w:val="00D52DAC"/>
    <w:rsid w:val="00D52E35"/>
    <w:rsid w:val="00D53272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5FC2"/>
    <w:rsid w:val="00D560C2"/>
    <w:rsid w:val="00D560D3"/>
    <w:rsid w:val="00D562BA"/>
    <w:rsid w:val="00D56424"/>
    <w:rsid w:val="00D56509"/>
    <w:rsid w:val="00D5677E"/>
    <w:rsid w:val="00D567A6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1BE"/>
    <w:rsid w:val="00D61304"/>
    <w:rsid w:val="00D61360"/>
    <w:rsid w:val="00D6150C"/>
    <w:rsid w:val="00D61542"/>
    <w:rsid w:val="00D6166B"/>
    <w:rsid w:val="00D6183D"/>
    <w:rsid w:val="00D619ED"/>
    <w:rsid w:val="00D61BDA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149"/>
    <w:rsid w:val="00D64428"/>
    <w:rsid w:val="00D64510"/>
    <w:rsid w:val="00D645FC"/>
    <w:rsid w:val="00D64E54"/>
    <w:rsid w:val="00D64F2A"/>
    <w:rsid w:val="00D65046"/>
    <w:rsid w:val="00D65290"/>
    <w:rsid w:val="00D6572A"/>
    <w:rsid w:val="00D659F1"/>
    <w:rsid w:val="00D659FF"/>
    <w:rsid w:val="00D65C7A"/>
    <w:rsid w:val="00D65DA8"/>
    <w:rsid w:val="00D6608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6DB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8D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AD0"/>
    <w:rsid w:val="00D71BAB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4FA3"/>
    <w:rsid w:val="00D75255"/>
    <w:rsid w:val="00D7536C"/>
    <w:rsid w:val="00D755A8"/>
    <w:rsid w:val="00D7571D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77AE9"/>
    <w:rsid w:val="00D8039C"/>
    <w:rsid w:val="00D80D19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2E05"/>
    <w:rsid w:val="00D8328A"/>
    <w:rsid w:val="00D8337D"/>
    <w:rsid w:val="00D836FA"/>
    <w:rsid w:val="00D83721"/>
    <w:rsid w:val="00D83873"/>
    <w:rsid w:val="00D838B5"/>
    <w:rsid w:val="00D838D3"/>
    <w:rsid w:val="00D83AA0"/>
    <w:rsid w:val="00D83B4D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B04"/>
    <w:rsid w:val="00D84DCA"/>
    <w:rsid w:val="00D85074"/>
    <w:rsid w:val="00D851D6"/>
    <w:rsid w:val="00D8531B"/>
    <w:rsid w:val="00D85365"/>
    <w:rsid w:val="00D85605"/>
    <w:rsid w:val="00D856FB"/>
    <w:rsid w:val="00D85C21"/>
    <w:rsid w:val="00D85CE6"/>
    <w:rsid w:val="00D85EFD"/>
    <w:rsid w:val="00D86173"/>
    <w:rsid w:val="00D8622C"/>
    <w:rsid w:val="00D8624D"/>
    <w:rsid w:val="00D8658A"/>
    <w:rsid w:val="00D86643"/>
    <w:rsid w:val="00D86684"/>
    <w:rsid w:val="00D8671E"/>
    <w:rsid w:val="00D8682F"/>
    <w:rsid w:val="00D86941"/>
    <w:rsid w:val="00D86B05"/>
    <w:rsid w:val="00D86C77"/>
    <w:rsid w:val="00D86DBA"/>
    <w:rsid w:val="00D870B4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A9E"/>
    <w:rsid w:val="00D92E7A"/>
    <w:rsid w:val="00D93030"/>
    <w:rsid w:val="00D93035"/>
    <w:rsid w:val="00D9309C"/>
    <w:rsid w:val="00D9324C"/>
    <w:rsid w:val="00D937A4"/>
    <w:rsid w:val="00D9380E"/>
    <w:rsid w:val="00D93A4A"/>
    <w:rsid w:val="00D93BD0"/>
    <w:rsid w:val="00D944E3"/>
    <w:rsid w:val="00D94727"/>
    <w:rsid w:val="00D94782"/>
    <w:rsid w:val="00D94859"/>
    <w:rsid w:val="00D94BA2"/>
    <w:rsid w:val="00D94C1D"/>
    <w:rsid w:val="00D94D94"/>
    <w:rsid w:val="00D94F3C"/>
    <w:rsid w:val="00D9501C"/>
    <w:rsid w:val="00D953B4"/>
    <w:rsid w:val="00D95553"/>
    <w:rsid w:val="00D95707"/>
    <w:rsid w:val="00D9581E"/>
    <w:rsid w:val="00D95A29"/>
    <w:rsid w:val="00D95BDC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29B"/>
    <w:rsid w:val="00DA0436"/>
    <w:rsid w:val="00DA07E2"/>
    <w:rsid w:val="00DA0A34"/>
    <w:rsid w:val="00DA0A53"/>
    <w:rsid w:val="00DA0CA2"/>
    <w:rsid w:val="00DA0CE4"/>
    <w:rsid w:val="00DA10E9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9D4"/>
    <w:rsid w:val="00DA2D5A"/>
    <w:rsid w:val="00DA2D9C"/>
    <w:rsid w:val="00DA2DA6"/>
    <w:rsid w:val="00DA2E4A"/>
    <w:rsid w:val="00DA3005"/>
    <w:rsid w:val="00DA30FE"/>
    <w:rsid w:val="00DA36BE"/>
    <w:rsid w:val="00DA36DC"/>
    <w:rsid w:val="00DA3811"/>
    <w:rsid w:val="00DA3AEE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2B7"/>
    <w:rsid w:val="00DA595F"/>
    <w:rsid w:val="00DA5972"/>
    <w:rsid w:val="00DA5BD0"/>
    <w:rsid w:val="00DA5BF6"/>
    <w:rsid w:val="00DA5C08"/>
    <w:rsid w:val="00DA5D9B"/>
    <w:rsid w:val="00DA5E0A"/>
    <w:rsid w:val="00DA5EEB"/>
    <w:rsid w:val="00DA6110"/>
    <w:rsid w:val="00DA61BA"/>
    <w:rsid w:val="00DA62B9"/>
    <w:rsid w:val="00DA7112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2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98"/>
    <w:rsid w:val="00DB1AC0"/>
    <w:rsid w:val="00DB1B54"/>
    <w:rsid w:val="00DB1C12"/>
    <w:rsid w:val="00DB1D0C"/>
    <w:rsid w:val="00DB1DFB"/>
    <w:rsid w:val="00DB207C"/>
    <w:rsid w:val="00DB2448"/>
    <w:rsid w:val="00DB25B4"/>
    <w:rsid w:val="00DB26F3"/>
    <w:rsid w:val="00DB2735"/>
    <w:rsid w:val="00DB2787"/>
    <w:rsid w:val="00DB282F"/>
    <w:rsid w:val="00DB2C00"/>
    <w:rsid w:val="00DB3038"/>
    <w:rsid w:val="00DB3072"/>
    <w:rsid w:val="00DB30A6"/>
    <w:rsid w:val="00DB30F8"/>
    <w:rsid w:val="00DB3114"/>
    <w:rsid w:val="00DB31BC"/>
    <w:rsid w:val="00DB350A"/>
    <w:rsid w:val="00DB3796"/>
    <w:rsid w:val="00DB386F"/>
    <w:rsid w:val="00DB3AD3"/>
    <w:rsid w:val="00DB3B3B"/>
    <w:rsid w:val="00DB3F80"/>
    <w:rsid w:val="00DB415D"/>
    <w:rsid w:val="00DB417D"/>
    <w:rsid w:val="00DB42D9"/>
    <w:rsid w:val="00DB4335"/>
    <w:rsid w:val="00DB4C2C"/>
    <w:rsid w:val="00DB4EE9"/>
    <w:rsid w:val="00DB5201"/>
    <w:rsid w:val="00DB53C5"/>
    <w:rsid w:val="00DB56F9"/>
    <w:rsid w:val="00DB572B"/>
    <w:rsid w:val="00DB5936"/>
    <w:rsid w:val="00DB5B65"/>
    <w:rsid w:val="00DB5C4F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78"/>
    <w:rsid w:val="00DB79AE"/>
    <w:rsid w:val="00DB7AAD"/>
    <w:rsid w:val="00DB7B48"/>
    <w:rsid w:val="00DB7BA0"/>
    <w:rsid w:val="00DB7BE3"/>
    <w:rsid w:val="00DB7C6A"/>
    <w:rsid w:val="00DC0226"/>
    <w:rsid w:val="00DC0400"/>
    <w:rsid w:val="00DC046B"/>
    <w:rsid w:val="00DC0517"/>
    <w:rsid w:val="00DC0DA6"/>
    <w:rsid w:val="00DC0DCD"/>
    <w:rsid w:val="00DC0DF8"/>
    <w:rsid w:val="00DC0E1A"/>
    <w:rsid w:val="00DC117A"/>
    <w:rsid w:val="00DC1201"/>
    <w:rsid w:val="00DC12FE"/>
    <w:rsid w:val="00DC15C1"/>
    <w:rsid w:val="00DC1613"/>
    <w:rsid w:val="00DC1AB3"/>
    <w:rsid w:val="00DC1B49"/>
    <w:rsid w:val="00DC1B70"/>
    <w:rsid w:val="00DC1B95"/>
    <w:rsid w:val="00DC1C2F"/>
    <w:rsid w:val="00DC1FEC"/>
    <w:rsid w:val="00DC2068"/>
    <w:rsid w:val="00DC216B"/>
    <w:rsid w:val="00DC224E"/>
    <w:rsid w:val="00DC2370"/>
    <w:rsid w:val="00DC2489"/>
    <w:rsid w:val="00DC248E"/>
    <w:rsid w:val="00DC2794"/>
    <w:rsid w:val="00DC27CB"/>
    <w:rsid w:val="00DC2E7F"/>
    <w:rsid w:val="00DC2F73"/>
    <w:rsid w:val="00DC318F"/>
    <w:rsid w:val="00DC341E"/>
    <w:rsid w:val="00DC379F"/>
    <w:rsid w:val="00DC3A50"/>
    <w:rsid w:val="00DC3B1C"/>
    <w:rsid w:val="00DC3F3F"/>
    <w:rsid w:val="00DC3F66"/>
    <w:rsid w:val="00DC3FA0"/>
    <w:rsid w:val="00DC3FA1"/>
    <w:rsid w:val="00DC408A"/>
    <w:rsid w:val="00DC421C"/>
    <w:rsid w:val="00DC44CB"/>
    <w:rsid w:val="00DC47EC"/>
    <w:rsid w:val="00DC49D4"/>
    <w:rsid w:val="00DC4CB7"/>
    <w:rsid w:val="00DC4D8C"/>
    <w:rsid w:val="00DC4DAE"/>
    <w:rsid w:val="00DC4FA8"/>
    <w:rsid w:val="00DC50ED"/>
    <w:rsid w:val="00DC54E6"/>
    <w:rsid w:val="00DC5545"/>
    <w:rsid w:val="00DC55CA"/>
    <w:rsid w:val="00DC5678"/>
    <w:rsid w:val="00DC581B"/>
    <w:rsid w:val="00DC5826"/>
    <w:rsid w:val="00DC59AC"/>
    <w:rsid w:val="00DC631E"/>
    <w:rsid w:val="00DC64D0"/>
    <w:rsid w:val="00DC64FD"/>
    <w:rsid w:val="00DC65FC"/>
    <w:rsid w:val="00DC6750"/>
    <w:rsid w:val="00DC6753"/>
    <w:rsid w:val="00DC6806"/>
    <w:rsid w:val="00DC68E9"/>
    <w:rsid w:val="00DC6961"/>
    <w:rsid w:val="00DC6D93"/>
    <w:rsid w:val="00DC6DD9"/>
    <w:rsid w:val="00DC73A3"/>
    <w:rsid w:val="00DC7453"/>
    <w:rsid w:val="00DC74F7"/>
    <w:rsid w:val="00DC77A6"/>
    <w:rsid w:val="00DC77C6"/>
    <w:rsid w:val="00DC794B"/>
    <w:rsid w:val="00DC7ADE"/>
    <w:rsid w:val="00DC7E3F"/>
    <w:rsid w:val="00DC7EE1"/>
    <w:rsid w:val="00DD0168"/>
    <w:rsid w:val="00DD0188"/>
    <w:rsid w:val="00DD0259"/>
    <w:rsid w:val="00DD02FD"/>
    <w:rsid w:val="00DD0314"/>
    <w:rsid w:val="00DD061E"/>
    <w:rsid w:val="00DD0623"/>
    <w:rsid w:val="00DD07C8"/>
    <w:rsid w:val="00DD08C3"/>
    <w:rsid w:val="00DD0C1E"/>
    <w:rsid w:val="00DD1226"/>
    <w:rsid w:val="00DD157E"/>
    <w:rsid w:val="00DD15B6"/>
    <w:rsid w:val="00DD17F9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ED9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67F"/>
    <w:rsid w:val="00DD5773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D7AE9"/>
    <w:rsid w:val="00DE08B9"/>
    <w:rsid w:val="00DE0A0B"/>
    <w:rsid w:val="00DE0A85"/>
    <w:rsid w:val="00DE0E80"/>
    <w:rsid w:val="00DE0EF3"/>
    <w:rsid w:val="00DE1101"/>
    <w:rsid w:val="00DE118C"/>
    <w:rsid w:val="00DE1226"/>
    <w:rsid w:val="00DE136D"/>
    <w:rsid w:val="00DE1B45"/>
    <w:rsid w:val="00DE1C23"/>
    <w:rsid w:val="00DE1D3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EC8"/>
    <w:rsid w:val="00DE3F47"/>
    <w:rsid w:val="00DE4023"/>
    <w:rsid w:val="00DE40C4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7ED"/>
    <w:rsid w:val="00DE5C8C"/>
    <w:rsid w:val="00DE6004"/>
    <w:rsid w:val="00DE602A"/>
    <w:rsid w:val="00DE6065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5E"/>
    <w:rsid w:val="00DF0DC9"/>
    <w:rsid w:val="00DF0F27"/>
    <w:rsid w:val="00DF10BF"/>
    <w:rsid w:val="00DF1744"/>
    <w:rsid w:val="00DF1992"/>
    <w:rsid w:val="00DF1AAB"/>
    <w:rsid w:val="00DF1F1F"/>
    <w:rsid w:val="00DF29FD"/>
    <w:rsid w:val="00DF2EBB"/>
    <w:rsid w:val="00DF2FDF"/>
    <w:rsid w:val="00DF3046"/>
    <w:rsid w:val="00DF31A8"/>
    <w:rsid w:val="00DF3205"/>
    <w:rsid w:val="00DF38DC"/>
    <w:rsid w:val="00DF3AFF"/>
    <w:rsid w:val="00DF3F99"/>
    <w:rsid w:val="00DF40C1"/>
    <w:rsid w:val="00DF4290"/>
    <w:rsid w:val="00DF42A8"/>
    <w:rsid w:val="00DF442E"/>
    <w:rsid w:val="00DF4443"/>
    <w:rsid w:val="00DF452F"/>
    <w:rsid w:val="00DF474A"/>
    <w:rsid w:val="00DF480D"/>
    <w:rsid w:val="00DF4B2B"/>
    <w:rsid w:val="00DF4DF0"/>
    <w:rsid w:val="00DF52A6"/>
    <w:rsid w:val="00DF54E9"/>
    <w:rsid w:val="00DF5754"/>
    <w:rsid w:val="00DF5995"/>
    <w:rsid w:val="00DF5A53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50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0F43"/>
    <w:rsid w:val="00E0112D"/>
    <w:rsid w:val="00E011F4"/>
    <w:rsid w:val="00E0124E"/>
    <w:rsid w:val="00E01613"/>
    <w:rsid w:val="00E018CE"/>
    <w:rsid w:val="00E01AC8"/>
    <w:rsid w:val="00E01DBA"/>
    <w:rsid w:val="00E01DCE"/>
    <w:rsid w:val="00E0239B"/>
    <w:rsid w:val="00E02433"/>
    <w:rsid w:val="00E02452"/>
    <w:rsid w:val="00E0255F"/>
    <w:rsid w:val="00E025C5"/>
    <w:rsid w:val="00E0260D"/>
    <w:rsid w:val="00E0266F"/>
    <w:rsid w:val="00E02696"/>
    <w:rsid w:val="00E02B5F"/>
    <w:rsid w:val="00E0324D"/>
    <w:rsid w:val="00E034D8"/>
    <w:rsid w:val="00E0368C"/>
    <w:rsid w:val="00E036FB"/>
    <w:rsid w:val="00E03918"/>
    <w:rsid w:val="00E03A1A"/>
    <w:rsid w:val="00E03B90"/>
    <w:rsid w:val="00E03D32"/>
    <w:rsid w:val="00E04015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6DF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6DDE"/>
    <w:rsid w:val="00E06EA2"/>
    <w:rsid w:val="00E06ECC"/>
    <w:rsid w:val="00E071B2"/>
    <w:rsid w:val="00E07383"/>
    <w:rsid w:val="00E0778D"/>
    <w:rsid w:val="00E077C5"/>
    <w:rsid w:val="00E07964"/>
    <w:rsid w:val="00E07D54"/>
    <w:rsid w:val="00E07E97"/>
    <w:rsid w:val="00E10004"/>
    <w:rsid w:val="00E10240"/>
    <w:rsid w:val="00E106FC"/>
    <w:rsid w:val="00E1090E"/>
    <w:rsid w:val="00E1094E"/>
    <w:rsid w:val="00E109C2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3CB"/>
    <w:rsid w:val="00E1349D"/>
    <w:rsid w:val="00E13B47"/>
    <w:rsid w:val="00E13C43"/>
    <w:rsid w:val="00E13C94"/>
    <w:rsid w:val="00E13CC5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4DD8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1798D"/>
    <w:rsid w:val="00E2093C"/>
    <w:rsid w:val="00E2096A"/>
    <w:rsid w:val="00E2099B"/>
    <w:rsid w:val="00E20A54"/>
    <w:rsid w:val="00E20BA0"/>
    <w:rsid w:val="00E20CCB"/>
    <w:rsid w:val="00E211AA"/>
    <w:rsid w:val="00E21297"/>
    <w:rsid w:val="00E212E6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664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4FEC"/>
    <w:rsid w:val="00E25428"/>
    <w:rsid w:val="00E254CC"/>
    <w:rsid w:val="00E2570A"/>
    <w:rsid w:val="00E2596B"/>
    <w:rsid w:val="00E259A7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45C"/>
    <w:rsid w:val="00E27D69"/>
    <w:rsid w:val="00E27EA7"/>
    <w:rsid w:val="00E300D4"/>
    <w:rsid w:val="00E3026D"/>
    <w:rsid w:val="00E306FD"/>
    <w:rsid w:val="00E30991"/>
    <w:rsid w:val="00E30A94"/>
    <w:rsid w:val="00E30E6B"/>
    <w:rsid w:val="00E30FCC"/>
    <w:rsid w:val="00E31402"/>
    <w:rsid w:val="00E3144B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1F0"/>
    <w:rsid w:val="00E3228A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360"/>
    <w:rsid w:val="00E344DA"/>
    <w:rsid w:val="00E34A02"/>
    <w:rsid w:val="00E34B7E"/>
    <w:rsid w:val="00E34D3A"/>
    <w:rsid w:val="00E34DC9"/>
    <w:rsid w:val="00E356D8"/>
    <w:rsid w:val="00E35BFF"/>
    <w:rsid w:val="00E35D03"/>
    <w:rsid w:val="00E35F62"/>
    <w:rsid w:val="00E360F1"/>
    <w:rsid w:val="00E36485"/>
    <w:rsid w:val="00E365C2"/>
    <w:rsid w:val="00E3679C"/>
    <w:rsid w:val="00E36A24"/>
    <w:rsid w:val="00E36D0B"/>
    <w:rsid w:val="00E36F0C"/>
    <w:rsid w:val="00E36FEC"/>
    <w:rsid w:val="00E371B7"/>
    <w:rsid w:val="00E37222"/>
    <w:rsid w:val="00E372C6"/>
    <w:rsid w:val="00E37352"/>
    <w:rsid w:val="00E37724"/>
    <w:rsid w:val="00E37952"/>
    <w:rsid w:val="00E379D0"/>
    <w:rsid w:val="00E37CA6"/>
    <w:rsid w:val="00E37E99"/>
    <w:rsid w:val="00E403C9"/>
    <w:rsid w:val="00E4050E"/>
    <w:rsid w:val="00E40628"/>
    <w:rsid w:val="00E40796"/>
    <w:rsid w:val="00E408C1"/>
    <w:rsid w:val="00E40BF4"/>
    <w:rsid w:val="00E40C63"/>
    <w:rsid w:val="00E40D1D"/>
    <w:rsid w:val="00E4104E"/>
    <w:rsid w:val="00E410E4"/>
    <w:rsid w:val="00E41357"/>
    <w:rsid w:val="00E414A5"/>
    <w:rsid w:val="00E4191D"/>
    <w:rsid w:val="00E41973"/>
    <w:rsid w:val="00E41D62"/>
    <w:rsid w:val="00E41E6C"/>
    <w:rsid w:val="00E41F9F"/>
    <w:rsid w:val="00E422BF"/>
    <w:rsid w:val="00E42379"/>
    <w:rsid w:val="00E42525"/>
    <w:rsid w:val="00E4263F"/>
    <w:rsid w:val="00E42C2C"/>
    <w:rsid w:val="00E42C30"/>
    <w:rsid w:val="00E42D35"/>
    <w:rsid w:val="00E42E6B"/>
    <w:rsid w:val="00E43081"/>
    <w:rsid w:val="00E4327E"/>
    <w:rsid w:val="00E43553"/>
    <w:rsid w:val="00E4367C"/>
    <w:rsid w:val="00E43716"/>
    <w:rsid w:val="00E4388A"/>
    <w:rsid w:val="00E4397D"/>
    <w:rsid w:val="00E43D1D"/>
    <w:rsid w:val="00E43F4B"/>
    <w:rsid w:val="00E440A8"/>
    <w:rsid w:val="00E4443F"/>
    <w:rsid w:val="00E445C8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4E97"/>
    <w:rsid w:val="00E4526A"/>
    <w:rsid w:val="00E45400"/>
    <w:rsid w:val="00E454C1"/>
    <w:rsid w:val="00E455B6"/>
    <w:rsid w:val="00E456D9"/>
    <w:rsid w:val="00E4580D"/>
    <w:rsid w:val="00E45A44"/>
    <w:rsid w:val="00E45F8E"/>
    <w:rsid w:val="00E4602F"/>
    <w:rsid w:val="00E4664D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C39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0F2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427"/>
    <w:rsid w:val="00E52573"/>
    <w:rsid w:val="00E5275B"/>
    <w:rsid w:val="00E52AAD"/>
    <w:rsid w:val="00E52F74"/>
    <w:rsid w:val="00E53072"/>
    <w:rsid w:val="00E531A7"/>
    <w:rsid w:val="00E532EE"/>
    <w:rsid w:val="00E532F2"/>
    <w:rsid w:val="00E53350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4FDC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2B"/>
    <w:rsid w:val="00E5653E"/>
    <w:rsid w:val="00E56583"/>
    <w:rsid w:val="00E565B6"/>
    <w:rsid w:val="00E565F4"/>
    <w:rsid w:val="00E566A8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49"/>
    <w:rsid w:val="00E57F72"/>
    <w:rsid w:val="00E57FC4"/>
    <w:rsid w:val="00E602A3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30"/>
    <w:rsid w:val="00E61471"/>
    <w:rsid w:val="00E61753"/>
    <w:rsid w:val="00E61D54"/>
    <w:rsid w:val="00E61E0C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57"/>
    <w:rsid w:val="00E62888"/>
    <w:rsid w:val="00E62AC4"/>
    <w:rsid w:val="00E62B66"/>
    <w:rsid w:val="00E62F64"/>
    <w:rsid w:val="00E6353A"/>
    <w:rsid w:val="00E635F8"/>
    <w:rsid w:val="00E63AC5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357"/>
    <w:rsid w:val="00E70498"/>
    <w:rsid w:val="00E70500"/>
    <w:rsid w:val="00E70754"/>
    <w:rsid w:val="00E70923"/>
    <w:rsid w:val="00E70A45"/>
    <w:rsid w:val="00E70C71"/>
    <w:rsid w:val="00E70D44"/>
    <w:rsid w:val="00E70F70"/>
    <w:rsid w:val="00E710BE"/>
    <w:rsid w:val="00E71107"/>
    <w:rsid w:val="00E71511"/>
    <w:rsid w:val="00E71606"/>
    <w:rsid w:val="00E719B9"/>
    <w:rsid w:val="00E71A00"/>
    <w:rsid w:val="00E71B33"/>
    <w:rsid w:val="00E71BFC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2EBD"/>
    <w:rsid w:val="00E731B9"/>
    <w:rsid w:val="00E7364A"/>
    <w:rsid w:val="00E740B4"/>
    <w:rsid w:val="00E740CA"/>
    <w:rsid w:val="00E7425B"/>
    <w:rsid w:val="00E743FA"/>
    <w:rsid w:val="00E745F9"/>
    <w:rsid w:val="00E747E9"/>
    <w:rsid w:val="00E74B4E"/>
    <w:rsid w:val="00E74BAB"/>
    <w:rsid w:val="00E74C79"/>
    <w:rsid w:val="00E74C96"/>
    <w:rsid w:val="00E74EB7"/>
    <w:rsid w:val="00E74ED2"/>
    <w:rsid w:val="00E74F5C"/>
    <w:rsid w:val="00E74F6B"/>
    <w:rsid w:val="00E751A3"/>
    <w:rsid w:val="00E752A1"/>
    <w:rsid w:val="00E75328"/>
    <w:rsid w:val="00E757EB"/>
    <w:rsid w:val="00E75887"/>
    <w:rsid w:val="00E75C4E"/>
    <w:rsid w:val="00E75E14"/>
    <w:rsid w:val="00E76171"/>
    <w:rsid w:val="00E76212"/>
    <w:rsid w:val="00E76317"/>
    <w:rsid w:val="00E763A1"/>
    <w:rsid w:val="00E7641A"/>
    <w:rsid w:val="00E76AD2"/>
    <w:rsid w:val="00E76B78"/>
    <w:rsid w:val="00E773E9"/>
    <w:rsid w:val="00E77471"/>
    <w:rsid w:val="00E774FF"/>
    <w:rsid w:val="00E77D15"/>
    <w:rsid w:val="00E77D19"/>
    <w:rsid w:val="00E80141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0F21"/>
    <w:rsid w:val="00E8152E"/>
    <w:rsid w:val="00E815CA"/>
    <w:rsid w:val="00E81B44"/>
    <w:rsid w:val="00E81BC2"/>
    <w:rsid w:val="00E81E26"/>
    <w:rsid w:val="00E828F1"/>
    <w:rsid w:val="00E82F9D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2C2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00"/>
    <w:rsid w:val="00E8661C"/>
    <w:rsid w:val="00E86634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2B9"/>
    <w:rsid w:val="00E905BF"/>
    <w:rsid w:val="00E909C8"/>
    <w:rsid w:val="00E90C44"/>
    <w:rsid w:val="00E90CBA"/>
    <w:rsid w:val="00E911CE"/>
    <w:rsid w:val="00E9129B"/>
    <w:rsid w:val="00E918D4"/>
    <w:rsid w:val="00E919F9"/>
    <w:rsid w:val="00E91A9A"/>
    <w:rsid w:val="00E91B7B"/>
    <w:rsid w:val="00E91C15"/>
    <w:rsid w:val="00E91CC4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410"/>
    <w:rsid w:val="00E9778F"/>
    <w:rsid w:val="00E97CCB"/>
    <w:rsid w:val="00E97F87"/>
    <w:rsid w:val="00EA0010"/>
    <w:rsid w:val="00EA002E"/>
    <w:rsid w:val="00EA00A8"/>
    <w:rsid w:val="00EA022E"/>
    <w:rsid w:val="00EA0AE4"/>
    <w:rsid w:val="00EA0C2C"/>
    <w:rsid w:val="00EA0F92"/>
    <w:rsid w:val="00EA1094"/>
    <w:rsid w:val="00EA11A5"/>
    <w:rsid w:val="00EA14B8"/>
    <w:rsid w:val="00EA1563"/>
    <w:rsid w:val="00EA189C"/>
    <w:rsid w:val="00EA1B15"/>
    <w:rsid w:val="00EA1BD7"/>
    <w:rsid w:val="00EA1E63"/>
    <w:rsid w:val="00EA24FE"/>
    <w:rsid w:val="00EA257B"/>
    <w:rsid w:val="00EA28FD"/>
    <w:rsid w:val="00EA29B1"/>
    <w:rsid w:val="00EA2A57"/>
    <w:rsid w:val="00EA2AAC"/>
    <w:rsid w:val="00EA2E51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9A5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3E"/>
    <w:rsid w:val="00EB0376"/>
    <w:rsid w:val="00EB0382"/>
    <w:rsid w:val="00EB058A"/>
    <w:rsid w:val="00EB0BDD"/>
    <w:rsid w:val="00EB0C64"/>
    <w:rsid w:val="00EB0CA5"/>
    <w:rsid w:val="00EB0F09"/>
    <w:rsid w:val="00EB118F"/>
    <w:rsid w:val="00EB119D"/>
    <w:rsid w:val="00EB13B6"/>
    <w:rsid w:val="00EB163E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7BD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A38"/>
    <w:rsid w:val="00EB4D54"/>
    <w:rsid w:val="00EB4DD3"/>
    <w:rsid w:val="00EB4DFB"/>
    <w:rsid w:val="00EB508E"/>
    <w:rsid w:val="00EB5667"/>
    <w:rsid w:val="00EB5678"/>
    <w:rsid w:val="00EB56A3"/>
    <w:rsid w:val="00EB5867"/>
    <w:rsid w:val="00EB5BF0"/>
    <w:rsid w:val="00EB5D35"/>
    <w:rsid w:val="00EB5E9B"/>
    <w:rsid w:val="00EB5FA4"/>
    <w:rsid w:val="00EB6103"/>
    <w:rsid w:val="00EB6520"/>
    <w:rsid w:val="00EB669B"/>
    <w:rsid w:val="00EB66BB"/>
    <w:rsid w:val="00EB671D"/>
    <w:rsid w:val="00EB6B1D"/>
    <w:rsid w:val="00EB7032"/>
    <w:rsid w:val="00EB70C7"/>
    <w:rsid w:val="00EB73D6"/>
    <w:rsid w:val="00EB7558"/>
    <w:rsid w:val="00EB7679"/>
    <w:rsid w:val="00EB77EA"/>
    <w:rsid w:val="00EB7811"/>
    <w:rsid w:val="00EB7B14"/>
    <w:rsid w:val="00EB7BB0"/>
    <w:rsid w:val="00EC0072"/>
    <w:rsid w:val="00EC00F5"/>
    <w:rsid w:val="00EC040E"/>
    <w:rsid w:val="00EC0448"/>
    <w:rsid w:val="00EC0716"/>
    <w:rsid w:val="00EC0744"/>
    <w:rsid w:val="00EC0A54"/>
    <w:rsid w:val="00EC0C44"/>
    <w:rsid w:val="00EC0CB8"/>
    <w:rsid w:val="00EC0F87"/>
    <w:rsid w:val="00EC118E"/>
    <w:rsid w:val="00EC18A3"/>
    <w:rsid w:val="00EC196B"/>
    <w:rsid w:val="00EC1985"/>
    <w:rsid w:val="00EC1C8A"/>
    <w:rsid w:val="00EC20FE"/>
    <w:rsid w:val="00EC2101"/>
    <w:rsid w:val="00EC2703"/>
    <w:rsid w:val="00EC277E"/>
    <w:rsid w:val="00EC2796"/>
    <w:rsid w:val="00EC2A0F"/>
    <w:rsid w:val="00EC2C96"/>
    <w:rsid w:val="00EC2FCE"/>
    <w:rsid w:val="00EC2FEC"/>
    <w:rsid w:val="00EC3216"/>
    <w:rsid w:val="00EC329B"/>
    <w:rsid w:val="00EC3331"/>
    <w:rsid w:val="00EC33E7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942"/>
    <w:rsid w:val="00EC5AE7"/>
    <w:rsid w:val="00EC5CA5"/>
    <w:rsid w:val="00EC5DF8"/>
    <w:rsid w:val="00EC61C7"/>
    <w:rsid w:val="00EC63B6"/>
    <w:rsid w:val="00EC641C"/>
    <w:rsid w:val="00EC65C0"/>
    <w:rsid w:val="00EC661A"/>
    <w:rsid w:val="00EC6A92"/>
    <w:rsid w:val="00EC6C38"/>
    <w:rsid w:val="00EC6CC5"/>
    <w:rsid w:val="00EC6FBA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8D"/>
    <w:rsid w:val="00ED089E"/>
    <w:rsid w:val="00ED0B68"/>
    <w:rsid w:val="00ED0D47"/>
    <w:rsid w:val="00ED101B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2F4C"/>
    <w:rsid w:val="00ED303E"/>
    <w:rsid w:val="00ED3567"/>
    <w:rsid w:val="00ED37E4"/>
    <w:rsid w:val="00ED3812"/>
    <w:rsid w:val="00ED383C"/>
    <w:rsid w:val="00ED3A7B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51E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DCE"/>
    <w:rsid w:val="00ED6ED0"/>
    <w:rsid w:val="00ED6F38"/>
    <w:rsid w:val="00ED6FF7"/>
    <w:rsid w:val="00ED71DB"/>
    <w:rsid w:val="00ED72B8"/>
    <w:rsid w:val="00ED734F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58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02"/>
    <w:rsid w:val="00EE1A50"/>
    <w:rsid w:val="00EE1CF8"/>
    <w:rsid w:val="00EE21FA"/>
    <w:rsid w:val="00EE232F"/>
    <w:rsid w:val="00EE27A0"/>
    <w:rsid w:val="00EE288C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B56"/>
    <w:rsid w:val="00EE4C74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6BE5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3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3CE7"/>
    <w:rsid w:val="00EF428C"/>
    <w:rsid w:val="00EF42DD"/>
    <w:rsid w:val="00EF43F6"/>
    <w:rsid w:val="00EF4459"/>
    <w:rsid w:val="00EF472C"/>
    <w:rsid w:val="00EF477C"/>
    <w:rsid w:val="00EF48FC"/>
    <w:rsid w:val="00EF4D62"/>
    <w:rsid w:val="00EF51C6"/>
    <w:rsid w:val="00EF51EC"/>
    <w:rsid w:val="00EF5245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0D"/>
    <w:rsid w:val="00EF7969"/>
    <w:rsid w:val="00EF7C1A"/>
    <w:rsid w:val="00EF7DBB"/>
    <w:rsid w:val="00EF7EF4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ABC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878"/>
    <w:rsid w:val="00F03989"/>
    <w:rsid w:val="00F039CE"/>
    <w:rsid w:val="00F03D96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015"/>
    <w:rsid w:val="00F071F5"/>
    <w:rsid w:val="00F07587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0A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C98"/>
    <w:rsid w:val="00F11E15"/>
    <w:rsid w:val="00F1211D"/>
    <w:rsid w:val="00F12266"/>
    <w:rsid w:val="00F122B4"/>
    <w:rsid w:val="00F1233F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DD4"/>
    <w:rsid w:val="00F13E24"/>
    <w:rsid w:val="00F13E97"/>
    <w:rsid w:val="00F13FAC"/>
    <w:rsid w:val="00F140C6"/>
    <w:rsid w:val="00F140ED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177FC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969"/>
    <w:rsid w:val="00F22CA5"/>
    <w:rsid w:val="00F22D6D"/>
    <w:rsid w:val="00F22F11"/>
    <w:rsid w:val="00F2326F"/>
    <w:rsid w:val="00F23591"/>
    <w:rsid w:val="00F2386A"/>
    <w:rsid w:val="00F23954"/>
    <w:rsid w:val="00F23BB3"/>
    <w:rsid w:val="00F23C70"/>
    <w:rsid w:val="00F242DE"/>
    <w:rsid w:val="00F24369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5AA"/>
    <w:rsid w:val="00F2585E"/>
    <w:rsid w:val="00F25EB0"/>
    <w:rsid w:val="00F25FFD"/>
    <w:rsid w:val="00F264E9"/>
    <w:rsid w:val="00F265CA"/>
    <w:rsid w:val="00F2688F"/>
    <w:rsid w:val="00F268F5"/>
    <w:rsid w:val="00F2699F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875"/>
    <w:rsid w:val="00F30C3B"/>
    <w:rsid w:val="00F30E73"/>
    <w:rsid w:val="00F31145"/>
    <w:rsid w:val="00F31A4E"/>
    <w:rsid w:val="00F31CAE"/>
    <w:rsid w:val="00F31D8F"/>
    <w:rsid w:val="00F31DB5"/>
    <w:rsid w:val="00F31DC7"/>
    <w:rsid w:val="00F31F33"/>
    <w:rsid w:val="00F31FD4"/>
    <w:rsid w:val="00F321DF"/>
    <w:rsid w:val="00F3252D"/>
    <w:rsid w:val="00F325E5"/>
    <w:rsid w:val="00F326FC"/>
    <w:rsid w:val="00F32736"/>
    <w:rsid w:val="00F327C0"/>
    <w:rsid w:val="00F32C49"/>
    <w:rsid w:val="00F33295"/>
    <w:rsid w:val="00F338DC"/>
    <w:rsid w:val="00F33C94"/>
    <w:rsid w:val="00F33EC3"/>
    <w:rsid w:val="00F33F1C"/>
    <w:rsid w:val="00F34314"/>
    <w:rsid w:val="00F344C3"/>
    <w:rsid w:val="00F3469F"/>
    <w:rsid w:val="00F34D1C"/>
    <w:rsid w:val="00F35107"/>
    <w:rsid w:val="00F353D3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C5A"/>
    <w:rsid w:val="00F36CE9"/>
    <w:rsid w:val="00F36D37"/>
    <w:rsid w:val="00F36F67"/>
    <w:rsid w:val="00F37156"/>
    <w:rsid w:val="00F3718E"/>
    <w:rsid w:val="00F3726C"/>
    <w:rsid w:val="00F373B4"/>
    <w:rsid w:val="00F374FD"/>
    <w:rsid w:val="00F376E8"/>
    <w:rsid w:val="00F37721"/>
    <w:rsid w:val="00F37739"/>
    <w:rsid w:val="00F37771"/>
    <w:rsid w:val="00F3778C"/>
    <w:rsid w:val="00F37AA9"/>
    <w:rsid w:val="00F37CFF"/>
    <w:rsid w:val="00F401FF"/>
    <w:rsid w:val="00F40499"/>
    <w:rsid w:val="00F4064E"/>
    <w:rsid w:val="00F40764"/>
    <w:rsid w:val="00F409E9"/>
    <w:rsid w:val="00F40A1F"/>
    <w:rsid w:val="00F40B49"/>
    <w:rsid w:val="00F40CF2"/>
    <w:rsid w:val="00F40D54"/>
    <w:rsid w:val="00F40F51"/>
    <w:rsid w:val="00F40F5D"/>
    <w:rsid w:val="00F4132B"/>
    <w:rsid w:val="00F416D8"/>
    <w:rsid w:val="00F4180B"/>
    <w:rsid w:val="00F41A03"/>
    <w:rsid w:val="00F41DE5"/>
    <w:rsid w:val="00F41EBC"/>
    <w:rsid w:val="00F42001"/>
    <w:rsid w:val="00F420C8"/>
    <w:rsid w:val="00F42268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6DE"/>
    <w:rsid w:val="00F43750"/>
    <w:rsid w:val="00F439CD"/>
    <w:rsid w:val="00F43AFC"/>
    <w:rsid w:val="00F43C10"/>
    <w:rsid w:val="00F43CED"/>
    <w:rsid w:val="00F43F5A"/>
    <w:rsid w:val="00F4407B"/>
    <w:rsid w:val="00F441C3"/>
    <w:rsid w:val="00F442FB"/>
    <w:rsid w:val="00F443E7"/>
    <w:rsid w:val="00F44768"/>
    <w:rsid w:val="00F448A9"/>
    <w:rsid w:val="00F44992"/>
    <w:rsid w:val="00F44D1F"/>
    <w:rsid w:val="00F45122"/>
    <w:rsid w:val="00F45372"/>
    <w:rsid w:val="00F453F2"/>
    <w:rsid w:val="00F456B0"/>
    <w:rsid w:val="00F45A0A"/>
    <w:rsid w:val="00F45A10"/>
    <w:rsid w:val="00F45B0A"/>
    <w:rsid w:val="00F45F75"/>
    <w:rsid w:val="00F46353"/>
    <w:rsid w:val="00F4682A"/>
    <w:rsid w:val="00F4685B"/>
    <w:rsid w:val="00F469AA"/>
    <w:rsid w:val="00F469CC"/>
    <w:rsid w:val="00F46DB0"/>
    <w:rsid w:val="00F46F25"/>
    <w:rsid w:val="00F47121"/>
    <w:rsid w:val="00F47540"/>
    <w:rsid w:val="00F475E9"/>
    <w:rsid w:val="00F47621"/>
    <w:rsid w:val="00F47846"/>
    <w:rsid w:val="00F47ED4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1FC7"/>
    <w:rsid w:val="00F52009"/>
    <w:rsid w:val="00F52709"/>
    <w:rsid w:val="00F52C25"/>
    <w:rsid w:val="00F52C93"/>
    <w:rsid w:val="00F530DF"/>
    <w:rsid w:val="00F531AD"/>
    <w:rsid w:val="00F535C7"/>
    <w:rsid w:val="00F53937"/>
    <w:rsid w:val="00F53A79"/>
    <w:rsid w:val="00F53D19"/>
    <w:rsid w:val="00F53D82"/>
    <w:rsid w:val="00F53D97"/>
    <w:rsid w:val="00F53E3F"/>
    <w:rsid w:val="00F540CF"/>
    <w:rsid w:val="00F54233"/>
    <w:rsid w:val="00F54549"/>
    <w:rsid w:val="00F54605"/>
    <w:rsid w:val="00F5495B"/>
    <w:rsid w:val="00F54D3E"/>
    <w:rsid w:val="00F54FA9"/>
    <w:rsid w:val="00F550E5"/>
    <w:rsid w:val="00F5538F"/>
    <w:rsid w:val="00F556A7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5CC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B8F"/>
    <w:rsid w:val="00F61C22"/>
    <w:rsid w:val="00F622FD"/>
    <w:rsid w:val="00F623AD"/>
    <w:rsid w:val="00F6243A"/>
    <w:rsid w:val="00F625A2"/>
    <w:rsid w:val="00F6277B"/>
    <w:rsid w:val="00F627BC"/>
    <w:rsid w:val="00F62E8F"/>
    <w:rsid w:val="00F62E97"/>
    <w:rsid w:val="00F63032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5A8"/>
    <w:rsid w:val="00F64659"/>
    <w:rsid w:val="00F64771"/>
    <w:rsid w:val="00F64ADA"/>
    <w:rsid w:val="00F64AF1"/>
    <w:rsid w:val="00F64DA8"/>
    <w:rsid w:val="00F64ED5"/>
    <w:rsid w:val="00F64FD3"/>
    <w:rsid w:val="00F65351"/>
    <w:rsid w:val="00F654D6"/>
    <w:rsid w:val="00F656A6"/>
    <w:rsid w:val="00F65938"/>
    <w:rsid w:val="00F6599D"/>
    <w:rsid w:val="00F65A20"/>
    <w:rsid w:val="00F65B75"/>
    <w:rsid w:val="00F65CB5"/>
    <w:rsid w:val="00F65DC8"/>
    <w:rsid w:val="00F65EE6"/>
    <w:rsid w:val="00F660D9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0BD"/>
    <w:rsid w:val="00F70402"/>
    <w:rsid w:val="00F7043E"/>
    <w:rsid w:val="00F70579"/>
    <w:rsid w:val="00F70664"/>
    <w:rsid w:val="00F70A55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4A6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A88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30"/>
    <w:rsid w:val="00F76D8D"/>
    <w:rsid w:val="00F76F76"/>
    <w:rsid w:val="00F77136"/>
    <w:rsid w:val="00F776DC"/>
    <w:rsid w:val="00F776FA"/>
    <w:rsid w:val="00F7772D"/>
    <w:rsid w:val="00F779EB"/>
    <w:rsid w:val="00F779F9"/>
    <w:rsid w:val="00F77A13"/>
    <w:rsid w:val="00F77E51"/>
    <w:rsid w:val="00F8006A"/>
    <w:rsid w:val="00F803F7"/>
    <w:rsid w:val="00F80651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DE7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2D6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CF0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8"/>
    <w:rsid w:val="00F85EEF"/>
    <w:rsid w:val="00F85F17"/>
    <w:rsid w:val="00F861D0"/>
    <w:rsid w:val="00F86730"/>
    <w:rsid w:val="00F86BCA"/>
    <w:rsid w:val="00F86F3E"/>
    <w:rsid w:val="00F87058"/>
    <w:rsid w:val="00F871A8"/>
    <w:rsid w:val="00F872F4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544"/>
    <w:rsid w:val="00F90AA8"/>
    <w:rsid w:val="00F90BA4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3A6E"/>
    <w:rsid w:val="00F9423F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88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5E62"/>
    <w:rsid w:val="00F96205"/>
    <w:rsid w:val="00F9623F"/>
    <w:rsid w:val="00F9643E"/>
    <w:rsid w:val="00F96459"/>
    <w:rsid w:val="00F96644"/>
    <w:rsid w:val="00F96671"/>
    <w:rsid w:val="00F96819"/>
    <w:rsid w:val="00F96950"/>
    <w:rsid w:val="00F96BE6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21"/>
    <w:rsid w:val="00FA086D"/>
    <w:rsid w:val="00FA0C4F"/>
    <w:rsid w:val="00FA0C55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AA6"/>
    <w:rsid w:val="00FA2C74"/>
    <w:rsid w:val="00FA2E13"/>
    <w:rsid w:val="00FA2E52"/>
    <w:rsid w:val="00FA309A"/>
    <w:rsid w:val="00FA334D"/>
    <w:rsid w:val="00FA33CD"/>
    <w:rsid w:val="00FA34AD"/>
    <w:rsid w:val="00FA34D7"/>
    <w:rsid w:val="00FA3D52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08"/>
    <w:rsid w:val="00FA5FC1"/>
    <w:rsid w:val="00FA620E"/>
    <w:rsid w:val="00FA66C6"/>
    <w:rsid w:val="00FA68B9"/>
    <w:rsid w:val="00FA69EF"/>
    <w:rsid w:val="00FA702D"/>
    <w:rsid w:val="00FA7115"/>
    <w:rsid w:val="00FA7126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A8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1D7F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4B"/>
    <w:rsid w:val="00FB4691"/>
    <w:rsid w:val="00FB46B2"/>
    <w:rsid w:val="00FB48B7"/>
    <w:rsid w:val="00FB4DCE"/>
    <w:rsid w:val="00FB51D9"/>
    <w:rsid w:val="00FB5247"/>
    <w:rsid w:val="00FB55B8"/>
    <w:rsid w:val="00FB568C"/>
    <w:rsid w:val="00FB5883"/>
    <w:rsid w:val="00FB5941"/>
    <w:rsid w:val="00FB5C92"/>
    <w:rsid w:val="00FB5E60"/>
    <w:rsid w:val="00FB6107"/>
    <w:rsid w:val="00FB6119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CF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48B"/>
    <w:rsid w:val="00FC2549"/>
    <w:rsid w:val="00FC26F3"/>
    <w:rsid w:val="00FC3217"/>
    <w:rsid w:val="00FC3252"/>
    <w:rsid w:val="00FC32F9"/>
    <w:rsid w:val="00FC337C"/>
    <w:rsid w:val="00FC34EE"/>
    <w:rsid w:val="00FC3507"/>
    <w:rsid w:val="00FC3653"/>
    <w:rsid w:val="00FC373D"/>
    <w:rsid w:val="00FC3966"/>
    <w:rsid w:val="00FC3DC6"/>
    <w:rsid w:val="00FC3E13"/>
    <w:rsid w:val="00FC4146"/>
    <w:rsid w:val="00FC41EF"/>
    <w:rsid w:val="00FC4573"/>
    <w:rsid w:val="00FC48D2"/>
    <w:rsid w:val="00FC5215"/>
    <w:rsid w:val="00FC5392"/>
    <w:rsid w:val="00FC56F9"/>
    <w:rsid w:val="00FC5842"/>
    <w:rsid w:val="00FC5916"/>
    <w:rsid w:val="00FC59AF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32A"/>
    <w:rsid w:val="00FD051D"/>
    <w:rsid w:val="00FD0629"/>
    <w:rsid w:val="00FD06D6"/>
    <w:rsid w:val="00FD0737"/>
    <w:rsid w:val="00FD07C1"/>
    <w:rsid w:val="00FD0945"/>
    <w:rsid w:val="00FD0C74"/>
    <w:rsid w:val="00FD0C7F"/>
    <w:rsid w:val="00FD0DBF"/>
    <w:rsid w:val="00FD120A"/>
    <w:rsid w:val="00FD135A"/>
    <w:rsid w:val="00FD16EC"/>
    <w:rsid w:val="00FD17F3"/>
    <w:rsid w:val="00FD1892"/>
    <w:rsid w:val="00FD1FE0"/>
    <w:rsid w:val="00FD283F"/>
    <w:rsid w:val="00FD2865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3F7"/>
    <w:rsid w:val="00FD3584"/>
    <w:rsid w:val="00FD39E5"/>
    <w:rsid w:val="00FD3A66"/>
    <w:rsid w:val="00FD3AA3"/>
    <w:rsid w:val="00FD3EA3"/>
    <w:rsid w:val="00FD3F2E"/>
    <w:rsid w:val="00FD3FED"/>
    <w:rsid w:val="00FD4018"/>
    <w:rsid w:val="00FD445E"/>
    <w:rsid w:val="00FD4498"/>
    <w:rsid w:val="00FD4723"/>
    <w:rsid w:val="00FD49C5"/>
    <w:rsid w:val="00FD49CB"/>
    <w:rsid w:val="00FD4CF8"/>
    <w:rsid w:val="00FD5086"/>
    <w:rsid w:val="00FD52EC"/>
    <w:rsid w:val="00FD54CD"/>
    <w:rsid w:val="00FD54DC"/>
    <w:rsid w:val="00FD5795"/>
    <w:rsid w:val="00FD57B2"/>
    <w:rsid w:val="00FD57C7"/>
    <w:rsid w:val="00FD5CBD"/>
    <w:rsid w:val="00FD5D09"/>
    <w:rsid w:val="00FD5E24"/>
    <w:rsid w:val="00FD5FF7"/>
    <w:rsid w:val="00FD6134"/>
    <w:rsid w:val="00FD64C6"/>
    <w:rsid w:val="00FD665C"/>
    <w:rsid w:val="00FD66F4"/>
    <w:rsid w:val="00FD6C26"/>
    <w:rsid w:val="00FD6D6A"/>
    <w:rsid w:val="00FD70BB"/>
    <w:rsid w:val="00FD734B"/>
    <w:rsid w:val="00FD73D6"/>
    <w:rsid w:val="00FD7427"/>
    <w:rsid w:val="00FD7A8D"/>
    <w:rsid w:val="00FD7AB8"/>
    <w:rsid w:val="00FD7BA7"/>
    <w:rsid w:val="00FD7C54"/>
    <w:rsid w:val="00FD7C85"/>
    <w:rsid w:val="00FD7C8F"/>
    <w:rsid w:val="00FD7D52"/>
    <w:rsid w:val="00FD7F45"/>
    <w:rsid w:val="00FD7F7D"/>
    <w:rsid w:val="00FE019B"/>
    <w:rsid w:val="00FE01C3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AD8"/>
    <w:rsid w:val="00FE2C1F"/>
    <w:rsid w:val="00FE2D79"/>
    <w:rsid w:val="00FE2E58"/>
    <w:rsid w:val="00FE2EF2"/>
    <w:rsid w:val="00FE2F1D"/>
    <w:rsid w:val="00FE30FD"/>
    <w:rsid w:val="00FE3176"/>
    <w:rsid w:val="00FE356F"/>
    <w:rsid w:val="00FE360E"/>
    <w:rsid w:val="00FE3933"/>
    <w:rsid w:val="00FE3941"/>
    <w:rsid w:val="00FE3A47"/>
    <w:rsid w:val="00FE3BE2"/>
    <w:rsid w:val="00FE3E54"/>
    <w:rsid w:val="00FE454A"/>
    <w:rsid w:val="00FE45D7"/>
    <w:rsid w:val="00FE4658"/>
    <w:rsid w:val="00FE486E"/>
    <w:rsid w:val="00FE4919"/>
    <w:rsid w:val="00FE4B48"/>
    <w:rsid w:val="00FE4BE4"/>
    <w:rsid w:val="00FE4D33"/>
    <w:rsid w:val="00FE4E49"/>
    <w:rsid w:val="00FE517F"/>
    <w:rsid w:val="00FE5592"/>
    <w:rsid w:val="00FE56A1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640"/>
    <w:rsid w:val="00FF1AA6"/>
    <w:rsid w:val="00FF1AA8"/>
    <w:rsid w:val="00FF2125"/>
    <w:rsid w:val="00FF21F8"/>
    <w:rsid w:val="00FF261D"/>
    <w:rsid w:val="00FF26FC"/>
    <w:rsid w:val="00FF27A1"/>
    <w:rsid w:val="00FF27D6"/>
    <w:rsid w:val="00FF27D7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9B9"/>
    <w:rsid w:val="00FF5BCB"/>
    <w:rsid w:val="00FF5E9E"/>
    <w:rsid w:val="00FF6054"/>
    <w:rsid w:val="00FF621A"/>
    <w:rsid w:val="00FF62D8"/>
    <w:rsid w:val="00FF6316"/>
    <w:rsid w:val="00FF65B6"/>
    <w:rsid w:val="00FF6776"/>
    <w:rsid w:val="00FF6B14"/>
    <w:rsid w:val="00FF6B9E"/>
    <w:rsid w:val="00FF6D90"/>
    <w:rsid w:val="00FF70AA"/>
    <w:rsid w:val="00FF71FF"/>
    <w:rsid w:val="00FF7213"/>
    <w:rsid w:val="00FF744B"/>
    <w:rsid w:val="00FF7514"/>
    <w:rsid w:val="00FF776E"/>
    <w:rsid w:val="00FF7E07"/>
    <w:rsid w:val="00FF7FD6"/>
    <w:rsid w:val="06E7BD90"/>
    <w:rsid w:val="109516C5"/>
    <w:rsid w:val="16505EC2"/>
    <w:rsid w:val="1DEC38CB"/>
    <w:rsid w:val="1EAB4CFC"/>
    <w:rsid w:val="21674E3B"/>
    <w:rsid w:val="2380445B"/>
    <w:rsid w:val="2AD497CF"/>
    <w:rsid w:val="2D83EDF2"/>
    <w:rsid w:val="32A81436"/>
    <w:rsid w:val="36161096"/>
    <w:rsid w:val="3CB1147B"/>
    <w:rsid w:val="3D1FF6E0"/>
    <w:rsid w:val="44888CC1"/>
    <w:rsid w:val="482DE2B7"/>
    <w:rsid w:val="4B4261B5"/>
    <w:rsid w:val="516992F7"/>
    <w:rsid w:val="57C8A089"/>
    <w:rsid w:val="66005D47"/>
    <w:rsid w:val="6CD877E5"/>
    <w:rsid w:val="6F5618ED"/>
    <w:rsid w:val="6F77179B"/>
    <w:rsid w:val="74E449F9"/>
    <w:rsid w:val="7791A657"/>
    <w:rsid w:val="78C04266"/>
    <w:rsid w:val="7AB7BDC3"/>
    <w:rsid w:val="7D0CA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  <w15:chartTrackingRefBased/>
  <w15:docId w15:val="{4278A3C5-CB2F-4753-B907-B016D8E7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B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5B413-125B-4D30-9280-B591C05197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819DB-F257-4BEA-AF72-B1806BE9F3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507A642-A97E-45E1-B90F-9DD47CAEF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E731E-4248-488A-92C9-0A0F9BE036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4258</TotalTime>
  <Pages>52</Pages>
  <Words>12602</Words>
  <Characters>58332</Characters>
  <Application>Microsoft Office Word</Application>
  <DocSecurity>0</DocSecurity>
  <Lines>6087</Lines>
  <Paragraphs>2411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Sasiarun, Siriserussa</cp:lastModifiedBy>
  <cp:revision>1235</cp:revision>
  <cp:lastPrinted>2026-02-18T13:29:00Z</cp:lastPrinted>
  <dcterms:created xsi:type="dcterms:W3CDTF">2025-02-16T03:28:00Z</dcterms:created>
  <dcterms:modified xsi:type="dcterms:W3CDTF">2026-02-23T10:37:00Z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