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3"/>
        <w:gridCol w:w="269"/>
        <w:gridCol w:w="7785"/>
      </w:tblGrid>
      <w:tr w:rsidR="0009267B" w:rsidRPr="0049100B" w14:paraId="451675A3" w14:textId="77777777" w:rsidTr="008E3C7E"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550395CE" w14:textId="017A0A45" w:rsidR="0009267B" w:rsidRPr="0049100B" w:rsidRDefault="0009267B" w:rsidP="003A25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Hlk63809862"/>
            <w:bookmarkStart w:id="1" w:name="_Hlk62459050"/>
            <w:r w:rsidRPr="0049100B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596E97D" w14:textId="77777777" w:rsidR="0009267B" w:rsidRPr="0049100B" w:rsidRDefault="0009267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</w:tcPr>
          <w:p w14:paraId="0988183C" w14:textId="77777777" w:rsidR="0009267B" w:rsidRPr="0049100B" w:rsidRDefault="0009267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9100B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09267B" w:rsidRPr="0049100B" w14:paraId="2D663ABB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09ABBEC4" w14:textId="38F56AC6" w:rsidR="0009267B" w:rsidRPr="0049100B" w:rsidRDefault="00AB2F00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1CC222CC" w14:textId="77777777" w:rsidR="0009267B" w:rsidRPr="0049100B" w:rsidRDefault="0009267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5EBDAB6C" w14:textId="77777777" w:rsidR="0009267B" w:rsidRPr="0049100B" w:rsidRDefault="0009267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09267B" w:rsidRPr="0049100B" w14:paraId="112C262B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45E7F25F" w14:textId="5544F44A" w:rsidR="0073369C" w:rsidRPr="0049100B" w:rsidRDefault="00AB2F00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6E4A0990" w14:textId="77777777" w:rsidR="0009267B" w:rsidRPr="0049100B" w:rsidRDefault="0009267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295DDE76" w14:textId="77777777" w:rsidR="0073369C" w:rsidRPr="0049100B" w:rsidRDefault="0009267B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</w:t>
            </w:r>
            <w:r w:rsidR="0008214C"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งบการเงิน</w:t>
            </w:r>
          </w:p>
        </w:tc>
      </w:tr>
      <w:bookmarkEnd w:id="0"/>
      <w:tr w:rsidR="00BF4C0C" w:rsidRPr="0049100B" w14:paraId="21B15B67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5C0F62B" w14:textId="20BA4957" w:rsidR="00BF4C0C" w:rsidRPr="0049100B" w:rsidRDefault="00AB2F00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14:paraId="36B0B274" w14:textId="77777777" w:rsidR="00BF4C0C" w:rsidRPr="0049100B" w:rsidRDefault="00BF4C0C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33BAD605" w14:textId="26DED1D2" w:rsidR="00BF4C0C" w:rsidRPr="0049100B" w:rsidRDefault="00BC60A5" w:rsidP="004451C9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60A5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ผลกระทบจากสถานการณ์อุทกภัยของไทย</w:t>
            </w:r>
          </w:p>
        </w:tc>
      </w:tr>
      <w:tr w:rsidR="00BC60A5" w:rsidRPr="0049100B" w14:paraId="615735B5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2B184C9A" w14:textId="29DADF5A" w:rsidR="00BC60A5" w:rsidRPr="0049100B" w:rsidRDefault="00AB2F00" w:rsidP="00BC60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5E3F7328" w14:textId="77777777" w:rsidR="00BC60A5" w:rsidRPr="0049100B" w:rsidRDefault="00BC60A5" w:rsidP="00BC60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43319CBF" w14:textId="13F46877" w:rsidR="00BC60A5" w:rsidRPr="00BC60A5" w:rsidRDefault="00BC60A5" w:rsidP="00BC60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60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C60A5" w:rsidRPr="0049100B" w14:paraId="0EED1E3B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9B4574A" w14:textId="6D0DF2C1" w:rsidR="00BC60A5" w:rsidRPr="0049100B" w:rsidRDefault="00AB2F00" w:rsidP="00BC60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4685995C" w14:textId="77777777" w:rsidR="00BC60A5" w:rsidRPr="0049100B" w:rsidRDefault="00BC60A5" w:rsidP="00BC60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0E593258" w14:textId="35197384" w:rsidR="00BC60A5" w:rsidRPr="0049100B" w:rsidRDefault="00BC60A5" w:rsidP="00BC60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BC60A5" w:rsidRPr="0049100B" w14:paraId="1441996D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39AD831E" w14:textId="1452CBF4" w:rsidR="00BC60A5" w:rsidRPr="0049100B" w:rsidRDefault="00AB2F00" w:rsidP="00BC60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508BECE4" w14:textId="77777777" w:rsidR="00BC60A5" w:rsidRPr="0049100B" w:rsidRDefault="00BC60A5" w:rsidP="00BC60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230BBC40" w14:textId="14F66F1F" w:rsidR="00BC60A5" w:rsidRPr="0049100B" w:rsidRDefault="00BC60A5" w:rsidP="00BC60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</w:tr>
      <w:tr w:rsidR="00BC60A5" w:rsidRPr="0049100B" w14:paraId="20637BD6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33A7AA96" w14:textId="1B34272E" w:rsidR="00BC60A5" w:rsidRPr="0049100B" w:rsidRDefault="00AB2F00" w:rsidP="00BC60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42481AFA" w14:textId="77777777" w:rsidR="00BC60A5" w:rsidRPr="0049100B" w:rsidRDefault="00BC60A5" w:rsidP="00BC60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633FC488" w14:textId="3A38605C" w:rsidR="00BC60A5" w:rsidRPr="0049100B" w:rsidRDefault="00BC60A5" w:rsidP="00BC60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BC60A5" w:rsidRPr="0049100B" w14:paraId="5C31D01F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23927FD5" w14:textId="4D574D0F" w:rsidR="00BC60A5" w:rsidRPr="0049100B" w:rsidRDefault="00AB2F00" w:rsidP="00BC60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463EE5F8" w14:textId="77777777" w:rsidR="00BC60A5" w:rsidRPr="0049100B" w:rsidRDefault="00BC60A5" w:rsidP="00BC60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760941E4" w14:textId="5A5372F4" w:rsidR="00BC60A5" w:rsidRPr="0049100B" w:rsidRDefault="00BC60A5" w:rsidP="00BC60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ย่อย</w:t>
            </w:r>
          </w:p>
        </w:tc>
      </w:tr>
      <w:tr w:rsidR="00BC60A5" w:rsidRPr="0049100B" w14:paraId="2D6BD75F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C9703CF" w14:textId="49BB170B" w:rsidR="00BC60A5" w:rsidRPr="0049100B" w:rsidRDefault="00AB2F00" w:rsidP="00BC60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14:paraId="787A0A1E" w14:textId="77777777" w:rsidR="00BC60A5" w:rsidRPr="0049100B" w:rsidRDefault="00BC60A5" w:rsidP="00BC60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7CE30CB8" w14:textId="697CC1D3" w:rsidR="00BC60A5" w:rsidRPr="0049100B" w:rsidRDefault="00BC60A5" w:rsidP="00BC60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ร่วม</w:t>
            </w:r>
          </w:p>
        </w:tc>
      </w:tr>
      <w:tr w:rsidR="00BC60A5" w:rsidRPr="0049100B" w14:paraId="00A0C107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7E0A1EAF" w14:textId="485DF5F4" w:rsidR="00BC60A5" w:rsidRPr="0049100B" w:rsidRDefault="00AB2F00" w:rsidP="00BC60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69" w:type="dxa"/>
          </w:tcPr>
          <w:p w14:paraId="65480F37" w14:textId="77777777" w:rsidR="00BC60A5" w:rsidRPr="0049100B" w:rsidRDefault="00BC60A5" w:rsidP="00BC60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187CA3B3" w14:textId="024B2025" w:rsidR="00BC60A5" w:rsidRPr="0049100B" w:rsidRDefault="00BC60A5" w:rsidP="00BC60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BC60A5" w:rsidRPr="0049100B" w14:paraId="11AEB282" w14:textId="77777777" w:rsidTr="00034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3219E975" w14:textId="14E6A680" w:rsidR="00BC60A5" w:rsidRPr="0049100B" w:rsidRDefault="00AB2F00" w:rsidP="00BC60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69" w:type="dxa"/>
          </w:tcPr>
          <w:p w14:paraId="271E0506" w14:textId="77777777" w:rsidR="00BC60A5" w:rsidRPr="0049100B" w:rsidRDefault="00BC60A5" w:rsidP="00BC60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45B37C27" w14:textId="4A58A6C5" w:rsidR="00BC60A5" w:rsidRPr="0049100B" w:rsidRDefault="00BC60A5" w:rsidP="00BC60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BC60A5" w:rsidRPr="0049100B" w14:paraId="149BD0F6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7602E836" w14:textId="6B740454" w:rsidR="00BC60A5" w:rsidRPr="0049100B" w:rsidRDefault="00AB2F00" w:rsidP="00BC60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69" w:type="dxa"/>
          </w:tcPr>
          <w:p w14:paraId="6893484A" w14:textId="77777777" w:rsidR="00BC60A5" w:rsidRPr="0049100B" w:rsidRDefault="00BC60A5" w:rsidP="00BC60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754935A4" w14:textId="6E1CB376" w:rsidR="00BC60A5" w:rsidRPr="0049100B" w:rsidRDefault="00BC60A5" w:rsidP="00BC60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BC60A5" w:rsidRPr="0049100B" w14:paraId="09E76A9F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5F661728" w14:textId="784C3E07" w:rsidR="00BC60A5" w:rsidRPr="0049100B" w:rsidRDefault="00AB2F00" w:rsidP="00BC60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69" w:type="dxa"/>
          </w:tcPr>
          <w:p w14:paraId="6A934C9E" w14:textId="77777777" w:rsidR="00BC60A5" w:rsidRPr="0049100B" w:rsidRDefault="00BC60A5" w:rsidP="00BC60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2FEF499A" w14:textId="3399D0FA" w:rsidR="00BC60A5" w:rsidRPr="0049100B" w:rsidRDefault="00BC60A5" w:rsidP="00BC60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BC60A5" w:rsidRPr="0049100B" w14:paraId="111E962A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38AC34ED" w14:textId="30EA0ED5" w:rsidR="00BC60A5" w:rsidRPr="0049100B" w:rsidRDefault="00AB2F00" w:rsidP="00BC60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69" w:type="dxa"/>
          </w:tcPr>
          <w:p w14:paraId="41772D7B" w14:textId="77777777" w:rsidR="00BC60A5" w:rsidRPr="0049100B" w:rsidRDefault="00BC60A5" w:rsidP="00BC60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1418A92B" w14:textId="33B346D2" w:rsidR="00BC60A5" w:rsidRPr="0049100B" w:rsidRDefault="00BC60A5" w:rsidP="00BC60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BC60A5" w:rsidRPr="0049100B" w14:paraId="369A8E84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5D737DEE" w14:textId="2747293C" w:rsidR="00BC60A5" w:rsidRPr="0049100B" w:rsidRDefault="00AB2F00" w:rsidP="00BC60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69" w:type="dxa"/>
          </w:tcPr>
          <w:p w14:paraId="32B307E7" w14:textId="77777777" w:rsidR="00BC60A5" w:rsidRPr="0049100B" w:rsidRDefault="00BC60A5" w:rsidP="00BC60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1942E6BD" w14:textId="3AECE1FB" w:rsidR="00BC60A5" w:rsidRPr="0049100B" w:rsidRDefault="00BC60A5" w:rsidP="00BC60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ส่วนเกินมูลค่าหุ้นและสำรองตามกฎหมาย</w:t>
            </w:r>
          </w:p>
        </w:tc>
      </w:tr>
      <w:tr w:rsidR="00BC60A5" w:rsidRPr="0049100B" w14:paraId="52E23B99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25A3E16" w14:textId="5A19D797" w:rsidR="00BC60A5" w:rsidRPr="0049100B" w:rsidRDefault="00AB2F00" w:rsidP="00BC60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69" w:type="dxa"/>
          </w:tcPr>
          <w:p w14:paraId="3B0CAD8E" w14:textId="77777777" w:rsidR="00BC60A5" w:rsidRPr="0049100B" w:rsidRDefault="00BC60A5" w:rsidP="00BC60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706AF913" w14:textId="7CD0B6BF" w:rsidR="00BC60A5" w:rsidRPr="0049100B" w:rsidRDefault="00BC60A5" w:rsidP="00BC60A5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100B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BC60A5" w:rsidRPr="0049100B" w14:paraId="43A17A57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73686D8C" w14:textId="53233035" w:rsidR="00BC60A5" w:rsidRPr="0049100B" w:rsidRDefault="00AB2F00" w:rsidP="00BC60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69" w:type="dxa"/>
          </w:tcPr>
          <w:p w14:paraId="083F7EB6" w14:textId="77777777" w:rsidR="00BC60A5" w:rsidRPr="0049100B" w:rsidRDefault="00BC60A5" w:rsidP="00BC60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06ECC07F" w14:textId="6DFFCA53" w:rsidR="00BC60A5" w:rsidRPr="0049100B" w:rsidRDefault="00BC60A5" w:rsidP="00BC60A5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100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ค่าใช้จ่ายตาม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ธรรมชาติ</w:t>
            </w:r>
          </w:p>
        </w:tc>
      </w:tr>
      <w:tr w:rsidR="001A08BA" w:rsidRPr="0049100B" w14:paraId="4C332399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4C15336C" w14:textId="507192BD" w:rsidR="001A08BA" w:rsidRPr="0049100B" w:rsidRDefault="00AB2F00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69" w:type="dxa"/>
          </w:tcPr>
          <w:p w14:paraId="6462A414" w14:textId="77777777" w:rsidR="001A08BA" w:rsidRPr="0049100B" w:rsidRDefault="001A08BA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373D780C" w14:textId="5377FA9A" w:rsidR="001A08BA" w:rsidRPr="0049100B" w:rsidRDefault="001A08BA" w:rsidP="001A08BA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100B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1A08BA" w:rsidRPr="0049100B" w14:paraId="6B05F36A" w14:textId="77777777" w:rsidTr="00431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0E98A1C" w14:textId="436D3271" w:rsidR="001A08BA" w:rsidRPr="0049100B" w:rsidRDefault="00AB2F00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B2F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69" w:type="dxa"/>
          </w:tcPr>
          <w:p w14:paraId="7A6432BA" w14:textId="77777777" w:rsidR="001A08BA" w:rsidRPr="0049100B" w:rsidRDefault="001A08BA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</w:tcPr>
          <w:p w14:paraId="70FB129D" w14:textId="5288DD61" w:rsidR="001A08BA" w:rsidRPr="0049100B" w:rsidRDefault="00DF0FAE" w:rsidP="001A08BA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ขาดทุน</w:t>
            </w:r>
            <w:r w:rsidR="001A08BA" w:rsidRPr="0049100B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  <w:r w:rsidR="001A08BA" w:rsidRPr="0049100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ขั้นพื้นฐาน</w:t>
            </w:r>
          </w:p>
        </w:tc>
      </w:tr>
      <w:tr w:rsidR="001A08BA" w:rsidRPr="0049100B" w14:paraId="739AF9CA" w14:textId="77777777" w:rsidTr="00431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2B21101F" w14:textId="3EBABE13" w:rsidR="001A08BA" w:rsidRPr="0049100B" w:rsidRDefault="00AB2F00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69" w:type="dxa"/>
          </w:tcPr>
          <w:p w14:paraId="2E743567" w14:textId="77777777" w:rsidR="001A08BA" w:rsidRPr="0049100B" w:rsidRDefault="001A08BA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3B31767A" w14:textId="6FCC4C72" w:rsidR="001A08BA" w:rsidRPr="0049100B" w:rsidRDefault="001A08BA" w:rsidP="001A08BA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100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A08BA" w:rsidRPr="0049100B" w14:paraId="12DBD1BC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63" w:type="dxa"/>
          </w:tcPr>
          <w:p w14:paraId="5E581661" w14:textId="24005047" w:rsidR="001A08BA" w:rsidRPr="0049100B" w:rsidRDefault="00AB2F00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69" w:type="dxa"/>
          </w:tcPr>
          <w:p w14:paraId="745F5E3A" w14:textId="77777777" w:rsidR="001A08BA" w:rsidRPr="0049100B" w:rsidRDefault="001A08BA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14:paraId="09AED2DB" w14:textId="0B9DB092" w:rsidR="001A08BA" w:rsidRPr="0049100B" w:rsidRDefault="001A08BA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การบริหารจัดการทุน  </w:t>
            </w:r>
          </w:p>
        </w:tc>
      </w:tr>
      <w:tr w:rsidR="001A08BA" w:rsidRPr="0049100B" w14:paraId="22533D55" w14:textId="77777777" w:rsidTr="004311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63" w:type="dxa"/>
          </w:tcPr>
          <w:p w14:paraId="1609D94A" w14:textId="0BF713BB" w:rsidR="001A08BA" w:rsidRPr="0049100B" w:rsidRDefault="00AB2F00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B2F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69" w:type="dxa"/>
          </w:tcPr>
          <w:p w14:paraId="12E1A402" w14:textId="77777777" w:rsidR="001A08BA" w:rsidRPr="0049100B" w:rsidRDefault="001A08BA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</w:tcPr>
          <w:p w14:paraId="755D9613" w14:textId="3B8B8DF5" w:rsidR="001A08BA" w:rsidRPr="0049100B" w:rsidRDefault="001A08BA" w:rsidP="001A08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910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3117E" w:rsidRPr="0049100B" w14:paraId="025DC84E" w14:textId="77777777" w:rsidTr="001926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63" w:type="dxa"/>
          </w:tcPr>
          <w:p w14:paraId="01993057" w14:textId="0C022B96" w:rsidR="0043117E" w:rsidRPr="0049100B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6CE0280F" w14:textId="77777777" w:rsidR="0043117E" w:rsidRPr="0049100B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</w:tcPr>
          <w:p w14:paraId="6E6DB8F7" w14:textId="5B3499EE" w:rsidR="0043117E" w:rsidRPr="0049100B" w:rsidRDefault="0043117E" w:rsidP="004451C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bookmarkEnd w:id="1"/>
    </w:tbl>
    <w:p w14:paraId="78E74C3F" w14:textId="77777777" w:rsidR="006E313F" w:rsidRPr="0049100B" w:rsidRDefault="0009267B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3A57">
        <w:rPr>
          <w:rFonts w:asciiTheme="majorBidi" w:hAnsiTheme="majorBidi" w:cstheme="majorBidi"/>
          <w:b/>
          <w:bCs/>
        </w:rPr>
        <w:br w:type="page"/>
      </w:r>
      <w:r w:rsidR="006E313F" w:rsidRPr="0049100B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C6510C2" w14:textId="77777777" w:rsidR="006E313F" w:rsidRPr="00230142" w:rsidRDefault="006E313F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40D6B1" w14:textId="3A90E672" w:rsidR="0009267B" w:rsidRPr="0049100B" w:rsidRDefault="006E313F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100B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43322A" w:rsidRPr="0049100B">
        <w:rPr>
          <w:rFonts w:asciiTheme="majorBidi" w:hAnsiTheme="majorBidi" w:cstheme="majorBidi"/>
          <w:sz w:val="30"/>
          <w:szCs w:val="30"/>
        </w:rPr>
        <w:t xml:space="preserve"> </w:t>
      </w:r>
      <w:r w:rsidR="00AB2F00" w:rsidRPr="00AB2F00">
        <w:rPr>
          <w:rFonts w:asciiTheme="majorBidi" w:hAnsiTheme="majorBidi" w:cstheme="majorBidi"/>
          <w:sz w:val="30"/>
          <w:szCs w:val="30"/>
        </w:rPr>
        <w:t>27</w:t>
      </w:r>
      <w:r w:rsidR="000C6376" w:rsidRPr="0049100B">
        <w:rPr>
          <w:rFonts w:asciiTheme="majorBidi" w:hAnsiTheme="majorBidi" w:cstheme="majorBidi"/>
          <w:sz w:val="30"/>
          <w:szCs w:val="30"/>
        </w:rPr>
        <w:t xml:space="preserve"> </w:t>
      </w:r>
      <w:r w:rsidR="000C6376" w:rsidRPr="0049100B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AB2F00" w:rsidRPr="00AB2F00">
        <w:rPr>
          <w:rFonts w:asciiTheme="majorBidi" w:hAnsiTheme="majorBidi" w:cstheme="majorBidi"/>
          <w:sz w:val="30"/>
          <w:szCs w:val="30"/>
        </w:rPr>
        <w:t>2569</w:t>
      </w:r>
    </w:p>
    <w:p w14:paraId="4E791393" w14:textId="77777777" w:rsidR="0009267B" w:rsidRPr="00230142" w:rsidRDefault="0009267B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5F0CEFD" w14:textId="7C77F35C" w:rsidR="0009267B" w:rsidRPr="0049100B" w:rsidRDefault="0009267B" w:rsidP="004451C9">
      <w:pPr>
        <w:pStyle w:val="Heading6"/>
        <w:numPr>
          <w:ilvl w:val="0"/>
          <w:numId w:val="16"/>
        </w:num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  <w:cs/>
        </w:rPr>
      </w:pPr>
      <w:r w:rsidRPr="0049100B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49100B">
        <w:rPr>
          <w:rFonts w:asciiTheme="majorBidi" w:hAnsiTheme="majorBidi" w:cstheme="majorBidi"/>
          <w:sz w:val="30"/>
          <w:szCs w:val="30"/>
          <w:cs/>
          <w:lang w:val="th-TH"/>
        </w:rPr>
        <w:t>ทั่วไป</w:t>
      </w:r>
    </w:p>
    <w:p w14:paraId="5241788E" w14:textId="77777777" w:rsidR="0009267B" w:rsidRPr="00230142" w:rsidRDefault="0009267B" w:rsidP="004451C9">
      <w:pPr>
        <w:pStyle w:val="a0"/>
        <w:tabs>
          <w:tab w:val="clear" w:pos="360"/>
          <w:tab w:val="clear" w:pos="720"/>
          <w:tab w:val="clear" w:pos="1080"/>
        </w:tabs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14072348" w14:textId="31EF7A4E" w:rsidR="00553203" w:rsidRPr="0049100B" w:rsidRDefault="006E313F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100B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553203" w:rsidRPr="0049100B">
        <w:rPr>
          <w:rFonts w:asciiTheme="majorBidi" w:hAnsiTheme="majorBidi" w:cstheme="majorBidi"/>
          <w:sz w:val="30"/>
          <w:szCs w:val="30"/>
          <w:cs/>
        </w:rPr>
        <w:t xml:space="preserve">ห้องเย็นโชติวัฒน์หาดใหญ่ จำกัด (มหาชน) </w:t>
      </w:r>
      <w:r w:rsidRPr="0049100B">
        <w:rPr>
          <w:rFonts w:asciiTheme="majorBidi" w:hAnsiTheme="majorBidi" w:cstheme="majorBidi"/>
          <w:sz w:val="30"/>
          <w:szCs w:val="30"/>
        </w:rPr>
        <w:t>“</w:t>
      </w:r>
      <w:r w:rsidRPr="0049100B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49100B">
        <w:rPr>
          <w:rFonts w:asciiTheme="majorBidi" w:hAnsiTheme="majorBidi" w:cstheme="majorBidi"/>
          <w:sz w:val="30"/>
          <w:szCs w:val="30"/>
        </w:rPr>
        <w:t>”</w:t>
      </w:r>
      <w:r w:rsidR="00750A41" w:rsidRPr="004910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9100B">
        <w:rPr>
          <w:rFonts w:asciiTheme="majorBidi" w:hAnsiTheme="majorBidi" w:cstheme="majorBidi"/>
          <w:sz w:val="30"/>
          <w:szCs w:val="30"/>
          <w:cs/>
        </w:rPr>
        <w:t xml:space="preserve">เป็นนิติบุคคลที่จัดตั้งขึ้นในประเทศไทย </w:t>
      </w:r>
      <w:r w:rsidR="00B878FD">
        <w:rPr>
          <w:rFonts w:asciiTheme="majorBidi" w:hAnsiTheme="majorBidi" w:cstheme="majorBidi"/>
          <w:sz w:val="30"/>
          <w:szCs w:val="30"/>
        </w:rPr>
        <w:br/>
      </w:r>
      <w:r w:rsidRPr="0049100B">
        <w:rPr>
          <w:rFonts w:asciiTheme="majorBidi" w:hAnsiTheme="majorBidi" w:cstheme="majorBidi"/>
          <w:sz w:val="30"/>
          <w:szCs w:val="30"/>
          <w:cs/>
        </w:rPr>
        <w:t>และจดทะเบียนกับตลาดหลักทรัพย์แห่งประเทศไทย</w:t>
      </w:r>
      <w:r w:rsidRPr="0049100B">
        <w:rPr>
          <w:rFonts w:asciiTheme="majorBidi" w:hAnsiTheme="majorBidi" w:cstheme="majorBidi"/>
          <w:sz w:val="30"/>
          <w:szCs w:val="30"/>
        </w:rPr>
        <w:t xml:space="preserve"> </w:t>
      </w:r>
      <w:r w:rsidRPr="0049100B">
        <w:rPr>
          <w:rFonts w:asciiTheme="majorBidi" w:hAnsiTheme="majorBidi" w:cstheme="majorBidi"/>
          <w:sz w:val="30"/>
          <w:szCs w:val="30"/>
          <w:cs/>
        </w:rPr>
        <w:t>โดยมีที่อยู่จดทะเบียนของบริษัท</w:t>
      </w:r>
      <w:r w:rsidR="00553203" w:rsidRPr="0049100B">
        <w:rPr>
          <w:rFonts w:asciiTheme="majorBidi" w:hAnsiTheme="majorBidi" w:cstheme="majorBidi"/>
          <w:sz w:val="30"/>
          <w:szCs w:val="30"/>
          <w:cs/>
        </w:rPr>
        <w:t>ดังต่อไปนี้</w:t>
      </w:r>
      <w:r w:rsidR="00553203" w:rsidRPr="0049100B">
        <w:rPr>
          <w:rFonts w:asciiTheme="majorBidi" w:hAnsiTheme="majorBidi" w:cstheme="majorBidi"/>
          <w:sz w:val="30"/>
          <w:szCs w:val="30"/>
        </w:rPr>
        <w:t xml:space="preserve"> </w:t>
      </w:r>
    </w:p>
    <w:p w14:paraId="363142FF" w14:textId="53C5AC1E" w:rsidR="00553203" w:rsidRPr="0049100B" w:rsidRDefault="0055320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9100B">
        <w:rPr>
          <w:rFonts w:asciiTheme="majorBidi" w:hAnsiTheme="majorBidi" w:cstheme="majorBidi"/>
          <w:sz w:val="30"/>
          <w:szCs w:val="30"/>
          <w:cs/>
        </w:rPr>
        <w:t>(ก)</w:t>
      </w:r>
      <w:r w:rsidRPr="0049100B">
        <w:rPr>
          <w:rFonts w:asciiTheme="majorBidi" w:hAnsiTheme="majorBidi" w:cstheme="majorBidi"/>
          <w:sz w:val="30"/>
          <w:szCs w:val="30"/>
          <w:cs/>
        </w:rPr>
        <w:tab/>
        <w:t>สำนักงานใหญ่</w:t>
      </w:r>
      <w:r w:rsidRPr="0049100B">
        <w:rPr>
          <w:rFonts w:asciiTheme="majorBidi" w:hAnsiTheme="majorBidi" w:cstheme="majorBidi"/>
          <w:sz w:val="30"/>
          <w:szCs w:val="30"/>
          <w:cs/>
        </w:rPr>
        <w:tab/>
      </w:r>
      <w:r w:rsidRPr="0049100B">
        <w:rPr>
          <w:rFonts w:asciiTheme="majorBidi" w:hAnsiTheme="majorBidi" w:cstheme="majorBidi"/>
          <w:sz w:val="30"/>
          <w:szCs w:val="30"/>
        </w:rPr>
        <w:t>:</w:t>
      </w:r>
      <w:r w:rsidRPr="0049100B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="00AB2F00" w:rsidRPr="00AB2F00">
        <w:rPr>
          <w:rFonts w:asciiTheme="majorBidi" w:hAnsiTheme="majorBidi" w:cstheme="majorBidi"/>
          <w:sz w:val="30"/>
          <w:szCs w:val="30"/>
        </w:rPr>
        <w:t>4</w:t>
      </w:r>
      <w:r w:rsidRPr="0049100B">
        <w:rPr>
          <w:rFonts w:asciiTheme="majorBidi" w:hAnsiTheme="majorBidi" w:cstheme="majorBidi"/>
          <w:sz w:val="30"/>
          <w:szCs w:val="30"/>
        </w:rPr>
        <w:t>/</w:t>
      </w:r>
      <w:r w:rsidR="00AB2F00" w:rsidRPr="00AB2F00">
        <w:rPr>
          <w:rFonts w:asciiTheme="majorBidi" w:hAnsiTheme="majorBidi" w:cstheme="majorBidi"/>
          <w:sz w:val="30"/>
          <w:szCs w:val="30"/>
        </w:rPr>
        <w:t>2</w:t>
      </w:r>
      <w:r w:rsidRPr="0049100B">
        <w:rPr>
          <w:rFonts w:asciiTheme="majorBidi" w:hAnsiTheme="majorBidi" w:cstheme="majorBidi"/>
          <w:sz w:val="30"/>
          <w:szCs w:val="30"/>
        </w:rPr>
        <w:t xml:space="preserve"> </w:t>
      </w:r>
      <w:r w:rsidRPr="0049100B">
        <w:rPr>
          <w:rFonts w:asciiTheme="majorBidi" w:hAnsiTheme="majorBidi" w:cstheme="majorBidi"/>
          <w:sz w:val="30"/>
          <w:szCs w:val="30"/>
          <w:cs/>
        </w:rPr>
        <w:t xml:space="preserve">หมู่ </w:t>
      </w:r>
      <w:r w:rsidR="00AB2F00" w:rsidRPr="00AB2F00">
        <w:rPr>
          <w:rFonts w:asciiTheme="majorBidi" w:hAnsiTheme="majorBidi" w:cstheme="majorBidi"/>
          <w:sz w:val="30"/>
          <w:szCs w:val="30"/>
        </w:rPr>
        <w:t>3</w:t>
      </w:r>
      <w:r w:rsidRPr="0049100B">
        <w:rPr>
          <w:rFonts w:asciiTheme="majorBidi" w:hAnsiTheme="majorBidi" w:cstheme="majorBidi"/>
          <w:sz w:val="30"/>
          <w:szCs w:val="30"/>
        </w:rPr>
        <w:t xml:space="preserve"> </w:t>
      </w:r>
      <w:r w:rsidRPr="0049100B">
        <w:rPr>
          <w:rFonts w:asciiTheme="majorBidi" w:hAnsiTheme="majorBidi" w:cstheme="majorBidi"/>
          <w:sz w:val="30"/>
          <w:szCs w:val="30"/>
          <w:cs/>
        </w:rPr>
        <w:t xml:space="preserve">ถนนสายเอเซีย </w:t>
      </w:r>
      <w:r w:rsidR="00AB2F00" w:rsidRPr="00AB2F00">
        <w:rPr>
          <w:rFonts w:asciiTheme="majorBidi" w:hAnsiTheme="majorBidi" w:cstheme="majorBidi"/>
          <w:sz w:val="30"/>
          <w:szCs w:val="30"/>
        </w:rPr>
        <w:t>43</w:t>
      </w:r>
      <w:r w:rsidRPr="0049100B">
        <w:rPr>
          <w:rFonts w:asciiTheme="majorBidi" w:hAnsiTheme="majorBidi" w:cstheme="majorBidi"/>
          <w:sz w:val="30"/>
          <w:szCs w:val="30"/>
        </w:rPr>
        <w:t xml:space="preserve"> </w:t>
      </w:r>
      <w:r w:rsidRPr="0049100B">
        <w:rPr>
          <w:rFonts w:asciiTheme="majorBidi" w:hAnsiTheme="majorBidi" w:cstheme="majorBidi"/>
          <w:sz w:val="30"/>
          <w:szCs w:val="30"/>
          <w:cs/>
        </w:rPr>
        <w:t>ตำบลนาหม่อม อำเภอนาหม่อม จังหวัดสงขลา</w:t>
      </w:r>
    </w:p>
    <w:p w14:paraId="35586C94" w14:textId="08CE78EE" w:rsidR="00012044" w:rsidRDefault="00553203" w:rsidP="00012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100B">
        <w:rPr>
          <w:rFonts w:asciiTheme="majorBidi" w:hAnsiTheme="majorBidi" w:cstheme="majorBidi"/>
          <w:sz w:val="30"/>
          <w:szCs w:val="30"/>
          <w:cs/>
        </w:rPr>
        <w:t>(ข)</w:t>
      </w:r>
      <w:r w:rsidRPr="0049100B">
        <w:rPr>
          <w:rFonts w:asciiTheme="majorBidi" w:hAnsiTheme="majorBidi" w:cstheme="majorBidi"/>
          <w:sz w:val="30"/>
          <w:szCs w:val="30"/>
          <w:cs/>
        </w:rPr>
        <w:tab/>
        <w:t>สำนักงานสาขา</w:t>
      </w:r>
      <w:r w:rsidRPr="0049100B">
        <w:rPr>
          <w:rFonts w:asciiTheme="majorBidi" w:hAnsiTheme="majorBidi" w:cstheme="majorBidi"/>
          <w:sz w:val="30"/>
          <w:szCs w:val="30"/>
        </w:rPr>
        <w:tab/>
        <w:t>:</w:t>
      </w:r>
      <w:r w:rsidRPr="0049100B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="00AB2F00" w:rsidRPr="00AB2F00">
        <w:rPr>
          <w:rFonts w:asciiTheme="majorBidi" w:hAnsiTheme="majorBidi" w:cstheme="majorBidi"/>
          <w:sz w:val="30"/>
          <w:szCs w:val="30"/>
        </w:rPr>
        <w:t>55</w:t>
      </w:r>
      <w:r w:rsidRPr="0049100B">
        <w:rPr>
          <w:rFonts w:asciiTheme="majorBidi" w:hAnsiTheme="majorBidi" w:cstheme="majorBidi"/>
          <w:sz w:val="30"/>
          <w:szCs w:val="30"/>
        </w:rPr>
        <w:t>/</w:t>
      </w:r>
      <w:r w:rsidR="00AB2F00" w:rsidRPr="00AB2F00">
        <w:rPr>
          <w:rFonts w:asciiTheme="majorBidi" w:hAnsiTheme="majorBidi" w:cstheme="majorBidi"/>
          <w:sz w:val="30"/>
          <w:szCs w:val="30"/>
        </w:rPr>
        <w:t>83</w:t>
      </w:r>
      <w:r w:rsidRPr="0049100B">
        <w:rPr>
          <w:rFonts w:asciiTheme="majorBidi" w:hAnsiTheme="majorBidi" w:cstheme="majorBidi"/>
          <w:sz w:val="30"/>
          <w:szCs w:val="30"/>
          <w:cs/>
        </w:rPr>
        <w:t xml:space="preserve"> ชั้นที่ </w:t>
      </w:r>
      <w:r w:rsidR="00AB2F00" w:rsidRPr="00AB2F00">
        <w:rPr>
          <w:rFonts w:asciiTheme="majorBidi" w:hAnsiTheme="majorBidi" w:cstheme="majorBidi"/>
          <w:sz w:val="30"/>
          <w:szCs w:val="30"/>
        </w:rPr>
        <w:t>2</w:t>
      </w:r>
      <w:r w:rsidRPr="0049100B">
        <w:rPr>
          <w:rFonts w:asciiTheme="majorBidi" w:hAnsiTheme="majorBidi" w:cstheme="majorBidi"/>
          <w:sz w:val="30"/>
          <w:szCs w:val="30"/>
          <w:cs/>
        </w:rPr>
        <w:t xml:space="preserve"> หมู่ที่ </w:t>
      </w:r>
      <w:r w:rsidR="00AB2F00" w:rsidRPr="00AB2F00">
        <w:rPr>
          <w:rFonts w:asciiTheme="majorBidi" w:hAnsiTheme="majorBidi" w:cstheme="majorBidi"/>
          <w:sz w:val="30"/>
          <w:szCs w:val="30"/>
        </w:rPr>
        <w:t>6</w:t>
      </w:r>
      <w:r w:rsidRPr="0049100B">
        <w:rPr>
          <w:rFonts w:asciiTheme="majorBidi" w:hAnsiTheme="majorBidi" w:cstheme="majorBidi"/>
          <w:sz w:val="30"/>
          <w:szCs w:val="30"/>
          <w:cs/>
        </w:rPr>
        <w:t xml:space="preserve"> ตำบลท่าทราย อำเภอเมืองสมุทรสาคร จังหวัดสมุทรสาคร</w:t>
      </w:r>
    </w:p>
    <w:p w14:paraId="7C3FC70F" w14:textId="1C4A2AE1" w:rsidR="00EB7C46" w:rsidRPr="00230142" w:rsidRDefault="00EB7C46" w:rsidP="00012044">
      <w:pPr>
        <w:pStyle w:val="a0"/>
        <w:tabs>
          <w:tab w:val="clear" w:pos="360"/>
          <w:tab w:val="clear" w:pos="720"/>
          <w:tab w:val="clear" w:pos="108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320B0446" w14:textId="009E1F20" w:rsidR="006D5F7A" w:rsidRPr="0049100B" w:rsidRDefault="006D5F7A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D5BF1">
        <w:rPr>
          <w:rFonts w:asciiTheme="majorBidi" w:hAnsiTheme="majorBidi" w:cstheme="majorBidi"/>
          <w:sz w:val="30"/>
          <w:szCs w:val="30"/>
          <w:cs/>
        </w:rPr>
        <w:t xml:space="preserve">ผู้ถือหุ้นรายใหญ่ในระหว่างปีได้แก่ บริษัท โชติวัฒน์โฮลดิ้งส์ จำกัด (ถือหุ้นร้อยละ </w:t>
      </w:r>
      <w:r w:rsidR="00AB2F00" w:rsidRPr="00AB2F00">
        <w:rPr>
          <w:rFonts w:asciiTheme="majorBidi" w:hAnsiTheme="majorBidi" w:cstheme="majorBidi"/>
          <w:sz w:val="30"/>
          <w:szCs w:val="30"/>
        </w:rPr>
        <w:t>26</w:t>
      </w:r>
      <w:r w:rsidRPr="00BD5BF1">
        <w:rPr>
          <w:rFonts w:asciiTheme="majorBidi" w:hAnsiTheme="majorBidi" w:cstheme="majorBidi"/>
          <w:sz w:val="30"/>
          <w:szCs w:val="30"/>
        </w:rPr>
        <w:t xml:space="preserve">) </w:t>
      </w:r>
      <w:r w:rsidRPr="00BD5BF1">
        <w:rPr>
          <w:rFonts w:asciiTheme="majorBidi" w:hAnsiTheme="majorBidi" w:cstheme="majorBidi"/>
          <w:sz w:val="30"/>
          <w:szCs w:val="30"/>
          <w:cs/>
        </w:rPr>
        <w:t>ซึ่งเป็นนิติบุคคลที่</w:t>
      </w:r>
      <w:r w:rsidR="001D5B91" w:rsidRPr="00BD5BF1">
        <w:rPr>
          <w:rFonts w:asciiTheme="majorBidi" w:hAnsiTheme="majorBidi" w:cstheme="majorBidi"/>
          <w:sz w:val="30"/>
          <w:szCs w:val="30"/>
        </w:rPr>
        <w:br/>
      </w:r>
      <w:r w:rsidRPr="00BD5BF1">
        <w:rPr>
          <w:rFonts w:asciiTheme="majorBidi" w:hAnsiTheme="majorBidi" w:cstheme="majorBidi"/>
          <w:sz w:val="30"/>
          <w:szCs w:val="30"/>
          <w:cs/>
        </w:rPr>
        <w:t xml:space="preserve">จัดตั้งขึ้นในประเทศไทย และ </w:t>
      </w:r>
      <w:r w:rsidRPr="00BD5BF1">
        <w:rPr>
          <w:rFonts w:asciiTheme="majorBidi" w:hAnsiTheme="majorBidi" w:cstheme="majorBidi"/>
          <w:sz w:val="30"/>
          <w:szCs w:val="30"/>
        </w:rPr>
        <w:t>H’NG KIM CHANG &amp; SONS SDN. BHD (</w:t>
      </w:r>
      <w:r w:rsidRPr="00BD5BF1">
        <w:rPr>
          <w:rFonts w:asciiTheme="majorBidi" w:hAnsiTheme="majorBidi" w:cstheme="majorBidi"/>
          <w:sz w:val="30"/>
          <w:szCs w:val="30"/>
          <w:cs/>
        </w:rPr>
        <w:t xml:space="preserve">ถือหุ้นร้อยละ </w:t>
      </w:r>
      <w:r w:rsidR="00AB2F00" w:rsidRPr="00AB2F00">
        <w:rPr>
          <w:rFonts w:asciiTheme="majorBidi" w:hAnsiTheme="majorBidi" w:cstheme="majorBidi"/>
          <w:sz w:val="30"/>
          <w:szCs w:val="30"/>
        </w:rPr>
        <w:t>13</w:t>
      </w:r>
      <w:r w:rsidRPr="00BD5BF1">
        <w:rPr>
          <w:rFonts w:asciiTheme="majorBidi" w:hAnsiTheme="majorBidi" w:cstheme="majorBidi"/>
          <w:sz w:val="30"/>
          <w:szCs w:val="30"/>
        </w:rPr>
        <w:t xml:space="preserve">) </w:t>
      </w:r>
      <w:r w:rsidRPr="00BD5BF1">
        <w:rPr>
          <w:rFonts w:asciiTheme="majorBidi" w:hAnsiTheme="majorBidi" w:cstheme="majorBidi"/>
          <w:sz w:val="30"/>
          <w:szCs w:val="30"/>
          <w:cs/>
        </w:rPr>
        <w:t>ซึ่งเป็นนิติบุคคลที่จัดตั้งขึ้นในประเทศมาเลเซีย</w:t>
      </w:r>
    </w:p>
    <w:p w14:paraId="101934CB" w14:textId="77777777" w:rsidR="006D5F7A" w:rsidRPr="00230142" w:rsidRDefault="006D5F7A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8D6413" w14:textId="7342B7F8" w:rsidR="006E313F" w:rsidRPr="0049100B" w:rsidRDefault="006E313F" w:rsidP="00C44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100B">
        <w:rPr>
          <w:rFonts w:asciiTheme="majorBidi" w:hAnsiTheme="majorBidi" w:cstheme="majorBidi"/>
          <w:sz w:val="30"/>
          <w:szCs w:val="30"/>
          <w:cs/>
        </w:rPr>
        <w:t>บริษัท</w:t>
      </w:r>
      <w:r w:rsidR="62116C4C" w:rsidRPr="0049100B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="0EC4D633" w:rsidRPr="004910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EC4D633" w:rsidRPr="0049100B">
        <w:rPr>
          <w:rFonts w:asciiTheme="majorBidi" w:hAnsiTheme="majorBidi" w:cstheme="majorBidi"/>
          <w:sz w:val="30"/>
          <w:szCs w:val="30"/>
        </w:rPr>
        <w:t>“</w:t>
      </w:r>
      <w:proofErr w:type="spellStart"/>
      <w:r w:rsidR="0EC4D633" w:rsidRPr="0049100B">
        <w:rPr>
          <w:rFonts w:asciiTheme="majorBidi" w:hAnsiTheme="majorBidi" w:cstheme="majorBidi"/>
          <w:sz w:val="30"/>
          <w:szCs w:val="30"/>
        </w:rPr>
        <w:t>กลุ่มบริษัท</w:t>
      </w:r>
      <w:proofErr w:type="spellEnd"/>
      <w:r w:rsidR="0EC4D633" w:rsidRPr="0049100B">
        <w:rPr>
          <w:rFonts w:asciiTheme="majorBidi" w:hAnsiTheme="majorBidi" w:cstheme="majorBidi"/>
          <w:sz w:val="30"/>
          <w:szCs w:val="30"/>
        </w:rPr>
        <w:t>”</w:t>
      </w:r>
      <w:r w:rsidR="09B653E5" w:rsidRPr="0049100B">
        <w:rPr>
          <w:rFonts w:asciiTheme="majorBidi" w:hAnsiTheme="majorBidi" w:cstheme="majorBidi"/>
          <w:sz w:val="30"/>
          <w:szCs w:val="30"/>
        </w:rPr>
        <w:t xml:space="preserve"> </w:t>
      </w:r>
      <w:r w:rsidRPr="0049100B">
        <w:rPr>
          <w:rFonts w:asciiTheme="majorBidi" w:hAnsiTheme="majorBidi" w:cstheme="majorBidi"/>
          <w:sz w:val="30"/>
          <w:szCs w:val="30"/>
          <w:cs/>
        </w:rPr>
        <w:t>ดำเนิน</w:t>
      </w:r>
      <w:r w:rsidR="00497425" w:rsidRPr="00BD07D4">
        <w:rPr>
          <w:rFonts w:asciiTheme="majorBidi" w:hAnsiTheme="majorBidi" w:cstheme="majorBidi"/>
          <w:sz w:val="30"/>
          <w:szCs w:val="30"/>
          <w:cs/>
        </w:rPr>
        <w:t>ธุรกิจหลักเกี่ยวกับ</w:t>
      </w:r>
      <w:r w:rsidR="00497425" w:rsidRPr="00BD07D4">
        <w:rPr>
          <w:rFonts w:asciiTheme="majorBidi" w:hAnsiTheme="majorBidi" w:cstheme="majorBidi" w:hint="cs"/>
          <w:sz w:val="30"/>
          <w:szCs w:val="30"/>
          <w:cs/>
        </w:rPr>
        <w:t>การผลิตอาหารทะเลและผลไม้แช่แข็ง และ</w:t>
      </w:r>
      <w:r w:rsidR="00497425">
        <w:rPr>
          <w:rFonts w:asciiTheme="majorBidi" w:hAnsiTheme="majorBidi" w:cstheme="majorBidi"/>
          <w:sz w:val="30"/>
          <w:szCs w:val="30"/>
          <w:cs/>
        </w:rPr>
        <w:br/>
      </w:r>
      <w:r w:rsidR="00497425" w:rsidRPr="00BD07D4">
        <w:rPr>
          <w:rFonts w:asciiTheme="majorBidi" w:hAnsiTheme="majorBidi" w:cstheme="majorBidi"/>
          <w:sz w:val="30"/>
          <w:szCs w:val="30"/>
          <w:cs/>
        </w:rPr>
        <w:t>ธุรกิจห้องเย็น</w:t>
      </w:r>
      <w:r w:rsidR="0049100B">
        <w:rPr>
          <w:rFonts w:asciiTheme="majorBidi" w:hAnsiTheme="majorBidi" w:cstheme="majorBidi"/>
          <w:sz w:val="30"/>
          <w:szCs w:val="30"/>
        </w:rPr>
        <w:t xml:space="preserve"> </w:t>
      </w:r>
      <w:r w:rsidR="1119585C" w:rsidRPr="0049100B">
        <w:rPr>
          <w:rFonts w:asciiTheme="majorBidi" w:hAnsiTheme="majorBidi" w:cstheme="majorBidi"/>
          <w:sz w:val="30"/>
          <w:szCs w:val="30"/>
          <w:cs/>
        </w:rPr>
        <w:t>โดยรายละเอียดของ</w:t>
      </w:r>
      <w:r w:rsidR="00F211DE" w:rsidRPr="0049100B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F211DE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1119585C" w:rsidRPr="0049100B">
        <w:rPr>
          <w:rFonts w:asciiTheme="majorBidi" w:hAnsiTheme="majorBidi" w:cstheme="majorBidi"/>
          <w:sz w:val="30"/>
          <w:szCs w:val="30"/>
          <w:cs/>
        </w:rPr>
        <w:t xml:space="preserve">บริษัทร่วม ณ วันที่ </w:t>
      </w:r>
      <w:r w:rsidR="00AB2F00" w:rsidRPr="00AB2F00">
        <w:rPr>
          <w:rFonts w:asciiTheme="majorBidi" w:hAnsiTheme="majorBidi" w:cstheme="majorBidi"/>
          <w:sz w:val="30"/>
          <w:szCs w:val="30"/>
        </w:rPr>
        <w:t>31</w:t>
      </w:r>
      <w:r w:rsidR="1119585C" w:rsidRPr="0049100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B2F00" w:rsidRPr="00AB2F00">
        <w:rPr>
          <w:rFonts w:asciiTheme="majorBidi" w:hAnsiTheme="majorBidi" w:cstheme="majorBidi"/>
          <w:sz w:val="30"/>
          <w:szCs w:val="30"/>
        </w:rPr>
        <w:t>2568</w:t>
      </w:r>
      <w:r w:rsidR="1119585C" w:rsidRPr="0049100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AB2F00" w:rsidRPr="00AB2F00">
        <w:rPr>
          <w:rFonts w:asciiTheme="majorBidi" w:hAnsiTheme="majorBidi" w:cstheme="majorBidi"/>
          <w:sz w:val="30"/>
          <w:szCs w:val="30"/>
        </w:rPr>
        <w:t>2567</w:t>
      </w:r>
      <w:r w:rsidR="006E744D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AF2814" w:rsidRPr="0049100B">
        <w:rPr>
          <w:rFonts w:asciiTheme="majorBidi" w:hAnsiTheme="majorBidi" w:cstheme="majorBidi"/>
          <w:sz w:val="30"/>
          <w:szCs w:val="30"/>
        </w:rPr>
        <w:t>ได้เปิดเผยไว้ใน</w:t>
      </w:r>
      <w:proofErr w:type="spellEnd"/>
      <w:r w:rsidR="00880016">
        <w:rPr>
          <w:rFonts w:asciiTheme="majorBidi" w:hAnsiTheme="majorBidi" w:cstheme="majorBidi"/>
          <w:sz w:val="30"/>
          <w:szCs w:val="30"/>
        </w:rPr>
        <w:br/>
      </w:r>
      <w:proofErr w:type="spellStart"/>
      <w:r w:rsidR="00AF2814" w:rsidRPr="0049100B">
        <w:rPr>
          <w:rFonts w:asciiTheme="majorBidi" w:hAnsiTheme="majorBidi" w:cstheme="majorBidi"/>
          <w:sz w:val="30"/>
          <w:szCs w:val="30"/>
        </w:rPr>
        <w:t>หมายเห</w:t>
      </w:r>
      <w:proofErr w:type="spellEnd"/>
      <w:r w:rsidR="0015377B">
        <w:rPr>
          <w:rFonts w:asciiTheme="majorBidi" w:hAnsiTheme="majorBidi" w:cstheme="majorBidi" w:hint="cs"/>
          <w:sz w:val="30"/>
          <w:szCs w:val="30"/>
          <w:cs/>
        </w:rPr>
        <w:t>ตุ</w:t>
      </w:r>
      <w:proofErr w:type="spellStart"/>
      <w:r w:rsidR="00AF2814" w:rsidRPr="0049100B">
        <w:rPr>
          <w:rFonts w:asciiTheme="majorBidi" w:hAnsiTheme="majorBidi" w:cstheme="majorBidi"/>
          <w:sz w:val="30"/>
          <w:szCs w:val="30"/>
        </w:rPr>
        <w:t>ข้อ</w:t>
      </w:r>
      <w:proofErr w:type="spellEnd"/>
      <w:r w:rsidR="00AF2814" w:rsidRPr="0049100B">
        <w:rPr>
          <w:rFonts w:asciiTheme="majorBidi" w:hAnsiTheme="majorBidi" w:cstheme="majorBidi"/>
          <w:sz w:val="30"/>
          <w:szCs w:val="30"/>
        </w:rPr>
        <w:t xml:space="preserve"> </w:t>
      </w:r>
      <w:r w:rsidR="00AB2F00" w:rsidRPr="00AB2F00">
        <w:rPr>
          <w:rFonts w:asciiTheme="majorBidi" w:hAnsiTheme="majorBidi" w:cstheme="majorBidi"/>
          <w:sz w:val="30"/>
          <w:szCs w:val="30"/>
        </w:rPr>
        <w:t>8</w:t>
      </w:r>
      <w:r w:rsidR="00AF2814" w:rsidRPr="0049100B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AF2814" w:rsidRPr="0049100B">
        <w:rPr>
          <w:rFonts w:asciiTheme="majorBidi" w:hAnsiTheme="majorBidi" w:cstheme="majorBidi"/>
          <w:sz w:val="30"/>
          <w:szCs w:val="30"/>
        </w:rPr>
        <w:t>และ</w:t>
      </w:r>
      <w:proofErr w:type="spellEnd"/>
      <w:r w:rsidR="00AF2814" w:rsidRPr="0049100B">
        <w:rPr>
          <w:rFonts w:asciiTheme="majorBidi" w:hAnsiTheme="majorBidi" w:cstheme="majorBidi"/>
          <w:sz w:val="30"/>
          <w:szCs w:val="30"/>
        </w:rPr>
        <w:t xml:space="preserve"> </w:t>
      </w:r>
      <w:r w:rsidR="00AB2F00" w:rsidRPr="00AB2F00">
        <w:rPr>
          <w:rFonts w:asciiTheme="majorBidi" w:hAnsiTheme="majorBidi" w:cstheme="majorBidi"/>
          <w:sz w:val="30"/>
          <w:szCs w:val="30"/>
        </w:rPr>
        <w:t>9</w:t>
      </w:r>
    </w:p>
    <w:p w14:paraId="05811F4D" w14:textId="459A7CED" w:rsidR="00553203" w:rsidRPr="00230142" w:rsidRDefault="0055320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6F01D6D" w14:textId="77777777" w:rsidR="0009267B" w:rsidRPr="0049100B" w:rsidRDefault="005756D0" w:rsidP="004451C9">
      <w:pPr>
        <w:pStyle w:val="Heading6"/>
        <w:numPr>
          <w:ilvl w:val="0"/>
          <w:numId w:val="16"/>
        </w:num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49100B">
        <w:rPr>
          <w:rFonts w:asciiTheme="majorBidi" w:hAnsiTheme="majorBidi" w:cstheme="majorBidi"/>
          <w:sz w:val="30"/>
          <w:szCs w:val="30"/>
          <w:cs/>
        </w:rPr>
        <w:t>เกณฑ์</w:t>
      </w:r>
      <w:r w:rsidR="00C714EB" w:rsidRPr="0049100B">
        <w:rPr>
          <w:rFonts w:asciiTheme="majorBidi" w:hAnsiTheme="majorBidi" w:cstheme="majorBidi"/>
          <w:sz w:val="30"/>
          <w:szCs w:val="30"/>
          <w:cs/>
        </w:rPr>
        <w:t>การจัดทำ</w:t>
      </w:r>
      <w:r w:rsidR="00120E21" w:rsidRPr="0049100B">
        <w:rPr>
          <w:rFonts w:asciiTheme="majorBidi" w:hAnsiTheme="majorBidi" w:cstheme="majorBidi"/>
          <w:sz w:val="30"/>
          <w:szCs w:val="30"/>
          <w:cs/>
        </w:rPr>
        <w:t>งบการเงิน</w:t>
      </w:r>
    </w:p>
    <w:p w14:paraId="14A5A51C" w14:textId="77777777" w:rsidR="0098009E" w:rsidRPr="00230142" w:rsidRDefault="0098009E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2C78138F" w14:textId="23ED16CF" w:rsidR="00FA3ECB" w:rsidRDefault="00E8467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100B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</w:t>
      </w:r>
      <w:r w:rsidR="00C272C1">
        <w:rPr>
          <w:rFonts w:asciiTheme="majorBidi" w:hAnsiTheme="majorBidi" w:cstheme="majorBidi"/>
          <w:sz w:val="30"/>
          <w:szCs w:val="30"/>
          <w:cs/>
        </w:rPr>
        <w:br/>
      </w:r>
      <w:r w:rsidRPr="0049100B">
        <w:rPr>
          <w:rFonts w:asciiTheme="majorBidi" w:hAnsiTheme="majorBidi" w:cstheme="majorBidi"/>
          <w:sz w:val="30"/>
          <w:szCs w:val="30"/>
          <w:cs/>
        </w:rPr>
        <w:t xml:space="preserve">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C272C1">
        <w:rPr>
          <w:rFonts w:asciiTheme="majorBidi" w:hAnsiTheme="majorBidi" w:cstheme="majorBidi"/>
          <w:sz w:val="30"/>
          <w:szCs w:val="30"/>
          <w:cs/>
        </w:rPr>
        <w:br/>
      </w:r>
      <w:r w:rsidRPr="0049100B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5076F1">
        <w:rPr>
          <w:rFonts w:asciiTheme="majorBidi" w:hAnsiTheme="majorBidi" w:cstheme="majorBidi" w:hint="cs"/>
          <w:sz w:val="30"/>
          <w:szCs w:val="30"/>
          <w:cs/>
        </w:rPr>
        <w:t xml:space="preserve"> นโยบายการบัญชีที่เปิดเผย</w:t>
      </w:r>
      <w:r w:rsidR="001D0021">
        <w:rPr>
          <w:rFonts w:asciiTheme="majorBidi" w:hAnsiTheme="majorBidi" w:cstheme="majorBidi"/>
          <w:sz w:val="30"/>
          <w:szCs w:val="30"/>
          <w:cs/>
        </w:rPr>
        <w:br/>
      </w:r>
      <w:r w:rsidR="005076F1">
        <w:rPr>
          <w:rFonts w:asciiTheme="majorBidi" w:hAnsiTheme="majorBidi" w:cstheme="majorBidi" w:hint="cs"/>
          <w:sz w:val="30"/>
          <w:szCs w:val="30"/>
          <w:cs/>
        </w:rPr>
        <w:t>ในหมายเหตุทุกข้อได้ถือป</w:t>
      </w:r>
      <w:r w:rsidR="0023783C">
        <w:rPr>
          <w:rFonts w:asciiTheme="majorBidi" w:hAnsiTheme="majorBidi" w:cstheme="majorBidi" w:hint="cs"/>
          <w:sz w:val="30"/>
          <w:szCs w:val="30"/>
          <w:cs/>
        </w:rPr>
        <w:t>ฏิ</w:t>
      </w:r>
      <w:r w:rsidR="005076F1">
        <w:rPr>
          <w:rFonts w:asciiTheme="majorBidi" w:hAnsiTheme="majorBidi" w:cstheme="majorBidi" w:hint="cs"/>
          <w:sz w:val="30"/>
          <w:szCs w:val="30"/>
          <w:cs/>
        </w:rPr>
        <w:t>บัติโดยสม่ำเสมอสำหรับงบการเงินทุกรอบระยะเวลาที่รายงาน</w:t>
      </w:r>
    </w:p>
    <w:p w14:paraId="6FFF2F47" w14:textId="77777777" w:rsidR="00A27695" w:rsidRPr="00230142" w:rsidRDefault="00A2769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6D7369D" w14:textId="535AA177" w:rsidR="00E84679" w:rsidRDefault="00E8467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2" w:name="_Hlk31809850"/>
      <w:r w:rsidRPr="005F7AA9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ผู้บริหารใช้วิจารณญาณการประมาณการ</w:t>
      </w:r>
      <w:r w:rsidRPr="0051628E">
        <w:rPr>
          <w:rFonts w:asciiTheme="majorBidi" w:hAnsiTheme="majorBidi" w:cstheme="majorBidi"/>
          <w:spacing w:val="-2"/>
          <w:sz w:val="30"/>
          <w:szCs w:val="30"/>
          <w:cs/>
        </w:rPr>
        <w:t>และข้อสมมติหลายประการ ซึ่งมีผลกระทบต่อการปฏิบัติตามนโยบายการบัญชีของ</w:t>
      </w:r>
      <w:r w:rsidR="00D41C8D" w:rsidRPr="0051628E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</w:t>
      </w:r>
      <w:r w:rsidRPr="0051628E">
        <w:rPr>
          <w:rFonts w:asciiTheme="majorBidi" w:eastAsia="Calibri" w:hAnsiTheme="majorBidi" w:cstheme="majorBidi"/>
          <w:spacing w:val="-2"/>
          <w:sz w:val="30"/>
          <w:szCs w:val="30"/>
          <w:cs/>
          <w:lang w:val="en-GB"/>
        </w:rPr>
        <w:t>บริษัท</w:t>
      </w:r>
      <w:r w:rsidR="00BF4C0C" w:rsidRPr="0051628E">
        <w:rPr>
          <w:rFonts w:asciiTheme="majorBidi" w:eastAsia="Calibr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51628E">
        <w:rPr>
          <w:rFonts w:asciiTheme="majorBidi" w:hAnsiTheme="majorBidi" w:cstheme="majorBidi"/>
          <w:spacing w:val="-2"/>
          <w:sz w:val="30"/>
          <w:szCs w:val="30"/>
          <w:cs/>
        </w:rPr>
        <w:t>ทั้งนี้</w:t>
      </w:r>
      <w:r w:rsidR="00BF4C0C" w:rsidRPr="0051628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51628E">
        <w:rPr>
          <w:rFonts w:asciiTheme="majorBidi" w:hAnsiTheme="majorBidi" w:cstheme="majorBidi"/>
          <w:spacing w:val="-2"/>
          <w:sz w:val="30"/>
          <w:szCs w:val="30"/>
          <w:cs/>
        </w:rPr>
        <w:t>ผลที่เกิดขึ้นจริง</w:t>
      </w:r>
      <w:r w:rsidRPr="005F7AA9">
        <w:rPr>
          <w:rFonts w:asciiTheme="majorBidi" w:hAnsiTheme="majorBidi" w:cstheme="majorBidi"/>
          <w:sz w:val="30"/>
          <w:szCs w:val="30"/>
          <w:cs/>
        </w:rPr>
        <w:t>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</w:t>
      </w:r>
      <w:r w:rsidR="00CB6BD7">
        <w:rPr>
          <w:rFonts w:asciiTheme="majorBidi" w:hAnsiTheme="majorBidi" w:cstheme="majorBidi"/>
          <w:sz w:val="30"/>
          <w:szCs w:val="30"/>
        </w:rPr>
        <w:br/>
      </w:r>
      <w:r w:rsidRPr="005F7AA9">
        <w:rPr>
          <w:rFonts w:asciiTheme="majorBidi" w:hAnsiTheme="majorBidi" w:cstheme="majorBidi"/>
          <w:sz w:val="30"/>
          <w:szCs w:val="30"/>
          <w:cs/>
        </w:rPr>
        <w:t>แต่ละข้อจะได้รับการทบทวนอย่างต่อเนื่อง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673BDBDA" w14:textId="77777777" w:rsidR="00A712E8" w:rsidRDefault="00A712E8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4BDCDF" w14:textId="77777777" w:rsidR="003F6926" w:rsidRDefault="003F6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  <w:cs/>
        </w:rPr>
      </w:pPr>
      <w:r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bookmarkEnd w:id="2"/>
    <w:p w14:paraId="00297DC3" w14:textId="28F6DC1D" w:rsidR="00D84097" w:rsidRPr="00C272C1" w:rsidRDefault="00AB2F00" w:rsidP="004451C9">
      <w:pPr>
        <w:pStyle w:val="Heading6"/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AB2F00">
        <w:rPr>
          <w:rFonts w:asciiTheme="majorBidi" w:hAnsiTheme="majorBidi" w:cstheme="majorBidi"/>
          <w:sz w:val="30"/>
          <w:szCs w:val="30"/>
          <w:lang w:val="en-US"/>
        </w:rPr>
        <w:lastRenderedPageBreak/>
        <w:t>3</w:t>
      </w:r>
      <w:r w:rsidR="00E45A90" w:rsidRPr="00C272C1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300DF3" w:rsidRPr="00300DF3">
        <w:rPr>
          <w:rFonts w:asciiTheme="majorBidi" w:hAnsiTheme="majorBidi" w:hint="cs"/>
          <w:sz w:val="30"/>
          <w:szCs w:val="30"/>
          <w:cs/>
          <w:lang w:val="th-TH"/>
        </w:rPr>
        <w:t>ผลกระทบจากสถานการณ์</w:t>
      </w:r>
      <w:r w:rsidR="00E450AE">
        <w:rPr>
          <w:rFonts w:asciiTheme="majorBidi" w:hAnsiTheme="majorBidi" w:hint="cs"/>
          <w:sz w:val="30"/>
          <w:szCs w:val="30"/>
          <w:cs/>
          <w:lang w:val="th-TH"/>
        </w:rPr>
        <w:t>อุทกภัยของไทย</w:t>
      </w:r>
    </w:p>
    <w:p w14:paraId="52CA4DF9" w14:textId="5C2D3F68" w:rsidR="00A8739B" w:rsidRPr="00870646" w:rsidRDefault="00A8739B" w:rsidP="00870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65419726" w14:textId="340DB431" w:rsidR="00C02929" w:rsidRDefault="00C0292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/>
          <w:b/>
          <w:sz w:val="30"/>
          <w:szCs w:val="30"/>
        </w:rPr>
      </w:pPr>
      <w:r w:rsidRPr="00C02929">
        <w:rPr>
          <w:rFonts w:asciiTheme="majorBidi" w:hAnsiTheme="majorBidi" w:hint="cs"/>
          <w:b/>
          <w:sz w:val="30"/>
          <w:szCs w:val="30"/>
          <w:cs/>
        </w:rPr>
        <w:t>กลุ่มบริษัทดำเนินธุรกิจ</w:t>
      </w:r>
      <w:r w:rsidRPr="00D3079B">
        <w:rPr>
          <w:rFonts w:asciiTheme="majorBidi" w:hAnsiTheme="majorBidi" w:hint="cs"/>
          <w:b/>
          <w:sz w:val="30"/>
          <w:szCs w:val="30"/>
          <w:cs/>
        </w:rPr>
        <w:t>ในจังหวัดสงขลา</w:t>
      </w:r>
      <w:r w:rsidRPr="00D3079B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D3079B">
        <w:rPr>
          <w:rFonts w:asciiTheme="majorBidi" w:hAnsiTheme="majorBidi" w:hint="cs"/>
          <w:b/>
          <w:sz w:val="30"/>
          <w:szCs w:val="30"/>
          <w:cs/>
        </w:rPr>
        <w:t>ซึ่งได้รับผลกระทบจากเหตุการณ์อุทกภัยในภูมิภาคของประเทศไทย</w:t>
      </w:r>
      <w:r w:rsidRPr="00D3079B">
        <w:rPr>
          <w:rFonts w:asciiTheme="majorBidi" w:hAnsiTheme="majorBidi"/>
          <w:b/>
          <w:sz w:val="30"/>
          <w:szCs w:val="30"/>
          <w:cs/>
        </w:rPr>
        <w:t xml:space="preserve"> </w:t>
      </w:r>
      <w:r w:rsidR="0013643B" w:rsidRPr="00D3079B">
        <w:rPr>
          <w:rFonts w:asciiTheme="majorBidi" w:hAnsiTheme="majorBidi"/>
          <w:b/>
          <w:sz w:val="30"/>
          <w:szCs w:val="30"/>
          <w:cs/>
        </w:rPr>
        <w:br/>
      </w:r>
      <w:r w:rsidR="00B44E85" w:rsidRPr="00D3079B">
        <w:rPr>
          <w:rFonts w:asciiTheme="majorBidi" w:hAnsiTheme="majorBidi" w:hint="cs"/>
          <w:b/>
          <w:sz w:val="30"/>
          <w:szCs w:val="30"/>
          <w:cs/>
        </w:rPr>
        <w:t>เป็น</w:t>
      </w:r>
      <w:r w:rsidRPr="00D3079B">
        <w:rPr>
          <w:rFonts w:asciiTheme="majorBidi" w:hAnsiTheme="majorBidi" w:hint="cs"/>
          <w:b/>
          <w:sz w:val="30"/>
          <w:szCs w:val="30"/>
          <w:cs/>
        </w:rPr>
        <w:t>ผลให้ต้องหยุดการผลิต</w:t>
      </w:r>
      <w:r w:rsidR="00D108CB" w:rsidRPr="00D3079B">
        <w:rPr>
          <w:rFonts w:asciiTheme="majorBidi" w:hAnsiTheme="majorBidi" w:hint="cs"/>
          <w:b/>
          <w:sz w:val="30"/>
          <w:szCs w:val="30"/>
          <w:cs/>
        </w:rPr>
        <w:t>ชั่วคราว</w:t>
      </w:r>
      <w:r w:rsidRPr="00D3079B">
        <w:rPr>
          <w:rFonts w:asciiTheme="majorBidi" w:hAnsiTheme="majorBidi" w:hint="cs"/>
          <w:b/>
          <w:sz w:val="30"/>
          <w:szCs w:val="30"/>
          <w:cs/>
        </w:rPr>
        <w:t>ตั้งแต่วันที่</w:t>
      </w:r>
      <w:r w:rsidRPr="00D3079B">
        <w:rPr>
          <w:rFonts w:asciiTheme="majorBidi" w:hAnsiTheme="majorBidi"/>
          <w:b/>
          <w:sz w:val="30"/>
          <w:szCs w:val="30"/>
          <w:cs/>
        </w:rPr>
        <w:t xml:space="preserve"> </w:t>
      </w:r>
      <w:r w:rsidR="00AB2F00" w:rsidRPr="00AB2F00">
        <w:rPr>
          <w:rFonts w:asciiTheme="majorBidi" w:hAnsiTheme="majorBidi"/>
          <w:bCs/>
          <w:sz w:val="30"/>
          <w:szCs w:val="30"/>
        </w:rPr>
        <w:t>21</w:t>
      </w:r>
      <w:r w:rsidRPr="00D3079B">
        <w:rPr>
          <w:rFonts w:asciiTheme="majorBidi" w:hAnsiTheme="majorBidi" w:hint="cs"/>
          <w:b/>
          <w:sz w:val="30"/>
          <w:szCs w:val="30"/>
          <w:cs/>
        </w:rPr>
        <w:t xml:space="preserve"> พฤศจิกายน </w:t>
      </w:r>
      <w:r w:rsidR="00AB2F00" w:rsidRPr="00AB2F00">
        <w:rPr>
          <w:rFonts w:asciiTheme="majorBidi" w:hAnsiTheme="majorBidi"/>
          <w:bCs/>
          <w:sz w:val="30"/>
          <w:szCs w:val="30"/>
        </w:rPr>
        <w:t>2568</w:t>
      </w:r>
      <w:r w:rsidRPr="00D3079B">
        <w:rPr>
          <w:rFonts w:asciiTheme="majorBidi" w:hAnsiTheme="majorBidi"/>
          <w:bCs/>
          <w:sz w:val="30"/>
          <w:szCs w:val="30"/>
          <w:cs/>
        </w:rPr>
        <w:t xml:space="preserve"> </w:t>
      </w:r>
      <w:r w:rsidRPr="00D3079B">
        <w:rPr>
          <w:rFonts w:asciiTheme="majorBidi" w:hAnsiTheme="majorBidi" w:hint="cs"/>
          <w:b/>
          <w:sz w:val="30"/>
          <w:szCs w:val="30"/>
          <w:cs/>
        </w:rPr>
        <w:t>และได้เริ่มผลิตใหม่ในเดือนม</w:t>
      </w:r>
      <w:r w:rsidR="00646A8F" w:rsidRPr="00D3079B">
        <w:rPr>
          <w:rFonts w:asciiTheme="majorBidi" w:hAnsiTheme="majorBidi" w:hint="cs"/>
          <w:b/>
          <w:sz w:val="30"/>
          <w:szCs w:val="30"/>
          <w:cs/>
        </w:rPr>
        <w:t xml:space="preserve">กราคม </w:t>
      </w:r>
      <w:r w:rsidR="00AB2F00" w:rsidRPr="00AB2F00">
        <w:rPr>
          <w:rFonts w:asciiTheme="majorBidi" w:hAnsiTheme="majorBidi"/>
          <w:bCs/>
          <w:sz w:val="30"/>
          <w:szCs w:val="30"/>
        </w:rPr>
        <w:t>2569</w:t>
      </w:r>
      <w:r w:rsidR="00646A8F" w:rsidRPr="00D3079B">
        <w:rPr>
          <w:rFonts w:asciiTheme="majorBidi" w:hAnsiTheme="majorBidi"/>
          <w:b/>
          <w:sz w:val="30"/>
          <w:szCs w:val="30"/>
        </w:rPr>
        <w:t xml:space="preserve"> </w:t>
      </w:r>
      <w:r w:rsidRPr="00D3079B">
        <w:rPr>
          <w:rFonts w:asciiTheme="majorBidi" w:hAnsiTheme="majorBidi" w:hint="cs"/>
          <w:b/>
          <w:sz w:val="30"/>
          <w:szCs w:val="30"/>
          <w:cs/>
        </w:rPr>
        <w:t>กลุ่มบริษัทได้รับรู้ค่าใช้จ่ายอันเนื่องมา</w:t>
      </w:r>
      <w:r w:rsidRPr="00C02929">
        <w:rPr>
          <w:rFonts w:asciiTheme="majorBidi" w:hAnsiTheme="majorBidi" w:hint="cs"/>
          <w:b/>
          <w:sz w:val="30"/>
          <w:szCs w:val="30"/>
          <w:cs/>
        </w:rPr>
        <w:t>จาก</w:t>
      </w:r>
      <w:r w:rsidR="00646A8F">
        <w:rPr>
          <w:rFonts w:asciiTheme="majorBidi" w:hAnsiTheme="majorBidi" w:hint="cs"/>
          <w:b/>
          <w:sz w:val="30"/>
          <w:szCs w:val="30"/>
          <w:cs/>
        </w:rPr>
        <w:t>อุทกภัย</w:t>
      </w:r>
      <w:r w:rsidRPr="00C02929">
        <w:rPr>
          <w:rFonts w:asciiTheme="majorBidi" w:hAnsiTheme="majorBidi" w:hint="cs"/>
          <w:b/>
          <w:sz w:val="30"/>
          <w:szCs w:val="30"/>
          <w:cs/>
        </w:rPr>
        <w:t>ดังกล่าวดังนี้</w:t>
      </w:r>
    </w:p>
    <w:p w14:paraId="04F4949A" w14:textId="77777777" w:rsidR="00CA3D77" w:rsidRDefault="00CA3D7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B75830" w:rsidRPr="007B3117" w14:paraId="0C29D7F6" w14:textId="77777777" w:rsidTr="004E0554">
        <w:trPr>
          <w:tblHeader/>
        </w:trPr>
        <w:tc>
          <w:tcPr>
            <w:tcW w:w="4140" w:type="dxa"/>
          </w:tcPr>
          <w:p w14:paraId="79B77277" w14:textId="6AAEDB8B" w:rsidR="00B75830" w:rsidRPr="006A4CD7" w:rsidRDefault="00B75830" w:rsidP="004E05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DAF34DF" w14:textId="77777777" w:rsidR="00B75830" w:rsidRPr="003B5E1F" w:rsidRDefault="00B7583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12"/>
                <w:sz w:val="30"/>
                <w:szCs w:val="30"/>
              </w:rPr>
            </w:pPr>
            <w:r w:rsidRPr="00825E3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58C0962" w14:textId="77777777" w:rsidR="00B75830" w:rsidRPr="006A4CD7" w:rsidRDefault="00B7583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850BB2F" w14:textId="77777777" w:rsidR="00B75830" w:rsidRPr="006A4CD7" w:rsidRDefault="00B7583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4C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5830" w:rsidRPr="007B3117" w14:paraId="2948DF9C" w14:textId="77777777" w:rsidTr="004E0554">
        <w:trPr>
          <w:tblHeader/>
        </w:trPr>
        <w:tc>
          <w:tcPr>
            <w:tcW w:w="4140" w:type="dxa"/>
          </w:tcPr>
          <w:p w14:paraId="3C4EC2B2" w14:textId="0BA07F14" w:rsidR="00B75830" w:rsidRPr="00FF32B1" w:rsidRDefault="00B75830" w:rsidP="004E05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C272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AB2F00" w:rsidRPr="00AB2F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272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349007B2" w14:textId="6EDC7AFC" w:rsidR="00B75830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4841A1F" w14:textId="77777777" w:rsidR="00B75830" w:rsidRPr="007B3117" w:rsidRDefault="00B7583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EAE4AA" w14:textId="120DDB6F" w:rsidR="00B75830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0531997" w14:textId="77777777" w:rsidR="00B75830" w:rsidRPr="007B3117" w:rsidRDefault="00B7583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096270" w14:textId="5BCE831A" w:rsidR="00B75830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6123F74" w14:textId="77777777" w:rsidR="00B75830" w:rsidRPr="007B3117" w:rsidRDefault="00B7583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18F3AD" w14:textId="1AB3ED26" w:rsidR="00B75830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B75830" w:rsidRPr="007B3117" w14:paraId="5307537C" w14:textId="77777777" w:rsidTr="004E0554">
        <w:trPr>
          <w:tblHeader/>
        </w:trPr>
        <w:tc>
          <w:tcPr>
            <w:tcW w:w="4140" w:type="dxa"/>
          </w:tcPr>
          <w:p w14:paraId="6BB71A24" w14:textId="77777777" w:rsidR="00B75830" w:rsidRPr="007B3117" w:rsidRDefault="00B75830" w:rsidP="004E0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6A72D94D" w14:textId="77777777" w:rsidR="00B75830" w:rsidRPr="007B3117" w:rsidRDefault="00B7583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</w:t>
            </w:r>
            <w:r w:rsidRPr="007B311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22EAE" w:rsidRPr="007B3117" w14:paraId="19754B17" w14:textId="77777777" w:rsidTr="004E0554">
        <w:tc>
          <w:tcPr>
            <w:tcW w:w="4140" w:type="dxa"/>
          </w:tcPr>
          <w:p w14:paraId="37CB9A1A" w14:textId="465F19E4" w:rsidR="00522EAE" w:rsidRPr="007E74E6" w:rsidRDefault="00522EAE" w:rsidP="0052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256542">
              <w:rPr>
                <w:rFonts w:asciiTheme="majorBidi" w:hAnsiTheme="majorBidi" w:hint="cs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080" w:type="dxa"/>
          </w:tcPr>
          <w:p w14:paraId="18E3B482" w14:textId="10EA0495" w:rsidR="00522EAE" w:rsidRPr="003B1628" w:rsidRDefault="00AB2F00" w:rsidP="003B162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298</w:t>
            </w:r>
            <w:r w:rsidR="003B1628" w:rsidRPr="003B16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897</w:t>
            </w:r>
          </w:p>
        </w:tc>
        <w:tc>
          <w:tcPr>
            <w:tcW w:w="270" w:type="dxa"/>
          </w:tcPr>
          <w:p w14:paraId="7290A9A1" w14:textId="77777777" w:rsidR="00522EAE" w:rsidRPr="002B3D4B" w:rsidRDefault="00522EAE" w:rsidP="0052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C86D7D" w14:textId="2D308024" w:rsidR="00522EAE" w:rsidRPr="00997B2B" w:rsidRDefault="00522EAE" w:rsidP="00522EA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501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1D32BF" w14:textId="77777777" w:rsidR="00522EAE" w:rsidRPr="007B3117" w:rsidRDefault="00522EAE" w:rsidP="0052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309729" w14:textId="4095ADF5" w:rsidR="00522EAE" w:rsidRPr="007E74E6" w:rsidRDefault="00AB2F00" w:rsidP="00522EA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298</w:t>
            </w:r>
            <w:r w:rsidR="003B16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897</w:t>
            </w:r>
          </w:p>
        </w:tc>
        <w:tc>
          <w:tcPr>
            <w:tcW w:w="270" w:type="dxa"/>
          </w:tcPr>
          <w:p w14:paraId="5023EE90" w14:textId="77777777" w:rsidR="00522EAE" w:rsidRPr="007B3117" w:rsidRDefault="00522EAE" w:rsidP="00522E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83EF05" w14:textId="0A5B5D55" w:rsidR="00522EAE" w:rsidRDefault="00522EAE" w:rsidP="00522EA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01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522EAE" w:rsidRPr="007B3117" w14:paraId="79E1FEE3" w14:textId="77777777" w:rsidTr="004E0554">
        <w:tc>
          <w:tcPr>
            <w:tcW w:w="4140" w:type="dxa"/>
          </w:tcPr>
          <w:p w14:paraId="4E87BFFD" w14:textId="26179173" w:rsidR="00522EAE" w:rsidRPr="007E74E6" w:rsidRDefault="00522EAE" w:rsidP="0052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ตัดจำหน่าย</w:t>
            </w:r>
            <w:r w:rsidRPr="00D01ED2">
              <w:rPr>
                <w:rFonts w:asciiTheme="majorBidi" w:hAnsiTheme="majorBidi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080" w:type="dxa"/>
          </w:tcPr>
          <w:p w14:paraId="48DD1B36" w14:textId="2316BAC3" w:rsidR="00522EAE" w:rsidRPr="003B1628" w:rsidRDefault="00AB2F00" w:rsidP="003B162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3B1628" w:rsidRPr="003B16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259</w:t>
            </w:r>
          </w:p>
        </w:tc>
        <w:tc>
          <w:tcPr>
            <w:tcW w:w="270" w:type="dxa"/>
          </w:tcPr>
          <w:p w14:paraId="6569B956" w14:textId="77777777" w:rsidR="00522EAE" w:rsidRPr="002B3D4B" w:rsidRDefault="00522EAE" w:rsidP="0052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F80677" w14:textId="559958F0" w:rsidR="00522EAE" w:rsidRPr="00997B2B" w:rsidRDefault="00522EAE" w:rsidP="00522EA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501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D1CBE1F" w14:textId="77777777" w:rsidR="00522EAE" w:rsidRPr="007B3117" w:rsidRDefault="00522EAE" w:rsidP="0052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B6A29F" w14:textId="4CF2F62F" w:rsidR="00522EAE" w:rsidRPr="007E74E6" w:rsidRDefault="00AB2F00" w:rsidP="00522EA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3B16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259</w:t>
            </w:r>
          </w:p>
        </w:tc>
        <w:tc>
          <w:tcPr>
            <w:tcW w:w="270" w:type="dxa"/>
          </w:tcPr>
          <w:p w14:paraId="4389953D" w14:textId="77777777" w:rsidR="00522EAE" w:rsidRPr="007B3117" w:rsidRDefault="00522EAE" w:rsidP="00522E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2F1915" w14:textId="2674A68A" w:rsidR="00522EAE" w:rsidRPr="00DE5014" w:rsidRDefault="00522EAE" w:rsidP="00522EA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501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522EAE" w:rsidRPr="007B3117" w14:paraId="2CDEFFB5" w14:textId="77777777" w:rsidTr="008612C1">
        <w:tc>
          <w:tcPr>
            <w:tcW w:w="4140" w:type="dxa"/>
          </w:tcPr>
          <w:p w14:paraId="45CF349D" w14:textId="5070352B" w:rsidR="00522EAE" w:rsidRPr="007E74E6" w:rsidRDefault="00522EAE" w:rsidP="0052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912B5B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ค่าใช้จ่ายอื่นซึ่งเกิดเนื่องจาก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อุทกภัย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224ACC" w14:textId="6909B1E3" w:rsidR="00522EAE" w:rsidRPr="003B1628" w:rsidRDefault="00AB2F00" w:rsidP="003B162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  <w:r w:rsidR="003B1628" w:rsidRPr="003B16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814</w:t>
            </w:r>
          </w:p>
        </w:tc>
        <w:tc>
          <w:tcPr>
            <w:tcW w:w="270" w:type="dxa"/>
          </w:tcPr>
          <w:p w14:paraId="739C384B" w14:textId="77777777" w:rsidR="00522EAE" w:rsidRPr="002B3D4B" w:rsidRDefault="00522EAE" w:rsidP="0052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287A53" w14:textId="76F5C0B5" w:rsidR="00522EAE" w:rsidRPr="00997B2B" w:rsidRDefault="00522EAE" w:rsidP="00522EA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501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AE99D56" w14:textId="77777777" w:rsidR="00522EAE" w:rsidRPr="007B3117" w:rsidRDefault="00522EAE" w:rsidP="0052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45EE9F" w14:textId="5BE91DA0" w:rsidR="00522EAE" w:rsidRPr="007E74E6" w:rsidRDefault="00AB2F00" w:rsidP="00522EA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</w:t>
            </w:r>
            <w:r w:rsidR="003B16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510</w:t>
            </w:r>
          </w:p>
        </w:tc>
        <w:tc>
          <w:tcPr>
            <w:tcW w:w="270" w:type="dxa"/>
          </w:tcPr>
          <w:p w14:paraId="58DFFF56" w14:textId="77777777" w:rsidR="00522EAE" w:rsidRPr="007B3117" w:rsidRDefault="00522EAE" w:rsidP="00522E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535B36" w14:textId="6425B899" w:rsidR="00522EAE" w:rsidRPr="00DE5014" w:rsidRDefault="00522EAE" w:rsidP="00522EA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501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522EAE" w:rsidRPr="007B3117" w14:paraId="6C8B679F" w14:textId="77777777" w:rsidTr="008612C1">
        <w:tc>
          <w:tcPr>
            <w:tcW w:w="4140" w:type="dxa"/>
          </w:tcPr>
          <w:p w14:paraId="193CEC4E" w14:textId="661EE91C" w:rsidR="00522EAE" w:rsidRPr="00741814" w:rsidRDefault="00522EAE" w:rsidP="0052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4181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รวมค่าใช้จ่ายจากอุทกภัย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4219F8" w14:textId="3918E2E3" w:rsidR="00522EAE" w:rsidRPr="003B1628" w:rsidRDefault="00AB2F00" w:rsidP="003B162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374</w:t>
            </w:r>
            <w:r w:rsidR="003B1628" w:rsidRPr="003B16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970</w:t>
            </w:r>
          </w:p>
        </w:tc>
        <w:tc>
          <w:tcPr>
            <w:tcW w:w="270" w:type="dxa"/>
          </w:tcPr>
          <w:p w14:paraId="6FEB2152" w14:textId="77777777" w:rsidR="00522EAE" w:rsidRPr="00741814" w:rsidRDefault="00522EAE" w:rsidP="0052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6A4C03" w14:textId="4CEED192" w:rsidR="00522EAE" w:rsidRPr="00741814" w:rsidRDefault="00522EAE" w:rsidP="00522EA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E501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AF2E76E" w14:textId="77777777" w:rsidR="00522EAE" w:rsidRPr="00741814" w:rsidRDefault="00522EAE" w:rsidP="0052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A546B8" w14:textId="61444062" w:rsidR="00522EAE" w:rsidRPr="00741814" w:rsidRDefault="00AB2F00" w:rsidP="00522EA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372</w:t>
            </w:r>
            <w:r w:rsidR="003B16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666</w:t>
            </w:r>
          </w:p>
        </w:tc>
        <w:tc>
          <w:tcPr>
            <w:tcW w:w="270" w:type="dxa"/>
          </w:tcPr>
          <w:p w14:paraId="5696DFED" w14:textId="77777777" w:rsidR="00522EAE" w:rsidRPr="00741814" w:rsidRDefault="00522EAE" w:rsidP="00522EA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197431" w14:textId="1627B5D4" w:rsidR="00522EAE" w:rsidRPr="00DE5014" w:rsidRDefault="00522EAE" w:rsidP="00522EA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E501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1F6BF6C0" w14:textId="77777777" w:rsidR="00646A8F" w:rsidRDefault="00646A8F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4943C6" w:rsidRPr="007B3117" w14:paraId="4274A79E" w14:textId="77777777" w:rsidTr="004E0554">
        <w:trPr>
          <w:tblHeader/>
        </w:trPr>
        <w:tc>
          <w:tcPr>
            <w:tcW w:w="4140" w:type="dxa"/>
          </w:tcPr>
          <w:p w14:paraId="392BAC46" w14:textId="77777777" w:rsidR="004943C6" w:rsidRPr="006A4CD7" w:rsidRDefault="004943C6" w:rsidP="004E05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B7CDA89" w14:textId="77777777" w:rsidR="004943C6" w:rsidRPr="003B5E1F" w:rsidRDefault="004943C6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12"/>
                <w:sz w:val="30"/>
                <w:szCs w:val="30"/>
              </w:rPr>
            </w:pPr>
            <w:r w:rsidRPr="00825E3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FD8A331" w14:textId="77777777" w:rsidR="004943C6" w:rsidRPr="006A4CD7" w:rsidRDefault="004943C6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4F97E72" w14:textId="77777777" w:rsidR="004943C6" w:rsidRPr="006A4CD7" w:rsidRDefault="004943C6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4C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43C6" w:rsidRPr="007B3117" w14:paraId="0A19381C" w14:textId="77777777" w:rsidTr="004E0554">
        <w:trPr>
          <w:tblHeader/>
        </w:trPr>
        <w:tc>
          <w:tcPr>
            <w:tcW w:w="4140" w:type="dxa"/>
          </w:tcPr>
          <w:p w14:paraId="104F27D3" w14:textId="49E0851D" w:rsidR="004943C6" w:rsidRPr="00FF32B1" w:rsidRDefault="004943C6" w:rsidP="004E05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C272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AB2F00" w:rsidRPr="00AB2F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272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47B791CF" w14:textId="211F6CB5" w:rsidR="004943C6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86188F7" w14:textId="77777777" w:rsidR="004943C6" w:rsidRPr="007B3117" w:rsidRDefault="004943C6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D0529C" w14:textId="0E1F50A5" w:rsidR="004943C6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2FDED35" w14:textId="77777777" w:rsidR="004943C6" w:rsidRPr="007B3117" w:rsidRDefault="004943C6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81EF7B" w14:textId="2AFC33F6" w:rsidR="004943C6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DCD3632" w14:textId="77777777" w:rsidR="004943C6" w:rsidRPr="007B3117" w:rsidRDefault="004943C6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A50763" w14:textId="6D4983DB" w:rsidR="004943C6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4943C6" w:rsidRPr="007B3117" w14:paraId="67AB0A52" w14:textId="77777777" w:rsidTr="004E0554">
        <w:trPr>
          <w:tblHeader/>
        </w:trPr>
        <w:tc>
          <w:tcPr>
            <w:tcW w:w="4140" w:type="dxa"/>
          </w:tcPr>
          <w:p w14:paraId="048A472B" w14:textId="77777777" w:rsidR="004943C6" w:rsidRPr="007B3117" w:rsidRDefault="004943C6" w:rsidP="004E05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47D8EA8D" w14:textId="77777777" w:rsidR="004943C6" w:rsidRPr="007B3117" w:rsidRDefault="004943C6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</w:t>
            </w:r>
            <w:r w:rsidRPr="007B311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943C6" w:rsidRPr="007B3117" w14:paraId="7BFBD07C" w14:textId="77777777" w:rsidTr="004E0554">
        <w:tc>
          <w:tcPr>
            <w:tcW w:w="4140" w:type="dxa"/>
          </w:tcPr>
          <w:p w14:paraId="55894515" w14:textId="2AB349D5" w:rsidR="004943C6" w:rsidRPr="00F56210" w:rsidRDefault="00167EF8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5621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ค่าใช้จ่ายที่เกิดขึ้นจากอุทกภัย</w:t>
            </w:r>
          </w:p>
        </w:tc>
        <w:tc>
          <w:tcPr>
            <w:tcW w:w="1080" w:type="dxa"/>
          </w:tcPr>
          <w:p w14:paraId="0E2C20CE" w14:textId="77777777" w:rsidR="004943C6" w:rsidRPr="00997B2B" w:rsidRDefault="004943C6" w:rsidP="004E055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DF34112" w14:textId="77777777" w:rsidR="004943C6" w:rsidRPr="002B3D4B" w:rsidRDefault="004943C6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143F43" w14:textId="77777777" w:rsidR="004943C6" w:rsidRPr="00997B2B" w:rsidRDefault="004943C6" w:rsidP="004E055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BCB9A27" w14:textId="77777777" w:rsidR="004943C6" w:rsidRPr="007B3117" w:rsidRDefault="004943C6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E56F1C" w14:textId="77777777" w:rsidR="004943C6" w:rsidRPr="007E74E6" w:rsidRDefault="004943C6" w:rsidP="004E0554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8E44DB4" w14:textId="77777777" w:rsidR="004943C6" w:rsidRPr="007B3117" w:rsidRDefault="004943C6" w:rsidP="004E055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85C5A2" w14:textId="77777777" w:rsidR="004943C6" w:rsidRPr="00997B2B" w:rsidRDefault="004943C6" w:rsidP="004E05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47B1B" w:rsidRPr="007B3117" w14:paraId="0AABC9C0" w14:textId="77777777" w:rsidTr="004E0554">
        <w:tc>
          <w:tcPr>
            <w:tcW w:w="4140" w:type="dxa"/>
          </w:tcPr>
          <w:p w14:paraId="7C88C594" w14:textId="1DE0E22F" w:rsidR="00847B1B" w:rsidRPr="00167EF8" w:rsidRDefault="00847B1B" w:rsidP="0084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D14BCC">
              <w:rPr>
                <w:rFonts w:asciiTheme="majorBidi" w:hAnsiTheme="majorBidi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</w:tcPr>
          <w:p w14:paraId="2610B946" w14:textId="424B5070" w:rsidR="00847B1B" w:rsidRPr="00997B2B" w:rsidRDefault="00AB2F00" w:rsidP="00746B82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370</w:t>
            </w:r>
            <w:r w:rsidR="00746B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595</w:t>
            </w:r>
          </w:p>
        </w:tc>
        <w:tc>
          <w:tcPr>
            <w:tcW w:w="270" w:type="dxa"/>
          </w:tcPr>
          <w:p w14:paraId="6AA08BAB" w14:textId="77777777" w:rsidR="00847B1B" w:rsidRPr="002B3D4B" w:rsidRDefault="00847B1B" w:rsidP="0084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1B05C6" w14:textId="6E18EAFD" w:rsidR="00847B1B" w:rsidRPr="00997B2B" w:rsidRDefault="00847B1B" w:rsidP="00847B1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01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3B950ED" w14:textId="77777777" w:rsidR="00847B1B" w:rsidRPr="007B3117" w:rsidRDefault="00847B1B" w:rsidP="0084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625F54" w14:textId="325C3421" w:rsidR="00847B1B" w:rsidRPr="007E74E6" w:rsidRDefault="00AB2F00" w:rsidP="00847B1B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368</w:t>
            </w:r>
            <w:r w:rsidR="003B16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292</w:t>
            </w:r>
          </w:p>
        </w:tc>
        <w:tc>
          <w:tcPr>
            <w:tcW w:w="270" w:type="dxa"/>
          </w:tcPr>
          <w:p w14:paraId="33EFDB14" w14:textId="77777777" w:rsidR="00847B1B" w:rsidRPr="007B3117" w:rsidRDefault="00847B1B" w:rsidP="00847B1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B465A3" w14:textId="6CF73DD3" w:rsidR="00847B1B" w:rsidRPr="00DE5014" w:rsidRDefault="00847B1B" w:rsidP="00847B1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501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847B1B" w:rsidRPr="007B3117" w14:paraId="02B1A923" w14:textId="77777777" w:rsidTr="005038C2">
        <w:tc>
          <w:tcPr>
            <w:tcW w:w="4140" w:type="dxa"/>
          </w:tcPr>
          <w:p w14:paraId="5DC99EE3" w14:textId="30DB70C4" w:rsidR="00847B1B" w:rsidRPr="00936A21" w:rsidRDefault="00847B1B" w:rsidP="0084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92074F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E147D4" w14:textId="0D9080ED" w:rsidR="00847B1B" w:rsidRPr="00997B2B" w:rsidRDefault="00AB2F00" w:rsidP="00746B82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746B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375</w:t>
            </w:r>
          </w:p>
        </w:tc>
        <w:tc>
          <w:tcPr>
            <w:tcW w:w="270" w:type="dxa"/>
          </w:tcPr>
          <w:p w14:paraId="4F8D4FEE" w14:textId="77777777" w:rsidR="00847B1B" w:rsidRPr="002B3D4B" w:rsidRDefault="00847B1B" w:rsidP="0084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4034F9" w14:textId="740CE326" w:rsidR="00847B1B" w:rsidRPr="00997B2B" w:rsidRDefault="00847B1B" w:rsidP="00847B1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01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93D3AA7" w14:textId="77777777" w:rsidR="00847B1B" w:rsidRPr="007B3117" w:rsidRDefault="00847B1B" w:rsidP="0084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FFFECB" w14:textId="79B9A914" w:rsidR="00847B1B" w:rsidRPr="007E74E6" w:rsidRDefault="00AB2F00" w:rsidP="00847B1B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746B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374</w:t>
            </w:r>
          </w:p>
        </w:tc>
        <w:tc>
          <w:tcPr>
            <w:tcW w:w="270" w:type="dxa"/>
          </w:tcPr>
          <w:p w14:paraId="33DEA1B1" w14:textId="77777777" w:rsidR="00847B1B" w:rsidRPr="007B3117" w:rsidRDefault="00847B1B" w:rsidP="00847B1B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EDC529" w14:textId="3E087B11" w:rsidR="00847B1B" w:rsidRPr="00DE5014" w:rsidRDefault="00847B1B" w:rsidP="00847B1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501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847B1B" w:rsidRPr="003B7B76" w14:paraId="7F6DDE11" w14:textId="77777777" w:rsidTr="005038C2">
        <w:tc>
          <w:tcPr>
            <w:tcW w:w="4140" w:type="dxa"/>
          </w:tcPr>
          <w:p w14:paraId="13BDBEFD" w14:textId="443C6C98" w:rsidR="00847B1B" w:rsidRPr="003B7B76" w:rsidRDefault="00847B1B" w:rsidP="0084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3B7B7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รวมค่าใช้จ่ายจากอุทกภัย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549F43" w14:textId="7CA2744A" w:rsidR="00847B1B" w:rsidRPr="00746B82" w:rsidRDefault="00AB2F00" w:rsidP="00746B82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374</w:t>
            </w:r>
            <w:r w:rsidR="00746B82" w:rsidRPr="00746B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970</w:t>
            </w:r>
          </w:p>
        </w:tc>
        <w:tc>
          <w:tcPr>
            <w:tcW w:w="270" w:type="dxa"/>
          </w:tcPr>
          <w:p w14:paraId="566EC5C0" w14:textId="77777777" w:rsidR="00847B1B" w:rsidRPr="003B7B76" w:rsidRDefault="00847B1B" w:rsidP="0084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A52CB1" w14:textId="2D7331B3" w:rsidR="00847B1B" w:rsidRPr="003B7B76" w:rsidRDefault="00847B1B" w:rsidP="00847B1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47B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B06941" w14:textId="77777777" w:rsidR="00847B1B" w:rsidRPr="003B7B76" w:rsidRDefault="00847B1B" w:rsidP="0084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C2AC45" w14:textId="79A71E33" w:rsidR="00847B1B" w:rsidRPr="003B7B76" w:rsidRDefault="00AB2F00" w:rsidP="00847B1B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372</w:t>
            </w:r>
            <w:r w:rsidR="00746B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666</w:t>
            </w:r>
          </w:p>
        </w:tc>
        <w:tc>
          <w:tcPr>
            <w:tcW w:w="270" w:type="dxa"/>
          </w:tcPr>
          <w:p w14:paraId="16579BC0" w14:textId="77777777" w:rsidR="00847B1B" w:rsidRPr="003B7B76" w:rsidRDefault="00847B1B" w:rsidP="00847B1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FECF92" w14:textId="354A20AA" w:rsidR="00847B1B" w:rsidRPr="00847B1B" w:rsidRDefault="00847B1B" w:rsidP="00847B1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47B1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0B509FD1" w14:textId="77777777" w:rsidR="00646A8F" w:rsidRPr="004943C6" w:rsidRDefault="00646A8F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AAD8B26" w14:textId="15431E70" w:rsidR="00A3730A" w:rsidRDefault="0033311F" w:rsidP="00AD07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/>
          <w:bCs/>
          <w:sz w:val="30"/>
          <w:szCs w:val="30"/>
          <w:cs/>
        </w:rPr>
      </w:pPr>
      <w:r w:rsidRPr="009F67B7">
        <w:rPr>
          <w:rFonts w:asciiTheme="majorBidi" w:hAnsiTheme="majorBidi" w:hint="cs"/>
          <w:b/>
          <w:sz w:val="30"/>
          <w:szCs w:val="30"/>
          <w:cs/>
        </w:rPr>
        <w:t>ณ</w:t>
      </w:r>
      <w:r w:rsidRPr="009F67B7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9F67B7">
        <w:rPr>
          <w:rFonts w:asciiTheme="majorBidi" w:hAnsiTheme="majorBidi" w:hint="cs"/>
          <w:b/>
          <w:sz w:val="30"/>
          <w:szCs w:val="30"/>
          <w:cs/>
        </w:rPr>
        <w:t>วันที่</w:t>
      </w:r>
      <w:r w:rsidRPr="009F67B7">
        <w:rPr>
          <w:rFonts w:asciiTheme="majorBidi" w:hAnsiTheme="majorBidi"/>
          <w:b/>
          <w:sz w:val="30"/>
          <w:szCs w:val="30"/>
          <w:cs/>
        </w:rPr>
        <w:t xml:space="preserve"> </w:t>
      </w:r>
      <w:r w:rsidR="00AB2F00" w:rsidRPr="00AB2F00">
        <w:rPr>
          <w:rFonts w:asciiTheme="majorBidi" w:hAnsiTheme="majorBidi"/>
          <w:bCs/>
          <w:sz w:val="30"/>
          <w:szCs w:val="30"/>
        </w:rPr>
        <w:t>31</w:t>
      </w:r>
      <w:r w:rsidRPr="009F67B7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9F67B7">
        <w:rPr>
          <w:rFonts w:asciiTheme="majorBidi" w:hAnsiTheme="majorBidi" w:hint="cs"/>
          <w:b/>
          <w:sz w:val="30"/>
          <w:szCs w:val="30"/>
          <w:cs/>
        </w:rPr>
        <w:t>ธันวาคม</w:t>
      </w:r>
      <w:r w:rsidRPr="009F67B7">
        <w:rPr>
          <w:rFonts w:asciiTheme="majorBidi" w:hAnsiTheme="majorBidi"/>
          <w:b/>
          <w:sz w:val="30"/>
          <w:szCs w:val="30"/>
          <w:cs/>
        </w:rPr>
        <w:t xml:space="preserve"> </w:t>
      </w:r>
      <w:r w:rsidR="00AB2F00" w:rsidRPr="00AB2F00">
        <w:rPr>
          <w:rFonts w:asciiTheme="majorBidi" w:hAnsiTheme="majorBidi"/>
          <w:bCs/>
          <w:sz w:val="30"/>
          <w:szCs w:val="30"/>
        </w:rPr>
        <w:t>2568</w:t>
      </w:r>
      <w:r w:rsidR="007233FF" w:rsidRPr="009F67B7">
        <w:rPr>
          <w:rFonts w:asciiTheme="majorBidi" w:hAnsiTheme="majorBidi" w:hint="cs"/>
          <w:b/>
          <w:sz w:val="30"/>
          <w:szCs w:val="30"/>
          <w:cs/>
        </w:rPr>
        <w:t xml:space="preserve"> </w:t>
      </w:r>
      <w:r w:rsidR="00D973CF" w:rsidRPr="009F67B7">
        <w:rPr>
          <w:rFonts w:asciiTheme="majorBidi" w:hAnsiTheme="majorBidi" w:hint="cs"/>
          <w:b/>
          <w:sz w:val="30"/>
          <w:szCs w:val="30"/>
          <w:cs/>
        </w:rPr>
        <w:t>ผู้บริหาร</w:t>
      </w:r>
      <w:r w:rsidR="00D973CF" w:rsidRPr="009F67B7">
        <w:rPr>
          <w:rFonts w:asciiTheme="majorBidi" w:hAnsiTheme="majorBidi"/>
          <w:b/>
          <w:sz w:val="30"/>
          <w:szCs w:val="30"/>
          <w:cs/>
        </w:rPr>
        <w:t xml:space="preserve"> </w:t>
      </w:r>
      <w:r w:rsidR="00D973CF" w:rsidRPr="009F67B7">
        <w:rPr>
          <w:rFonts w:asciiTheme="majorBidi" w:hAnsiTheme="majorBidi" w:hint="cs"/>
          <w:b/>
          <w:sz w:val="30"/>
          <w:szCs w:val="30"/>
          <w:cs/>
        </w:rPr>
        <w:t>บริษัทประกันภัยและเจ้าหน้าที่สำรวจภัย</w:t>
      </w:r>
      <w:r w:rsidR="007233FF" w:rsidRPr="009F67B7">
        <w:rPr>
          <w:rFonts w:asciiTheme="majorBidi" w:hAnsiTheme="majorBidi" w:hint="cs"/>
          <w:b/>
          <w:sz w:val="30"/>
          <w:szCs w:val="30"/>
          <w:cs/>
        </w:rPr>
        <w:t>ได้ทำการประเมินผลกระทบทั้งหมดของความเสียหายตั้งแต่เดือนธันวาคม</w:t>
      </w:r>
      <w:r w:rsidR="00ED733B" w:rsidRPr="009F67B7">
        <w:rPr>
          <w:rFonts w:asciiTheme="majorBidi" w:hAnsiTheme="majorBidi"/>
          <w:bCs/>
          <w:sz w:val="30"/>
          <w:szCs w:val="30"/>
        </w:rPr>
        <w:t xml:space="preserve"> </w:t>
      </w:r>
      <w:r w:rsidR="00AB2F00" w:rsidRPr="00AB2F00">
        <w:rPr>
          <w:rFonts w:asciiTheme="majorBidi" w:hAnsiTheme="majorBidi"/>
          <w:bCs/>
          <w:sz w:val="30"/>
          <w:szCs w:val="30"/>
        </w:rPr>
        <w:t>2568</w:t>
      </w:r>
      <w:r w:rsidR="00ED733B" w:rsidRPr="009F67B7">
        <w:rPr>
          <w:rFonts w:asciiTheme="majorBidi" w:hAnsiTheme="majorBidi"/>
          <w:b/>
          <w:sz w:val="30"/>
          <w:szCs w:val="30"/>
        </w:rPr>
        <w:t xml:space="preserve"> </w:t>
      </w:r>
      <w:r w:rsidR="00ED733B" w:rsidRPr="009F67B7">
        <w:rPr>
          <w:rFonts w:asciiTheme="majorBidi" w:hAnsiTheme="majorBidi" w:hint="cs"/>
          <w:b/>
          <w:sz w:val="30"/>
          <w:szCs w:val="30"/>
          <w:cs/>
        </w:rPr>
        <w:t>แต่การประเมิน</w:t>
      </w:r>
      <w:r w:rsidR="003C6578" w:rsidRPr="009F67B7">
        <w:rPr>
          <w:rFonts w:asciiTheme="majorBidi" w:hAnsiTheme="majorBidi" w:hint="cs"/>
          <w:b/>
          <w:sz w:val="30"/>
          <w:szCs w:val="30"/>
          <w:cs/>
        </w:rPr>
        <w:t>เงินชดเชยจากบริษัทประกันภัย</w:t>
      </w:r>
      <w:r w:rsidR="00ED733B" w:rsidRPr="009F67B7">
        <w:rPr>
          <w:rFonts w:asciiTheme="majorBidi" w:hAnsiTheme="majorBidi" w:hint="cs"/>
          <w:b/>
          <w:sz w:val="30"/>
          <w:szCs w:val="30"/>
          <w:cs/>
        </w:rPr>
        <w:t xml:space="preserve">ยังไม่แล้วเสร็จ </w:t>
      </w:r>
      <w:r w:rsidR="003C6578" w:rsidRPr="009F67B7">
        <w:rPr>
          <w:rFonts w:asciiTheme="majorBidi" w:hAnsiTheme="majorBidi"/>
          <w:b/>
          <w:sz w:val="30"/>
          <w:szCs w:val="30"/>
        </w:rPr>
        <w:br/>
      </w:r>
      <w:r w:rsidR="00F73015" w:rsidRPr="009F67B7">
        <w:rPr>
          <w:rFonts w:asciiTheme="majorBidi" w:hAnsiTheme="majorBidi" w:hint="cs"/>
          <w:b/>
          <w:sz w:val="30"/>
          <w:szCs w:val="30"/>
          <w:cs/>
        </w:rPr>
        <w:t>ก</w:t>
      </w:r>
      <w:r w:rsidR="008D1BA5" w:rsidRPr="009F67B7">
        <w:rPr>
          <w:rFonts w:asciiTheme="majorBidi" w:hAnsiTheme="majorBidi" w:hint="cs"/>
          <w:b/>
          <w:sz w:val="30"/>
          <w:szCs w:val="30"/>
          <w:cs/>
        </w:rPr>
        <w:t>ลุ่มบริษัทจึงยังไม่รับรู้เงินชดเชยจาก</w:t>
      </w:r>
      <w:r w:rsidR="00F17183" w:rsidRPr="009F67B7">
        <w:rPr>
          <w:rFonts w:asciiTheme="majorBidi" w:hAnsiTheme="majorBidi" w:hint="cs"/>
          <w:b/>
          <w:sz w:val="30"/>
          <w:szCs w:val="30"/>
          <w:cs/>
        </w:rPr>
        <w:t>บริษัท</w:t>
      </w:r>
      <w:r w:rsidR="008D1BA5" w:rsidRPr="009F67B7">
        <w:rPr>
          <w:rFonts w:asciiTheme="majorBidi" w:hAnsiTheme="majorBidi" w:hint="cs"/>
          <w:b/>
          <w:sz w:val="30"/>
          <w:szCs w:val="30"/>
          <w:cs/>
        </w:rPr>
        <w:t>ประกันภัย</w:t>
      </w:r>
      <w:r w:rsidR="007711BF" w:rsidRPr="009F67B7">
        <w:rPr>
          <w:rFonts w:asciiTheme="majorBidi" w:hAnsiTheme="majorBidi" w:hint="cs"/>
          <w:b/>
          <w:sz w:val="30"/>
          <w:szCs w:val="30"/>
          <w:cs/>
        </w:rPr>
        <w:t>ที่</w:t>
      </w:r>
      <w:r w:rsidR="00A3730A" w:rsidRPr="009F67B7">
        <w:rPr>
          <w:rFonts w:asciiTheme="majorBidi" w:hAnsiTheme="majorBidi" w:hint="cs"/>
          <w:b/>
          <w:sz w:val="30"/>
          <w:szCs w:val="30"/>
          <w:cs/>
        </w:rPr>
        <w:t>คาดว่าจะ</w:t>
      </w:r>
      <w:r w:rsidR="007711BF" w:rsidRPr="009F67B7">
        <w:rPr>
          <w:rFonts w:asciiTheme="majorBidi" w:hAnsiTheme="majorBidi" w:hint="cs"/>
          <w:b/>
          <w:sz w:val="30"/>
          <w:szCs w:val="30"/>
          <w:cs/>
        </w:rPr>
        <w:t>ได้รับคืนใน</w:t>
      </w:r>
      <w:r w:rsidR="00A3730A" w:rsidRPr="009F67B7">
        <w:rPr>
          <w:rFonts w:asciiTheme="majorBidi" w:hAnsiTheme="majorBidi" w:hint="cs"/>
          <w:b/>
          <w:sz w:val="30"/>
          <w:szCs w:val="30"/>
          <w:cs/>
        </w:rPr>
        <w:t xml:space="preserve">งบกำไรขาดทุนเบ็ดเสร็จสำหรับปีสิ้นสุดวันที่ </w:t>
      </w:r>
      <w:r w:rsidR="00AB2F00" w:rsidRPr="00AB2F00">
        <w:rPr>
          <w:rFonts w:asciiTheme="majorBidi" w:hAnsiTheme="majorBidi"/>
          <w:bCs/>
          <w:sz w:val="30"/>
          <w:szCs w:val="30"/>
        </w:rPr>
        <w:t>31</w:t>
      </w:r>
      <w:r w:rsidR="00A3730A" w:rsidRPr="009F67B7">
        <w:rPr>
          <w:rFonts w:asciiTheme="majorBidi" w:hAnsiTheme="majorBidi" w:hint="cs"/>
          <w:bCs/>
          <w:sz w:val="30"/>
          <w:szCs w:val="30"/>
          <w:cs/>
        </w:rPr>
        <w:t xml:space="preserve"> </w:t>
      </w:r>
      <w:r w:rsidR="00A3730A" w:rsidRPr="009F67B7">
        <w:rPr>
          <w:rFonts w:asciiTheme="majorBidi" w:hAnsiTheme="majorBidi" w:hint="cs"/>
          <w:b/>
          <w:sz w:val="30"/>
          <w:szCs w:val="30"/>
          <w:cs/>
        </w:rPr>
        <w:t>ธันวาคม</w:t>
      </w:r>
      <w:r w:rsidR="00A3730A" w:rsidRPr="009F67B7">
        <w:rPr>
          <w:rFonts w:asciiTheme="majorBidi" w:hAnsiTheme="majorBidi"/>
          <w:bCs/>
          <w:sz w:val="30"/>
          <w:szCs w:val="30"/>
        </w:rPr>
        <w:t xml:space="preserve"> </w:t>
      </w:r>
      <w:r w:rsidR="00AB2F00" w:rsidRPr="00AB2F00">
        <w:rPr>
          <w:rFonts w:asciiTheme="majorBidi" w:hAnsiTheme="majorBidi"/>
          <w:bCs/>
          <w:sz w:val="30"/>
          <w:szCs w:val="30"/>
        </w:rPr>
        <w:t>2568</w:t>
      </w:r>
    </w:p>
    <w:p w14:paraId="1CC9E6CF" w14:textId="77777777" w:rsidR="00A3730A" w:rsidRDefault="00A3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Cs/>
          <w:sz w:val="30"/>
          <w:szCs w:val="30"/>
          <w:cs/>
        </w:rPr>
      </w:pPr>
      <w:r>
        <w:rPr>
          <w:rFonts w:asciiTheme="majorBidi" w:hAnsiTheme="majorBidi"/>
          <w:bCs/>
          <w:sz w:val="30"/>
          <w:szCs w:val="30"/>
          <w:cs/>
        </w:rPr>
        <w:br w:type="page"/>
      </w:r>
    </w:p>
    <w:p w14:paraId="07CB9F93" w14:textId="51FA3085" w:rsidR="00CA3D77" w:rsidRPr="00C272C1" w:rsidRDefault="00AB2F00" w:rsidP="00CA3D77">
      <w:pPr>
        <w:pStyle w:val="Heading6"/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AB2F00">
        <w:rPr>
          <w:rFonts w:asciiTheme="majorBidi" w:hAnsiTheme="majorBidi" w:cstheme="majorBidi"/>
          <w:sz w:val="30"/>
          <w:szCs w:val="30"/>
          <w:lang w:val="en-US"/>
        </w:rPr>
        <w:lastRenderedPageBreak/>
        <w:t>4</w:t>
      </w:r>
      <w:r w:rsidR="00CA3D77" w:rsidRPr="00C272C1">
        <w:rPr>
          <w:rFonts w:asciiTheme="majorBidi" w:hAnsiTheme="majorBidi" w:cstheme="majorBidi"/>
          <w:sz w:val="30"/>
          <w:szCs w:val="30"/>
          <w:cs/>
          <w:lang w:val="th-TH"/>
        </w:rPr>
        <w:tab/>
        <w:t>บุคคลหรือกิจการที่เกี่ยวข้องกัน</w:t>
      </w:r>
    </w:p>
    <w:p w14:paraId="29B56F32" w14:textId="77777777" w:rsidR="00CA3D77" w:rsidRPr="00AF7D09" w:rsidRDefault="00CA3D77" w:rsidP="00AF7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30778BC2" w14:textId="77777777" w:rsidR="00CA3D77" w:rsidRPr="00C272C1" w:rsidRDefault="00CA3D77" w:rsidP="00CA3D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C272C1">
        <w:rPr>
          <w:rFonts w:asciiTheme="majorBidi" w:hAnsiTheme="majorBidi" w:hint="cs"/>
          <w:b/>
          <w:sz w:val="30"/>
          <w:szCs w:val="30"/>
          <w:cs/>
        </w:rPr>
        <w:t>บุคคลหรือกิจการที่เกี่ยวข้องกัน</w:t>
      </w:r>
      <w:r w:rsidRPr="00C272C1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C272C1">
        <w:rPr>
          <w:rFonts w:asciiTheme="majorBidi" w:hAnsiTheme="majorBidi" w:hint="cs"/>
          <w:b/>
          <w:sz w:val="30"/>
          <w:szCs w:val="30"/>
          <w:cs/>
        </w:rPr>
        <w:t>หมายถึง</w:t>
      </w:r>
      <w:r w:rsidRPr="00C272C1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C272C1">
        <w:rPr>
          <w:rFonts w:asciiTheme="majorBidi" w:hAnsiTheme="majorBidi" w:hint="cs"/>
          <w:b/>
          <w:sz w:val="30"/>
          <w:szCs w:val="30"/>
          <w:cs/>
        </w:rPr>
        <w:t>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Pr="00C272C1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C272C1">
        <w:rPr>
          <w:rFonts w:asciiTheme="majorBidi" w:hAnsiTheme="majorBidi" w:hint="cs"/>
          <w:b/>
          <w:sz w:val="30"/>
          <w:szCs w:val="30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C272C1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C272C1">
        <w:rPr>
          <w:rFonts w:asciiTheme="majorBidi" w:hAnsiTheme="majorBidi" w:hint="cs"/>
          <w:b/>
          <w:sz w:val="30"/>
          <w:szCs w:val="30"/>
          <w:cs/>
        </w:rPr>
        <w:t>หรือกลุ่มบริษัทมีอำนาจควบคุมหรือควบคุมร่วมกันทั้งทางตรงและทางอ้อม</w:t>
      </w:r>
      <w:r w:rsidRPr="00C272C1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C272C1">
        <w:rPr>
          <w:rFonts w:asciiTheme="majorBidi" w:hAnsiTheme="majorBidi" w:hint="cs"/>
          <w:b/>
          <w:sz w:val="30"/>
          <w:szCs w:val="30"/>
          <w:cs/>
        </w:rPr>
        <w:t>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4EE659E3" w14:textId="77777777" w:rsidR="00F07D26" w:rsidRPr="00AF7D09" w:rsidRDefault="00F07D26" w:rsidP="00AF7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14:paraId="361E22C6" w14:textId="5C409A30" w:rsidR="00763731" w:rsidRDefault="00763731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pacing w:val="-4"/>
          <w:sz w:val="30"/>
          <w:szCs w:val="30"/>
        </w:rPr>
      </w:pPr>
      <w:r w:rsidRPr="003132EB">
        <w:rPr>
          <w:rFonts w:asciiTheme="majorBidi" w:hAnsiTheme="majorBidi" w:cstheme="majorBidi"/>
          <w:b/>
          <w:spacing w:val="-4"/>
          <w:sz w:val="30"/>
          <w:szCs w:val="30"/>
          <w:cs/>
        </w:rPr>
        <w:t>ความสัมพันธ์ที่มีกับ</w:t>
      </w:r>
      <w:r w:rsidR="001A5477" w:rsidRPr="003132EB">
        <w:rPr>
          <w:rFonts w:asciiTheme="majorBidi" w:hAnsiTheme="majorBidi" w:cstheme="majorBidi" w:hint="cs"/>
          <w:b/>
          <w:spacing w:val="-4"/>
          <w:sz w:val="30"/>
          <w:szCs w:val="30"/>
          <w:cs/>
        </w:rPr>
        <w:t>บริษัทใหญ่</w:t>
      </w:r>
      <w:r w:rsidR="007E724A" w:rsidRPr="003132EB">
        <w:rPr>
          <w:rFonts w:asciiTheme="majorBidi" w:hAnsiTheme="majorBidi" w:cstheme="majorBidi" w:hint="cs"/>
          <w:b/>
          <w:spacing w:val="-4"/>
          <w:sz w:val="30"/>
          <w:szCs w:val="30"/>
          <w:cs/>
        </w:rPr>
        <w:t>ของกลุ่มบริษัท</w:t>
      </w:r>
      <w:r w:rsidR="001A5477" w:rsidRPr="003132EB">
        <w:rPr>
          <w:rFonts w:asciiTheme="majorBidi" w:hAnsiTheme="majorBidi" w:cstheme="majorBidi" w:hint="cs"/>
          <w:b/>
          <w:spacing w:val="-4"/>
          <w:sz w:val="30"/>
          <w:szCs w:val="30"/>
          <w:cs/>
        </w:rPr>
        <w:t xml:space="preserve"> </w:t>
      </w:r>
      <w:r w:rsidR="0046218E" w:rsidRPr="003132EB">
        <w:rPr>
          <w:rFonts w:asciiTheme="majorBidi" w:hAnsiTheme="majorBidi" w:cstheme="majorBidi"/>
          <w:b/>
          <w:spacing w:val="-4"/>
          <w:sz w:val="30"/>
          <w:szCs w:val="30"/>
          <w:cs/>
        </w:rPr>
        <w:t>บริษัทย่อย และ</w:t>
      </w:r>
      <w:r w:rsidRPr="003132EB">
        <w:rPr>
          <w:rFonts w:asciiTheme="majorBidi" w:hAnsiTheme="majorBidi" w:cstheme="majorBidi"/>
          <w:b/>
          <w:spacing w:val="-4"/>
          <w:sz w:val="30"/>
          <w:szCs w:val="30"/>
          <w:cs/>
        </w:rPr>
        <w:t>บริษัท</w:t>
      </w:r>
      <w:r w:rsidR="00D941EF" w:rsidRPr="003132EB">
        <w:rPr>
          <w:rFonts w:asciiTheme="majorBidi" w:hAnsiTheme="majorBidi" w:cstheme="majorBidi"/>
          <w:b/>
          <w:spacing w:val="-4"/>
          <w:sz w:val="30"/>
          <w:szCs w:val="30"/>
          <w:cs/>
        </w:rPr>
        <w:t>ร่วม</w:t>
      </w:r>
      <w:r w:rsidRPr="003132EB">
        <w:rPr>
          <w:rFonts w:asciiTheme="majorBidi" w:hAnsiTheme="majorBidi" w:cstheme="majorBidi"/>
          <w:b/>
          <w:spacing w:val="-4"/>
          <w:sz w:val="30"/>
          <w:szCs w:val="30"/>
          <w:cs/>
        </w:rPr>
        <w:t>ได้เปิดเผยในหมายเหตุข้อ</w:t>
      </w:r>
      <w:r w:rsidR="001A5477" w:rsidRPr="003132EB">
        <w:rPr>
          <w:rFonts w:asciiTheme="majorBidi" w:hAnsiTheme="majorBidi" w:cstheme="majorBidi" w:hint="cs"/>
          <w:b/>
          <w:spacing w:val="-4"/>
          <w:sz w:val="30"/>
          <w:szCs w:val="30"/>
          <w:cs/>
        </w:rPr>
        <w:t xml:space="preserve"> </w:t>
      </w:r>
      <w:r w:rsidR="00AB2F00" w:rsidRPr="00AB2F00">
        <w:rPr>
          <w:rFonts w:asciiTheme="majorBidi" w:hAnsiTheme="majorBidi" w:cstheme="majorBidi"/>
          <w:bCs/>
          <w:spacing w:val="-4"/>
          <w:sz w:val="30"/>
          <w:szCs w:val="30"/>
        </w:rPr>
        <w:t>1</w:t>
      </w:r>
      <w:r w:rsidRPr="003132EB">
        <w:rPr>
          <w:rFonts w:asciiTheme="majorBidi" w:hAnsiTheme="majorBidi" w:cstheme="majorBidi"/>
          <w:bCs/>
          <w:spacing w:val="-4"/>
          <w:sz w:val="30"/>
          <w:szCs w:val="30"/>
          <w:cs/>
        </w:rPr>
        <w:t xml:space="preserve"> </w:t>
      </w:r>
      <w:r w:rsidR="00AB2F00" w:rsidRPr="00AB2F00">
        <w:rPr>
          <w:rFonts w:asciiTheme="majorBidi" w:hAnsiTheme="majorBidi" w:cstheme="majorBidi"/>
          <w:bCs/>
          <w:spacing w:val="-4"/>
          <w:sz w:val="30"/>
          <w:szCs w:val="30"/>
        </w:rPr>
        <w:t>8</w:t>
      </w:r>
      <w:r w:rsidR="004B25B6" w:rsidRPr="003132EB">
        <w:rPr>
          <w:rFonts w:asciiTheme="majorBidi" w:hAnsiTheme="majorBidi" w:cstheme="majorBidi"/>
          <w:b/>
          <w:spacing w:val="-4"/>
          <w:sz w:val="30"/>
          <w:szCs w:val="30"/>
        </w:rPr>
        <w:t xml:space="preserve"> </w:t>
      </w:r>
      <w:r w:rsidR="004B25B6" w:rsidRPr="003132EB">
        <w:rPr>
          <w:rFonts w:asciiTheme="majorBidi" w:hAnsiTheme="majorBidi" w:cstheme="majorBidi"/>
          <w:b/>
          <w:spacing w:val="-4"/>
          <w:sz w:val="30"/>
          <w:szCs w:val="30"/>
          <w:cs/>
        </w:rPr>
        <w:t xml:space="preserve">และ </w:t>
      </w:r>
      <w:r w:rsidR="00AB2F00" w:rsidRPr="00AB2F00">
        <w:rPr>
          <w:rFonts w:asciiTheme="majorBidi" w:hAnsiTheme="majorBidi" w:cstheme="majorBidi"/>
          <w:bCs/>
          <w:spacing w:val="-4"/>
          <w:sz w:val="30"/>
          <w:szCs w:val="30"/>
        </w:rPr>
        <w:t>9</w:t>
      </w:r>
      <w:r w:rsidR="004B25B6" w:rsidRPr="003132EB">
        <w:rPr>
          <w:rFonts w:asciiTheme="majorBidi" w:hAnsiTheme="majorBidi" w:cstheme="majorBidi"/>
          <w:b/>
          <w:spacing w:val="-4"/>
          <w:sz w:val="30"/>
          <w:szCs w:val="30"/>
        </w:rPr>
        <w:t xml:space="preserve"> </w:t>
      </w:r>
      <w:r w:rsidR="009D45CB" w:rsidRPr="003132EB">
        <w:rPr>
          <w:rFonts w:asciiTheme="majorBidi" w:hAnsiTheme="majorBidi" w:cstheme="majorBidi"/>
          <w:b/>
          <w:spacing w:val="-4"/>
          <w:sz w:val="30"/>
          <w:szCs w:val="30"/>
          <w:cs/>
        </w:rPr>
        <w:t>สำหรับ</w:t>
      </w:r>
      <w:r w:rsidR="004B25B6" w:rsidRPr="003132EB">
        <w:rPr>
          <w:rFonts w:asciiTheme="majorBidi" w:hAnsiTheme="majorBidi" w:cstheme="majorBidi"/>
          <w:b/>
          <w:spacing w:val="-4"/>
          <w:sz w:val="30"/>
          <w:szCs w:val="30"/>
          <w:cs/>
        </w:rPr>
        <w:t>บุคคลหรือ</w:t>
      </w:r>
      <w:r w:rsidRPr="003132EB">
        <w:rPr>
          <w:rFonts w:asciiTheme="majorBidi" w:hAnsiTheme="majorBidi" w:cstheme="majorBidi"/>
          <w:b/>
          <w:spacing w:val="-4"/>
          <w:sz w:val="30"/>
          <w:szCs w:val="30"/>
          <w:cs/>
        </w:rPr>
        <w:t>กิจการอื่นที่เกี่ยวข้องกันที่</w:t>
      </w:r>
      <w:r w:rsidR="006E5DAA">
        <w:rPr>
          <w:rFonts w:asciiTheme="majorBidi" w:hAnsiTheme="majorBidi" w:cstheme="majorBidi" w:hint="cs"/>
          <w:b/>
          <w:spacing w:val="-4"/>
          <w:sz w:val="30"/>
          <w:szCs w:val="30"/>
          <w:cs/>
        </w:rPr>
        <w:t>กลุ่มบริษัท</w:t>
      </w:r>
      <w:r w:rsidRPr="003132EB">
        <w:rPr>
          <w:rFonts w:asciiTheme="majorBidi" w:hAnsiTheme="majorBidi" w:cstheme="majorBidi"/>
          <w:b/>
          <w:spacing w:val="-4"/>
          <w:sz w:val="30"/>
          <w:szCs w:val="30"/>
          <w:cs/>
        </w:rPr>
        <w:t>มีรายการระหว่างกันที่มีนัยสำคัญกับ</w:t>
      </w:r>
      <w:r w:rsidR="00F93A72" w:rsidRPr="003132EB">
        <w:rPr>
          <w:rFonts w:asciiTheme="majorBidi" w:hAnsiTheme="majorBidi" w:cstheme="majorBidi" w:hint="cs"/>
          <w:b/>
          <w:spacing w:val="-4"/>
          <w:sz w:val="30"/>
          <w:szCs w:val="30"/>
          <w:cs/>
        </w:rPr>
        <w:t>กลุ่ม</w:t>
      </w:r>
      <w:r w:rsidR="00352815" w:rsidRPr="003132EB">
        <w:rPr>
          <w:rFonts w:asciiTheme="majorBidi" w:hAnsiTheme="majorBidi" w:cstheme="majorBidi"/>
          <w:b/>
          <w:spacing w:val="-4"/>
          <w:sz w:val="30"/>
          <w:szCs w:val="30"/>
          <w:cs/>
        </w:rPr>
        <w:t>บริษัท</w:t>
      </w:r>
      <w:r w:rsidRPr="003132EB">
        <w:rPr>
          <w:rFonts w:asciiTheme="majorBidi" w:hAnsiTheme="majorBidi" w:cstheme="majorBidi"/>
          <w:b/>
          <w:spacing w:val="-4"/>
          <w:sz w:val="30"/>
          <w:szCs w:val="30"/>
          <w:cs/>
        </w:rPr>
        <w:t xml:space="preserve"> ในระหว่างปีมีดัง</w:t>
      </w:r>
      <w:r w:rsidR="00D51FAF" w:rsidRPr="003132EB">
        <w:rPr>
          <w:rFonts w:asciiTheme="majorBidi" w:hAnsiTheme="majorBidi" w:cstheme="majorBidi"/>
          <w:b/>
          <w:spacing w:val="-4"/>
          <w:sz w:val="30"/>
          <w:szCs w:val="30"/>
          <w:cs/>
        </w:rPr>
        <w:t>ต่อไป</w:t>
      </w:r>
      <w:r w:rsidRPr="003132EB">
        <w:rPr>
          <w:rFonts w:asciiTheme="majorBidi" w:hAnsiTheme="majorBidi" w:cstheme="majorBidi"/>
          <w:b/>
          <w:spacing w:val="-4"/>
          <w:sz w:val="30"/>
          <w:szCs w:val="30"/>
          <w:cs/>
        </w:rPr>
        <w:t>นี้</w:t>
      </w:r>
    </w:p>
    <w:p w14:paraId="5E3E1B7E" w14:textId="77777777" w:rsidR="00AF7D09" w:rsidRPr="00D42CA3" w:rsidRDefault="00AF7D09" w:rsidP="00AF7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spacing w:val="-4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530"/>
        <w:gridCol w:w="3600"/>
      </w:tblGrid>
      <w:tr w:rsidR="00763731" w:rsidRPr="00C272C1" w14:paraId="60AC24DD" w14:textId="77777777" w:rsidTr="004F4367">
        <w:trPr>
          <w:trHeight w:val="20"/>
          <w:tblHeader/>
        </w:trPr>
        <w:tc>
          <w:tcPr>
            <w:tcW w:w="4230" w:type="dxa"/>
            <w:hideMark/>
          </w:tcPr>
          <w:p w14:paraId="637C617B" w14:textId="77777777" w:rsidR="00763731" w:rsidRPr="00C272C1" w:rsidRDefault="00763731" w:rsidP="004451C9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2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  <w:hideMark/>
          </w:tcPr>
          <w:p w14:paraId="35B485AC" w14:textId="77777777" w:rsidR="00763731" w:rsidRPr="00C272C1" w:rsidRDefault="00763731" w:rsidP="004451C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2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600" w:type="dxa"/>
            <w:hideMark/>
          </w:tcPr>
          <w:p w14:paraId="6978F717" w14:textId="77777777" w:rsidR="00763731" w:rsidRPr="00C272C1" w:rsidRDefault="00763731" w:rsidP="004451C9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2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00BF4" w:rsidRPr="00C272C1" w14:paraId="707FEF28" w14:textId="77777777" w:rsidTr="004F4367">
        <w:trPr>
          <w:trHeight w:val="20"/>
          <w:tblHeader/>
        </w:trPr>
        <w:tc>
          <w:tcPr>
            <w:tcW w:w="4230" w:type="dxa"/>
          </w:tcPr>
          <w:p w14:paraId="1E04A75F" w14:textId="47359F5B" w:rsidR="00100BF4" w:rsidRPr="00C272C1" w:rsidRDefault="00100BF4" w:rsidP="00100BF4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2C1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14:paraId="3395B5F6" w14:textId="79BE5726" w:rsidR="00100BF4" w:rsidRPr="00C272C1" w:rsidRDefault="00100BF4" w:rsidP="00100BF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2C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600" w:type="dxa"/>
          </w:tcPr>
          <w:p w14:paraId="11727F07" w14:textId="2F52A308" w:rsidR="00100BF4" w:rsidRPr="00C272C1" w:rsidRDefault="00100BF4" w:rsidP="00100BF4">
            <w:pPr>
              <w:tabs>
                <w:tab w:val="clear" w:pos="227"/>
                <w:tab w:val="left" w:pos="345"/>
              </w:tabs>
              <w:spacing w:line="240" w:lineRule="auto"/>
              <w:ind w:left="255" w:hanging="2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72C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  <w:r w:rsidRPr="00C272C1"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  <w:cs/>
              </w:rPr>
              <w:t>วางแผน สั่งการและควบคุ</w:t>
            </w:r>
            <w:r w:rsidR="00A0168D">
              <w:rPr>
                <w:rFonts w:asciiTheme="majorBidi" w:hAnsiTheme="majorBidi" w:cstheme="majorBidi" w:hint="cs"/>
                <w:color w:val="000000"/>
                <w:spacing w:val="-8"/>
                <w:sz w:val="30"/>
                <w:szCs w:val="30"/>
                <w:cs/>
              </w:rPr>
              <w:t>ม</w:t>
            </w:r>
            <w:r w:rsidRPr="00C272C1"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  <w:cs/>
              </w:rPr>
              <w:t>กิจกรรมต่าง ๆ</w:t>
            </w:r>
            <w:r w:rsidRPr="00C272C1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 xml:space="preserve"> </w:t>
            </w:r>
            <w:r w:rsidRPr="00C272C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100BF4" w:rsidRPr="00C272C1" w14:paraId="21AF4304" w14:textId="77777777" w:rsidTr="004F4367">
        <w:trPr>
          <w:trHeight w:val="20"/>
        </w:trPr>
        <w:tc>
          <w:tcPr>
            <w:tcW w:w="4230" w:type="dxa"/>
            <w:hideMark/>
          </w:tcPr>
          <w:p w14:paraId="4612D552" w14:textId="5178389B" w:rsidR="00100BF4" w:rsidRPr="00C272C1" w:rsidRDefault="00100BF4" w:rsidP="00100BF4">
            <w:pPr>
              <w:spacing w:line="240" w:lineRule="auto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C272C1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บริษัท</w:t>
            </w:r>
            <w:r w:rsidRPr="00C272C1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Pr="00C272C1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โชติวัฒน์อุตสาหกรรมการผลิต จำกัด (มหาชน)</w:t>
            </w:r>
          </w:p>
        </w:tc>
        <w:tc>
          <w:tcPr>
            <w:tcW w:w="1530" w:type="dxa"/>
            <w:hideMark/>
          </w:tcPr>
          <w:p w14:paraId="5B8E792A" w14:textId="77777777" w:rsidR="00100BF4" w:rsidRPr="00C272C1" w:rsidRDefault="00100BF4" w:rsidP="00100BF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2C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600" w:type="dxa"/>
            <w:hideMark/>
          </w:tcPr>
          <w:p w14:paraId="03CB19F3" w14:textId="56CCF257" w:rsidR="00100BF4" w:rsidRPr="00C272C1" w:rsidRDefault="00100BF4" w:rsidP="00100BF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2C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6E5DAA" w:rsidRPr="00C272C1" w14:paraId="24817C58" w14:textId="77777777" w:rsidTr="004F4367">
        <w:trPr>
          <w:trHeight w:val="20"/>
        </w:trPr>
        <w:tc>
          <w:tcPr>
            <w:tcW w:w="4230" w:type="dxa"/>
          </w:tcPr>
          <w:p w14:paraId="1C3F0D31" w14:textId="1595D8CC" w:rsidR="006E5DAA" w:rsidRPr="00C272C1" w:rsidRDefault="006E5DAA" w:rsidP="006E5DAA">
            <w:pPr>
              <w:spacing w:line="240" w:lineRule="auto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B84C54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บริษัท</w:t>
            </w:r>
            <w:r w:rsidRPr="00B84C54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 xml:space="preserve"> </w:t>
            </w:r>
            <w:r w:rsidRPr="00B84C54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จัมปาก้า</w:t>
            </w:r>
            <w:r w:rsidRPr="00B84C54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 xml:space="preserve"> </w:t>
            </w:r>
            <w:r w:rsidRPr="00B84C54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มาร์เก็ตติ้ง</w:t>
            </w:r>
            <w:r w:rsidRPr="00B84C54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 xml:space="preserve"> </w:t>
            </w:r>
            <w:r w:rsidRPr="00B84C54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</w:tcPr>
          <w:p w14:paraId="39E9C686" w14:textId="052B411E" w:rsidR="006E5DAA" w:rsidRPr="00C272C1" w:rsidRDefault="006E5DAA" w:rsidP="006E5D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2C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600" w:type="dxa"/>
          </w:tcPr>
          <w:p w14:paraId="5871E595" w14:textId="1286C926" w:rsidR="006E5DAA" w:rsidRPr="00C272C1" w:rsidRDefault="006E5DAA" w:rsidP="006E5DAA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72C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มีผู้ถือหุ้นและมีผู้บริหารบางส่วนร่วมกัน</w:t>
            </w:r>
          </w:p>
        </w:tc>
      </w:tr>
      <w:tr w:rsidR="00F80DF7" w:rsidRPr="00C272C1" w14:paraId="13F846BE" w14:textId="77777777" w:rsidTr="004F4367">
        <w:trPr>
          <w:trHeight w:val="20"/>
        </w:trPr>
        <w:tc>
          <w:tcPr>
            <w:tcW w:w="4230" w:type="dxa"/>
          </w:tcPr>
          <w:p w14:paraId="08B2864D" w14:textId="736647B3" w:rsidR="00F80DF7" w:rsidRPr="00C272C1" w:rsidRDefault="00F80DF7" w:rsidP="00F80DF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2C1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C272C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272C1">
              <w:rPr>
                <w:rFonts w:asciiTheme="majorBidi" w:hAnsiTheme="majorBidi" w:hint="cs"/>
                <w:sz w:val="30"/>
                <w:szCs w:val="30"/>
                <w:cs/>
              </w:rPr>
              <w:t>อาร์</w:t>
            </w:r>
            <w:r w:rsidRPr="00C272C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Pr="00C272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272C1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</w:tcPr>
          <w:p w14:paraId="43D6DE09" w14:textId="3F3A5E0A" w:rsidR="00F80DF7" w:rsidRPr="00C272C1" w:rsidRDefault="00F80DF7" w:rsidP="00F80DF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2C1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00" w:type="dxa"/>
          </w:tcPr>
          <w:p w14:paraId="2510E39A" w14:textId="4257AD9C" w:rsidR="00F80DF7" w:rsidRPr="00C272C1" w:rsidRDefault="00F80DF7" w:rsidP="00F80DF7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72C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มีผู้ถือหุ้นและมีผู้บริหารบางส่วนร่วมกัน</w:t>
            </w:r>
          </w:p>
        </w:tc>
      </w:tr>
    </w:tbl>
    <w:p w14:paraId="35C32955" w14:textId="40D3B503" w:rsidR="00ED1BCC" w:rsidRPr="00AF7D09" w:rsidRDefault="00ED1BCC" w:rsidP="00AF7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AD1C73" w:rsidRPr="007B3117" w14:paraId="7B6579CF" w14:textId="77777777" w:rsidTr="000D7B04">
        <w:trPr>
          <w:tblHeader/>
        </w:trPr>
        <w:tc>
          <w:tcPr>
            <w:tcW w:w="4140" w:type="dxa"/>
          </w:tcPr>
          <w:p w14:paraId="417B20AD" w14:textId="77777777" w:rsidR="00AD1C73" w:rsidRPr="006A4CD7" w:rsidRDefault="00AD1C73" w:rsidP="000D7B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E66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vAlign w:val="bottom"/>
          </w:tcPr>
          <w:p w14:paraId="2BA16B69" w14:textId="77777777" w:rsidR="00AD1C73" w:rsidRPr="003B5E1F" w:rsidRDefault="00AD1C73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12"/>
                <w:sz w:val="30"/>
                <w:szCs w:val="30"/>
              </w:rPr>
            </w:pPr>
            <w:r w:rsidRPr="00825E3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AA25776" w14:textId="77777777" w:rsidR="00AD1C73" w:rsidRPr="006A4CD7" w:rsidRDefault="00AD1C73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1022C2C" w14:textId="77777777" w:rsidR="00AD1C73" w:rsidRPr="006A4CD7" w:rsidRDefault="00AD1C73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4C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1C73" w:rsidRPr="007B3117" w14:paraId="010C5BA6" w14:textId="77777777" w:rsidTr="000D7B04">
        <w:trPr>
          <w:tblHeader/>
        </w:trPr>
        <w:tc>
          <w:tcPr>
            <w:tcW w:w="4140" w:type="dxa"/>
          </w:tcPr>
          <w:p w14:paraId="7EFEF4B4" w14:textId="35249A48" w:rsidR="00AD1C73" w:rsidRPr="00FF32B1" w:rsidRDefault="00AD1C73" w:rsidP="00AD1C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C272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AB2F00" w:rsidRPr="00AB2F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272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15FE9CFF" w14:textId="1A8C385E" w:rsidR="00AD1C73" w:rsidRDefault="00AB2F00" w:rsidP="00AD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3D9A300" w14:textId="77777777" w:rsidR="00AD1C73" w:rsidRPr="007B3117" w:rsidRDefault="00AD1C73" w:rsidP="00AD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4F11F7" w14:textId="4A1D9117" w:rsidR="00AD1C73" w:rsidRDefault="00AB2F00" w:rsidP="00AD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770F7D7" w14:textId="77777777" w:rsidR="00AD1C73" w:rsidRPr="007B3117" w:rsidRDefault="00AD1C73" w:rsidP="00AD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E0B50C" w14:textId="17BD73E8" w:rsidR="00AD1C73" w:rsidRDefault="00AB2F00" w:rsidP="00AD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E8E3AD8" w14:textId="77777777" w:rsidR="00AD1C73" w:rsidRPr="007B3117" w:rsidRDefault="00AD1C73" w:rsidP="00AD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742DC3" w14:textId="106EDA9F" w:rsidR="00AD1C73" w:rsidRDefault="00AB2F00" w:rsidP="00AD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AD1C73" w:rsidRPr="007B3117" w14:paraId="362A4612" w14:textId="77777777" w:rsidTr="000D7B04">
        <w:trPr>
          <w:tblHeader/>
        </w:trPr>
        <w:tc>
          <w:tcPr>
            <w:tcW w:w="4140" w:type="dxa"/>
          </w:tcPr>
          <w:p w14:paraId="52249F8F" w14:textId="77777777" w:rsidR="00AD1C73" w:rsidRPr="007B3117" w:rsidRDefault="00AD1C73" w:rsidP="000D7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620A09E3" w14:textId="77777777" w:rsidR="00AD1C73" w:rsidRPr="007B3117" w:rsidRDefault="00AD1C73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</w:t>
            </w:r>
            <w:r w:rsidRPr="007B311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D1C73" w:rsidRPr="007B3117" w14:paraId="6F2AE83E" w14:textId="77777777" w:rsidTr="000D7B04">
        <w:tc>
          <w:tcPr>
            <w:tcW w:w="4140" w:type="dxa"/>
          </w:tcPr>
          <w:p w14:paraId="0ECEFD01" w14:textId="77777777" w:rsidR="00AD1C73" w:rsidRPr="007B3117" w:rsidRDefault="00AD1C73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35CCC862" w14:textId="77777777" w:rsidR="00AD1C73" w:rsidRPr="007B3117" w:rsidRDefault="00AD1C73" w:rsidP="000D7B0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C303A36" w14:textId="77777777" w:rsidR="00AD1C73" w:rsidRPr="007B3117" w:rsidRDefault="00AD1C73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35DE98" w14:textId="77777777" w:rsidR="00AD1C73" w:rsidRPr="007B3117" w:rsidRDefault="00AD1C73" w:rsidP="000D7B0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AA930CD" w14:textId="77777777" w:rsidR="00AD1C73" w:rsidRPr="007B3117" w:rsidRDefault="00AD1C73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C22288" w14:textId="77777777" w:rsidR="00AD1C73" w:rsidRPr="007E74E6" w:rsidRDefault="00AD1C73" w:rsidP="000D7B0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DB39132" w14:textId="77777777" w:rsidR="00AD1C73" w:rsidRPr="007B3117" w:rsidRDefault="00AD1C73" w:rsidP="000D7B0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D62A8A" w14:textId="77777777" w:rsidR="00AD1C73" w:rsidRPr="007B3117" w:rsidRDefault="00AD1C73" w:rsidP="000D7B0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C1909" w:rsidRPr="007B3117" w14:paraId="7F9F3E76" w14:textId="77777777" w:rsidTr="000D7B04">
        <w:tc>
          <w:tcPr>
            <w:tcW w:w="4140" w:type="dxa"/>
          </w:tcPr>
          <w:p w14:paraId="314B73CA" w14:textId="0C70FA46" w:rsidR="005C1909" w:rsidRPr="007E74E6" w:rsidRDefault="005C1909" w:rsidP="005C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ขายวัสดุสิ้นเปลือง</w:t>
            </w:r>
          </w:p>
        </w:tc>
        <w:tc>
          <w:tcPr>
            <w:tcW w:w="1080" w:type="dxa"/>
          </w:tcPr>
          <w:p w14:paraId="36A5DD15" w14:textId="420982BF" w:rsidR="005C1909" w:rsidRPr="00997B2B" w:rsidRDefault="005C1909" w:rsidP="005C190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41F3A29" w14:textId="77777777" w:rsidR="005C1909" w:rsidRPr="002B3D4B" w:rsidRDefault="005C1909" w:rsidP="005C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06EDF8" w14:textId="023155F3" w:rsidR="005C1909" w:rsidRPr="00997B2B" w:rsidRDefault="005C1909" w:rsidP="005C190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DE409F9" w14:textId="77777777" w:rsidR="005C1909" w:rsidRPr="007B3117" w:rsidRDefault="005C1909" w:rsidP="005C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5F8F38" w14:textId="087AE9B9" w:rsidR="005C1909" w:rsidRPr="007E74E6" w:rsidRDefault="00AB2F00" w:rsidP="005C190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C19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205</w:t>
            </w:r>
          </w:p>
        </w:tc>
        <w:tc>
          <w:tcPr>
            <w:tcW w:w="270" w:type="dxa"/>
          </w:tcPr>
          <w:p w14:paraId="3D061130" w14:textId="77777777" w:rsidR="005C1909" w:rsidRPr="007B3117" w:rsidRDefault="005C1909" w:rsidP="005C190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CE40F8" w14:textId="1034D16C" w:rsidR="005C1909" w:rsidRDefault="005C1909" w:rsidP="005C190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C1909" w:rsidRPr="007B3117" w14:paraId="1FD8D623" w14:textId="77777777" w:rsidTr="000D7B04">
        <w:tc>
          <w:tcPr>
            <w:tcW w:w="4140" w:type="dxa"/>
          </w:tcPr>
          <w:p w14:paraId="54EEE4BE" w14:textId="653E0AB2" w:rsidR="005C1909" w:rsidRPr="007E74E6" w:rsidRDefault="005C1909" w:rsidP="005C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รายได้ค่าบริการด้านแรงงาน</w:t>
            </w:r>
          </w:p>
        </w:tc>
        <w:tc>
          <w:tcPr>
            <w:tcW w:w="1080" w:type="dxa"/>
          </w:tcPr>
          <w:p w14:paraId="6BCA2E0E" w14:textId="01E9C224" w:rsidR="005C1909" w:rsidRPr="00997B2B" w:rsidRDefault="005C1909" w:rsidP="005C190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655B18B" w14:textId="77777777" w:rsidR="005C1909" w:rsidRPr="002B3D4B" w:rsidRDefault="005C1909" w:rsidP="005C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88EF0C" w14:textId="39BB0E7D" w:rsidR="005C1909" w:rsidRPr="00997B2B" w:rsidRDefault="005C1909" w:rsidP="005C190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477921" w14:textId="77777777" w:rsidR="005C1909" w:rsidRPr="007B3117" w:rsidRDefault="005C1909" w:rsidP="005C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FE8B54" w14:textId="2D434C30" w:rsidR="005C1909" w:rsidRPr="007E74E6" w:rsidRDefault="00AB2F00" w:rsidP="005C190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7673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652</w:t>
            </w:r>
          </w:p>
        </w:tc>
        <w:tc>
          <w:tcPr>
            <w:tcW w:w="270" w:type="dxa"/>
          </w:tcPr>
          <w:p w14:paraId="5033F307" w14:textId="77777777" w:rsidR="005C1909" w:rsidRPr="007B3117" w:rsidRDefault="005C1909" w:rsidP="005C190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FF2FC7" w14:textId="52368BA7" w:rsidR="005C1909" w:rsidRPr="005C1909" w:rsidRDefault="005C1909" w:rsidP="005C190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C1909" w:rsidRPr="007B3117" w14:paraId="37851F97" w14:textId="77777777" w:rsidTr="000D7B04">
        <w:tc>
          <w:tcPr>
            <w:tcW w:w="4140" w:type="dxa"/>
          </w:tcPr>
          <w:p w14:paraId="20D9BAB2" w14:textId="62AD8795" w:rsidR="005C1909" w:rsidRPr="00D62D0D" w:rsidRDefault="005C1909" w:rsidP="00D62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/>
                <w:spacing w:val="-6"/>
                <w:sz w:val="30"/>
                <w:szCs w:val="30"/>
                <w:cs/>
              </w:rPr>
            </w:pPr>
            <w:r w:rsidRPr="00D62D0D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รายได้อื่นจากการให้บริการด้าน</w:t>
            </w:r>
            <w:r w:rsidR="00D62D0D" w:rsidRPr="00D62D0D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การ</w:t>
            </w:r>
            <w:r w:rsidRPr="00D62D0D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บริหาร</w:t>
            </w:r>
            <w:r w:rsidR="00D62D0D" w:rsidRPr="00D62D0D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การ</w:t>
            </w:r>
            <w:r w:rsidRPr="00D62D0D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จัดการ</w:t>
            </w:r>
          </w:p>
        </w:tc>
        <w:tc>
          <w:tcPr>
            <w:tcW w:w="1080" w:type="dxa"/>
          </w:tcPr>
          <w:p w14:paraId="5BDBF1EA" w14:textId="7FC99001" w:rsidR="005C1909" w:rsidRPr="00997B2B" w:rsidRDefault="005C1909" w:rsidP="005C190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FDC8124" w14:textId="77777777" w:rsidR="005C1909" w:rsidRPr="002B3D4B" w:rsidRDefault="005C1909" w:rsidP="005C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530177" w14:textId="5827A8A1" w:rsidR="005C1909" w:rsidRPr="00997B2B" w:rsidRDefault="005C1909" w:rsidP="005C190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6C25B2" w14:textId="77777777" w:rsidR="005C1909" w:rsidRPr="007B3117" w:rsidRDefault="005C1909" w:rsidP="005C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EEF3FB" w14:textId="5481A82B" w:rsidR="005C1909" w:rsidRPr="007E74E6" w:rsidRDefault="00AB2F00" w:rsidP="005C190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7673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400</w:t>
            </w:r>
          </w:p>
        </w:tc>
        <w:tc>
          <w:tcPr>
            <w:tcW w:w="270" w:type="dxa"/>
          </w:tcPr>
          <w:p w14:paraId="4D12C79D" w14:textId="77777777" w:rsidR="005C1909" w:rsidRPr="007B3117" w:rsidRDefault="005C1909" w:rsidP="005C190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80AD4C" w14:textId="11985BEA" w:rsidR="005C1909" w:rsidRPr="005C1909" w:rsidRDefault="005C1909" w:rsidP="005C190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C1909" w:rsidRPr="007B3117" w14:paraId="6AB60540" w14:textId="77777777" w:rsidTr="000D7B04">
        <w:tc>
          <w:tcPr>
            <w:tcW w:w="4140" w:type="dxa"/>
          </w:tcPr>
          <w:p w14:paraId="7CA5061C" w14:textId="64B70BDA" w:rsidR="005C1909" w:rsidRPr="007E74E6" w:rsidRDefault="005C1909" w:rsidP="005C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รายได้อื่นจากการให้เช่าและ</w:t>
            </w:r>
            <w:r w:rsidR="00BD6CEF">
              <w:rPr>
                <w:rFonts w:asciiTheme="majorBidi" w:hAnsiTheme="majorBidi" w:hint="cs"/>
                <w:sz w:val="30"/>
                <w:szCs w:val="30"/>
                <w:cs/>
              </w:rPr>
              <w:t>การ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080" w:type="dxa"/>
          </w:tcPr>
          <w:p w14:paraId="61E85C1A" w14:textId="05A0D400" w:rsidR="005C1909" w:rsidRPr="00997B2B" w:rsidRDefault="005C1909" w:rsidP="005C190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A223C12" w14:textId="77777777" w:rsidR="005C1909" w:rsidRPr="002B3D4B" w:rsidRDefault="005C1909" w:rsidP="005C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674438" w14:textId="6F0AB396" w:rsidR="005C1909" w:rsidRPr="00997B2B" w:rsidRDefault="005C1909" w:rsidP="005C190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B115B3" w14:textId="77777777" w:rsidR="005C1909" w:rsidRPr="007B3117" w:rsidRDefault="005C1909" w:rsidP="005C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9A4985" w14:textId="189E3E01" w:rsidR="005C1909" w:rsidRPr="007E74E6" w:rsidRDefault="00AB2F00" w:rsidP="005C190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673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230</w:t>
            </w:r>
          </w:p>
        </w:tc>
        <w:tc>
          <w:tcPr>
            <w:tcW w:w="270" w:type="dxa"/>
          </w:tcPr>
          <w:p w14:paraId="780356D1" w14:textId="77777777" w:rsidR="005C1909" w:rsidRPr="007B3117" w:rsidRDefault="005C1909" w:rsidP="005C190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269885" w14:textId="7910C9BF" w:rsidR="005C1909" w:rsidRDefault="00AB2F00" w:rsidP="005C190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C19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509</w:t>
            </w:r>
          </w:p>
        </w:tc>
      </w:tr>
      <w:tr w:rsidR="005C1909" w:rsidRPr="007B3117" w14:paraId="70868791" w14:textId="77777777" w:rsidTr="000D7B04">
        <w:tc>
          <w:tcPr>
            <w:tcW w:w="4140" w:type="dxa"/>
          </w:tcPr>
          <w:p w14:paraId="3F0FA29E" w14:textId="5EE11F38" w:rsidR="005C1909" w:rsidRPr="007E74E6" w:rsidRDefault="005C1909" w:rsidP="005C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55DE6AD4" w14:textId="05F1C617" w:rsidR="005C1909" w:rsidRPr="00997B2B" w:rsidRDefault="005C1909" w:rsidP="005C190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0B52247" w14:textId="77777777" w:rsidR="005C1909" w:rsidRPr="002B3D4B" w:rsidRDefault="005C1909" w:rsidP="005C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F0E0C6" w14:textId="08987CE7" w:rsidR="005C1909" w:rsidRPr="00997B2B" w:rsidRDefault="005C1909" w:rsidP="005C190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6EBE3BE" w14:textId="77777777" w:rsidR="005C1909" w:rsidRPr="007B3117" w:rsidRDefault="005C1909" w:rsidP="005C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8CEBBC" w14:textId="0E77FD2A" w:rsidR="005C1909" w:rsidRPr="007E74E6" w:rsidRDefault="00AB2F00" w:rsidP="005C190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673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093</w:t>
            </w:r>
          </w:p>
        </w:tc>
        <w:tc>
          <w:tcPr>
            <w:tcW w:w="270" w:type="dxa"/>
          </w:tcPr>
          <w:p w14:paraId="733C3A80" w14:textId="77777777" w:rsidR="005C1909" w:rsidRPr="007B3117" w:rsidRDefault="005C1909" w:rsidP="005C190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9D2AF9" w14:textId="67033931" w:rsidR="005C1909" w:rsidRDefault="00AB2F00" w:rsidP="005C190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C19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</w:t>
            </w:r>
          </w:p>
        </w:tc>
      </w:tr>
      <w:tr w:rsidR="005C1909" w:rsidRPr="007B3117" w14:paraId="0A96651A" w14:textId="77777777" w:rsidTr="000D7B04">
        <w:tc>
          <w:tcPr>
            <w:tcW w:w="4140" w:type="dxa"/>
          </w:tcPr>
          <w:p w14:paraId="7F7402CA" w14:textId="7D77847A" w:rsidR="005C1909" w:rsidRPr="007E74E6" w:rsidRDefault="005C1909" w:rsidP="005C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ขายเครื่องจักรและอุปกรณ์</w:t>
            </w:r>
          </w:p>
        </w:tc>
        <w:tc>
          <w:tcPr>
            <w:tcW w:w="1080" w:type="dxa"/>
          </w:tcPr>
          <w:p w14:paraId="209C0475" w14:textId="27491BC7" w:rsidR="005C1909" w:rsidRPr="00997B2B" w:rsidRDefault="005C1909" w:rsidP="005C190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C63C6C3" w14:textId="77777777" w:rsidR="005C1909" w:rsidRPr="002B3D4B" w:rsidRDefault="005C1909" w:rsidP="005C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CCDA8A" w14:textId="5CFC63B0" w:rsidR="005C1909" w:rsidRPr="00997B2B" w:rsidRDefault="005C1909" w:rsidP="005C190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E8C6B5" w14:textId="77777777" w:rsidR="005C1909" w:rsidRPr="007B3117" w:rsidRDefault="005C1909" w:rsidP="005C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1C0126" w14:textId="073113DE" w:rsidR="005C1909" w:rsidRPr="007E74E6" w:rsidRDefault="00AB2F00" w:rsidP="005C190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4D64B7CA" w14:textId="77777777" w:rsidR="005C1909" w:rsidRPr="007B3117" w:rsidRDefault="005C1909" w:rsidP="005C190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EBA7F0" w14:textId="46B291F7" w:rsidR="005C1909" w:rsidRDefault="00AB2F00" w:rsidP="005C190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="005C19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</w:t>
            </w:r>
          </w:p>
        </w:tc>
      </w:tr>
      <w:tr w:rsidR="005C1909" w:rsidRPr="007B3117" w14:paraId="1E8088C4" w14:textId="77777777" w:rsidTr="000D7B04">
        <w:tc>
          <w:tcPr>
            <w:tcW w:w="4140" w:type="dxa"/>
          </w:tcPr>
          <w:p w14:paraId="0C0CDBDD" w14:textId="6D22340E" w:rsidR="005C1909" w:rsidRPr="007E74E6" w:rsidRDefault="005C1909" w:rsidP="005C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lastRenderedPageBreak/>
              <w:t>ซื้อวัตถุดิบ</w:t>
            </w:r>
          </w:p>
        </w:tc>
        <w:tc>
          <w:tcPr>
            <w:tcW w:w="1080" w:type="dxa"/>
          </w:tcPr>
          <w:p w14:paraId="645B712B" w14:textId="3ABB5658" w:rsidR="005C1909" w:rsidRPr="00997B2B" w:rsidRDefault="005C1909" w:rsidP="005C190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3116E31" w14:textId="77777777" w:rsidR="005C1909" w:rsidRPr="002B3D4B" w:rsidRDefault="005C1909" w:rsidP="005C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BD1308" w14:textId="59893280" w:rsidR="005C1909" w:rsidRPr="00997B2B" w:rsidRDefault="005C1909" w:rsidP="005C190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69013D0" w14:textId="77777777" w:rsidR="005C1909" w:rsidRPr="007B3117" w:rsidRDefault="005C1909" w:rsidP="005C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5500C8" w14:textId="148C7ADE" w:rsidR="005C1909" w:rsidRPr="007E74E6" w:rsidRDefault="00AB2F00" w:rsidP="005C190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  <w:r w:rsidR="007673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758</w:t>
            </w:r>
          </w:p>
        </w:tc>
        <w:tc>
          <w:tcPr>
            <w:tcW w:w="270" w:type="dxa"/>
          </w:tcPr>
          <w:p w14:paraId="180BD9EA" w14:textId="77777777" w:rsidR="005C1909" w:rsidRPr="007B3117" w:rsidRDefault="005C1909" w:rsidP="005C190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B3B702" w14:textId="7BED3BF9" w:rsidR="005C1909" w:rsidRPr="005C1909" w:rsidRDefault="005C1909" w:rsidP="005C190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C1909" w:rsidRPr="007B3117" w14:paraId="0A6BCC35" w14:textId="77777777" w:rsidTr="000D7B04">
        <w:tc>
          <w:tcPr>
            <w:tcW w:w="4140" w:type="dxa"/>
          </w:tcPr>
          <w:p w14:paraId="5011019A" w14:textId="5433E11D" w:rsidR="005C1909" w:rsidRPr="007E74E6" w:rsidRDefault="005C1909" w:rsidP="005C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ซื้อวัสดุสิ้นเปลือง</w:t>
            </w:r>
          </w:p>
        </w:tc>
        <w:tc>
          <w:tcPr>
            <w:tcW w:w="1080" w:type="dxa"/>
          </w:tcPr>
          <w:p w14:paraId="37774C0F" w14:textId="3FEC3886" w:rsidR="005C1909" w:rsidRPr="00997B2B" w:rsidRDefault="005C1909" w:rsidP="005C190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6ADB07D" w14:textId="77777777" w:rsidR="005C1909" w:rsidRPr="002B3D4B" w:rsidRDefault="005C1909" w:rsidP="005C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58B1D6" w14:textId="7F6330FD" w:rsidR="005C1909" w:rsidRPr="00997B2B" w:rsidRDefault="005C1909" w:rsidP="005C190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5AB0D1F" w14:textId="77777777" w:rsidR="005C1909" w:rsidRPr="007B3117" w:rsidRDefault="005C1909" w:rsidP="005C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2348CF" w14:textId="76889710" w:rsidR="005C1909" w:rsidRPr="007E74E6" w:rsidRDefault="00AB2F00" w:rsidP="005C190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494</w:t>
            </w:r>
          </w:p>
        </w:tc>
        <w:tc>
          <w:tcPr>
            <w:tcW w:w="270" w:type="dxa"/>
          </w:tcPr>
          <w:p w14:paraId="5AAD20AA" w14:textId="77777777" w:rsidR="005C1909" w:rsidRPr="007B3117" w:rsidRDefault="005C1909" w:rsidP="005C190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CAF027" w14:textId="5722A80E" w:rsidR="005C1909" w:rsidRPr="005C1909" w:rsidRDefault="005C1909" w:rsidP="005C190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C1909" w:rsidRPr="007B3117" w14:paraId="316F5951" w14:textId="77777777" w:rsidTr="000D7B04">
        <w:tc>
          <w:tcPr>
            <w:tcW w:w="4140" w:type="dxa"/>
          </w:tcPr>
          <w:p w14:paraId="6720027A" w14:textId="65500241" w:rsidR="005C1909" w:rsidRPr="007E74E6" w:rsidRDefault="005C1909" w:rsidP="005C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ค่าบริการผลิต</w:t>
            </w:r>
          </w:p>
        </w:tc>
        <w:tc>
          <w:tcPr>
            <w:tcW w:w="1080" w:type="dxa"/>
          </w:tcPr>
          <w:p w14:paraId="520BF110" w14:textId="64413C40" w:rsidR="005C1909" w:rsidRPr="00997B2B" w:rsidRDefault="005C1909" w:rsidP="005C190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2BDE7C" w14:textId="77777777" w:rsidR="005C1909" w:rsidRPr="002B3D4B" w:rsidRDefault="005C1909" w:rsidP="005C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03158F" w14:textId="1B5B479C" w:rsidR="005C1909" w:rsidRPr="00997B2B" w:rsidRDefault="005C1909" w:rsidP="005C190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5EF8F9" w14:textId="77777777" w:rsidR="005C1909" w:rsidRPr="007B3117" w:rsidRDefault="005C1909" w:rsidP="005C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824320" w14:textId="48C57C2C" w:rsidR="005C1909" w:rsidRPr="007E74E6" w:rsidRDefault="00AB2F00" w:rsidP="005C190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</w:t>
            </w:r>
            <w:r w:rsidR="007673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159</w:t>
            </w:r>
          </w:p>
        </w:tc>
        <w:tc>
          <w:tcPr>
            <w:tcW w:w="270" w:type="dxa"/>
          </w:tcPr>
          <w:p w14:paraId="7C55CDDB" w14:textId="77777777" w:rsidR="005C1909" w:rsidRPr="007B3117" w:rsidRDefault="005C1909" w:rsidP="005C190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C74359" w14:textId="679610CD" w:rsidR="005C1909" w:rsidRPr="005C1909" w:rsidRDefault="005C1909" w:rsidP="005C190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C1909" w:rsidRPr="007B3117" w14:paraId="77F02EAC" w14:textId="77777777" w:rsidTr="000D7B04">
        <w:tc>
          <w:tcPr>
            <w:tcW w:w="4140" w:type="dxa"/>
          </w:tcPr>
          <w:p w14:paraId="625C3159" w14:textId="497366F5" w:rsidR="005C1909" w:rsidRPr="007E74E6" w:rsidRDefault="005C1909" w:rsidP="005C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ค่าฝากสินค้า</w:t>
            </w:r>
          </w:p>
        </w:tc>
        <w:tc>
          <w:tcPr>
            <w:tcW w:w="1080" w:type="dxa"/>
          </w:tcPr>
          <w:p w14:paraId="05DDFC6D" w14:textId="35B15FB5" w:rsidR="005C1909" w:rsidRPr="00997B2B" w:rsidRDefault="005C1909" w:rsidP="005C190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2993F3" w14:textId="77777777" w:rsidR="005C1909" w:rsidRPr="002B3D4B" w:rsidRDefault="005C1909" w:rsidP="005C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1DAD84" w14:textId="17D6DC27" w:rsidR="005C1909" w:rsidRPr="00997B2B" w:rsidRDefault="005C1909" w:rsidP="005C190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966B6E" w14:textId="77777777" w:rsidR="005C1909" w:rsidRPr="007B3117" w:rsidRDefault="005C1909" w:rsidP="005C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A449EE" w14:textId="5AA14E1D" w:rsidR="005C1909" w:rsidRPr="007E74E6" w:rsidRDefault="00AB2F00" w:rsidP="005C190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7673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867</w:t>
            </w:r>
          </w:p>
        </w:tc>
        <w:tc>
          <w:tcPr>
            <w:tcW w:w="270" w:type="dxa"/>
          </w:tcPr>
          <w:p w14:paraId="3DB509C0" w14:textId="77777777" w:rsidR="005C1909" w:rsidRPr="007B3117" w:rsidRDefault="005C1909" w:rsidP="005C190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43DFDE" w14:textId="030F8203" w:rsidR="005C1909" w:rsidRPr="005C1909" w:rsidRDefault="005C1909" w:rsidP="005C190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C1909" w:rsidRPr="007B3117" w14:paraId="0B3B00FF" w14:textId="77777777" w:rsidTr="000D7B04">
        <w:tc>
          <w:tcPr>
            <w:tcW w:w="4140" w:type="dxa"/>
          </w:tcPr>
          <w:p w14:paraId="36D06BFF" w14:textId="77777777" w:rsidR="005C1909" w:rsidRPr="007E74E6" w:rsidRDefault="005C1909" w:rsidP="005C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4CBDDCA" w14:textId="77777777" w:rsidR="005C1909" w:rsidRPr="00997B2B" w:rsidRDefault="005C1909" w:rsidP="005C190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C088B83" w14:textId="77777777" w:rsidR="005C1909" w:rsidRPr="002B3D4B" w:rsidRDefault="005C1909" w:rsidP="005C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DD079D" w14:textId="77777777" w:rsidR="005C1909" w:rsidRPr="00997B2B" w:rsidRDefault="005C1909" w:rsidP="005C190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07A08E0" w14:textId="77777777" w:rsidR="005C1909" w:rsidRPr="007B3117" w:rsidRDefault="005C1909" w:rsidP="005C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B33025" w14:textId="77777777" w:rsidR="005C1909" w:rsidRPr="007E74E6" w:rsidRDefault="005C1909" w:rsidP="005C190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94AF32E" w14:textId="77777777" w:rsidR="005C1909" w:rsidRPr="007B3117" w:rsidRDefault="005C1909" w:rsidP="005C190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5FF4B1" w14:textId="77777777" w:rsidR="005C1909" w:rsidRDefault="005C1909" w:rsidP="005C190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C1909" w:rsidRPr="007B3117" w14:paraId="4CC05F51" w14:textId="77777777" w:rsidTr="000D7B04">
        <w:tc>
          <w:tcPr>
            <w:tcW w:w="4140" w:type="dxa"/>
          </w:tcPr>
          <w:p w14:paraId="0E2854CA" w14:textId="77777777" w:rsidR="005C1909" w:rsidRPr="007B3117" w:rsidRDefault="005C1909" w:rsidP="005C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vAlign w:val="bottom"/>
          </w:tcPr>
          <w:p w14:paraId="3C4993A3" w14:textId="77777777" w:rsidR="005C1909" w:rsidRPr="007B3117" w:rsidRDefault="005C1909" w:rsidP="005C190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DB1AE47" w14:textId="77777777" w:rsidR="005C1909" w:rsidRPr="007B3117" w:rsidRDefault="005C1909" w:rsidP="005C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77C05E" w14:textId="77777777" w:rsidR="005C1909" w:rsidRPr="007B3117" w:rsidRDefault="005C1909" w:rsidP="005C190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11BC99E" w14:textId="77777777" w:rsidR="005C1909" w:rsidRPr="007B3117" w:rsidRDefault="005C1909" w:rsidP="005C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12625A" w14:textId="77777777" w:rsidR="005C1909" w:rsidRPr="007B3117" w:rsidRDefault="005C1909" w:rsidP="005C190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653FA20" w14:textId="77777777" w:rsidR="005C1909" w:rsidRPr="007B3117" w:rsidRDefault="005C1909" w:rsidP="005C190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AF78F7" w14:textId="77777777" w:rsidR="005C1909" w:rsidRPr="007B3117" w:rsidRDefault="005C1909" w:rsidP="005C190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C1909" w:rsidRPr="007B3117" w14:paraId="10AC33C5" w14:textId="77777777" w:rsidTr="000617D5">
        <w:tc>
          <w:tcPr>
            <w:tcW w:w="4140" w:type="dxa"/>
          </w:tcPr>
          <w:p w14:paraId="0B157A20" w14:textId="77777777" w:rsidR="005C1909" w:rsidRPr="007B3117" w:rsidRDefault="005C1909" w:rsidP="005C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vAlign w:val="bottom"/>
          </w:tcPr>
          <w:p w14:paraId="51FACCFB" w14:textId="77777777" w:rsidR="005C1909" w:rsidRPr="007B3117" w:rsidRDefault="005C1909" w:rsidP="005C1909">
            <w:pPr>
              <w:pStyle w:val="acctfourfigures"/>
              <w:tabs>
                <w:tab w:val="clear" w:pos="765"/>
                <w:tab w:val="left" w:pos="146"/>
                <w:tab w:val="decimal" w:pos="710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D968B3C" w14:textId="77777777" w:rsidR="005C1909" w:rsidRPr="007B3117" w:rsidRDefault="005C1909" w:rsidP="005C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682C4D" w14:textId="77777777" w:rsidR="005C1909" w:rsidRPr="007B3117" w:rsidRDefault="005C1909" w:rsidP="005C1909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E7865F5" w14:textId="77777777" w:rsidR="005C1909" w:rsidRPr="007B3117" w:rsidRDefault="005C1909" w:rsidP="005C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EC35A2" w14:textId="77777777" w:rsidR="005C1909" w:rsidRPr="007B3117" w:rsidRDefault="005C1909" w:rsidP="005C190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FD24239" w14:textId="77777777" w:rsidR="005C1909" w:rsidRPr="007B3117" w:rsidRDefault="005C1909" w:rsidP="005C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434B4A" w14:textId="77777777" w:rsidR="005C1909" w:rsidRPr="007B3117" w:rsidRDefault="005C1909" w:rsidP="005C190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C1909" w:rsidRPr="007B3117" w14:paraId="15DE0593" w14:textId="77777777" w:rsidTr="000617D5">
        <w:tc>
          <w:tcPr>
            <w:tcW w:w="4140" w:type="dxa"/>
          </w:tcPr>
          <w:p w14:paraId="394AD6E5" w14:textId="77777777" w:rsidR="005C1909" w:rsidRPr="007B3117" w:rsidRDefault="005C1909" w:rsidP="005C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311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ผลประโยชน์ระยะสั้นของผู้บริหาร</w:t>
            </w:r>
          </w:p>
        </w:tc>
        <w:tc>
          <w:tcPr>
            <w:tcW w:w="1080" w:type="dxa"/>
            <w:vAlign w:val="bottom"/>
          </w:tcPr>
          <w:p w14:paraId="0722F03A" w14:textId="77777777" w:rsidR="005C1909" w:rsidRPr="007B3117" w:rsidRDefault="005C1909" w:rsidP="005C1909">
            <w:pPr>
              <w:pStyle w:val="acctfourfigures"/>
              <w:tabs>
                <w:tab w:val="clear" w:pos="765"/>
                <w:tab w:val="left" w:pos="146"/>
                <w:tab w:val="decimal" w:pos="710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2669D29" w14:textId="77777777" w:rsidR="005C1909" w:rsidRPr="007B3117" w:rsidRDefault="005C1909" w:rsidP="005C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A821A9" w14:textId="77777777" w:rsidR="005C1909" w:rsidRPr="007B3117" w:rsidRDefault="005C1909" w:rsidP="005C1909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E201C38" w14:textId="77777777" w:rsidR="005C1909" w:rsidRPr="007B3117" w:rsidRDefault="005C1909" w:rsidP="005C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E789A7" w14:textId="77777777" w:rsidR="005C1909" w:rsidRPr="007B3117" w:rsidRDefault="005C1909" w:rsidP="005C190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D98A881" w14:textId="77777777" w:rsidR="005C1909" w:rsidRPr="007B3117" w:rsidRDefault="005C1909" w:rsidP="005C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8538B9" w14:textId="77777777" w:rsidR="005C1909" w:rsidRPr="007B3117" w:rsidRDefault="005C1909" w:rsidP="005C190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D5D9E" w:rsidRPr="007B3117" w14:paraId="5E61D94A" w14:textId="77777777" w:rsidTr="00C61955">
        <w:tc>
          <w:tcPr>
            <w:tcW w:w="4140" w:type="dxa"/>
          </w:tcPr>
          <w:p w14:paraId="01888F41" w14:textId="77777777" w:rsidR="00BD5D9E" w:rsidRPr="007B3117" w:rsidRDefault="00BD5D9E" w:rsidP="00BD5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311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311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7B3117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7B311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6EEC6297" w14:textId="3810B0DC" w:rsidR="00BD5D9E" w:rsidRPr="00C44EAA" w:rsidRDefault="00AB2F00" w:rsidP="00BD5D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="00BD5D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143</w:t>
            </w:r>
          </w:p>
        </w:tc>
        <w:tc>
          <w:tcPr>
            <w:tcW w:w="270" w:type="dxa"/>
          </w:tcPr>
          <w:p w14:paraId="7D8F1A9D" w14:textId="77777777" w:rsidR="00BD5D9E" w:rsidRPr="00C44EAA" w:rsidRDefault="00BD5D9E" w:rsidP="00BD5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FCE3A8" w14:textId="70950A70" w:rsidR="00BD5D9E" w:rsidRPr="00C44EAA" w:rsidRDefault="00AB2F00" w:rsidP="00BD5D9E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BD5D9E" w:rsidRPr="00C44E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833</w:t>
            </w:r>
          </w:p>
        </w:tc>
        <w:tc>
          <w:tcPr>
            <w:tcW w:w="270" w:type="dxa"/>
          </w:tcPr>
          <w:p w14:paraId="01B69028" w14:textId="77777777" w:rsidR="00BD5D9E" w:rsidRPr="00C44EAA" w:rsidRDefault="00BD5D9E" w:rsidP="00BD5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C50634" w14:textId="6ADCF5AE" w:rsidR="00BD5D9E" w:rsidRPr="00C44EAA" w:rsidRDefault="00AB2F00" w:rsidP="00BD5D9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="00BD5D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143</w:t>
            </w:r>
          </w:p>
        </w:tc>
        <w:tc>
          <w:tcPr>
            <w:tcW w:w="270" w:type="dxa"/>
          </w:tcPr>
          <w:p w14:paraId="488BD129" w14:textId="77777777" w:rsidR="00BD5D9E" w:rsidRPr="001B0CC8" w:rsidRDefault="00BD5D9E" w:rsidP="00BD5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E3DB53" w14:textId="43D281AE" w:rsidR="00BD5D9E" w:rsidRPr="001B0CC8" w:rsidRDefault="00AB2F00" w:rsidP="00BD5D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BD5D9E" w:rsidRPr="00C44E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833</w:t>
            </w:r>
          </w:p>
        </w:tc>
      </w:tr>
      <w:tr w:rsidR="00BD5D9E" w:rsidRPr="007B3117" w14:paraId="06ACEAA1" w14:textId="77777777" w:rsidTr="00D05E93">
        <w:tc>
          <w:tcPr>
            <w:tcW w:w="4140" w:type="dxa"/>
          </w:tcPr>
          <w:p w14:paraId="6AD9D96D" w14:textId="77777777" w:rsidR="00BD5D9E" w:rsidRPr="007B3117" w:rsidRDefault="00BD5D9E" w:rsidP="00BD5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3117">
              <w:rPr>
                <w:rFonts w:asciiTheme="majorBidi" w:hAnsiTheme="majorBidi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27719DE" w14:textId="458BF11F" w:rsidR="00BD5D9E" w:rsidRPr="00C44EAA" w:rsidRDefault="00AB2F00" w:rsidP="00BD5D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295</w:t>
            </w:r>
          </w:p>
        </w:tc>
        <w:tc>
          <w:tcPr>
            <w:tcW w:w="270" w:type="dxa"/>
          </w:tcPr>
          <w:p w14:paraId="6E282972" w14:textId="77777777" w:rsidR="00BD5D9E" w:rsidRPr="00C44EAA" w:rsidRDefault="00BD5D9E" w:rsidP="00BD5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5CAE56A" w14:textId="6C366FD6" w:rsidR="00BD5D9E" w:rsidRPr="00C44EAA" w:rsidRDefault="00AB2F00" w:rsidP="00BD5D9E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605</w:t>
            </w:r>
          </w:p>
        </w:tc>
        <w:tc>
          <w:tcPr>
            <w:tcW w:w="270" w:type="dxa"/>
          </w:tcPr>
          <w:p w14:paraId="23CFD5AC" w14:textId="77777777" w:rsidR="00BD5D9E" w:rsidRPr="00C44EAA" w:rsidRDefault="00BD5D9E" w:rsidP="00BD5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744E9DE" w14:textId="42A8E36A" w:rsidR="00BD5D9E" w:rsidRPr="00C44EAA" w:rsidRDefault="00AB2F00" w:rsidP="00BD5D9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295</w:t>
            </w:r>
          </w:p>
        </w:tc>
        <w:tc>
          <w:tcPr>
            <w:tcW w:w="270" w:type="dxa"/>
          </w:tcPr>
          <w:p w14:paraId="29CCE74E" w14:textId="77777777" w:rsidR="00BD5D9E" w:rsidRPr="001B0CC8" w:rsidRDefault="00BD5D9E" w:rsidP="00BD5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4D26657" w14:textId="1F11D457" w:rsidR="00BD5D9E" w:rsidRPr="001B0CC8" w:rsidRDefault="00AB2F00" w:rsidP="00BD5D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605</w:t>
            </w:r>
          </w:p>
        </w:tc>
      </w:tr>
      <w:tr w:rsidR="005C1909" w:rsidRPr="007B3117" w14:paraId="62772C1F" w14:textId="77777777" w:rsidTr="00D05E93">
        <w:tc>
          <w:tcPr>
            <w:tcW w:w="4140" w:type="dxa"/>
          </w:tcPr>
          <w:p w14:paraId="70A333E9" w14:textId="3F2209AC" w:rsidR="005C1909" w:rsidRPr="007B3117" w:rsidRDefault="005C1909" w:rsidP="005C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2C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272C1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0B5CCB" w14:textId="26725714" w:rsidR="005C1909" w:rsidRPr="00BD5D9E" w:rsidRDefault="00AB2F00" w:rsidP="005C190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</w:t>
            </w:r>
            <w:r w:rsidR="00BD5D9E" w:rsidRPr="00BD5D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438</w:t>
            </w:r>
          </w:p>
        </w:tc>
        <w:tc>
          <w:tcPr>
            <w:tcW w:w="270" w:type="dxa"/>
          </w:tcPr>
          <w:p w14:paraId="0EF3A7FF" w14:textId="77777777" w:rsidR="005C1909" w:rsidRPr="00BD5D9E" w:rsidRDefault="005C1909" w:rsidP="005C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80A9B8" w14:textId="4C29CB91" w:rsidR="005C1909" w:rsidRPr="00BD5D9E" w:rsidRDefault="00AB2F00" w:rsidP="005C190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</w:t>
            </w:r>
            <w:r w:rsidR="005C1909" w:rsidRPr="00BD5D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438</w:t>
            </w:r>
          </w:p>
        </w:tc>
        <w:tc>
          <w:tcPr>
            <w:tcW w:w="270" w:type="dxa"/>
          </w:tcPr>
          <w:p w14:paraId="46FBC7A4" w14:textId="77777777" w:rsidR="005C1909" w:rsidRPr="00BD5D9E" w:rsidRDefault="005C1909" w:rsidP="005C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26C993" w14:textId="37742850" w:rsidR="005C1909" w:rsidRPr="00BD5D9E" w:rsidRDefault="00AB2F00" w:rsidP="005C190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</w:t>
            </w:r>
            <w:r w:rsidR="00BD5D9E" w:rsidRPr="00BD5D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438</w:t>
            </w:r>
          </w:p>
        </w:tc>
        <w:tc>
          <w:tcPr>
            <w:tcW w:w="270" w:type="dxa"/>
          </w:tcPr>
          <w:p w14:paraId="1F0FF4EE" w14:textId="77777777" w:rsidR="005C1909" w:rsidRPr="001B0CC8" w:rsidRDefault="005C1909" w:rsidP="005C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3410D9" w14:textId="4589A30A" w:rsidR="005C1909" w:rsidRPr="00CD0ED6" w:rsidRDefault="00AB2F00" w:rsidP="005C190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</w:t>
            </w:r>
            <w:r w:rsidR="005C19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438</w:t>
            </w:r>
          </w:p>
        </w:tc>
      </w:tr>
      <w:tr w:rsidR="00F00A20" w:rsidRPr="007B3117" w14:paraId="28B8FA26" w14:textId="77777777" w:rsidTr="00F00A20">
        <w:tc>
          <w:tcPr>
            <w:tcW w:w="4140" w:type="dxa"/>
          </w:tcPr>
          <w:p w14:paraId="66A3B6FC" w14:textId="77777777" w:rsidR="00F00A20" w:rsidRPr="00C272C1" w:rsidRDefault="00F00A20" w:rsidP="005C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1AFCB59" w14:textId="77777777" w:rsidR="00F00A20" w:rsidRPr="00BD5D9E" w:rsidRDefault="00F00A20" w:rsidP="005C190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018DB17" w14:textId="77777777" w:rsidR="00F00A20" w:rsidRPr="00BD5D9E" w:rsidRDefault="00F00A20" w:rsidP="005C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499DF52" w14:textId="77777777" w:rsidR="00F00A20" w:rsidRPr="00BD5D9E" w:rsidRDefault="00F00A20" w:rsidP="005C190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E18F7B8" w14:textId="77777777" w:rsidR="00F00A20" w:rsidRPr="00BD5D9E" w:rsidRDefault="00F00A20" w:rsidP="005C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E4511E" w14:textId="77777777" w:rsidR="00F00A20" w:rsidRPr="00BD5D9E" w:rsidRDefault="00F00A20" w:rsidP="005C190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808CEBB" w14:textId="77777777" w:rsidR="00F00A20" w:rsidRPr="001B0CC8" w:rsidRDefault="00F00A20" w:rsidP="005C1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EFA5CF" w14:textId="77777777" w:rsidR="00F00A20" w:rsidRDefault="00F00A20" w:rsidP="005C190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D7523" w:rsidRPr="007B3117" w14:paraId="208567EB" w14:textId="77777777" w:rsidTr="00F115E3">
        <w:tc>
          <w:tcPr>
            <w:tcW w:w="4140" w:type="dxa"/>
          </w:tcPr>
          <w:p w14:paraId="3073E7EE" w14:textId="77777777" w:rsidR="008D7523" w:rsidRPr="007B3117" w:rsidRDefault="008D7523" w:rsidP="00F1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vAlign w:val="bottom"/>
          </w:tcPr>
          <w:p w14:paraId="6995634F" w14:textId="77777777" w:rsidR="008D7523" w:rsidRPr="00AD1C73" w:rsidRDefault="008D7523" w:rsidP="00F115E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230FC357" w14:textId="77777777" w:rsidR="008D7523" w:rsidRPr="001B0CC8" w:rsidRDefault="008D7523" w:rsidP="00F1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C59AD3" w14:textId="77777777" w:rsidR="008D7523" w:rsidRDefault="008D7523" w:rsidP="00F115E3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DD16FA9" w14:textId="77777777" w:rsidR="008D7523" w:rsidRPr="001B0CC8" w:rsidRDefault="008D7523" w:rsidP="00F1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B58C86" w14:textId="77777777" w:rsidR="008D7523" w:rsidRPr="00AD1C73" w:rsidRDefault="008D7523" w:rsidP="00F115E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4DDCBA55" w14:textId="77777777" w:rsidR="008D7523" w:rsidRPr="001B0CC8" w:rsidRDefault="008D7523" w:rsidP="00F11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E53DED" w14:textId="77777777" w:rsidR="008D7523" w:rsidRDefault="008D7523" w:rsidP="00F115E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B2EEB" w:rsidRPr="007B3117" w14:paraId="0141CD37" w14:textId="77777777" w:rsidTr="00F115E3">
        <w:tc>
          <w:tcPr>
            <w:tcW w:w="4140" w:type="dxa"/>
          </w:tcPr>
          <w:p w14:paraId="3A877158" w14:textId="24B0A032" w:rsidR="003B2EEB" w:rsidRPr="00E93B2F" w:rsidRDefault="003B2EEB" w:rsidP="003B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79140559" w14:textId="18E64E90" w:rsidR="003B2EEB" w:rsidRPr="000039EC" w:rsidRDefault="00AB2F00" w:rsidP="003B2EE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3B2E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179</w:t>
            </w:r>
          </w:p>
        </w:tc>
        <w:tc>
          <w:tcPr>
            <w:tcW w:w="270" w:type="dxa"/>
          </w:tcPr>
          <w:p w14:paraId="101E1302" w14:textId="77777777" w:rsidR="003B2EEB" w:rsidRPr="000039EC" w:rsidRDefault="003B2EEB" w:rsidP="003B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CBE7F3" w14:textId="0C5597EF" w:rsidR="003B2EEB" w:rsidRPr="000039EC" w:rsidRDefault="00AB2F00" w:rsidP="003B2EEB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457</w:t>
            </w:r>
          </w:p>
        </w:tc>
        <w:tc>
          <w:tcPr>
            <w:tcW w:w="270" w:type="dxa"/>
          </w:tcPr>
          <w:p w14:paraId="658E4644" w14:textId="77777777" w:rsidR="003B2EEB" w:rsidRPr="000039EC" w:rsidRDefault="003B2EEB" w:rsidP="003B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2A9B9C" w14:textId="54B752DD" w:rsidR="003B2EEB" w:rsidRPr="000039EC" w:rsidRDefault="00AB2F00" w:rsidP="003B2EEB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3B2E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179</w:t>
            </w:r>
          </w:p>
        </w:tc>
        <w:tc>
          <w:tcPr>
            <w:tcW w:w="270" w:type="dxa"/>
          </w:tcPr>
          <w:p w14:paraId="63A081A4" w14:textId="77777777" w:rsidR="003B2EEB" w:rsidRPr="001B0CC8" w:rsidRDefault="003B2EEB" w:rsidP="003B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9A65D8" w14:textId="08364CBB" w:rsidR="003B2EEB" w:rsidRPr="00A06D58" w:rsidRDefault="00AB2F00" w:rsidP="003B2EE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457</w:t>
            </w:r>
          </w:p>
        </w:tc>
      </w:tr>
      <w:tr w:rsidR="00F06768" w:rsidRPr="007B3117" w14:paraId="386B76BE" w14:textId="77777777" w:rsidTr="00F115E3">
        <w:tc>
          <w:tcPr>
            <w:tcW w:w="4140" w:type="dxa"/>
          </w:tcPr>
          <w:p w14:paraId="10DFCA25" w14:textId="26FE5E14" w:rsidR="00F06768" w:rsidRPr="00CF6983" w:rsidRDefault="00F06768" w:rsidP="00F0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698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รายได้ค่าฝากสินค้า</w:t>
            </w:r>
          </w:p>
        </w:tc>
        <w:tc>
          <w:tcPr>
            <w:tcW w:w="1080" w:type="dxa"/>
          </w:tcPr>
          <w:p w14:paraId="745A9DD8" w14:textId="038D2B2E" w:rsidR="00F06768" w:rsidRPr="00CF6983" w:rsidRDefault="00AB2F00" w:rsidP="00F067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2612DC" w:rsidRPr="00CF69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562</w:t>
            </w:r>
          </w:p>
        </w:tc>
        <w:tc>
          <w:tcPr>
            <w:tcW w:w="270" w:type="dxa"/>
          </w:tcPr>
          <w:p w14:paraId="53664E58" w14:textId="77777777" w:rsidR="00F06768" w:rsidRPr="00CF6983" w:rsidRDefault="00F06768" w:rsidP="00F0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6D86EF2" w14:textId="0018A00F" w:rsidR="00F06768" w:rsidRPr="000039EC" w:rsidRDefault="00F06768" w:rsidP="00F0676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39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24FFC0" w14:textId="77777777" w:rsidR="00F06768" w:rsidRPr="000039EC" w:rsidRDefault="00F06768" w:rsidP="00F0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742752" w14:textId="1B3322AF" w:rsidR="00F06768" w:rsidRPr="000039EC" w:rsidRDefault="005579CC" w:rsidP="005579C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39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9151B9B" w14:textId="77777777" w:rsidR="00F06768" w:rsidRPr="001B0CC8" w:rsidRDefault="00F06768" w:rsidP="00F0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D0C03B" w14:textId="07FF7B06" w:rsidR="00F06768" w:rsidRPr="00A06D58" w:rsidRDefault="00F06768" w:rsidP="00F0676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06768" w:rsidRPr="007B3117" w14:paraId="5B6AA5FE" w14:textId="77777777" w:rsidTr="00F115E3">
        <w:tc>
          <w:tcPr>
            <w:tcW w:w="4140" w:type="dxa"/>
          </w:tcPr>
          <w:p w14:paraId="5BB0B398" w14:textId="076BFCC9" w:rsidR="00F06768" w:rsidRPr="00E93B2F" w:rsidRDefault="00F06768" w:rsidP="00F0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24E6A30A" w14:textId="0CD2415D" w:rsidR="00F06768" w:rsidRPr="000039EC" w:rsidRDefault="00AB2F00" w:rsidP="00F067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270" w:type="dxa"/>
          </w:tcPr>
          <w:p w14:paraId="3F0981C9" w14:textId="77777777" w:rsidR="00F06768" w:rsidRPr="000039EC" w:rsidRDefault="00F06768" w:rsidP="00F0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C4DCF9" w14:textId="7CC45169" w:rsidR="00F06768" w:rsidRPr="000039EC" w:rsidRDefault="00AB2F00" w:rsidP="00F06768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270" w:type="dxa"/>
          </w:tcPr>
          <w:p w14:paraId="1D5E3E4F" w14:textId="77777777" w:rsidR="00F06768" w:rsidRPr="000039EC" w:rsidRDefault="00F06768" w:rsidP="00F0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892E4C" w14:textId="34807F90" w:rsidR="00F06768" w:rsidRPr="000039EC" w:rsidRDefault="00AB2F00" w:rsidP="00F0676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270" w:type="dxa"/>
          </w:tcPr>
          <w:p w14:paraId="00C1EC09" w14:textId="77777777" w:rsidR="00F06768" w:rsidRPr="001B0CC8" w:rsidRDefault="00F06768" w:rsidP="00F0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88C141" w14:textId="71F42992" w:rsidR="00F06768" w:rsidRPr="00A06D58" w:rsidRDefault="00AB2F00" w:rsidP="00F067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</w:p>
        </w:tc>
      </w:tr>
      <w:tr w:rsidR="00F06768" w:rsidRPr="007B3117" w14:paraId="45DE8B4F" w14:textId="77777777" w:rsidTr="00F115E3">
        <w:tc>
          <w:tcPr>
            <w:tcW w:w="4140" w:type="dxa"/>
          </w:tcPr>
          <w:p w14:paraId="117FCC88" w14:textId="54CD647D" w:rsidR="00F06768" w:rsidRPr="00E93B2F" w:rsidRDefault="00F06768" w:rsidP="00F0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6ED625B7" w14:textId="64E4B8C3" w:rsidR="00F06768" w:rsidRPr="00857733" w:rsidRDefault="00AB2F00" w:rsidP="00F067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141</w:t>
            </w:r>
            <w:r w:rsidR="002612DC" w:rsidRPr="008577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582</w:t>
            </w:r>
          </w:p>
        </w:tc>
        <w:tc>
          <w:tcPr>
            <w:tcW w:w="270" w:type="dxa"/>
          </w:tcPr>
          <w:p w14:paraId="2871D30B" w14:textId="77777777" w:rsidR="00F06768" w:rsidRPr="00857733" w:rsidRDefault="00F06768" w:rsidP="00F0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BA26B0" w14:textId="5E516F38" w:rsidR="00F06768" w:rsidRPr="00857733" w:rsidRDefault="00F06768" w:rsidP="00F0676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77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D6AF1AC" w14:textId="77777777" w:rsidR="00F06768" w:rsidRPr="00857733" w:rsidRDefault="00F06768" w:rsidP="00F0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C6351E" w14:textId="1913E700" w:rsidR="00F06768" w:rsidRPr="00857733" w:rsidRDefault="00AB2F00" w:rsidP="00F0676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141</w:t>
            </w:r>
            <w:r w:rsidR="005579CC" w:rsidRPr="008577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582</w:t>
            </w:r>
          </w:p>
        </w:tc>
        <w:tc>
          <w:tcPr>
            <w:tcW w:w="270" w:type="dxa"/>
          </w:tcPr>
          <w:p w14:paraId="40F08D60" w14:textId="77777777" w:rsidR="00F06768" w:rsidRPr="001B0CC8" w:rsidRDefault="00F06768" w:rsidP="00F0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6C6EAB" w14:textId="4C5F15FB" w:rsidR="00F06768" w:rsidRPr="00A06D58" w:rsidRDefault="00F06768" w:rsidP="00F0676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06768" w:rsidRPr="007B3117" w14:paraId="1F68F370" w14:textId="77777777" w:rsidTr="00F115E3">
        <w:tc>
          <w:tcPr>
            <w:tcW w:w="4140" w:type="dxa"/>
          </w:tcPr>
          <w:p w14:paraId="4F963DEF" w14:textId="6694F576" w:rsidR="00F06768" w:rsidRPr="00E93B2F" w:rsidRDefault="00F06768" w:rsidP="00F0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ซื้อวัสดุสิ้นเปลือง</w:t>
            </w:r>
          </w:p>
        </w:tc>
        <w:tc>
          <w:tcPr>
            <w:tcW w:w="1080" w:type="dxa"/>
          </w:tcPr>
          <w:p w14:paraId="51D2E712" w14:textId="43D8CF43" w:rsidR="00F06768" w:rsidRPr="00857733" w:rsidRDefault="00AB2F00" w:rsidP="00F067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437</w:t>
            </w:r>
          </w:p>
        </w:tc>
        <w:tc>
          <w:tcPr>
            <w:tcW w:w="270" w:type="dxa"/>
          </w:tcPr>
          <w:p w14:paraId="22F770F0" w14:textId="77777777" w:rsidR="00F06768" w:rsidRPr="00857733" w:rsidRDefault="00F06768" w:rsidP="00F0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B46109" w14:textId="752497EC" w:rsidR="00F06768" w:rsidRPr="00857733" w:rsidRDefault="00F06768" w:rsidP="00F0676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77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FB526F" w14:textId="77777777" w:rsidR="00F06768" w:rsidRPr="00857733" w:rsidRDefault="00F06768" w:rsidP="00F0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96670F" w14:textId="1E026021" w:rsidR="00F06768" w:rsidRPr="00857733" w:rsidRDefault="00AB2F00" w:rsidP="00F0676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B2F0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437</w:t>
            </w:r>
          </w:p>
        </w:tc>
        <w:tc>
          <w:tcPr>
            <w:tcW w:w="270" w:type="dxa"/>
          </w:tcPr>
          <w:p w14:paraId="37FC7228" w14:textId="77777777" w:rsidR="00F06768" w:rsidRPr="001B0CC8" w:rsidRDefault="00F06768" w:rsidP="00F0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B43BD9" w14:textId="76DB12D9" w:rsidR="00F06768" w:rsidRPr="00A06D58" w:rsidRDefault="00F06768" w:rsidP="00F0676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06768" w:rsidRPr="007B3117" w14:paraId="7C0BE1F8" w14:textId="77777777" w:rsidTr="00CA4761">
        <w:tc>
          <w:tcPr>
            <w:tcW w:w="4140" w:type="dxa"/>
          </w:tcPr>
          <w:p w14:paraId="0FB47E72" w14:textId="7B9998D7" w:rsidR="00F06768" w:rsidRPr="00E93B2F" w:rsidRDefault="00F06768" w:rsidP="00F0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89D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ค่าบริการผลิต</w:t>
            </w:r>
          </w:p>
        </w:tc>
        <w:tc>
          <w:tcPr>
            <w:tcW w:w="1080" w:type="dxa"/>
          </w:tcPr>
          <w:p w14:paraId="1A63A79E" w14:textId="011BE863" w:rsidR="00F06768" w:rsidRPr="00857733" w:rsidRDefault="00AB2F00" w:rsidP="00F067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A136DD" w:rsidRPr="008577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734</w:t>
            </w:r>
          </w:p>
        </w:tc>
        <w:tc>
          <w:tcPr>
            <w:tcW w:w="270" w:type="dxa"/>
          </w:tcPr>
          <w:p w14:paraId="7C2227D2" w14:textId="77777777" w:rsidR="00F06768" w:rsidRPr="00857733" w:rsidRDefault="00F06768" w:rsidP="00F0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5E91CF" w14:textId="573C153A" w:rsidR="00F06768" w:rsidRPr="00857733" w:rsidRDefault="00AB2F00" w:rsidP="00F06768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F06768" w:rsidRPr="008577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915</w:t>
            </w:r>
          </w:p>
        </w:tc>
        <w:tc>
          <w:tcPr>
            <w:tcW w:w="270" w:type="dxa"/>
          </w:tcPr>
          <w:p w14:paraId="580C890A" w14:textId="77777777" w:rsidR="00F06768" w:rsidRPr="00857733" w:rsidRDefault="00F06768" w:rsidP="00F0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F2327A" w14:textId="1C356743" w:rsidR="00F06768" w:rsidRPr="00857733" w:rsidRDefault="00AB2F00" w:rsidP="00F0676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A136DD" w:rsidRPr="008577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734</w:t>
            </w:r>
          </w:p>
        </w:tc>
        <w:tc>
          <w:tcPr>
            <w:tcW w:w="270" w:type="dxa"/>
          </w:tcPr>
          <w:p w14:paraId="2D87571A" w14:textId="77777777" w:rsidR="00F06768" w:rsidRPr="001B0CC8" w:rsidRDefault="00F06768" w:rsidP="00F0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253FC3" w14:textId="2AB90979" w:rsidR="00F06768" w:rsidRPr="00A06D58" w:rsidRDefault="00AB2F00" w:rsidP="00F067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F06768" w:rsidRPr="00A06D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915</w:t>
            </w:r>
          </w:p>
        </w:tc>
      </w:tr>
      <w:tr w:rsidR="00F06768" w:rsidRPr="007B3117" w14:paraId="50E3793F" w14:textId="77777777" w:rsidTr="00F115E3">
        <w:tc>
          <w:tcPr>
            <w:tcW w:w="4140" w:type="dxa"/>
          </w:tcPr>
          <w:p w14:paraId="1A9E1393" w14:textId="4E895C4D" w:rsidR="00F06768" w:rsidRPr="00E93B2F" w:rsidRDefault="00F06768" w:rsidP="00F0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080" w:type="dxa"/>
          </w:tcPr>
          <w:p w14:paraId="3D61C000" w14:textId="1BBCC8CE" w:rsidR="00F06768" w:rsidRPr="000039EC" w:rsidRDefault="00AB2F00" w:rsidP="00F067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612DC" w:rsidRPr="000039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929</w:t>
            </w:r>
          </w:p>
        </w:tc>
        <w:tc>
          <w:tcPr>
            <w:tcW w:w="270" w:type="dxa"/>
          </w:tcPr>
          <w:p w14:paraId="6A0F926B" w14:textId="77777777" w:rsidR="00F06768" w:rsidRPr="000039EC" w:rsidRDefault="00F06768" w:rsidP="00F0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710B94" w14:textId="4AB7E3DE" w:rsidR="00F06768" w:rsidRPr="000039EC" w:rsidRDefault="005579CC" w:rsidP="005579C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39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D61E81" w14:textId="77777777" w:rsidR="00F06768" w:rsidRPr="000039EC" w:rsidRDefault="00F06768" w:rsidP="00F0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5D30E0" w14:textId="55F0570D" w:rsidR="00F06768" w:rsidRPr="000039EC" w:rsidRDefault="00AB2F00" w:rsidP="00F0676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579CC" w:rsidRPr="000039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929</w:t>
            </w:r>
          </w:p>
        </w:tc>
        <w:tc>
          <w:tcPr>
            <w:tcW w:w="270" w:type="dxa"/>
          </w:tcPr>
          <w:p w14:paraId="3C28DE83" w14:textId="77777777" w:rsidR="00F06768" w:rsidRPr="001B0CC8" w:rsidRDefault="00F06768" w:rsidP="00F0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ED18F7" w14:textId="0CC3B308" w:rsidR="00F06768" w:rsidRPr="00A06D58" w:rsidRDefault="005579CC" w:rsidP="005579C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06768" w14:paraId="7BF89193" w14:textId="77777777" w:rsidTr="00A918C3">
        <w:tc>
          <w:tcPr>
            <w:tcW w:w="4140" w:type="dxa"/>
          </w:tcPr>
          <w:p w14:paraId="604B76D3" w14:textId="12C0CFE2" w:rsidR="00F06768" w:rsidRPr="0000389D" w:rsidRDefault="00F06768" w:rsidP="00F0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A1A6986" w14:textId="092AE893" w:rsidR="00F06768" w:rsidRPr="00A06D58" w:rsidRDefault="00F06768" w:rsidP="00F067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24F1098" w14:textId="77777777" w:rsidR="00F06768" w:rsidRPr="00A06D58" w:rsidRDefault="00F06768" w:rsidP="00F0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3C8C08" w14:textId="1851BCB3" w:rsidR="00F06768" w:rsidRPr="00A06D58" w:rsidRDefault="00F06768" w:rsidP="00F06768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3D4EFA3" w14:textId="77777777" w:rsidR="00F06768" w:rsidRPr="00A06D58" w:rsidRDefault="00F06768" w:rsidP="00F0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FA2D2A" w14:textId="717002C2" w:rsidR="00F06768" w:rsidRPr="00A06D58" w:rsidRDefault="00F06768" w:rsidP="00F0676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A35BC7" w14:textId="77777777" w:rsidR="00F06768" w:rsidRPr="001B0CC8" w:rsidRDefault="00F06768" w:rsidP="00F06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04D1FC" w14:textId="685ECFAB" w:rsidR="00F06768" w:rsidRDefault="00F06768" w:rsidP="00F067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</w:tbl>
    <w:p w14:paraId="3C2953E0" w14:textId="77777777" w:rsidR="008D7523" w:rsidRPr="00BE35A8" w:rsidRDefault="008D7523" w:rsidP="00AD1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3F881DD" w14:textId="10F36045" w:rsidR="00EE32A8" w:rsidRDefault="00EE32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FA03E5" w:rsidRPr="00825E33" w14:paraId="305EBEFD" w14:textId="77777777" w:rsidTr="008D1C22">
        <w:trPr>
          <w:tblHeader/>
        </w:trPr>
        <w:tc>
          <w:tcPr>
            <w:tcW w:w="4140" w:type="dxa"/>
          </w:tcPr>
          <w:p w14:paraId="44C012B5" w14:textId="77777777" w:rsidR="00FA03E5" w:rsidRPr="00077E18" w:rsidRDefault="00FA03E5" w:rsidP="008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77E1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</w:t>
            </w:r>
            <w:r w:rsidRPr="00077E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vAlign w:val="bottom"/>
          </w:tcPr>
          <w:p w14:paraId="179A841F" w14:textId="77777777" w:rsidR="00FA03E5" w:rsidRPr="00825E33" w:rsidRDefault="00FA03E5" w:rsidP="008D1C2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5E33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1DCB4EFD" w14:textId="77777777" w:rsidR="00FA03E5" w:rsidRPr="00825E33" w:rsidRDefault="00FA03E5" w:rsidP="008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BA1FC74" w14:textId="77777777" w:rsidR="00FA03E5" w:rsidRPr="00825E33" w:rsidRDefault="00FA03E5" w:rsidP="008D1C2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5E33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A2323" w:rsidRPr="00825E33" w14:paraId="174CD539" w14:textId="77777777" w:rsidTr="008D1C22">
        <w:trPr>
          <w:tblHeader/>
        </w:trPr>
        <w:tc>
          <w:tcPr>
            <w:tcW w:w="4140" w:type="dxa"/>
          </w:tcPr>
          <w:p w14:paraId="78992940" w14:textId="1498C555" w:rsidR="000A2323" w:rsidRPr="00825E33" w:rsidRDefault="000A2323" w:rsidP="000A23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657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E657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657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B2F00" w:rsidRPr="00AB2F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26D064ED" w14:textId="0C06852B" w:rsidR="000A2323" w:rsidRPr="00C238F7" w:rsidRDefault="00AB2F00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3BCA87F" w14:textId="77777777" w:rsidR="000A2323" w:rsidRPr="00825E33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98E628" w14:textId="3DFB8118" w:rsidR="000A2323" w:rsidRPr="00C238F7" w:rsidRDefault="00AB2F00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FC25416" w14:textId="77777777" w:rsidR="000A2323" w:rsidRPr="00825E33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20BBBD" w14:textId="46761BDF" w:rsidR="000A2323" w:rsidRPr="00C238F7" w:rsidRDefault="00AB2F00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BCF2325" w14:textId="77777777" w:rsidR="000A2323" w:rsidRPr="00C238F7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8401FB" w14:textId="790A8F20" w:rsidR="000A2323" w:rsidRPr="00C238F7" w:rsidRDefault="00AB2F00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A2323" w:rsidRPr="00825E33" w14:paraId="0E09130A" w14:textId="77777777" w:rsidTr="008D1C22">
        <w:trPr>
          <w:tblHeader/>
        </w:trPr>
        <w:tc>
          <w:tcPr>
            <w:tcW w:w="4140" w:type="dxa"/>
          </w:tcPr>
          <w:p w14:paraId="799CB9C7" w14:textId="77777777" w:rsidR="000A2323" w:rsidRPr="00825E33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0C9011D7" w14:textId="77777777" w:rsidR="000A2323" w:rsidRPr="00825E33" w:rsidRDefault="000A2323" w:rsidP="000A23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5E3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A2323" w:rsidRPr="00825E33" w14:paraId="42166650" w14:textId="77777777" w:rsidTr="008D1C22">
        <w:tc>
          <w:tcPr>
            <w:tcW w:w="4140" w:type="dxa"/>
          </w:tcPr>
          <w:p w14:paraId="0D2C2760" w14:textId="77777777" w:rsidR="000A2323" w:rsidRPr="00D45F9F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45F9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1080" w:type="dxa"/>
            <w:vAlign w:val="bottom"/>
          </w:tcPr>
          <w:p w14:paraId="71EF3EF3" w14:textId="77777777" w:rsidR="000A2323" w:rsidRPr="00825E33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4EEF82" w14:textId="77777777" w:rsidR="000A2323" w:rsidRPr="00825E33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471230" w14:textId="77777777" w:rsidR="000A2323" w:rsidRPr="00825E33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918B9D" w14:textId="77777777" w:rsidR="000A2323" w:rsidRPr="00825E33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A5DE27" w14:textId="77777777" w:rsidR="000A2323" w:rsidRPr="00825E33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484905" w14:textId="77777777" w:rsidR="000A2323" w:rsidRPr="00825E33" w:rsidRDefault="000A2323" w:rsidP="000A232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263043" w14:textId="77777777" w:rsidR="000A2323" w:rsidRPr="00825E33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A2323" w:rsidRPr="00825E33" w14:paraId="1456CA58" w14:textId="77777777" w:rsidTr="008D1C22">
        <w:tc>
          <w:tcPr>
            <w:tcW w:w="4140" w:type="dxa"/>
          </w:tcPr>
          <w:p w14:paraId="705FDB15" w14:textId="77777777" w:rsidR="000A2323" w:rsidRPr="00B66CBE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276E1D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2864B489" w14:textId="77777777" w:rsidR="000A2323" w:rsidRPr="00B7764F" w:rsidRDefault="000A2323" w:rsidP="000A232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B7764F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6EA1A5" w14:textId="77777777" w:rsidR="000A2323" w:rsidRPr="00B66CBE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3C016C" w14:textId="77777777" w:rsidR="000A2323" w:rsidRPr="00B66CBE" w:rsidRDefault="000A2323" w:rsidP="000A232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0F54D7" w14:textId="77777777" w:rsidR="000A2323" w:rsidRPr="00B66CBE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369653" w14:textId="047ECFB2" w:rsidR="000A2323" w:rsidRPr="00B7764F" w:rsidRDefault="00AB2F00" w:rsidP="000A232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B2F00">
              <w:rPr>
                <w:rFonts w:asciiTheme="majorBidi" w:hAnsiTheme="majorBidi"/>
                <w:sz w:val="30"/>
                <w:szCs w:val="30"/>
                <w:lang w:val="en-US"/>
              </w:rPr>
              <w:t>857</w:t>
            </w:r>
          </w:p>
        </w:tc>
        <w:tc>
          <w:tcPr>
            <w:tcW w:w="270" w:type="dxa"/>
          </w:tcPr>
          <w:p w14:paraId="1A3195F1" w14:textId="77777777" w:rsidR="000A2323" w:rsidRPr="00B66CBE" w:rsidRDefault="000A2323" w:rsidP="000A2323">
            <w:pPr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520355" w14:textId="77777777" w:rsidR="000A2323" w:rsidRPr="004B4FCA" w:rsidRDefault="000A2323" w:rsidP="000A232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A2323" w:rsidRPr="00825E33" w14:paraId="66D66AEC" w14:textId="77777777" w:rsidTr="008D1C22">
        <w:tc>
          <w:tcPr>
            <w:tcW w:w="4140" w:type="dxa"/>
          </w:tcPr>
          <w:p w14:paraId="609D4C30" w14:textId="77777777" w:rsidR="000A2323" w:rsidRPr="00B66CBE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D80AC73" w14:textId="6956CE7D" w:rsidR="000A2323" w:rsidRPr="00E67CEF" w:rsidRDefault="00AB2F00" w:rsidP="000A232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B2F00">
              <w:rPr>
                <w:rFonts w:asciiTheme="majorBidi" w:hAnsiTheme="majorBidi"/>
                <w:sz w:val="30"/>
                <w:szCs w:val="30"/>
                <w:lang w:val="en-US"/>
              </w:rPr>
              <w:t>3</w:t>
            </w:r>
            <w:r w:rsidR="00E67CEF" w:rsidRPr="00E67CEF">
              <w:rPr>
                <w:rFonts w:asciiTheme="majorBidi" w:hAnsi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/>
                <w:sz w:val="30"/>
                <w:szCs w:val="30"/>
                <w:lang w:val="en-US"/>
              </w:rPr>
              <w:t>481</w:t>
            </w:r>
          </w:p>
        </w:tc>
        <w:tc>
          <w:tcPr>
            <w:tcW w:w="270" w:type="dxa"/>
          </w:tcPr>
          <w:p w14:paraId="1C64778B" w14:textId="77777777" w:rsidR="000A2323" w:rsidRPr="00B7764F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54AD913" w14:textId="77777777" w:rsidR="000A2323" w:rsidRPr="00B7764F" w:rsidRDefault="000A2323" w:rsidP="000A232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B7764F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7695FB" w14:textId="77777777" w:rsidR="000A2323" w:rsidRPr="00B7764F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647D1F" w14:textId="24B7333B" w:rsidR="000A2323" w:rsidRPr="00E67CEF" w:rsidRDefault="00AB2F00" w:rsidP="00E67CE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/>
                <w:sz w:val="30"/>
                <w:szCs w:val="30"/>
                <w:lang w:val="en-US" w:bidi="th-TH"/>
              </w:rPr>
              <w:t>14</w:t>
            </w:r>
            <w:r w:rsidR="00E67CEF">
              <w:rPr>
                <w:rFonts w:asciiTheme="majorBidi" w:hAnsiTheme="majorBidi"/>
                <w:sz w:val="30"/>
                <w:szCs w:val="30"/>
                <w:lang w:bidi="th-TH"/>
              </w:rPr>
              <w:t>,</w:t>
            </w:r>
            <w:r w:rsidRPr="00AB2F00">
              <w:rPr>
                <w:rFonts w:asciiTheme="majorBidi" w:hAnsiTheme="majorBidi"/>
                <w:sz w:val="30"/>
                <w:szCs w:val="30"/>
                <w:lang w:val="en-US" w:bidi="th-TH"/>
              </w:rPr>
              <w:t>811</w:t>
            </w:r>
          </w:p>
        </w:tc>
        <w:tc>
          <w:tcPr>
            <w:tcW w:w="270" w:type="dxa"/>
          </w:tcPr>
          <w:p w14:paraId="1520FE48" w14:textId="77777777" w:rsidR="000A2323" w:rsidRPr="00B66CBE" w:rsidRDefault="000A2323" w:rsidP="000A2323">
            <w:pPr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C7D8D7" w14:textId="77777777" w:rsidR="000A2323" w:rsidRPr="00B66CBE" w:rsidRDefault="000A2323" w:rsidP="000A232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0A2323" w:rsidRPr="00825E33" w14:paraId="0E3E72C4" w14:textId="77777777" w:rsidTr="008D1C22">
        <w:tc>
          <w:tcPr>
            <w:tcW w:w="4140" w:type="dxa"/>
          </w:tcPr>
          <w:p w14:paraId="4AD0D020" w14:textId="77777777" w:rsidR="000A2323" w:rsidRPr="00B66CBE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6CB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CD4726" w14:textId="4A97744B" w:rsidR="000A2323" w:rsidRPr="00B7764F" w:rsidRDefault="00AB2F00" w:rsidP="000A232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2F0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E67CE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481</w:t>
            </w:r>
          </w:p>
        </w:tc>
        <w:tc>
          <w:tcPr>
            <w:tcW w:w="270" w:type="dxa"/>
          </w:tcPr>
          <w:p w14:paraId="292F4962" w14:textId="77777777" w:rsidR="000A2323" w:rsidRPr="00B7764F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1F0082" w14:textId="77777777" w:rsidR="000A2323" w:rsidRPr="00B7764F" w:rsidRDefault="000A2323" w:rsidP="000A232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7764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E632EC7" w14:textId="77777777" w:rsidR="000A2323" w:rsidRPr="00B7764F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0660EE" w14:textId="73781048" w:rsidR="000A2323" w:rsidRPr="00B7764F" w:rsidRDefault="00AB2F00" w:rsidP="000A232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  <w:r w:rsidR="0025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668</w:t>
            </w:r>
          </w:p>
        </w:tc>
        <w:tc>
          <w:tcPr>
            <w:tcW w:w="270" w:type="dxa"/>
          </w:tcPr>
          <w:p w14:paraId="55C18617" w14:textId="77777777" w:rsidR="000A2323" w:rsidRPr="00825E33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421577" w14:textId="77777777" w:rsidR="000A2323" w:rsidRPr="00825E33" w:rsidRDefault="000A2323" w:rsidP="000A232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A2323" w:rsidRPr="000B363F" w14:paraId="2D9CB92D" w14:textId="77777777" w:rsidTr="008D1C22">
        <w:tc>
          <w:tcPr>
            <w:tcW w:w="4140" w:type="dxa"/>
          </w:tcPr>
          <w:p w14:paraId="0CC5787D" w14:textId="77777777" w:rsidR="000A2323" w:rsidRPr="0032440B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EABF821" w14:textId="77777777" w:rsidR="000A2323" w:rsidRPr="0032440B" w:rsidRDefault="000A2323" w:rsidP="000A232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765ABD9C" w14:textId="77777777" w:rsidR="000A2323" w:rsidRPr="0032440B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2290FA6" w14:textId="77777777" w:rsidR="000A2323" w:rsidRPr="0032440B" w:rsidRDefault="000A2323" w:rsidP="000A2323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C49FE17" w14:textId="77777777" w:rsidR="000A2323" w:rsidRPr="0032440B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DA58754" w14:textId="77777777" w:rsidR="000A2323" w:rsidRPr="0032440B" w:rsidRDefault="000A2323" w:rsidP="000A232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2458C96" w14:textId="77777777" w:rsidR="000A2323" w:rsidRPr="0032440B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12F45FD" w14:textId="77777777" w:rsidR="000A2323" w:rsidRPr="0032440B" w:rsidRDefault="000A2323" w:rsidP="000A2323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A2323" w:rsidRPr="00825E33" w14:paraId="51EFDB69" w14:textId="77777777" w:rsidTr="008D1C22">
        <w:tc>
          <w:tcPr>
            <w:tcW w:w="4140" w:type="dxa"/>
          </w:tcPr>
          <w:p w14:paraId="7078CB03" w14:textId="77777777" w:rsidR="000A2323" w:rsidRPr="003570C6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D45F9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65111FDC" w14:textId="77777777" w:rsidR="000A2323" w:rsidRPr="00B67938" w:rsidRDefault="000A2323" w:rsidP="000A232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5D0018CE" w14:textId="77777777" w:rsidR="000A2323" w:rsidRPr="00825E33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C48787" w14:textId="77777777" w:rsidR="000A2323" w:rsidRPr="00825E33" w:rsidRDefault="000A2323" w:rsidP="000A2323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9902712" w14:textId="77777777" w:rsidR="000A2323" w:rsidRPr="00825E33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37E65C" w14:textId="77777777" w:rsidR="000A2323" w:rsidRPr="00B67938" w:rsidRDefault="000A2323" w:rsidP="000A232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D8D24F9" w14:textId="77777777" w:rsidR="000A2323" w:rsidRPr="00825E33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D03E38" w14:textId="77777777" w:rsidR="000A2323" w:rsidRPr="00825E33" w:rsidRDefault="000A2323" w:rsidP="000A2323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A2323" w:rsidRPr="00825E33" w14:paraId="0C5ACF16" w14:textId="77777777" w:rsidTr="008D1C22">
        <w:tc>
          <w:tcPr>
            <w:tcW w:w="4140" w:type="dxa"/>
          </w:tcPr>
          <w:p w14:paraId="79C128BA" w14:textId="77777777" w:rsidR="000A2323" w:rsidRPr="003570C6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6E1D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24462C2" w14:textId="77777777" w:rsidR="000A2323" w:rsidRPr="00371FC7" w:rsidRDefault="000A2323" w:rsidP="000A232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1FC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48D5145" w14:textId="77777777" w:rsidR="000A2323" w:rsidRPr="00371FC7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C737EAB" w14:textId="77777777" w:rsidR="000A2323" w:rsidRPr="00371FC7" w:rsidRDefault="000A2323" w:rsidP="000A232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371FC7">
              <w:rPr>
                <w:rFonts w:asciiTheme="majorBidi" w:hAnsi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CF0BE3" w14:textId="77777777" w:rsidR="000A2323" w:rsidRPr="00371FC7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307CBEC" w14:textId="68142A86" w:rsidR="000A2323" w:rsidRPr="00371FC7" w:rsidRDefault="00AB2F00" w:rsidP="000A232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0A23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052</w:t>
            </w:r>
          </w:p>
        </w:tc>
        <w:tc>
          <w:tcPr>
            <w:tcW w:w="270" w:type="dxa"/>
          </w:tcPr>
          <w:p w14:paraId="4D26E903" w14:textId="77777777" w:rsidR="000A2323" w:rsidRPr="00825E33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8C5EE7B" w14:textId="37C9CD6E" w:rsidR="000A2323" w:rsidRPr="00AD663E" w:rsidRDefault="00AB2F00" w:rsidP="000A232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836</w:t>
            </w:r>
          </w:p>
        </w:tc>
      </w:tr>
      <w:tr w:rsidR="000A2323" w:rsidRPr="000B363F" w14:paraId="2D3B1DF8" w14:textId="77777777" w:rsidTr="008D1C22">
        <w:trPr>
          <w:trHeight w:val="269"/>
        </w:trPr>
        <w:tc>
          <w:tcPr>
            <w:tcW w:w="4140" w:type="dxa"/>
          </w:tcPr>
          <w:p w14:paraId="12C72FC6" w14:textId="77777777" w:rsidR="000A2323" w:rsidRPr="0032440B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E807BEB" w14:textId="77777777" w:rsidR="000A2323" w:rsidRPr="0032440B" w:rsidRDefault="000A2323" w:rsidP="000A232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221EE108" w14:textId="77777777" w:rsidR="000A2323" w:rsidRPr="0032440B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5ABB0B9" w14:textId="77777777" w:rsidR="000A2323" w:rsidRPr="0032440B" w:rsidRDefault="000A2323" w:rsidP="000A2323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6A76140" w14:textId="77777777" w:rsidR="000A2323" w:rsidRPr="0032440B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E4ACF5C" w14:textId="77777777" w:rsidR="000A2323" w:rsidRPr="0032440B" w:rsidRDefault="000A2323" w:rsidP="000A232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701C0AE" w14:textId="77777777" w:rsidR="000A2323" w:rsidRPr="0032440B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949BF42" w14:textId="77777777" w:rsidR="000A2323" w:rsidRPr="0032440B" w:rsidRDefault="000A2323" w:rsidP="000A2323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A2323" w:rsidRPr="00825E33" w14:paraId="1B99D868" w14:textId="77777777" w:rsidTr="008D1C22">
        <w:tc>
          <w:tcPr>
            <w:tcW w:w="4140" w:type="dxa"/>
          </w:tcPr>
          <w:p w14:paraId="4FF98883" w14:textId="77777777" w:rsidR="000A2323" w:rsidRPr="003570C6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570C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</w:tcPr>
          <w:p w14:paraId="32F6E621" w14:textId="77777777" w:rsidR="000A2323" w:rsidRPr="00B67938" w:rsidRDefault="000A2323" w:rsidP="000A232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44E73FFA" w14:textId="77777777" w:rsidR="000A2323" w:rsidRPr="00825E33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8E384D" w14:textId="77777777" w:rsidR="000A2323" w:rsidRPr="00825E33" w:rsidRDefault="000A2323" w:rsidP="000A2323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912E40C" w14:textId="77777777" w:rsidR="000A2323" w:rsidRPr="00825E33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C386C9" w14:textId="77777777" w:rsidR="000A2323" w:rsidRPr="00B67938" w:rsidRDefault="000A2323" w:rsidP="000A232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C16B27A" w14:textId="77777777" w:rsidR="000A2323" w:rsidRPr="00825E33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C9A3B2" w14:textId="77777777" w:rsidR="000A2323" w:rsidRPr="00825E33" w:rsidRDefault="000A2323" w:rsidP="000A2323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A2323" w:rsidRPr="00825E33" w14:paraId="383B3356" w14:textId="77777777" w:rsidTr="008D1C22">
        <w:tc>
          <w:tcPr>
            <w:tcW w:w="4140" w:type="dxa"/>
          </w:tcPr>
          <w:p w14:paraId="780FC11B" w14:textId="77777777" w:rsidR="000A2323" w:rsidRPr="003570C6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570C6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F7012E9" w14:textId="77777777" w:rsidR="000A2323" w:rsidRPr="00371FC7" w:rsidRDefault="000A2323" w:rsidP="000A232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71FC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9922FE9" w14:textId="77777777" w:rsidR="000A2323" w:rsidRPr="00371FC7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44F17C" w14:textId="77777777" w:rsidR="000A2323" w:rsidRPr="00371FC7" w:rsidRDefault="000A2323" w:rsidP="000A232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71FC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F0F4D7" w14:textId="77777777" w:rsidR="000A2323" w:rsidRPr="00371FC7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EDD14C" w14:textId="18C081DC" w:rsidR="000A2323" w:rsidRPr="00371FC7" w:rsidRDefault="00AB2F00" w:rsidP="000A232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</w:t>
            </w:r>
            <w:r w:rsidR="000A2323" w:rsidRPr="00371FC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3B830762" w14:textId="77777777" w:rsidR="000A2323" w:rsidRPr="003570C6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BF0BFA" w14:textId="77777777" w:rsidR="000A2323" w:rsidRPr="003570C6" w:rsidRDefault="000A2323" w:rsidP="000A232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0A2323" w:rsidRPr="000B363F" w14:paraId="3A787DDC" w14:textId="77777777" w:rsidTr="008D1C22">
        <w:tc>
          <w:tcPr>
            <w:tcW w:w="4140" w:type="dxa"/>
          </w:tcPr>
          <w:p w14:paraId="522D48F3" w14:textId="77777777" w:rsidR="000A2323" w:rsidRPr="0032440B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E5482E5" w14:textId="77777777" w:rsidR="000A2323" w:rsidRPr="0032440B" w:rsidRDefault="000A2323" w:rsidP="000A232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7B2E6540" w14:textId="77777777" w:rsidR="000A2323" w:rsidRPr="0032440B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DEF5531" w14:textId="77777777" w:rsidR="000A2323" w:rsidRPr="0032440B" w:rsidRDefault="000A2323" w:rsidP="000A2323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1A405E7" w14:textId="77777777" w:rsidR="000A2323" w:rsidRPr="0032440B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C83453D" w14:textId="77777777" w:rsidR="000A2323" w:rsidRPr="0032440B" w:rsidRDefault="000A2323" w:rsidP="000A232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303F23A" w14:textId="77777777" w:rsidR="000A2323" w:rsidRPr="0032440B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9707656" w14:textId="77777777" w:rsidR="000A2323" w:rsidRPr="0032440B" w:rsidRDefault="000A2323" w:rsidP="000A2323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A2323" w:rsidRPr="00591F17" w14:paraId="66F7542F" w14:textId="77777777" w:rsidTr="008D1C22">
        <w:tc>
          <w:tcPr>
            <w:tcW w:w="4140" w:type="dxa"/>
          </w:tcPr>
          <w:p w14:paraId="3B8138BD" w14:textId="77777777" w:rsidR="000A2323" w:rsidRPr="00591F17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FE3F8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676A8000" w14:textId="77777777" w:rsidR="000A2323" w:rsidRPr="00B67938" w:rsidRDefault="000A2323" w:rsidP="000A232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7BBD7BEE" w14:textId="77777777" w:rsidR="000A2323" w:rsidRPr="00591F17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4843EF" w14:textId="77777777" w:rsidR="000A2323" w:rsidRPr="00591F17" w:rsidRDefault="000A2323" w:rsidP="000A2323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2630603" w14:textId="77777777" w:rsidR="000A2323" w:rsidRPr="00591F17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EA60EE" w14:textId="77777777" w:rsidR="000A2323" w:rsidRPr="00B67938" w:rsidRDefault="000A2323" w:rsidP="000A232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9955B03" w14:textId="77777777" w:rsidR="000A2323" w:rsidRPr="00591F17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1D156AF" w14:textId="77777777" w:rsidR="000A2323" w:rsidRPr="00591F17" w:rsidRDefault="000A2323" w:rsidP="000A2323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0A2323" w:rsidRPr="00591F17" w14:paraId="2856E33A" w14:textId="77777777" w:rsidTr="008D1C22">
        <w:tc>
          <w:tcPr>
            <w:tcW w:w="4140" w:type="dxa"/>
          </w:tcPr>
          <w:p w14:paraId="39657C65" w14:textId="77777777" w:rsidR="000A2323" w:rsidRPr="00591F17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276E1D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562090F" w14:textId="77777777" w:rsidR="000A2323" w:rsidRPr="00036BB4" w:rsidRDefault="000A2323" w:rsidP="000A232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6B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023A2D" w14:textId="77777777" w:rsidR="000A2323" w:rsidRPr="00036BB4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  <w:tab w:val="decimal" w:pos="790"/>
              </w:tabs>
              <w:spacing w:line="240" w:lineRule="auto"/>
              <w:ind w:left="-1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7E8CE3" w14:textId="77777777" w:rsidR="000A2323" w:rsidRPr="00036BB4" w:rsidRDefault="000A2323" w:rsidP="000A232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6B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6EFD7AE" w14:textId="77777777" w:rsidR="000A2323" w:rsidRPr="00036BB4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31E163" w14:textId="4B02C753" w:rsidR="000A2323" w:rsidRPr="00036BB4" w:rsidRDefault="00AB2F00" w:rsidP="000A232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A2323" w:rsidRPr="00036B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</w:t>
            </w:r>
          </w:p>
        </w:tc>
        <w:tc>
          <w:tcPr>
            <w:tcW w:w="270" w:type="dxa"/>
          </w:tcPr>
          <w:p w14:paraId="26A06F21" w14:textId="77777777" w:rsidR="000A2323" w:rsidRPr="002414F8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  <w:tab w:val="decimal" w:pos="79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D4087F" w14:textId="77777777" w:rsidR="000A2323" w:rsidRPr="002414F8" w:rsidRDefault="000A2323" w:rsidP="000A232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14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A2323" w:rsidRPr="00591F17" w14:paraId="73740841" w14:textId="77777777" w:rsidTr="008D1C22">
        <w:tc>
          <w:tcPr>
            <w:tcW w:w="4140" w:type="dxa"/>
          </w:tcPr>
          <w:p w14:paraId="285801E9" w14:textId="77777777" w:rsidR="000A2323" w:rsidRPr="00276E1D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4E1951" w14:textId="08B2E8E3" w:rsidR="000A2323" w:rsidRPr="0025625B" w:rsidRDefault="00AB2F00" w:rsidP="000A232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871</w:t>
            </w:r>
          </w:p>
        </w:tc>
        <w:tc>
          <w:tcPr>
            <w:tcW w:w="270" w:type="dxa"/>
          </w:tcPr>
          <w:p w14:paraId="762E11D0" w14:textId="77777777" w:rsidR="000A2323" w:rsidRPr="00036BB4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  <w:tab w:val="decimal" w:pos="790"/>
              </w:tabs>
              <w:spacing w:line="240" w:lineRule="auto"/>
              <w:ind w:left="-1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6E4D26" w14:textId="1E9F0E90" w:rsidR="000A2323" w:rsidRPr="00036BB4" w:rsidRDefault="00AB2F00" w:rsidP="000A232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</w:tcPr>
          <w:p w14:paraId="02929CED" w14:textId="77777777" w:rsidR="000A2323" w:rsidRPr="00036BB4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9AD5B6" w14:textId="6B13BDBB" w:rsidR="000A2323" w:rsidRPr="0025625B" w:rsidRDefault="00AB2F00" w:rsidP="000A232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871</w:t>
            </w:r>
          </w:p>
        </w:tc>
        <w:tc>
          <w:tcPr>
            <w:tcW w:w="270" w:type="dxa"/>
          </w:tcPr>
          <w:p w14:paraId="48058800" w14:textId="77777777" w:rsidR="000A2323" w:rsidRPr="002414F8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  <w:tab w:val="decimal" w:pos="79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73F5386" w14:textId="099E4F9C" w:rsidR="000A2323" w:rsidRPr="002414F8" w:rsidRDefault="00AB2F00" w:rsidP="000A232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</w:tr>
      <w:tr w:rsidR="000A2323" w:rsidRPr="00591F17" w14:paraId="2EC2F2C3" w14:textId="77777777" w:rsidTr="008D1C22">
        <w:tc>
          <w:tcPr>
            <w:tcW w:w="4140" w:type="dxa"/>
          </w:tcPr>
          <w:p w14:paraId="456D97E1" w14:textId="77777777" w:rsidR="000A2323" w:rsidRPr="00276E1D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B66CB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686CBB" w14:textId="354DA143" w:rsidR="000A2323" w:rsidRPr="00036BB4" w:rsidRDefault="00AB2F00" w:rsidP="000A232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871</w:t>
            </w:r>
          </w:p>
        </w:tc>
        <w:tc>
          <w:tcPr>
            <w:tcW w:w="270" w:type="dxa"/>
          </w:tcPr>
          <w:p w14:paraId="791FFB2D" w14:textId="77777777" w:rsidR="000A2323" w:rsidRPr="00036BB4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  <w:tab w:val="decimal" w:pos="790"/>
              </w:tabs>
              <w:spacing w:line="240" w:lineRule="auto"/>
              <w:ind w:left="-11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F3E4DB" w14:textId="6ACA480F" w:rsidR="000A2323" w:rsidRPr="00036BB4" w:rsidRDefault="00AB2F00" w:rsidP="000A232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</w:tcPr>
          <w:p w14:paraId="599F9AF8" w14:textId="77777777" w:rsidR="000A2323" w:rsidRPr="00036BB4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090E22" w14:textId="5820C69C" w:rsidR="000A2323" w:rsidRPr="00036BB4" w:rsidRDefault="00AB2F00" w:rsidP="000A232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8235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124</w:t>
            </w:r>
          </w:p>
        </w:tc>
        <w:tc>
          <w:tcPr>
            <w:tcW w:w="270" w:type="dxa"/>
          </w:tcPr>
          <w:p w14:paraId="057019BA" w14:textId="77777777" w:rsidR="000A2323" w:rsidRPr="002B7694" w:rsidRDefault="000A2323" w:rsidP="000A2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  <w:tab w:val="decimal" w:pos="79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97B336" w14:textId="6D86FCDE" w:rsidR="000A2323" w:rsidRDefault="00AB2F00" w:rsidP="000A232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</w:tr>
    </w:tbl>
    <w:p w14:paraId="04BC3EC1" w14:textId="77777777" w:rsidR="00FA03E5" w:rsidRPr="00BE35A8" w:rsidRDefault="00FA03E5" w:rsidP="00AD0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C36646" w14:textId="4270FF22" w:rsidR="00AD071D" w:rsidRPr="00AD071D" w:rsidRDefault="00AD071D" w:rsidP="00AD0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AD071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สัญญาสำคัญ</w:t>
      </w:r>
    </w:p>
    <w:p w14:paraId="3E6F84BB" w14:textId="77777777" w:rsidR="00AD071D" w:rsidRPr="00BE35A8" w:rsidRDefault="00AD071D" w:rsidP="00BE3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1D2FF8" w14:textId="51059DAC" w:rsidR="00C423AA" w:rsidRDefault="00C423AA" w:rsidP="00C42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93B2F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สัญญาเช่าที่ดิน</w:t>
      </w:r>
      <w:r w:rsidR="00BD6CEF">
        <w:rPr>
          <w:rFonts w:asciiTheme="majorBidi" w:hAnsiTheme="majorBidi" w:cstheme="majorBidi" w:hint="cs"/>
          <w:i/>
          <w:iCs/>
          <w:sz w:val="30"/>
          <w:szCs w:val="30"/>
          <w:cs/>
        </w:rPr>
        <w:t>และการบริการ</w:t>
      </w:r>
    </w:p>
    <w:p w14:paraId="3EC5F6A4" w14:textId="77777777" w:rsidR="00C423AA" w:rsidRPr="00B33A19" w:rsidRDefault="00C423AA" w:rsidP="00C42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93B83C" w14:textId="44DDBC42" w:rsidR="00C423AA" w:rsidRDefault="00C423AA" w:rsidP="00C42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E93B2F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="00AB2F00" w:rsidRPr="00AB2F00">
        <w:rPr>
          <w:rFonts w:asciiTheme="majorBidi" w:hAnsiTheme="majorBidi" w:cstheme="majorBidi"/>
          <w:sz w:val="30"/>
          <w:szCs w:val="30"/>
        </w:rPr>
        <w:t>1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ตุลาคม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="00AB2F00" w:rsidRPr="00AB2F00">
        <w:rPr>
          <w:rFonts w:asciiTheme="majorBidi" w:hAnsiTheme="majorBidi" w:cstheme="majorBidi"/>
          <w:sz w:val="30"/>
          <w:szCs w:val="30"/>
        </w:rPr>
        <w:t>2566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บริษัทได้ทำสัญญาเช่าที่ดิน</w:t>
      </w:r>
      <w:r w:rsidR="007D309B">
        <w:rPr>
          <w:rFonts w:asciiTheme="majorBidi" w:hAnsiTheme="majorBidi" w:hint="cs"/>
          <w:sz w:val="30"/>
          <w:szCs w:val="30"/>
          <w:cs/>
        </w:rPr>
        <w:t>และการบริการ</w:t>
      </w:r>
      <w:r w:rsidRPr="00E93B2F">
        <w:rPr>
          <w:rFonts w:asciiTheme="majorBidi" w:hAnsiTheme="majorBidi" w:hint="cs"/>
          <w:sz w:val="30"/>
          <w:szCs w:val="30"/>
          <w:cs/>
        </w:rPr>
        <w:t>กับบริษัทย่อยแห่งหนึ่ง เพื่อให้เช่าที่ดินสำหรับก่อสร้างอาคารสำนักงาน โรงงาน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ห้องเย็</w:t>
      </w:r>
      <w:r w:rsidRPr="001F4CB0">
        <w:rPr>
          <w:rFonts w:asciiTheme="majorBidi" w:hAnsiTheme="majorBidi" w:hint="cs"/>
          <w:sz w:val="30"/>
          <w:szCs w:val="30"/>
          <w:cs/>
        </w:rPr>
        <w:t>น</w:t>
      </w:r>
      <w:r w:rsidRPr="001F4CB0">
        <w:rPr>
          <w:rFonts w:asciiTheme="majorBidi" w:hAnsiTheme="majorBidi"/>
          <w:sz w:val="30"/>
          <w:szCs w:val="30"/>
          <w:cs/>
        </w:rPr>
        <w:t xml:space="preserve"> </w:t>
      </w:r>
      <w:r w:rsidRPr="001F4CB0">
        <w:rPr>
          <w:rFonts w:asciiTheme="majorBidi" w:hAnsiTheme="majorBidi" w:hint="cs"/>
          <w:sz w:val="30"/>
          <w:szCs w:val="30"/>
          <w:cs/>
        </w:rPr>
        <w:t>คลังสินค้</w:t>
      </w:r>
      <w:r w:rsidR="00114096">
        <w:rPr>
          <w:rFonts w:asciiTheme="majorBidi" w:hAnsiTheme="majorBidi" w:hint="cs"/>
          <w:sz w:val="30"/>
          <w:szCs w:val="30"/>
          <w:cs/>
        </w:rPr>
        <w:t>า</w:t>
      </w:r>
      <w:r w:rsidR="00321271">
        <w:rPr>
          <w:rFonts w:asciiTheme="majorBidi" w:hAnsiTheme="majorBidi" w:hint="cs"/>
          <w:sz w:val="30"/>
          <w:szCs w:val="30"/>
          <w:cs/>
        </w:rPr>
        <w:t xml:space="preserve"> และ</w:t>
      </w:r>
      <w:r w:rsidR="00614440" w:rsidRPr="000470E0">
        <w:rPr>
          <w:rFonts w:asciiTheme="majorBidi" w:hAnsiTheme="majorBidi" w:hint="cs"/>
          <w:sz w:val="30"/>
          <w:szCs w:val="30"/>
          <w:cs/>
        </w:rPr>
        <w:t>ให้บริการด้านการบริหารจัดการ</w:t>
      </w:r>
      <w:r w:rsidR="00321271" w:rsidRPr="00321271">
        <w:rPr>
          <w:rFonts w:asciiTheme="majorBidi" w:hAnsiTheme="majorBidi" w:hint="cs"/>
          <w:sz w:val="30"/>
          <w:szCs w:val="30"/>
          <w:cs/>
        </w:rPr>
        <w:t>สาธารณูปโภค</w:t>
      </w:r>
      <w:r w:rsidR="00114096">
        <w:rPr>
          <w:rFonts w:asciiTheme="majorBidi" w:hAnsiTheme="majorBidi" w:hint="cs"/>
          <w:sz w:val="30"/>
          <w:szCs w:val="30"/>
          <w:cs/>
        </w:rPr>
        <w:t xml:space="preserve"> </w:t>
      </w:r>
      <w:r w:rsidR="00614440">
        <w:rPr>
          <w:rFonts w:asciiTheme="majorBidi" w:hAnsiTheme="majorBidi" w:hint="cs"/>
          <w:sz w:val="30"/>
          <w:szCs w:val="30"/>
          <w:cs/>
        </w:rPr>
        <w:t xml:space="preserve">             </w:t>
      </w:r>
      <w:r w:rsidRPr="00E93B2F">
        <w:rPr>
          <w:rFonts w:asciiTheme="majorBidi" w:hAnsiTheme="majorBidi" w:hint="cs"/>
          <w:sz w:val="30"/>
          <w:szCs w:val="30"/>
          <w:cs/>
        </w:rPr>
        <w:t>โดยมีกำหนดระยะเวลา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="00AB2F00" w:rsidRPr="00AB2F00">
        <w:rPr>
          <w:rFonts w:asciiTheme="majorBidi" w:hAnsiTheme="majorBidi" w:cstheme="majorBidi"/>
          <w:sz w:val="30"/>
          <w:szCs w:val="30"/>
        </w:rPr>
        <w:t>30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ปี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นับตั้งแต่วันที่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="00AB2F00" w:rsidRPr="00AB2F00">
        <w:rPr>
          <w:rFonts w:asciiTheme="majorBidi" w:hAnsiTheme="majorBidi" w:cstheme="majorBidi"/>
          <w:sz w:val="30"/>
          <w:szCs w:val="30"/>
        </w:rPr>
        <w:t>1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ตุลาคม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="00AB2F00" w:rsidRPr="00AB2F00">
        <w:rPr>
          <w:rFonts w:asciiTheme="majorBidi" w:hAnsiTheme="majorBidi" w:cstheme="majorBidi"/>
          <w:sz w:val="30"/>
          <w:szCs w:val="30"/>
        </w:rPr>
        <w:t>2566</w:t>
      </w:r>
      <w:r w:rsidRPr="00E93B2F">
        <w:rPr>
          <w:rFonts w:asciiTheme="majorBidi" w:hAnsiTheme="majorBidi"/>
          <w:sz w:val="30"/>
          <w:szCs w:val="30"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 xml:space="preserve">ถึง </w:t>
      </w:r>
      <w:r w:rsidR="00AB2F00" w:rsidRPr="00AB2F00">
        <w:rPr>
          <w:rFonts w:asciiTheme="majorBidi" w:hAnsiTheme="majorBidi"/>
          <w:sz w:val="30"/>
          <w:szCs w:val="30"/>
        </w:rPr>
        <w:t>30</w:t>
      </w:r>
      <w:r w:rsidRPr="00E93B2F">
        <w:rPr>
          <w:rFonts w:asciiTheme="majorBidi" w:hAnsiTheme="majorBidi" w:hint="cs"/>
          <w:sz w:val="30"/>
          <w:szCs w:val="30"/>
          <w:cs/>
        </w:rPr>
        <w:t xml:space="preserve"> กันยายน </w:t>
      </w:r>
      <w:r w:rsidR="00AB2F00" w:rsidRPr="00AB2F00">
        <w:rPr>
          <w:rFonts w:asciiTheme="majorBidi" w:hAnsiTheme="majorBidi"/>
          <w:sz w:val="30"/>
          <w:szCs w:val="30"/>
        </w:rPr>
        <w:t>2596</w:t>
      </w:r>
      <w:r w:rsidRPr="00E93B2F">
        <w:rPr>
          <w:rFonts w:asciiTheme="majorBidi" w:hAnsiTheme="majorBidi"/>
          <w:sz w:val="30"/>
          <w:szCs w:val="30"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อัตราค่าเช่า</w:t>
      </w:r>
      <w:r w:rsidR="007D309B">
        <w:rPr>
          <w:rFonts w:asciiTheme="majorBidi" w:hAnsiTheme="majorBidi" w:hint="cs"/>
          <w:sz w:val="30"/>
          <w:szCs w:val="30"/>
          <w:cs/>
        </w:rPr>
        <w:t>และ</w:t>
      </w:r>
      <w:r w:rsidR="00C33863">
        <w:rPr>
          <w:rFonts w:asciiTheme="majorBidi" w:hAnsiTheme="majorBidi" w:hint="cs"/>
          <w:sz w:val="30"/>
          <w:szCs w:val="30"/>
          <w:cs/>
        </w:rPr>
        <w:t>ค่า</w:t>
      </w:r>
      <w:r w:rsidR="007D309B">
        <w:rPr>
          <w:rFonts w:asciiTheme="majorBidi" w:hAnsiTheme="majorBidi" w:hint="cs"/>
          <w:sz w:val="30"/>
          <w:szCs w:val="30"/>
          <w:cs/>
        </w:rPr>
        <w:t>บริการ</w:t>
      </w:r>
      <w:r w:rsidRPr="00E93B2F">
        <w:rPr>
          <w:rFonts w:asciiTheme="majorBidi" w:hAnsiTheme="majorBidi" w:hint="cs"/>
          <w:sz w:val="30"/>
          <w:szCs w:val="30"/>
          <w:cs/>
        </w:rPr>
        <w:t>ตามที่ระบุในสัญญา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</w:p>
    <w:p w14:paraId="7D0FBAA6" w14:textId="77777777" w:rsidR="00C423AA" w:rsidRPr="00B33A19" w:rsidRDefault="00C423AA" w:rsidP="00C42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/>
          <w:i/>
          <w:iCs/>
          <w:sz w:val="30"/>
          <w:szCs w:val="30"/>
          <w:cs/>
        </w:rPr>
      </w:pPr>
    </w:p>
    <w:p w14:paraId="5F785EE0" w14:textId="77777777" w:rsidR="00C423AA" w:rsidRDefault="00C423AA" w:rsidP="00C42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  <w:cs/>
        </w:rPr>
      </w:pPr>
      <w:r>
        <w:rPr>
          <w:rFonts w:asciiTheme="majorBidi" w:hAnsiTheme="majorBidi"/>
          <w:i/>
          <w:iCs/>
          <w:sz w:val="30"/>
          <w:szCs w:val="30"/>
          <w:cs/>
        </w:rPr>
        <w:br w:type="page"/>
      </w:r>
    </w:p>
    <w:p w14:paraId="27DC98DC" w14:textId="77777777" w:rsidR="00C423AA" w:rsidRDefault="00C423AA" w:rsidP="00C42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57123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>สัญญาว่าจ้างผลิต</w:t>
      </w:r>
    </w:p>
    <w:p w14:paraId="54E0EF76" w14:textId="77777777" w:rsidR="00C423AA" w:rsidRPr="00B33A19" w:rsidRDefault="00C423AA" w:rsidP="00C42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4F5CE7" w14:textId="3173F218" w:rsidR="00C423AA" w:rsidRPr="00D63D7E" w:rsidRDefault="00C423AA" w:rsidP="00C42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D63D7E">
        <w:rPr>
          <w:rFonts w:asciiTheme="majorBidi" w:hAnsiTheme="majorBidi" w:hint="cs"/>
          <w:sz w:val="30"/>
          <w:szCs w:val="30"/>
          <w:cs/>
        </w:rPr>
        <w:t>บริษัทได้ทำสัญญาว่าจ้างผลิตกับ</w:t>
      </w:r>
      <w:r>
        <w:rPr>
          <w:rFonts w:asciiTheme="majorBidi" w:hAnsiTheme="majorBidi" w:hint="cs"/>
          <w:sz w:val="30"/>
          <w:szCs w:val="30"/>
          <w:cs/>
        </w:rPr>
        <w:t xml:space="preserve">บริษัทย่อยแห่งหนึ่ง </w:t>
      </w:r>
      <w:r w:rsidRPr="00D63D7E">
        <w:rPr>
          <w:rFonts w:asciiTheme="majorBidi" w:hAnsiTheme="majorBidi" w:hint="cs"/>
          <w:sz w:val="30"/>
          <w:szCs w:val="30"/>
          <w:cs/>
        </w:rPr>
        <w:t>โดยบริษัทตกลงให้</w:t>
      </w:r>
      <w:r>
        <w:rPr>
          <w:rFonts w:asciiTheme="majorBidi" w:hAnsiTheme="majorBidi" w:hint="cs"/>
          <w:sz w:val="30"/>
          <w:szCs w:val="30"/>
          <w:cs/>
        </w:rPr>
        <w:t>บริษัทย่อย</w:t>
      </w:r>
      <w:r w:rsidRPr="00D63D7E">
        <w:rPr>
          <w:rFonts w:asciiTheme="majorBidi" w:hAnsiTheme="majorBidi" w:hint="cs"/>
          <w:sz w:val="30"/>
          <w:szCs w:val="30"/>
          <w:cs/>
        </w:rPr>
        <w:t>ทำการผลิตสินค้า</w:t>
      </w:r>
      <w:r w:rsidRPr="00D63D7E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br/>
      </w:r>
      <w:r w:rsidRPr="00D63D7E">
        <w:rPr>
          <w:rFonts w:asciiTheme="majorBidi" w:hAnsiTheme="majorBidi" w:hint="cs"/>
          <w:sz w:val="30"/>
          <w:szCs w:val="30"/>
          <w:cs/>
        </w:rPr>
        <w:t>ควบคุมคุณภาพ</w:t>
      </w:r>
      <w:r w:rsidRPr="00D63D7E">
        <w:rPr>
          <w:rFonts w:asciiTheme="majorBidi" w:hAnsiTheme="majorBidi"/>
          <w:sz w:val="30"/>
          <w:szCs w:val="30"/>
          <w:cs/>
        </w:rPr>
        <w:t xml:space="preserve"> </w:t>
      </w:r>
      <w:r w:rsidRPr="00D63D7E">
        <w:rPr>
          <w:rFonts w:asciiTheme="majorBidi" w:hAnsiTheme="majorBidi" w:hint="cs"/>
          <w:sz w:val="30"/>
          <w:szCs w:val="30"/>
          <w:cs/>
        </w:rPr>
        <w:t>และเก็บรักษาผลิตภัณฑ์ของบริษัท</w:t>
      </w:r>
      <w:r w:rsidRPr="00D63D7E">
        <w:rPr>
          <w:rFonts w:asciiTheme="majorBidi" w:hAnsiTheme="majorBidi"/>
          <w:sz w:val="30"/>
          <w:szCs w:val="30"/>
          <w:cs/>
        </w:rPr>
        <w:t xml:space="preserve"> </w:t>
      </w:r>
      <w:r w:rsidRPr="00D63D7E">
        <w:rPr>
          <w:rFonts w:asciiTheme="majorBidi" w:hAnsiTheme="majorBidi" w:hint="cs"/>
          <w:sz w:val="30"/>
          <w:szCs w:val="30"/>
          <w:cs/>
        </w:rPr>
        <w:t xml:space="preserve">สัญญานี้มีกำหนดระยะเวลา </w:t>
      </w:r>
      <w:r w:rsidR="00AB2F00" w:rsidRPr="00AB2F00">
        <w:rPr>
          <w:rFonts w:asciiTheme="majorBidi" w:hAnsiTheme="majorBidi"/>
          <w:sz w:val="30"/>
          <w:szCs w:val="30"/>
        </w:rPr>
        <w:t>3</w:t>
      </w:r>
      <w:r>
        <w:rPr>
          <w:rFonts w:asciiTheme="majorBidi" w:hAnsiTheme="majorBidi" w:hint="cs"/>
          <w:sz w:val="30"/>
          <w:szCs w:val="30"/>
          <w:cs/>
        </w:rPr>
        <w:t xml:space="preserve"> เดือน และสิ้นสุดแล้วใน</w:t>
      </w:r>
      <w:r>
        <w:rPr>
          <w:rFonts w:asciiTheme="majorBidi" w:hAnsiTheme="majorBidi"/>
          <w:sz w:val="30"/>
          <w:szCs w:val="30"/>
          <w:cs/>
        </w:rPr>
        <w:br/>
      </w:r>
      <w:r>
        <w:rPr>
          <w:rFonts w:asciiTheme="majorBidi" w:hAnsiTheme="majorBidi" w:hint="cs"/>
          <w:sz w:val="30"/>
          <w:szCs w:val="30"/>
          <w:cs/>
        </w:rPr>
        <w:t xml:space="preserve">เดือนมิถุนายน </w:t>
      </w:r>
      <w:r w:rsidR="00AB2F00" w:rsidRPr="00AB2F00">
        <w:rPr>
          <w:rFonts w:asciiTheme="majorBidi" w:hAnsiTheme="majorBidi"/>
          <w:sz w:val="30"/>
          <w:szCs w:val="30"/>
        </w:rPr>
        <w:t>2568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ต่อมาในเดือนกรกฎาคม </w:t>
      </w:r>
      <w:r w:rsidR="00AB2F00" w:rsidRPr="00AB2F00">
        <w:rPr>
          <w:rFonts w:asciiTheme="majorBidi" w:hAnsiTheme="majorBidi"/>
          <w:sz w:val="30"/>
          <w:szCs w:val="30"/>
        </w:rPr>
        <w:t>2568</w:t>
      </w:r>
      <w:r>
        <w:rPr>
          <w:rFonts w:asciiTheme="majorBidi" w:hAnsiTheme="majorBidi" w:hint="cs"/>
          <w:sz w:val="30"/>
          <w:szCs w:val="30"/>
          <w:cs/>
        </w:rPr>
        <w:t xml:space="preserve"> บริษัทได้ทำการต่อสัญญาว่าจ้างผลิต สัญญานี้มีกำหนดระยะเวลา </w:t>
      </w:r>
      <w:r w:rsidR="00AB2F00" w:rsidRPr="00AB2F00">
        <w:rPr>
          <w:rFonts w:asciiTheme="majorBidi" w:hAnsiTheme="majorBidi"/>
          <w:sz w:val="30"/>
          <w:szCs w:val="30"/>
        </w:rPr>
        <w:t>6</w:t>
      </w:r>
      <w:r>
        <w:rPr>
          <w:rFonts w:asciiTheme="majorBidi" w:hAnsiTheme="majorBidi" w:hint="cs"/>
          <w:sz w:val="30"/>
          <w:szCs w:val="30"/>
          <w:cs/>
        </w:rPr>
        <w:t xml:space="preserve"> เดือน และสิ้นสุด</w:t>
      </w:r>
      <w:r w:rsidR="00DB0091">
        <w:rPr>
          <w:rFonts w:asciiTheme="majorBidi" w:hAnsiTheme="majorBidi" w:hint="cs"/>
          <w:sz w:val="30"/>
          <w:szCs w:val="30"/>
          <w:cs/>
        </w:rPr>
        <w:t>แล้ว</w:t>
      </w:r>
      <w:r>
        <w:rPr>
          <w:rFonts w:asciiTheme="majorBidi" w:hAnsiTheme="majorBidi" w:hint="cs"/>
          <w:sz w:val="30"/>
          <w:szCs w:val="30"/>
          <w:cs/>
        </w:rPr>
        <w:t xml:space="preserve">ในเดือนธันวาคม </w:t>
      </w:r>
      <w:r w:rsidR="00AB2F00" w:rsidRPr="00AB2F00">
        <w:rPr>
          <w:rFonts w:asciiTheme="majorBidi" w:hAnsiTheme="majorBidi"/>
          <w:sz w:val="30"/>
          <w:szCs w:val="30"/>
        </w:rPr>
        <w:t>2568</w:t>
      </w:r>
    </w:p>
    <w:p w14:paraId="03ABFE5C" w14:textId="77777777" w:rsidR="00C423AA" w:rsidRDefault="00C423AA" w:rsidP="00C42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7849CD3C" w14:textId="06B0AF82" w:rsidR="00C423AA" w:rsidRPr="00D63D7E" w:rsidRDefault="00C423AA" w:rsidP="00C42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9B2EE8">
        <w:rPr>
          <w:rFonts w:asciiTheme="majorBidi" w:hAnsiTheme="majorBidi" w:hint="cs"/>
          <w:sz w:val="30"/>
          <w:szCs w:val="30"/>
          <w:cs/>
        </w:rPr>
        <w:t>บริษัทได้ทำสัญญาว่าจ้างผลิตกับกิจการที่เกี่ยวข้องกันแห่งหนึ่ง</w:t>
      </w:r>
      <w:r w:rsidRPr="009B2EE8">
        <w:rPr>
          <w:rFonts w:asciiTheme="majorBidi" w:hAnsiTheme="majorBidi"/>
          <w:sz w:val="30"/>
          <w:szCs w:val="30"/>
          <w:cs/>
        </w:rPr>
        <w:t xml:space="preserve"> </w:t>
      </w:r>
      <w:r w:rsidRPr="009B2EE8">
        <w:rPr>
          <w:rFonts w:asciiTheme="majorBidi" w:hAnsiTheme="majorBidi" w:hint="cs"/>
          <w:sz w:val="30"/>
          <w:szCs w:val="30"/>
          <w:cs/>
        </w:rPr>
        <w:t>โดยบริษัทตกลงให้กิจการที่เกี่ยวข้องกัน</w:t>
      </w:r>
      <w:r w:rsidRPr="009B2EE8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  <w:cs/>
        </w:rPr>
        <w:br/>
      </w:r>
      <w:r w:rsidRPr="009B2EE8">
        <w:rPr>
          <w:rFonts w:asciiTheme="majorBidi" w:hAnsiTheme="majorBidi" w:hint="cs"/>
          <w:sz w:val="30"/>
          <w:szCs w:val="30"/>
          <w:cs/>
        </w:rPr>
        <w:t>ทำการผลิตสินค้า</w:t>
      </w:r>
      <w:r w:rsidRPr="009B2EE8">
        <w:rPr>
          <w:rFonts w:asciiTheme="majorBidi" w:hAnsiTheme="majorBidi"/>
          <w:sz w:val="30"/>
          <w:szCs w:val="30"/>
          <w:cs/>
        </w:rPr>
        <w:t xml:space="preserve"> </w:t>
      </w:r>
      <w:r w:rsidRPr="009B2EE8">
        <w:rPr>
          <w:rFonts w:asciiTheme="majorBidi" w:hAnsiTheme="majorBidi" w:hint="cs"/>
          <w:sz w:val="30"/>
          <w:szCs w:val="30"/>
          <w:cs/>
        </w:rPr>
        <w:t>ควบคุมคุณภาพ</w:t>
      </w:r>
      <w:r w:rsidRPr="009B2EE8">
        <w:rPr>
          <w:rFonts w:asciiTheme="majorBidi" w:hAnsiTheme="majorBidi"/>
          <w:sz w:val="30"/>
          <w:szCs w:val="30"/>
          <w:cs/>
        </w:rPr>
        <w:t xml:space="preserve"> </w:t>
      </w:r>
      <w:r w:rsidRPr="009B2EE8">
        <w:rPr>
          <w:rFonts w:asciiTheme="majorBidi" w:hAnsiTheme="majorBidi" w:hint="cs"/>
          <w:sz w:val="30"/>
          <w:szCs w:val="30"/>
          <w:cs/>
        </w:rPr>
        <w:t>และเก็บรักษาผลิตภัณฑ์ของบริษัท</w:t>
      </w:r>
      <w:r w:rsidRPr="009B2EE8">
        <w:rPr>
          <w:rFonts w:asciiTheme="majorBidi" w:hAnsiTheme="majorBidi"/>
          <w:sz w:val="30"/>
          <w:szCs w:val="30"/>
          <w:cs/>
        </w:rPr>
        <w:t xml:space="preserve"> </w:t>
      </w:r>
      <w:r w:rsidRPr="009B2EE8">
        <w:rPr>
          <w:rFonts w:asciiTheme="majorBidi" w:hAnsiTheme="majorBidi" w:hint="cs"/>
          <w:sz w:val="30"/>
          <w:szCs w:val="30"/>
          <w:cs/>
        </w:rPr>
        <w:t xml:space="preserve">สัญญานี้มีกำหนดระยะเวลา </w:t>
      </w:r>
      <w:r w:rsidR="00AB2F00" w:rsidRPr="00AB2F00">
        <w:rPr>
          <w:rFonts w:asciiTheme="majorBidi" w:hAnsiTheme="majorBidi"/>
          <w:sz w:val="30"/>
          <w:szCs w:val="30"/>
        </w:rPr>
        <w:t>1</w:t>
      </w:r>
      <w:r w:rsidRPr="009B2EE8">
        <w:rPr>
          <w:rFonts w:asciiTheme="majorBidi" w:hAnsiTheme="majorBidi" w:hint="cs"/>
          <w:sz w:val="30"/>
          <w:szCs w:val="30"/>
          <w:cs/>
        </w:rPr>
        <w:t xml:space="preserve"> ปี </w:t>
      </w:r>
      <w:r w:rsidRPr="009B2EE8">
        <w:rPr>
          <w:rFonts w:asciiTheme="majorBidi" w:hAnsiTheme="majorBidi"/>
          <w:sz w:val="30"/>
          <w:szCs w:val="30"/>
          <w:cs/>
        </w:rPr>
        <w:br/>
      </w:r>
      <w:r w:rsidRPr="009B2EE8">
        <w:rPr>
          <w:rFonts w:asciiTheme="majorBidi" w:hAnsiTheme="majorBidi" w:hint="cs"/>
          <w:sz w:val="30"/>
          <w:szCs w:val="30"/>
          <w:cs/>
        </w:rPr>
        <w:t xml:space="preserve">และจะสิ้นสุดภายในเดือนมีนาคม </w:t>
      </w:r>
      <w:r w:rsidR="00AB2F00" w:rsidRPr="00AB2F00">
        <w:rPr>
          <w:rFonts w:asciiTheme="majorBidi" w:hAnsiTheme="majorBidi"/>
          <w:sz w:val="30"/>
          <w:szCs w:val="30"/>
        </w:rPr>
        <w:t>2569</w:t>
      </w:r>
    </w:p>
    <w:p w14:paraId="42537161" w14:textId="77777777" w:rsidR="00C423AA" w:rsidRPr="00C15C97" w:rsidRDefault="00C423AA" w:rsidP="00C42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317660" w14:textId="77777777" w:rsidR="00C423AA" w:rsidRDefault="00C423AA" w:rsidP="00C42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93B2F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ารับบริการฝากสินค้า</w:t>
      </w:r>
    </w:p>
    <w:p w14:paraId="0296F614" w14:textId="77777777" w:rsidR="00C423AA" w:rsidRPr="00C15C97" w:rsidRDefault="00C423AA" w:rsidP="00C42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46B0F64" w14:textId="7B5809CD" w:rsidR="00C423AA" w:rsidRDefault="00C423AA" w:rsidP="00C42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E0F6A">
        <w:rPr>
          <w:rFonts w:asciiTheme="majorBidi" w:hAnsiTheme="majorBidi" w:hint="cs"/>
          <w:sz w:val="30"/>
          <w:szCs w:val="30"/>
          <w:cs/>
        </w:rPr>
        <w:t>บริษัท</w:t>
      </w:r>
      <w:r>
        <w:rPr>
          <w:rFonts w:asciiTheme="majorBidi" w:hAnsiTheme="majorBidi" w:hint="cs"/>
          <w:sz w:val="30"/>
          <w:szCs w:val="30"/>
          <w:cs/>
        </w:rPr>
        <w:t>ได้ทำสัญญากับบริษัทย่อยแห่งหนึ่ง โดยบริษัทตกลงรับบริการ</w:t>
      </w:r>
      <w:r w:rsidRPr="00D41166">
        <w:rPr>
          <w:rFonts w:asciiTheme="majorBidi" w:hAnsiTheme="majorBidi" w:hint="cs"/>
          <w:sz w:val="30"/>
          <w:szCs w:val="30"/>
          <w:cs/>
        </w:rPr>
        <w:t>ฝากสินค้า</w:t>
      </w:r>
      <w:r>
        <w:rPr>
          <w:rFonts w:asciiTheme="majorBidi" w:hAnsiTheme="majorBidi" w:hint="cs"/>
          <w:sz w:val="30"/>
          <w:szCs w:val="30"/>
          <w:cs/>
        </w:rPr>
        <w:t>แช่แข็งจากบริษัทย่อยดังกล่าว สัญญานี้มีผลบังคับใช้จนกว่าคู่สัญญา</w:t>
      </w:r>
      <w:r w:rsidRPr="00FD68FC">
        <w:rPr>
          <w:rFonts w:asciiTheme="majorBidi" w:hAnsiTheme="majorBidi" w:hint="cs"/>
          <w:sz w:val="30"/>
          <w:szCs w:val="30"/>
          <w:cs/>
        </w:rPr>
        <w:t>ฝ่ายใดฝ่ายหนึ่ง</w:t>
      </w:r>
      <w:r>
        <w:rPr>
          <w:rFonts w:asciiTheme="majorBidi" w:hAnsiTheme="majorBidi" w:hint="cs"/>
          <w:sz w:val="30"/>
          <w:szCs w:val="30"/>
          <w:cs/>
        </w:rPr>
        <w:t>บอกเลิก</w:t>
      </w:r>
      <w:r w:rsidRPr="00FD68FC">
        <w:rPr>
          <w:rFonts w:asciiTheme="majorBidi" w:hAnsiTheme="majorBidi" w:hint="cs"/>
          <w:sz w:val="30"/>
          <w:szCs w:val="30"/>
          <w:cs/>
        </w:rPr>
        <w:t xml:space="preserve">เป็นลายลักษณ์อักษรล่วงหน้า </w:t>
      </w:r>
      <w:r w:rsidR="00AB2F00" w:rsidRPr="00AB2F00">
        <w:rPr>
          <w:rFonts w:asciiTheme="majorBidi" w:hAnsiTheme="majorBidi"/>
          <w:sz w:val="30"/>
          <w:szCs w:val="30"/>
        </w:rPr>
        <w:t>30</w:t>
      </w:r>
      <w:r w:rsidRPr="00FD68FC">
        <w:rPr>
          <w:rFonts w:asciiTheme="majorBidi" w:hAnsiTheme="majorBidi" w:hint="cs"/>
          <w:sz w:val="30"/>
          <w:szCs w:val="30"/>
          <w:cs/>
        </w:rPr>
        <w:t xml:space="preserve"> วัน</w:t>
      </w:r>
      <w:r>
        <w:rPr>
          <w:rFonts w:asciiTheme="majorBidi" w:hAnsiTheme="majorBidi" w:hint="cs"/>
          <w:sz w:val="30"/>
          <w:szCs w:val="30"/>
          <w:cs/>
        </w:rPr>
        <w:t xml:space="preserve"> ทั้งนี้บริษัทตกลงจ่ายค่าบริการฝากสินค้าตามที่ระบุในสัญญา </w:t>
      </w:r>
    </w:p>
    <w:p w14:paraId="7645E22F" w14:textId="77777777" w:rsidR="00F51B51" w:rsidRDefault="00F51B51" w:rsidP="00C42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E5BF8A3" w14:textId="01B82FA0" w:rsidR="00F51B51" w:rsidRDefault="00F51B51" w:rsidP="00F51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E0F6A">
        <w:rPr>
          <w:rFonts w:asciiTheme="majorBidi" w:hAnsiTheme="majorBidi" w:hint="cs"/>
          <w:sz w:val="30"/>
          <w:szCs w:val="30"/>
          <w:cs/>
        </w:rPr>
        <w:t>บริษัท</w:t>
      </w:r>
      <w:r>
        <w:rPr>
          <w:rFonts w:asciiTheme="majorBidi" w:hAnsiTheme="majorBidi" w:hint="cs"/>
          <w:sz w:val="30"/>
          <w:szCs w:val="30"/>
          <w:cs/>
        </w:rPr>
        <w:t>ย่อยได้ทำสัญญากับ</w:t>
      </w:r>
      <w:r w:rsidRPr="009B2EE8">
        <w:rPr>
          <w:rFonts w:asciiTheme="majorBidi" w:hAnsiTheme="majorBidi" w:hint="cs"/>
          <w:sz w:val="30"/>
          <w:szCs w:val="30"/>
          <w:cs/>
        </w:rPr>
        <w:t>กิจการที่เกี่ยวข้องกันแห่งหนึ่ง</w:t>
      </w:r>
      <w:r w:rsidRPr="009B2EE8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โดยบริษัทย่อยตกลงรับบริการ</w:t>
      </w:r>
      <w:r w:rsidRPr="00D41166">
        <w:rPr>
          <w:rFonts w:asciiTheme="majorBidi" w:hAnsiTheme="majorBidi" w:hint="cs"/>
          <w:sz w:val="30"/>
          <w:szCs w:val="30"/>
          <w:cs/>
        </w:rPr>
        <w:t>ฝากสินค้า</w:t>
      </w:r>
      <w:r>
        <w:rPr>
          <w:rFonts w:asciiTheme="majorBidi" w:hAnsiTheme="majorBidi" w:hint="cs"/>
          <w:sz w:val="30"/>
          <w:szCs w:val="30"/>
          <w:cs/>
        </w:rPr>
        <w:t>แช่แข็งจาก</w:t>
      </w:r>
      <w:r w:rsidRPr="009B2EE8">
        <w:rPr>
          <w:rFonts w:asciiTheme="majorBidi" w:hAnsiTheme="majorBidi" w:hint="cs"/>
          <w:sz w:val="30"/>
          <w:szCs w:val="30"/>
          <w:cs/>
        </w:rPr>
        <w:t>กิจการที่เกี่ยวข้องกัน</w:t>
      </w:r>
      <w:r>
        <w:rPr>
          <w:rFonts w:asciiTheme="majorBidi" w:hAnsiTheme="majorBidi" w:hint="cs"/>
          <w:sz w:val="30"/>
          <w:szCs w:val="30"/>
          <w:cs/>
        </w:rPr>
        <w:t xml:space="preserve">ดังกล่าว </w:t>
      </w:r>
      <w:r w:rsidRPr="00433B5B">
        <w:rPr>
          <w:rFonts w:asciiTheme="majorBidi" w:hAnsiTheme="majorBidi" w:hint="cs"/>
          <w:spacing w:val="-4"/>
          <w:sz w:val="30"/>
          <w:szCs w:val="30"/>
          <w:cs/>
        </w:rPr>
        <w:t xml:space="preserve">สัญญานี้มีกำหนดระยะเวลา </w:t>
      </w:r>
      <w:r w:rsidR="00AB2F00" w:rsidRPr="00AB2F00">
        <w:rPr>
          <w:rFonts w:asciiTheme="majorBidi" w:hAnsiTheme="majorBidi"/>
          <w:spacing w:val="-4"/>
          <w:sz w:val="30"/>
          <w:szCs w:val="30"/>
        </w:rPr>
        <w:t>1</w:t>
      </w:r>
      <w:r w:rsidRPr="00433B5B">
        <w:rPr>
          <w:rFonts w:asciiTheme="majorBidi" w:hAnsiTheme="majorBidi" w:hint="cs"/>
          <w:spacing w:val="-4"/>
          <w:sz w:val="30"/>
          <w:szCs w:val="30"/>
          <w:cs/>
        </w:rPr>
        <w:t xml:space="preserve"> ปี และจะสิ้นสุดภายในเดือนมีนาคม </w:t>
      </w:r>
      <w:r w:rsidR="00AB2F00" w:rsidRPr="00AB2F00">
        <w:rPr>
          <w:rFonts w:asciiTheme="majorBidi" w:hAnsiTheme="majorBidi"/>
          <w:spacing w:val="-4"/>
          <w:sz w:val="30"/>
          <w:szCs w:val="30"/>
        </w:rPr>
        <w:t>2569</w:t>
      </w:r>
      <w:r w:rsidRPr="00433B5B">
        <w:rPr>
          <w:rFonts w:asciiTheme="majorBidi" w:hAnsiTheme="majorBidi"/>
          <w:spacing w:val="-4"/>
          <w:sz w:val="30"/>
          <w:szCs w:val="30"/>
        </w:rPr>
        <w:t xml:space="preserve"> </w:t>
      </w:r>
      <w:r w:rsidR="00425A61">
        <w:rPr>
          <w:rFonts w:asciiTheme="majorBidi" w:hAnsiTheme="majorBidi" w:hint="cs"/>
          <w:sz w:val="30"/>
          <w:szCs w:val="30"/>
          <w:cs/>
        </w:rPr>
        <w:t>ทั้งนี้</w:t>
      </w:r>
      <w:r w:rsidR="00425A61" w:rsidRPr="009B2EE8">
        <w:rPr>
          <w:rFonts w:asciiTheme="majorBidi" w:hAnsiTheme="majorBidi" w:hint="cs"/>
          <w:sz w:val="30"/>
          <w:szCs w:val="30"/>
          <w:cs/>
        </w:rPr>
        <w:t>กิจการที่เกี่ยวข้องกัน</w:t>
      </w:r>
      <w:r w:rsidR="00425A61">
        <w:rPr>
          <w:rFonts w:asciiTheme="majorBidi" w:hAnsiTheme="majorBidi" w:hint="cs"/>
          <w:sz w:val="30"/>
          <w:szCs w:val="30"/>
          <w:cs/>
        </w:rPr>
        <w:t>ดังกล่าวตกลงจ่าย</w:t>
      </w:r>
      <w:r>
        <w:rPr>
          <w:rFonts w:asciiTheme="majorBidi" w:hAnsiTheme="majorBidi" w:hint="cs"/>
          <w:sz w:val="30"/>
          <w:szCs w:val="30"/>
          <w:cs/>
        </w:rPr>
        <w:t xml:space="preserve">ค่าบริการฝากสินค้าตามที่ระบุในสัญญา </w:t>
      </w:r>
    </w:p>
    <w:p w14:paraId="4A3A5D06" w14:textId="77777777" w:rsidR="00C423AA" w:rsidRPr="00C15C97" w:rsidRDefault="00C423AA" w:rsidP="00F51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C0F9D1A" w14:textId="77777777" w:rsidR="00C423AA" w:rsidRDefault="00C423AA" w:rsidP="00C42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93B2F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าบริการด้านแรงงาน</w:t>
      </w:r>
    </w:p>
    <w:p w14:paraId="3E0AB3D4" w14:textId="77777777" w:rsidR="00C423AA" w:rsidRDefault="00C423AA" w:rsidP="00C42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BA1AD7F" w14:textId="4CA5DA71" w:rsidR="00C423AA" w:rsidRPr="00C80377" w:rsidRDefault="00C423AA" w:rsidP="00C42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433B5B">
        <w:rPr>
          <w:rFonts w:asciiTheme="majorBidi" w:hAnsiTheme="majorBidi" w:hint="cs"/>
          <w:spacing w:val="-4"/>
          <w:sz w:val="30"/>
          <w:szCs w:val="30"/>
          <w:cs/>
        </w:rPr>
        <w:t xml:space="preserve">ในเดือนเมษายน </w:t>
      </w:r>
      <w:r w:rsidR="00AB2F00" w:rsidRPr="00AB2F00">
        <w:rPr>
          <w:rFonts w:asciiTheme="majorBidi" w:hAnsiTheme="majorBidi"/>
          <w:spacing w:val="-4"/>
          <w:sz w:val="30"/>
          <w:szCs w:val="30"/>
        </w:rPr>
        <w:t>2568</w:t>
      </w:r>
      <w:r w:rsidRPr="00433B5B">
        <w:rPr>
          <w:rFonts w:asciiTheme="majorBidi" w:hAnsiTheme="majorBidi" w:hint="cs"/>
          <w:spacing w:val="-4"/>
          <w:sz w:val="30"/>
          <w:szCs w:val="30"/>
          <w:cs/>
        </w:rPr>
        <w:t xml:space="preserve"> บริษัทได้ทำสัญญากับบริษัทย่อยแห่งหนึ่ง โดยบริษัทตกลงให้บริการด้านแรงงานเพื่อสนับสนุนกระบวนการผลิตสินค้าแก่บริษัทย่อยดังกล่าว สัญญานี้มีกำหนดระยะเวลา </w:t>
      </w:r>
      <w:r w:rsidR="00AB2F00" w:rsidRPr="00AB2F00">
        <w:rPr>
          <w:rFonts w:asciiTheme="majorBidi" w:hAnsiTheme="majorBidi"/>
          <w:spacing w:val="-4"/>
          <w:sz w:val="30"/>
          <w:szCs w:val="30"/>
        </w:rPr>
        <w:t>3</w:t>
      </w:r>
      <w:r w:rsidRPr="00433B5B">
        <w:rPr>
          <w:rFonts w:asciiTheme="majorBidi" w:hAnsiTheme="majorBidi" w:hint="cs"/>
          <w:spacing w:val="-4"/>
          <w:sz w:val="30"/>
          <w:szCs w:val="30"/>
          <w:cs/>
        </w:rPr>
        <w:t xml:space="preserve"> ปี และจะสิ้นสุดภายในเดือนมีนาคม </w:t>
      </w:r>
      <w:r w:rsidR="00AB2F00" w:rsidRPr="00AB2F00">
        <w:rPr>
          <w:rFonts w:asciiTheme="majorBidi" w:hAnsiTheme="majorBidi"/>
          <w:spacing w:val="-4"/>
          <w:sz w:val="30"/>
          <w:szCs w:val="30"/>
        </w:rPr>
        <w:t>2571</w:t>
      </w:r>
      <w:r w:rsidRPr="00433B5B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433B5B">
        <w:rPr>
          <w:rFonts w:asciiTheme="majorBidi" w:hAnsiTheme="majorBidi" w:hint="cs"/>
          <w:spacing w:val="-4"/>
          <w:sz w:val="30"/>
          <w:szCs w:val="30"/>
          <w:cs/>
        </w:rPr>
        <w:t xml:space="preserve">ซึ่งคู่สัญญาฝ่ายใดฝ่ายหนึ่งสามารถบอกเลิกสัญญาโดยแจ้งเป็นลายลักษณ์อักษรล่วงหน้า </w:t>
      </w:r>
      <w:r w:rsidR="00AB2F00" w:rsidRPr="00AB2F00">
        <w:rPr>
          <w:rFonts w:asciiTheme="majorBidi" w:hAnsiTheme="majorBidi"/>
          <w:spacing w:val="-4"/>
          <w:sz w:val="30"/>
          <w:szCs w:val="30"/>
        </w:rPr>
        <w:t>30</w:t>
      </w:r>
      <w:r w:rsidRPr="00433B5B">
        <w:rPr>
          <w:rFonts w:asciiTheme="majorBidi" w:hAnsiTheme="majorBidi" w:hint="cs"/>
          <w:spacing w:val="-4"/>
          <w:sz w:val="30"/>
          <w:szCs w:val="30"/>
          <w:cs/>
        </w:rPr>
        <w:t xml:space="preserve"> วัน ทั้งนี้บริษัทย่อยดังกล่าวตกลงจ่ายค่าบริการตามที่ระบุในสัญญา</w:t>
      </w:r>
      <w:r w:rsidRPr="00433B5B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433B5B">
        <w:rPr>
          <w:rFonts w:asciiTheme="majorBidi" w:hAnsiTheme="majorBidi" w:hint="cs"/>
          <w:spacing w:val="-4"/>
          <w:sz w:val="30"/>
          <w:szCs w:val="30"/>
          <w:cs/>
        </w:rPr>
        <w:t xml:space="preserve">ต่อมาในเดือนสิงหาคม </w:t>
      </w:r>
      <w:r w:rsidR="00AB2F00" w:rsidRPr="00AB2F00">
        <w:rPr>
          <w:rFonts w:asciiTheme="majorBidi" w:hAnsiTheme="majorBidi"/>
          <w:spacing w:val="-4"/>
          <w:sz w:val="30"/>
          <w:szCs w:val="30"/>
        </w:rPr>
        <w:t>2568</w:t>
      </w:r>
      <w:r w:rsidRPr="00433B5B">
        <w:rPr>
          <w:rFonts w:asciiTheme="majorBidi" w:hAnsiTheme="majorBidi" w:hint="cs"/>
          <w:spacing w:val="-4"/>
          <w:sz w:val="30"/>
          <w:szCs w:val="30"/>
          <w:cs/>
        </w:rPr>
        <w:t xml:space="preserve"> บริษัทได้ทำบันทึกแนบท้ายสัญญาเพิ่มเติม</w:t>
      </w:r>
      <w:r>
        <w:rPr>
          <w:rFonts w:asciiTheme="majorBidi" w:hAnsiTheme="majorBidi"/>
          <w:spacing w:val="-4"/>
          <w:sz w:val="30"/>
          <w:szCs w:val="30"/>
          <w:cs/>
        </w:rPr>
        <w:br/>
      </w:r>
      <w:r w:rsidRPr="00C80377">
        <w:rPr>
          <w:rFonts w:asciiTheme="majorBidi" w:hAnsiTheme="majorBidi" w:hint="cs"/>
          <w:spacing w:val="-2"/>
          <w:sz w:val="30"/>
          <w:szCs w:val="30"/>
          <w:cs/>
        </w:rPr>
        <w:t xml:space="preserve">กับบริษัทย่อยดังกล่าว เพื่อเปลี่ยนแปลงกำหนดระยะเวลาจาก </w:t>
      </w:r>
      <w:r w:rsidR="00AB2F00" w:rsidRPr="00AB2F00">
        <w:rPr>
          <w:rFonts w:asciiTheme="majorBidi" w:hAnsiTheme="majorBidi"/>
          <w:spacing w:val="-2"/>
          <w:sz w:val="30"/>
          <w:szCs w:val="30"/>
        </w:rPr>
        <w:t>3</w:t>
      </w:r>
      <w:r w:rsidRPr="00C80377">
        <w:rPr>
          <w:rFonts w:asciiTheme="majorBidi" w:hAnsiTheme="majorBidi" w:hint="cs"/>
          <w:spacing w:val="-2"/>
          <w:sz w:val="30"/>
          <w:szCs w:val="30"/>
          <w:cs/>
        </w:rPr>
        <w:t xml:space="preserve"> ปี เป็น </w:t>
      </w:r>
      <w:r w:rsidR="00AB2F00" w:rsidRPr="00AB2F00">
        <w:rPr>
          <w:rFonts w:asciiTheme="majorBidi" w:hAnsiTheme="majorBidi"/>
          <w:spacing w:val="-2"/>
          <w:sz w:val="30"/>
          <w:szCs w:val="30"/>
        </w:rPr>
        <w:t>1</w:t>
      </w:r>
      <w:r w:rsidRPr="00C80377">
        <w:rPr>
          <w:rFonts w:asciiTheme="majorBidi" w:hAnsiTheme="majorBidi" w:hint="cs"/>
          <w:spacing w:val="-2"/>
          <w:sz w:val="30"/>
          <w:szCs w:val="30"/>
          <w:cs/>
        </w:rPr>
        <w:t xml:space="preserve"> ปี และจะสิ้นสุดภายในเดือนมีนาคม </w:t>
      </w:r>
      <w:r w:rsidR="00AB2F00" w:rsidRPr="00AB2F00">
        <w:rPr>
          <w:rFonts w:asciiTheme="majorBidi" w:hAnsiTheme="majorBidi"/>
          <w:spacing w:val="-2"/>
          <w:sz w:val="30"/>
          <w:szCs w:val="30"/>
        </w:rPr>
        <w:t>2569</w:t>
      </w:r>
    </w:p>
    <w:p w14:paraId="4489C70A" w14:textId="27C51567" w:rsidR="00805FDC" w:rsidRDefault="00805FDC" w:rsidP="00C42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4A5A5AB" w14:textId="77777777" w:rsidR="00C423AA" w:rsidRDefault="00C423AA" w:rsidP="00C42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93B2F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สัญญ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าบริการด้านการบริหารจัดการ</w:t>
      </w:r>
    </w:p>
    <w:p w14:paraId="11D18590" w14:textId="77777777" w:rsidR="00C423AA" w:rsidRPr="00C15C97" w:rsidRDefault="00C423AA" w:rsidP="00C42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FDA348" w14:textId="262E5643" w:rsidR="00C423AA" w:rsidRDefault="00C423AA" w:rsidP="00C42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0470E0">
        <w:rPr>
          <w:rFonts w:asciiTheme="majorBidi" w:hAnsiTheme="majorBidi" w:hint="cs"/>
          <w:sz w:val="30"/>
          <w:szCs w:val="30"/>
          <w:cs/>
        </w:rPr>
        <w:t xml:space="preserve">ในเดือนเมษายน </w:t>
      </w:r>
      <w:r w:rsidR="00AB2F00" w:rsidRPr="00AB2F00">
        <w:rPr>
          <w:rFonts w:asciiTheme="majorBidi" w:hAnsiTheme="majorBidi"/>
          <w:sz w:val="30"/>
          <w:szCs w:val="30"/>
        </w:rPr>
        <w:t>2568</w:t>
      </w:r>
      <w:r w:rsidRPr="000470E0">
        <w:rPr>
          <w:rFonts w:asciiTheme="majorBidi" w:hAnsiTheme="majorBidi"/>
          <w:sz w:val="30"/>
          <w:szCs w:val="30"/>
        </w:rPr>
        <w:t xml:space="preserve"> </w:t>
      </w:r>
      <w:r w:rsidRPr="000470E0">
        <w:rPr>
          <w:rFonts w:asciiTheme="majorBidi" w:hAnsiTheme="majorBidi" w:hint="cs"/>
          <w:sz w:val="30"/>
          <w:szCs w:val="30"/>
          <w:cs/>
        </w:rPr>
        <w:t xml:space="preserve">บริษัทได้ทำสัญญากับบริษัทย่อย โดยบริษัทตกลงที่ให้บริการด้านการบริหารจัดการในการสรรหาบุคลากร การจัดซื้อวัตถุดิบ ด้านบัญชีและการเงิน ระบบคอมพิวเตอร์ และงานบริการด้านอื่นๆ ที่ตกลงร่วมกันแก่บริษัทย่อยดังกล่าว สัญญานี้มีกำหนดระยะเวลา </w:t>
      </w:r>
      <w:r w:rsidR="00AB2F00" w:rsidRPr="00AB2F00">
        <w:rPr>
          <w:rFonts w:asciiTheme="majorBidi" w:hAnsiTheme="majorBidi"/>
          <w:sz w:val="30"/>
          <w:szCs w:val="30"/>
        </w:rPr>
        <w:t>3</w:t>
      </w:r>
      <w:r w:rsidRPr="000470E0">
        <w:rPr>
          <w:rFonts w:asciiTheme="majorBidi" w:hAnsiTheme="majorBidi" w:hint="cs"/>
          <w:sz w:val="30"/>
          <w:szCs w:val="30"/>
          <w:cs/>
        </w:rPr>
        <w:t xml:space="preserve"> ปี และจะสิ้นสุดภายในเดือนเมษายน </w:t>
      </w:r>
      <w:r w:rsidR="00AB2F00" w:rsidRPr="00AB2F00">
        <w:rPr>
          <w:rFonts w:asciiTheme="majorBidi" w:hAnsiTheme="majorBidi"/>
          <w:sz w:val="30"/>
          <w:szCs w:val="30"/>
        </w:rPr>
        <w:t>2571</w:t>
      </w:r>
      <w:r w:rsidRPr="000470E0">
        <w:rPr>
          <w:rFonts w:asciiTheme="majorBidi" w:hAnsiTheme="majorBidi"/>
          <w:sz w:val="30"/>
          <w:szCs w:val="30"/>
        </w:rPr>
        <w:t xml:space="preserve"> </w:t>
      </w:r>
      <w:r w:rsidRPr="000470E0">
        <w:rPr>
          <w:rFonts w:asciiTheme="majorBidi" w:hAnsiTheme="majorBidi" w:hint="cs"/>
          <w:sz w:val="30"/>
          <w:szCs w:val="30"/>
          <w:cs/>
        </w:rPr>
        <w:t xml:space="preserve">ซึ่งคู่สัญญาฝ่ายใดฝ่ายหนึ่งสามารถบอกเลิกสัญญาโดยแจ้งเป็นลายลักษณ์อักษรล่วงหน้า </w:t>
      </w:r>
      <w:r w:rsidR="00AB2F00" w:rsidRPr="00AB2F00">
        <w:rPr>
          <w:rFonts w:asciiTheme="majorBidi" w:hAnsiTheme="majorBidi"/>
          <w:sz w:val="30"/>
          <w:szCs w:val="30"/>
        </w:rPr>
        <w:t>30</w:t>
      </w:r>
      <w:r w:rsidRPr="000470E0">
        <w:rPr>
          <w:rFonts w:asciiTheme="majorBidi" w:hAnsiTheme="majorBidi" w:hint="cs"/>
          <w:sz w:val="30"/>
          <w:szCs w:val="30"/>
          <w:cs/>
        </w:rPr>
        <w:t xml:space="preserve"> วัน ทั้งนี้บริษัทย่อยดังกล่าวตกลงจ่ายค่าบริการตามที่ระบุในสัญญา</w:t>
      </w:r>
      <w:r w:rsidRPr="000470E0">
        <w:rPr>
          <w:rFonts w:asciiTheme="majorBidi" w:hAnsiTheme="majorBidi"/>
          <w:sz w:val="30"/>
          <w:szCs w:val="30"/>
        </w:rPr>
        <w:t xml:space="preserve"> </w:t>
      </w:r>
      <w:r w:rsidRPr="000470E0">
        <w:rPr>
          <w:rFonts w:asciiTheme="majorBidi" w:hAnsiTheme="majorBidi" w:hint="cs"/>
          <w:sz w:val="30"/>
          <w:szCs w:val="30"/>
          <w:cs/>
        </w:rPr>
        <w:t xml:space="preserve">ต่อมาในเดือนสิงหาคม </w:t>
      </w:r>
      <w:r w:rsidR="00AB2F00" w:rsidRPr="00AB2F00">
        <w:rPr>
          <w:rFonts w:asciiTheme="majorBidi" w:hAnsiTheme="majorBidi"/>
          <w:sz w:val="30"/>
          <w:szCs w:val="30"/>
        </w:rPr>
        <w:t>2568</w:t>
      </w:r>
      <w:r w:rsidRPr="000470E0">
        <w:rPr>
          <w:rFonts w:asciiTheme="majorBidi" w:hAnsiTheme="majorBidi" w:hint="cs"/>
          <w:sz w:val="30"/>
          <w:szCs w:val="30"/>
          <w:cs/>
        </w:rPr>
        <w:t xml:space="preserve"> บริษัทได้ทำบันทึกแนบท้ายสัญญาเพิ่มเติมกับบริษัทย่อยดังกล่าว เพื่อเปลี่ยนแปลงกำหนดระยะเวลาจาก </w:t>
      </w:r>
      <w:r w:rsidR="00AB2F00" w:rsidRPr="00AB2F00">
        <w:rPr>
          <w:rFonts w:asciiTheme="majorBidi" w:hAnsiTheme="majorBidi"/>
          <w:sz w:val="30"/>
          <w:szCs w:val="30"/>
        </w:rPr>
        <w:t>3</w:t>
      </w:r>
      <w:r w:rsidRPr="000470E0">
        <w:rPr>
          <w:rFonts w:asciiTheme="majorBidi" w:hAnsiTheme="majorBidi" w:hint="cs"/>
          <w:sz w:val="30"/>
          <w:szCs w:val="30"/>
          <w:cs/>
        </w:rPr>
        <w:t xml:space="preserve"> ปี เป็น </w:t>
      </w:r>
      <w:r w:rsidR="00AB2F00" w:rsidRPr="00AB2F00">
        <w:rPr>
          <w:rFonts w:asciiTheme="majorBidi" w:hAnsiTheme="majorBidi"/>
          <w:sz w:val="30"/>
          <w:szCs w:val="30"/>
        </w:rPr>
        <w:t>1</w:t>
      </w:r>
      <w:r w:rsidRPr="000470E0">
        <w:rPr>
          <w:rFonts w:asciiTheme="majorBidi" w:hAnsiTheme="majorBidi" w:hint="cs"/>
          <w:sz w:val="30"/>
          <w:szCs w:val="30"/>
          <w:cs/>
        </w:rPr>
        <w:t xml:space="preserve"> ปี และจะสิ้นสุดภายในเดือนเมษายน </w:t>
      </w:r>
      <w:r w:rsidR="00AB2F00" w:rsidRPr="00AB2F00">
        <w:rPr>
          <w:rFonts w:asciiTheme="majorBidi" w:hAnsiTheme="majorBidi"/>
          <w:sz w:val="30"/>
          <w:szCs w:val="30"/>
        </w:rPr>
        <w:t>2569</w:t>
      </w:r>
    </w:p>
    <w:p w14:paraId="6D63F987" w14:textId="77777777" w:rsidR="00BF5C74" w:rsidRDefault="00BF5C74" w:rsidP="00C42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766DBCF2" w14:textId="77777777" w:rsidR="00C423AA" w:rsidRDefault="00C423AA" w:rsidP="00C42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93B2F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าเงินให้กู้ยืมระยะสั้น</w:t>
      </w:r>
    </w:p>
    <w:p w14:paraId="6AF68E2A" w14:textId="77777777" w:rsidR="00C423AA" w:rsidRPr="00C15C97" w:rsidRDefault="00C423AA" w:rsidP="00C42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B8E403" w14:textId="2EDA75E3" w:rsidR="00C423AA" w:rsidRPr="00070361" w:rsidRDefault="00C423AA" w:rsidP="00C42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F4012"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="00AB2F00" w:rsidRPr="00AB2F00">
        <w:rPr>
          <w:rFonts w:asciiTheme="majorBidi" w:hAnsiTheme="majorBidi"/>
          <w:sz w:val="30"/>
          <w:szCs w:val="30"/>
        </w:rPr>
        <w:t>31</w:t>
      </w:r>
      <w:r w:rsidR="002636FE" w:rsidRPr="00BF4012">
        <w:rPr>
          <w:rFonts w:asciiTheme="majorBidi" w:hAnsiTheme="majorBidi"/>
          <w:sz w:val="30"/>
          <w:szCs w:val="30"/>
        </w:rPr>
        <w:t xml:space="preserve"> </w:t>
      </w:r>
      <w:r w:rsidR="002636FE" w:rsidRPr="00BF4012">
        <w:rPr>
          <w:rFonts w:asciiTheme="majorBidi" w:hAnsiTheme="majorBidi" w:hint="cs"/>
          <w:sz w:val="30"/>
          <w:szCs w:val="30"/>
          <w:cs/>
        </w:rPr>
        <w:t>ธันวาคม</w:t>
      </w:r>
      <w:r w:rsidRPr="00BF4012">
        <w:rPr>
          <w:rFonts w:asciiTheme="majorBidi" w:hAnsiTheme="majorBidi" w:hint="cs"/>
          <w:sz w:val="30"/>
          <w:szCs w:val="30"/>
          <w:cs/>
        </w:rPr>
        <w:t xml:space="preserve"> </w:t>
      </w:r>
      <w:r w:rsidR="00AB2F00" w:rsidRPr="00AB2F00">
        <w:rPr>
          <w:rFonts w:asciiTheme="majorBidi" w:hAnsiTheme="majorBidi"/>
          <w:sz w:val="30"/>
          <w:szCs w:val="30"/>
        </w:rPr>
        <w:t>2568</w:t>
      </w:r>
      <w:r w:rsidRPr="00BF4012">
        <w:rPr>
          <w:rFonts w:asciiTheme="majorBidi" w:hAnsiTheme="majorBidi" w:hint="cs"/>
          <w:sz w:val="30"/>
          <w:szCs w:val="30"/>
          <w:cs/>
        </w:rPr>
        <w:t xml:space="preserve"> บริษัทมีสัญญาเงินให้กู้ยืมระยะสั้นแก่บริษัทย่อยเป็นจำนวนเงิน</w:t>
      </w:r>
      <w:r w:rsidRPr="00BF4012">
        <w:rPr>
          <w:rFonts w:asciiTheme="majorBidi" w:hAnsiTheme="majorBidi"/>
          <w:sz w:val="30"/>
          <w:szCs w:val="30"/>
        </w:rPr>
        <w:t xml:space="preserve"> </w:t>
      </w:r>
      <w:r w:rsidR="00AB2F00" w:rsidRPr="00AB2F00">
        <w:rPr>
          <w:rFonts w:asciiTheme="majorBidi" w:hAnsiTheme="majorBidi"/>
          <w:sz w:val="30"/>
          <w:szCs w:val="30"/>
        </w:rPr>
        <w:t>20</w:t>
      </w:r>
      <w:r w:rsidRPr="00BF4012">
        <w:rPr>
          <w:rFonts w:asciiTheme="majorBidi" w:hAnsiTheme="majorBidi" w:hint="cs"/>
          <w:sz w:val="30"/>
          <w:szCs w:val="30"/>
          <w:cs/>
        </w:rPr>
        <w:t xml:space="preserve"> ล้านบาท โดยมีอัตราดอกเบี้ยร้อยละ</w:t>
      </w:r>
      <w:r w:rsidRPr="00BF4012">
        <w:rPr>
          <w:rFonts w:asciiTheme="majorBidi" w:hAnsiTheme="majorBidi"/>
          <w:sz w:val="30"/>
          <w:szCs w:val="30"/>
        </w:rPr>
        <w:t xml:space="preserve"> </w:t>
      </w:r>
      <w:r w:rsidR="00AB2F00" w:rsidRPr="00AB2F00">
        <w:rPr>
          <w:rFonts w:asciiTheme="majorBidi" w:hAnsiTheme="majorBidi"/>
          <w:sz w:val="30"/>
          <w:szCs w:val="30"/>
        </w:rPr>
        <w:t>2</w:t>
      </w:r>
      <w:r w:rsidRPr="00BF4012">
        <w:rPr>
          <w:rFonts w:asciiTheme="majorBidi" w:hAnsiTheme="majorBidi"/>
          <w:sz w:val="30"/>
          <w:szCs w:val="30"/>
        </w:rPr>
        <w:t>.</w:t>
      </w:r>
      <w:r w:rsidR="00AB2F00" w:rsidRPr="00AB2F00">
        <w:rPr>
          <w:rFonts w:asciiTheme="majorBidi" w:hAnsiTheme="majorBidi"/>
          <w:sz w:val="30"/>
          <w:szCs w:val="30"/>
        </w:rPr>
        <w:t>85</w:t>
      </w:r>
      <w:r w:rsidRPr="00BF4012">
        <w:rPr>
          <w:rFonts w:asciiTheme="majorBidi" w:hAnsiTheme="majorBidi" w:hint="cs"/>
          <w:sz w:val="30"/>
          <w:szCs w:val="30"/>
          <w:cs/>
        </w:rPr>
        <w:t xml:space="preserve"> ต่อปี และมีกำหนดรับชำระคืนภายในเดือน</w:t>
      </w:r>
      <w:r w:rsidR="00CC180A" w:rsidRPr="00BF4012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BF4012">
        <w:rPr>
          <w:rFonts w:asciiTheme="majorBidi" w:hAnsiTheme="majorBidi" w:hint="cs"/>
          <w:sz w:val="30"/>
          <w:szCs w:val="30"/>
          <w:cs/>
        </w:rPr>
        <w:t xml:space="preserve"> </w:t>
      </w:r>
      <w:r w:rsidR="00AB2F00" w:rsidRPr="00AB2F00">
        <w:rPr>
          <w:rFonts w:asciiTheme="majorBidi" w:hAnsiTheme="majorBidi"/>
          <w:sz w:val="30"/>
          <w:szCs w:val="30"/>
        </w:rPr>
        <w:t>2569</w:t>
      </w:r>
    </w:p>
    <w:p w14:paraId="430FF938" w14:textId="77777777" w:rsidR="00C423AA" w:rsidRDefault="00C423AA" w:rsidP="00C42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6D8A0AD" w14:textId="77777777" w:rsidR="00C423AA" w:rsidRPr="00C34D91" w:rsidRDefault="00C423AA" w:rsidP="00C42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x-none" w:eastAsia="x-none"/>
        </w:rPr>
      </w:pPr>
      <w:r w:rsidRPr="00C34D91">
        <w:rPr>
          <w:rFonts w:asciiTheme="majorBidi" w:hAnsiTheme="majorBidi" w:cstheme="majorBidi" w:hint="cs"/>
          <w:i/>
          <w:iCs/>
          <w:sz w:val="30"/>
          <w:szCs w:val="30"/>
          <w:cs/>
          <w:lang w:val="x-none" w:eastAsia="x-none"/>
        </w:rPr>
        <w:t>หนังสือค้ำประกัน</w:t>
      </w:r>
    </w:p>
    <w:p w14:paraId="4F98E3B0" w14:textId="77777777" w:rsidR="00C423AA" w:rsidRPr="00660E0C" w:rsidRDefault="00C423AA" w:rsidP="00C42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3763C4C9" w14:textId="4DC8FBB2" w:rsidR="00C423AA" w:rsidRDefault="00C423AA" w:rsidP="00C423AA">
      <w:pPr>
        <w:pStyle w:val="a3"/>
        <w:tabs>
          <w:tab w:val="clear" w:pos="1080"/>
          <w:tab w:val="left" w:pos="540"/>
        </w:tabs>
        <w:ind w:left="540" w:right="18"/>
        <w:jc w:val="thaiDistribute"/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</w:pPr>
      <w:r w:rsidRPr="00660E0C">
        <w:rPr>
          <w:rFonts w:asciiTheme="majorBidi" w:eastAsia="SimSun" w:hAnsiTheme="majorBidi" w:cs="Angsana New" w:hint="cs"/>
          <w:snapToGrid/>
          <w:cs/>
          <w:lang w:val="en-US" w:eastAsia="en-US"/>
        </w:rPr>
        <w:t xml:space="preserve">ณ วันที่ </w:t>
      </w:r>
      <w:r w:rsidR="00AB2F00" w:rsidRPr="00AB2F00">
        <w:rPr>
          <w:rFonts w:asciiTheme="majorBidi" w:hAnsiTheme="majorBidi"/>
          <w:lang w:val="en-US"/>
        </w:rPr>
        <w:t>31</w:t>
      </w:r>
      <w:r w:rsidR="00127384" w:rsidRPr="00BF4012">
        <w:rPr>
          <w:rFonts w:asciiTheme="majorBidi" w:hAnsiTheme="majorBidi"/>
        </w:rPr>
        <w:t xml:space="preserve"> </w:t>
      </w:r>
      <w:r w:rsidR="00127384" w:rsidRPr="00BF4012">
        <w:rPr>
          <w:rFonts w:asciiTheme="majorBidi" w:hAnsiTheme="majorBidi" w:cs="Angsana New" w:hint="cs"/>
          <w:cs/>
        </w:rPr>
        <w:t>ธันวาคม</w:t>
      </w:r>
      <w:r w:rsidR="00127384" w:rsidRPr="00BF4012">
        <w:rPr>
          <w:rFonts w:asciiTheme="majorBidi" w:hAnsiTheme="majorBidi" w:hint="cs"/>
          <w:cs/>
        </w:rPr>
        <w:t xml:space="preserve"> </w:t>
      </w:r>
      <w:r w:rsidR="00AB2F00" w:rsidRPr="00AB2F00">
        <w:rPr>
          <w:rFonts w:asciiTheme="majorBidi" w:hAnsiTheme="majorBidi"/>
          <w:lang w:val="en-US"/>
        </w:rPr>
        <w:t>2568</w:t>
      </w:r>
      <w:r>
        <w:rPr>
          <w:rFonts w:asciiTheme="majorBidi" w:hAnsiTheme="majorBidi"/>
          <w:lang w:val="en-US"/>
        </w:rPr>
        <w:t xml:space="preserve"> </w:t>
      </w:r>
      <w:r w:rsidRPr="00C264DD">
        <w:rPr>
          <w:rFonts w:asciiTheme="majorBidi" w:eastAsia="Times New Roman" w:hAnsiTheme="majorBidi" w:cstheme="majorBidi"/>
          <w:snapToGrid/>
          <w:cs/>
          <w:lang w:val="en-US" w:eastAsia="en-US"/>
        </w:rPr>
        <w:t>บริษัทมีหนี้สินที่อาจเกิดขึ้นต่อสถาบันการเงินในประเทศแห่งหนึ่งสำหรับการค้ำประกัน</w:t>
      </w:r>
      <w:r w:rsidRPr="00C264DD">
        <w:rPr>
          <w:rFonts w:asciiTheme="majorBidi" w:eastAsia="Times New Roman" w:hAnsiTheme="majorBidi" w:cs="Angsana New" w:hint="cs"/>
          <w:snapToGrid/>
          <w:cs/>
          <w:lang w:val="en-US" w:eastAsia="en-US"/>
        </w:rPr>
        <w:t>วงเงินสินเชื่อของบริษัทย่อยเป็นจำนว</w:t>
      </w:r>
      <w:r w:rsidRPr="00416868">
        <w:rPr>
          <w:rFonts w:asciiTheme="majorBidi" w:eastAsia="Times New Roman" w:hAnsiTheme="majorBidi" w:cs="Angsana New" w:hint="cs"/>
          <w:snapToGrid/>
          <w:cs/>
          <w:lang w:val="en-US" w:eastAsia="en-US"/>
        </w:rPr>
        <w:t xml:space="preserve">นเงิน </w:t>
      </w:r>
      <w:r w:rsidR="00AB2F00" w:rsidRPr="00AB2F00">
        <w:rPr>
          <w:rFonts w:asciiTheme="majorBidi" w:eastAsia="Times New Roman" w:hAnsiTheme="majorBidi" w:cs="Angsana New"/>
          <w:snapToGrid/>
          <w:lang w:val="en-US" w:eastAsia="en-US"/>
        </w:rPr>
        <w:t>709</w:t>
      </w:r>
      <w:r w:rsidRPr="00416868">
        <w:rPr>
          <w:rFonts w:asciiTheme="majorBidi" w:eastAsia="Times New Roman" w:hAnsiTheme="majorBidi" w:cs="Angsana New"/>
          <w:snapToGrid/>
          <w:cs/>
          <w:lang w:val="en-US" w:eastAsia="en-US"/>
        </w:rPr>
        <w:t xml:space="preserve"> </w:t>
      </w:r>
      <w:r w:rsidRPr="00416868">
        <w:rPr>
          <w:rFonts w:asciiTheme="majorBidi" w:eastAsia="Times New Roman" w:hAnsiTheme="majorBidi" w:cs="Angsana New" w:hint="cs"/>
          <w:snapToGrid/>
          <w:cs/>
          <w:lang w:val="en-US" w:eastAsia="en-US"/>
        </w:rPr>
        <w:t>ล้านบาท</w:t>
      </w:r>
      <w:r w:rsidRPr="00C264DD">
        <w:rPr>
          <w:rFonts w:asciiTheme="majorBidi" w:eastAsia="Times New Roman" w:hAnsiTheme="majorBidi" w:cstheme="majorBidi"/>
          <w:snapToGrid/>
          <w:spacing w:val="-4"/>
          <w:cs/>
          <w:lang w:val="en-US" w:eastAsia="en-US"/>
        </w:rPr>
        <w:t xml:space="preserve"> </w:t>
      </w:r>
      <w:r w:rsidRPr="00C264DD">
        <w:rPr>
          <w:rFonts w:asciiTheme="majorBidi" w:eastAsia="Times New Roman" w:hAnsiTheme="majorBidi" w:cstheme="majorBidi"/>
          <w:i/>
          <w:iCs/>
          <w:snapToGrid/>
          <w:spacing w:val="-4"/>
          <w:cs/>
          <w:lang w:val="en-US" w:eastAsia="en-US"/>
        </w:rPr>
        <w:t>(</w:t>
      </w:r>
      <w:r w:rsidR="00AB2F00" w:rsidRPr="00AB2F00"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  <w:t>256</w:t>
      </w:r>
      <w:r w:rsidR="00AB2F00" w:rsidRPr="00AB2F00">
        <w:rPr>
          <w:rFonts w:asciiTheme="majorBidi" w:eastAsia="Times New Roman" w:hAnsiTheme="majorBidi" w:cstheme="majorBidi" w:hint="cs"/>
          <w:i/>
          <w:iCs/>
          <w:snapToGrid/>
          <w:spacing w:val="-4"/>
          <w:lang w:val="en-US" w:eastAsia="en-US"/>
        </w:rPr>
        <w:t>7</w:t>
      </w:r>
      <w:r w:rsidRPr="00C264DD"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  <w:t xml:space="preserve">: </w:t>
      </w:r>
      <w:r w:rsidR="00AB2F00" w:rsidRPr="00AB2F00">
        <w:rPr>
          <w:rFonts w:asciiTheme="majorBidi" w:eastAsia="Times New Roman" w:hAnsiTheme="majorBidi" w:cstheme="majorBidi" w:hint="cs"/>
          <w:i/>
          <w:iCs/>
          <w:snapToGrid/>
          <w:spacing w:val="-4"/>
          <w:lang w:val="en-US" w:eastAsia="en-US"/>
        </w:rPr>
        <w:t>620</w:t>
      </w:r>
      <w:r w:rsidRPr="00C264DD"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  <w:t xml:space="preserve"> </w:t>
      </w:r>
      <w:r w:rsidRPr="00C264DD">
        <w:rPr>
          <w:rFonts w:asciiTheme="majorBidi" w:eastAsia="Times New Roman" w:hAnsiTheme="majorBidi" w:cstheme="majorBidi"/>
          <w:i/>
          <w:iCs/>
          <w:snapToGrid/>
          <w:spacing w:val="-4"/>
          <w:cs/>
          <w:lang w:val="en-US" w:eastAsia="en-US"/>
        </w:rPr>
        <w:t>ล้านบาท)</w:t>
      </w:r>
    </w:p>
    <w:p w14:paraId="193C86FD" w14:textId="77777777" w:rsidR="004C7068" w:rsidRPr="004C7068" w:rsidRDefault="004C7068" w:rsidP="004C7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6413CC" w14:textId="1BC9FA89" w:rsidR="001F2BAF" w:rsidRPr="00E93B2F" w:rsidRDefault="00AB2F00" w:rsidP="004451C9">
      <w:pPr>
        <w:pStyle w:val="Heading6"/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  <w:r w:rsidRPr="00AB2F00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1F2BAF" w:rsidRPr="00E93B2F">
        <w:rPr>
          <w:rFonts w:asciiTheme="majorBidi" w:hAnsiTheme="majorBidi" w:cstheme="majorBidi"/>
          <w:sz w:val="30"/>
          <w:szCs w:val="30"/>
          <w:lang w:val="en-US"/>
        </w:rPr>
        <w:tab/>
      </w:r>
      <w:r w:rsidR="001F2BAF" w:rsidRPr="00E93B2F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468E13AD" w14:textId="77777777" w:rsidR="006569D8" w:rsidRPr="005E1583" w:rsidRDefault="006569D8" w:rsidP="00490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18AB4734" w14:textId="4238B353" w:rsidR="006569D8" w:rsidRPr="00E93B2F" w:rsidRDefault="006569D8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1444430F" w14:textId="77777777" w:rsidR="0006356C" w:rsidRPr="005E1583" w:rsidRDefault="0006356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03407E6" w14:textId="5A2624E8" w:rsidR="006569D8" w:rsidRPr="00E93B2F" w:rsidRDefault="006569D8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3B2F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</w:t>
      </w:r>
      <w:r w:rsidR="00F8662F" w:rsidRPr="00E93B2F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E93B2F">
        <w:rPr>
          <w:rFonts w:asciiTheme="majorBidi" w:hAnsiTheme="majorBidi" w:cstheme="majorBidi"/>
          <w:sz w:val="30"/>
          <w:szCs w:val="30"/>
          <w:cs/>
        </w:rPr>
        <w:t xml:space="preserve">ยอดเงินฝากธนาคาร </w:t>
      </w:r>
    </w:p>
    <w:p w14:paraId="6971075A" w14:textId="77777777" w:rsidR="006569D8" w:rsidRPr="00E93B2F" w:rsidRDefault="006569D8" w:rsidP="004451C9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260"/>
        <w:gridCol w:w="270"/>
        <w:gridCol w:w="1260"/>
        <w:gridCol w:w="270"/>
        <w:gridCol w:w="1260"/>
        <w:gridCol w:w="270"/>
        <w:gridCol w:w="1260"/>
      </w:tblGrid>
      <w:tr w:rsidR="00E37A20" w:rsidRPr="00E93B2F" w14:paraId="2B840366" w14:textId="77777777" w:rsidTr="00D23BC7">
        <w:tc>
          <w:tcPr>
            <w:tcW w:w="3420" w:type="dxa"/>
          </w:tcPr>
          <w:p w14:paraId="6E3B7014" w14:textId="576FAE95" w:rsidR="00E37A20" w:rsidRPr="00E93B2F" w:rsidRDefault="00E37A20" w:rsidP="0033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ab/>
            </w:r>
            <w:r w:rsidRPr="00E93B2F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ab/>
            </w:r>
          </w:p>
        </w:tc>
        <w:tc>
          <w:tcPr>
            <w:tcW w:w="2790" w:type="dxa"/>
            <w:gridSpan w:val="3"/>
            <w:vAlign w:val="bottom"/>
          </w:tcPr>
          <w:p w14:paraId="7947946A" w14:textId="00AE73E9" w:rsidR="00E37A20" w:rsidRPr="00E93B2F" w:rsidRDefault="00E37A20" w:rsidP="00336A6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200" w:right="-20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3B2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</w:t>
            </w:r>
            <w:r w:rsidRPr="00E93B2F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น</w:t>
            </w:r>
            <w:r w:rsidRPr="00E93B2F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4A15AF1A" w14:textId="77777777" w:rsidR="00E37A20" w:rsidRPr="00E93B2F" w:rsidRDefault="00E37A20" w:rsidP="00336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3CEB5761" w14:textId="77777777" w:rsidR="00E37A20" w:rsidRPr="00E93B2F" w:rsidRDefault="00E37A20" w:rsidP="00336A6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3B2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E1811" w:rsidRPr="00E93B2F" w14:paraId="6D2A803B" w14:textId="77777777" w:rsidTr="00D23BC7">
        <w:tc>
          <w:tcPr>
            <w:tcW w:w="3420" w:type="dxa"/>
          </w:tcPr>
          <w:p w14:paraId="02832DC2" w14:textId="77777777" w:rsidR="009E1811" w:rsidRPr="00E93B2F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D7F2CD0" w14:textId="6C65FC5F" w:rsidR="009E1811" w:rsidRPr="00E93B2F" w:rsidRDefault="00AB2F00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2E71065" w14:textId="77777777" w:rsidR="009E1811" w:rsidRPr="00E93B2F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6C9B3A" w14:textId="59DB46DC" w:rsidR="009E1811" w:rsidRPr="00E93B2F" w:rsidRDefault="00AB2F00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28BE42C" w14:textId="77777777" w:rsidR="009E1811" w:rsidRPr="00E93B2F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BD5F98" w14:textId="68B2560F" w:rsidR="009E1811" w:rsidRPr="00E93B2F" w:rsidRDefault="00AB2F00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B0954EA" w14:textId="77777777" w:rsidR="009E1811" w:rsidRPr="00E93B2F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0B50E1" w14:textId="716230DF" w:rsidR="009E1811" w:rsidRPr="00E93B2F" w:rsidRDefault="00AB2F00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9E1811" w:rsidRPr="00E93B2F" w14:paraId="27957922" w14:textId="77777777" w:rsidTr="00D23BC7">
        <w:tc>
          <w:tcPr>
            <w:tcW w:w="3420" w:type="dxa"/>
          </w:tcPr>
          <w:p w14:paraId="128655FE" w14:textId="77777777" w:rsidR="009E1811" w:rsidRPr="00E93B2F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469D9CCF" w14:textId="77777777" w:rsidR="009E1811" w:rsidRPr="00E93B2F" w:rsidRDefault="009E1811" w:rsidP="009E18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3B2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A596E" w:rsidRPr="00E93B2F" w14:paraId="4D6B42EF" w14:textId="77777777" w:rsidTr="00D23BC7">
        <w:tc>
          <w:tcPr>
            <w:tcW w:w="3420" w:type="dxa"/>
          </w:tcPr>
          <w:p w14:paraId="2C54CF37" w14:textId="77777777" w:rsidR="00EA596E" w:rsidRPr="00E93B2F" w:rsidRDefault="00EA596E" w:rsidP="00EA596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0" w:type="dxa"/>
          </w:tcPr>
          <w:p w14:paraId="4C9E3DDB" w14:textId="10F196BA" w:rsidR="00EA596E" w:rsidRPr="00D23BC7" w:rsidRDefault="00AB2F00" w:rsidP="00EA596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</w:p>
        </w:tc>
        <w:tc>
          <w:tcPr>
            <w:tcW w:w="270" w:type="dxa"/>
          </w:tcPr>
          <w:p w14:paraId="6DB7E255" w14:textId="77777777" w:rsidR="00EA596E" w:rsidRPr="00E93B2F" w:rsidRDefault="00EA596E" w:rsidP="00EA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72C6AC" w14:textId="122D497C" w:rsidR="00EA596E" w:rsidRPr="00D23BC7" w:rsidRDefault="00AB2F00" w:rsidP="00EA596E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</w:t>
            </w:r>
          </w:p>
        </w:tc>
        <w:tc>
          <w:tcPr>
            <w:tcW w:w="270" w:type="dxa"/>
          </w:tcPr>
          <w:p w14:paraId="483C8E9F" w14:textId="77777777" w:rsidR="00EA596E" w:rsidRPr="00E93B2F" w:rsidRDefault="00EA596E" w:rsidP="00EA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38574E" w14:textId="3119AD37" w:rsidR="00EA596E" w:rsidRPr="00E93B2F" w:rsidRDefault="00AB2F00" w:rsidP="00EA596E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</w:p>
        </w:tc>
        <w:tc>
          <w:tcPr>
            <w:tcW w:w="270" w:type="dxa"/>
          </w:tcPr>
          <w:p w14:paraId="4A7A3A9B" w14:textId="77777777" w:rsidR="00EA596E" w:rsidRPr="00E93B2F" w:rsidRDefault="00EA596E" w:rsidP="00EA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271C08" w14:textId="43E6B345" w:rsidR="00EA596E" w:rsidRPr="00E93B2F" w:rsidRDefault="00AB2F00" w:rsidP="00EA596E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</w:t>
            </w:r>
          </w:p>
        </w:tc>
      </w:tr>
      <w:tr w:rsidR="00EA596E" w:rsidRPr="00E93B2F" w14:paraId="38641298" w14:textId="77777777" w:rsidTr="00D23BC7">
        <w:tc>
          <w:tcPr>
            <w:tcW w:w="3420" w:type="dxa"/>
          </w:tcPr>
          <w:p w14:paraId="26F3B779" w14:textId="2F6BA6F2" w:rsidR="00EA596E" w:rsidRPr="00E93B2F" w:rsidRDefault="00EA596E" w:rsidP="00EA596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260" w:type="dxa"/>
            <w:vAlign w:val="bottom"/>
          </w:tcPr>
          <w:p w14:paraId="6ED25EF7" w14:textId="471F04EE" w:rsidR="00EA596E" w:rsidRPr="00E93B2F" w:rsidRDefault="00AB2F00" w:rsidP="00EA596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="00D72EF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845</w:t>
            </w:r>
          </w:p>
        </w:tc>
        <w:tc>
          <w:tcPr>
            <w:tcW w:w="270" w:type="dxa"/>
          </w:tcPr>
          <w:p w14:paraId="17922AE9" w14:textId="77777777" w:rsidR="00EA596E" w:rsidRPr="00E93B2F" w:rsidRDefault="00EA596E" w:rsidP="00EA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84E5D0" w14:textId="69A407E0" w:rsidR="00EA596E" w:rsidRPr="00E93B2F" w:rsidRDefault="00AB2F00" w:rsidP="00EA596E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EA59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058</w:t>
            </w:r>
          </w:p>
        </w:tc>
        <w:tc>
          <w:tcPr>
            <w:tcW w:w="270" w:type="dxa"/>
          </w:tcPr>
          <w:p w14:paraId="4E714D1B" w14:textId="77777777" w:rsidR="00EA596E" w:rsidRPr="00E93B2F" w:rsidRDefault="00EA596E" w:rsidP="00EA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A7D7E7" w14:textId="226BCFE4" w:rsidR="00EA596E" w:rsidRPr="00E93B2F" w:rsidRDefault="00AB2F00" w:rsidP="00EA596E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1068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155</w:t>
            </w:r>
          </w:p>
        </w:tc>
        <w:tc>
          <w:tcPr>
            <w:tcW w:w="270" w:type="dxa"/>
          </w:tcPr>
          <w:p w14:paraId="2112A39E" w14:textId="77777777" w:rsidR="00EA596E" w:rsidRPr="00E93B2F" w:rsidRDefault="00EA596E" w:rsidP="00EA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1BB10C" w14:textId="2401BF8F" w:rsidR="00EA596E" w:rsidRPr="00E93B2F" w:rsidRDefault="00AB2F00" w:rsidP="00EA596E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00EA59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458</w:t>
            </w:r>
          </w:p>
        </w:tc>
      </w:tr>
      <w:tr w:rsidR="00EA596E" w:rsidRPr="00E93B2F" w14:paraId="3D3AA0C7" w14:textId="77777777" w:rsidTr="00D23BC7">
        <w:tc>
          <w:tcPr>
            <w:tcW w:w="3420" w:type="dxa"/>
          </w:tcPr>
          <w:p w14:paraId="76A30365" w14:textId="0BD2BA1F" w:rsidR="00EA596E" w:rsidRPr="00E93B2F" w:rsidRDefault="00EA596E" w:rsidP="00EA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C638EB" w14:textId="1053AFFF" w:rsidR="00EA596E" w:rsidRPr="00E93B2F" w:rsidRDefault="00AB2F00" w:rsidP="00EA596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</w:t>
            </w:r>
            <w:r w:rsidR="00D72E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941</w:t>
            </w:r>
          </w:p>
        </w:tc>
        <w:tc>
          <w:tcPr>
            <w:tcW w:w="270" w:type="dxa"/>
          </w:tcPr>
          <w:p w14:paraId="5D8279B1" w14:textId="77777777" w:rsidR="00EA596E" w:rsidRPr="00E93B2F" w:rsidRDefault="00EA596E" w:rsidP="00EA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8371D6" w14:textId="27B2B873" w:rsidR="00EA596E" w:rsidRPr="00E93B2F" w:rsidRDefault="00AB2F00" w:rsidP="00EA596E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  <w:r w:rsidR="00EA59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150</w:t>
            </w:r>
          </w:p>
        </w:tc>
        <w:tc>
          <w:tcPr>
            <w:tcW w:w="270" w:type="dxa"/>
          </w:tcPr>
          <w:p w14:paraId="5AB30638" w14:textId="77777777" w:rsidR="00EA596E" w:rsidRPr="00E93B2F" w:rsidRDefault="00EA596E" w:rsidP="00EA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026657" w14:textId="322E03A0" w:rsidR="00EA596E" w:rsidRPr="00E93B2F" w:rsidRDefault="00AB2F00" w:rsidP="00EA596E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1068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226</w:t>
            </w:r>
          </w:p>
        </w:tc>
        <w:tc>
          <w:tcPr>
            <w:tcW w:w="270" w:type="dxa"/>
          </w:tcPr>
          <w:p w14:paraId="741CE2D5" w14:textId="77777777" w:rsidR="00EA596E" w:rsidRPr="00E93B2F" w:rsidRDefault="00EA596E" w:rsidP="00EA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6ED4F" w14:textId="08FFA5A2" w:rsidR="00EA596E" w:rsidRPr="00E93B2F" w:rsidRDefault="00AB2F00" w:rsidP="00EA596E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</w:t>
            </w:r>
            <w:r w:rsidR="00EA59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550</w:t>
            </w:r>
          </w:p>
        </w:tc>
      </w:tr>
    </w:tbl>
    <w:p w14:paraId="7FA75351" w14:textId="1138E62C" w:rsidR="00DB43A1" w:rsidRDefault="00DB43A1" w:rsidP="00AD071D">
      <w:pPr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2CD39429" w14:textId="5C0E541E" w:rsidR="00EC6792" w:rsidRPr="00E93B2F" w:rsidRDefault="00AB2F00" w:rsidP="004451C9">
      <w:pPr>
        <w:pStyle w:val="Heading6"/>
        <w:tabs>
          <w:tab w:val="left" w:pos="540"/>
        </w:tabs>
        <w:ind w:left="720" w:hanging="720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AB2F00">
        <w:rPr>
          <w:rFonts w:asciiTheme="majorBidi" w:hAnsiTheme="majorBidi" w:cstheme="majorBidi"/>
          <w:sz w:val="30"/>
          <w:szCs w:val="30"/>
          <w:lang w:val="en-US"/>
        </w:rPr>
        <w:lastRenderedPageBreak/>
        <w:t>6</w:t>
      </w:r>
      <w:r w:rsidR="0062376B" w:rsidRPr="00E93B2F">
        <w:rPr>
          <w:rFonts w:asciiTheme="majorBidi" w:hAnsiTheme="majorBidi" w:cstheme="majorBidi"/>
          <w:sz w:val="30"/>
          <w:szCs w:val="30"/>
          <w:cs/>
        </w:rPr>
        <w:tab/>
      </w:r>
      <w:r w:rsidR="00EC6792" w:rsidRPr="00E93B2F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="00A90672" w:rsidRPr="00E93B2F">
        <w:rPr>
          <w:rFonts w:asciiTheme="majorBidi" w:hAnsiTheme="majorBidi" w:cstheme="majorBidi"/>
          <w:sz w:val="30"/>
          <w:szCs w:val="30"/>
          <w:cs/>
        </w:rPr>
        <w:t>และลูกหนี้อื่น</w:t>
      </w:r>
    </w:p>
    <w:p w14:paraId="4BE7A9DB" w14:textId="1262F9E9" w:rsidR="00C1234E" w:rsidRPr="00784548" w:rsidRDefault="00C1234E" w:rsidP="004451C9">
      <w:pPr>
        <w:spacing w:line="240" w:lineRule="auto"/>
        <w:rPr>
          <w:rFonts w:asciiTheme="majorBidi" w:hAnsiTheme="majorBidi" w:cstheme="majorBidi"/>
          <w:sz w:val="22"/>
          <w:szCs w:val="22"/>
          <w:lang w:eastAsia="x-none"/>
        </w:rPr>
      </w:pPr>
    </w:p>
    <w:p w14:paraId="54E6833C" w14:textId="182FA652" w:rsidR="008C5EB7" w:rsidRPr="00E93B2F" w:rsidRDefault="008C5EB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3B2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770C5D9F" w14:textId="77777777" w:rsidR="0006356C" w:rsidRPr="00784548" w:rsidRDefault="0006356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38FB03FB" w14:textId="7FD9F5AE" w:rsidR="008C5EB7" w:rsidRPr="00E93B2F" w:rsidRDefault="008C5EB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93B2F">
        <w:rPr>
          <w:rFonts w:asciiTheme="majorBidi" w:hAnsiTheme="majorBidi" w:cstheme="majorBidi"/>
          <w:spacing w:val="-2"/>
          <w:sz w:val="30"/>
          <w:szCs w:val="30"/>
          <w:cs/>
        </w:rPr>
        <w:t>ลูกหนี้</w:t>
      </w:r>
      <w:r w:rsidR="00353455">
        <w:rPr>
          <w:rFonts w:asciiTheme="majorBidi" w:hAnsiTheme="majorBidi" w:cstheme="majorBidi" w:hint="cs"/>
          <w:spacing w:val="-2"/>
          <w:sz w:val="30"/>
          <w:szCs w:val="30"/>
          <w:cs/>
        </w:rPr>
        <w:t>การค้าและลูกหนี้อื่น</w:t>
      </w:r>
      <w:r w:rsidRPr="00E93B2F">
        <w:rPr>
          <w:rFonts w:asciiTheme="majorBidi" w:hAnsiTheme="majorBidi" w:cstheme="majorBidi"/>
          <w:spacing w:val="-2"/>
          <w:sz w:val="30"/>
          <w:szCs w:val="30"/>
          <w:cs/>
        </w:rPr>
        <w:t>รับรู้เมื่อ</w:t>
      </w:r>
      <w:r w:rsidR="00AB40A2" w:rsidRPr="00E93B2F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</w:t>
      </w:r>
      <w:r w:rsidRPr="00E93B2F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บริษัทมีสิทธิที่ปราศจากเงื่อนไขในการได้รับสิ่งตอบแทนตามสัญญา </w:t>
      </w:r>
      <w:r w:rsidR="00DA3722">
        <w:rPr>
          <w:rFonts w:asciiTheme="majorBidi" w:hAnsiTheme="majorBidi" w:cstheme="majorBidi"/>
          <w:spacing w:val="-2"/>
          <w:sz w:val="30"/>
          <w:szCs w:val="30"/>
        </w:rPr>
        <w:br/>
      </w:r>
      <w:r w:rsidRPr="00E93B2F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DA3722">
        <w:rPr>
          <w:rFonts w:asciiTheme="majorBidi" w:hAnsiTheme="majorBidi" w:cstheme="majorBidi" w:hint="cs"/>
          <w:spacing w:val="-2"/>
          <w:sz w:val="30"/>
          <w:szCs w:val="30"/>
          <w:cs/>
        </w:rPr>
        <w:t>การค้าและลูกหนี้อื่น</w:t>
      </w:r>
      <w:r w:rsidRPr="00E93B2F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4F7364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4C7750" w:rsidRPr="004C7750">
        <w:rPr>
          <w:rFonts w:asciiTheme="majorBidi" w:hAnsiTheme="majorBidi" w:hint="cs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</w:p>
    <w:p w14:paraId="10D47B5E" w14:textId="77777777" w:rsidR="008C5EB7" w:rsidRPr="00784548" w:rsidRDefault="008C5EB7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28D8E0E" w14:textId="1DBE5494" w:rsidR="008C5EB7" w:rsidRPr="00E93B2F" w:rsidRDefault="00AB40A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3B2F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8C5EB7" w:rsidRPr="00E93B2F">
        <w:rPr>
          <w:rFonts w:asciiTheme="majorBidi" w:hAnsiTheme="majorBidi" w:cstheme="majorBidi"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E93B2F">
        <w:rPr>
          <w:rFonts w:asciiTheme="majorBidi" w:hAnsiTheme="majorBidi" w:cstheme="majorBidi"/>
          <w:sz w:val="30"/>
          <w:szCs w:val="30"/>
        </w:rPr>
        <w:br/>
      </w:r>
      <w:r w:rsidR="008C5EB7" w:rsidRPr="00E93B2F">
        <w:rPr>
          <w:rFonts w:asciiTheme="majorBidi" w:hAnsiTheme="majorBidi" w:cstheme="majorBidi"/>
          <w:sz w:val="30"/>
          <w:szCs w:val="30"/>
          <w:cs/>
        </w:rPr>
        <w:t xml:space="preserve"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E93B2F">
        <w:rPr>
          <w:rFonts w:asciiTheme="majorBidi" w:hAnsiTheme="majorBidi" w:cstheme="majorBidi"/>
          <w:sz w:val="30"/>
          <w:szCs w:val="30"/>
        </w:rPr>
        <w:br/>
      </w:r>
      <w:r w:rsidR="008C5EB7" w:rsidRPr="00E93B2F">
        <w:rPr>
          <w:rFonts w:asciiTheme="majorBidi" w:hAnsiTheme="majorBidi" w:cs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</w:t>
      </w:r>
      <w:r w:rsidR="00E93B2F">
        <w:rPr>
          <w:rFonts w:asciiTheme="majorBidi" w:hAnsiTheme="majorBidi" w:cstheme="majorBidi"/>
          <w:sz w:val="30"/>
          <w:szCs w:val="30"/>
        </w:rPr>
        <w:br/>
      </w:r>
      <w:r w:rsidR="008C5EB7" w:rsidRPr="00E93B2F">
        <w:rPr>
          <w:rFonts w:asciiTheme="majorBidi" w:hAnsiTheme="majorBidi" w:cstheme="majorBidi"/>
          <w:sz w:val="30"/>
          <w:szCs w:val="30"/>
          <w:cs/>
        </w:rPr>
        <w:t>ในปัจจุบันและข้อมูลคาดการณ์สภาวการณ์เศรษฐกิจทั่วไปในอนาคต ณ วันที่รายงาน</w:t>
      </w:r>
    </w:p>
    <w:p w14:paraId="3A03A5C3" w14:textId="77777777" w:rsidR="008C5EB7" w:rsidRPr="00784548" w:rsidRDefault="008C5EB7" w:rsidP="004451C9">
      <w:pPr>
        <w:spacing w:line="240" w:lineRule="auto"/>
        <w:rPr>
          <w:rFonts w:asciiTheme="majorBidi" w:hAnsiTheme="majorBidi" w:cstheme="majorBidi"/>
          <w:sz w:val="22"/>
          <w:szCs w:val="22"/>
          <w:lang w:val="x-none" w:eastAsia="x-none"/>
        </w:rPr>
      </w:pPr>
    </w:p>
    <w:tbl>
      <w:tblPr>
        <w:tblW w:w="918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270"/>
        <w:gridCol w:w="1170"/>
        <w:gridCol w:w="270"/>
        <w:gridCol w:w="1170"/>
        <w:gridCol w:w="260"/>
        <w:gridCol w:w="1090"/>
        <w:gridCol w:w="270"/>
        <w:gridCol w:w="1174"/>
      </w:tblGrid>
      <w:tr w:rsidR="00E37A20" w:rsidRPr="00E93B2F" w14:paraId="40737932" w14:textId="77777777" w:rsidTr="005042BA">
        <w:trPr>
          <w:tblHeader/>
        </w:trPr>
        <w:tc>
          <w:tcPr>
            <w:tcW w:w="3510" w:type="dxa"/>
          </w:tcPr>
          <w:p w14:paraId="116C22E8" w14:textId="77B0E45A" w:rsidR="00E37A20" w:rsidRPr="00E93B2F" w:rsidRDefault="00E37A20" w:rsidP="0088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7C83EAC8" w14:textId="77777777" w:rsidR="00E37A20" w:rsidRPr="00E93B2F" w:rsidRDefault="00E37A20" w:rsidP="0088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BD2E5F4" w14:textId="6A76F72C" w:rsidR="00E37A20" w:rsidRPr="00E93B2F" w:rsidRDefault="00E37A20" w:rsidP="008818C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3B2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</w:t>
            </w:r>
            <w:r w:rsidRPr="00E93B2F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น</w:t>
            </w:r>
            <w:r w:rsidRPr="00E93B2F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60" w:type="dxa"/>
          </w:tcPr>
          <w:p w14:paraId="14CC9FAE" w14:textId="77777777" w:rsidR="00E37A20" w:rsidRPr="00E93B2F" w:rsidRDefault="00E37A20" w:rsidP="0088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34" w:type="dxa"/>
            <w:gridSpan w:val="3"/>
            <w:vAlign w:val="bottom"/>
          </w:tcPr>
          <w:p w14:paraId="09168831" w14:textId="77777777" w:rsidR="00E37A20" w:rsidRPr="00E93B2F" w:rsidRDefault="00E37A20" w:rsidP="008818C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3B2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E1811" w:rsidRPr="00E93B2F" w14:paraId="350E26C2" w14:textId="77777777" w:rsidTr="005042BA">
        <w:trPr>
          <w:tblHeader/>
        </w:trPr>
        <w:tc>
          <w:tcPr>
            <w:tcW w:w="3510" w:type="dxa"/>
          </w:tcPr>
          <w:p w14:paraId="28FD5240" w14:textId="0DDEDAA3" w:rsidR="009E1811" w:rsidRPr="00E93B2F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B2F00" w:rsidRPr="00AB2F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E93B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left w:val="nil"/>
            </w:tcBorders>
          </w:tcPr>
          <w:p w14:paraId="194927FC" w14:textId="6CB5241B" w:rsidR="009E1811" w:rsidRPr="00E93B2F" w:rsidRDefault="009E1811" w:rsidP="009E1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68FB402" w14:textId="01B5A699" w:rsidR="009E1811" w:rsidRPr="00E93B2F" w:rsidRDefault="00AB2F00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1F972D0" w14:textId="77777777" w:rsidR="009E1811" w:rsidRPr="00E93B2F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B67759" w14:textId="2389CEDB" w:rsidR="009E1811" w:rsidRPr="00E93B2F" w:rsidRDefault="00AB2F00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60" w:type="dxa"/>
          </w:tcPr>
          <w:p w14:paraId="380D4675" w14:textId="77777777" w:rsidR="009E1811" w:rsidRPr="00E93B2F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7054C806" w14:textId="105E49BF" w:rsidR="009E1811" w:rsidRPr="00E93B2F" w:rsidRDefault="00AB2F00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F8A7FFE" w14:textId="77777777" w:rsidR="009E1811" w:rsidRPr="00E93B2F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</w:tcPr>
          <w:p w14:paraId="7F5D302D" w14:textId="17EDDCC6" w:rsidR="009E1811" w:rsidRPr="00E93B2F" w:rsidRDefault="00AB2F00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9E1811" w:rsidRPr="00E93B2F" w14:paraId="47BD9C61" w14:textId="77777777" w:rsidTr="005042BA">
        <w:trPr>
          <w:trHeight w:val="281"/>
          <w:tblHeader/>
        </w:trPr>
        <w:tc>
          <w:tcPr>
            <w:tcW w:w="3510" w:type="dxa"/>
          </w:tcPr>
          <w:p w14:paraId="7AF1B66B" w14:textId="77777777" w:rsidR="009E1811" w:rsidRPr="00E93B2F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25F00DD3" w14:textId="77777777" w:rsidR="009E1811" w:rsidRPr="00E93B2F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4" w:type="dxa"/>
            <w:gridSpan w:val="7"/>
            <w:vAlign w:val="bottom"/>
          </w:tcPr>
          <w:p w14:paraId="054F2150" w14:textId="77777777" w:rsidR="009E1811" w:rsidRPr="00E93B2F" w:rsidRDefault="009E1811" w:rsidP="009E18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3B2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E1811" w:rsidRPr="00E93B2F" w14:paraId="0B983538" w14:textId="77777777" w:rsidTr="005042BA">
        <w:tc>
          <w:tcPr>
            <w:tcW w:w="3510" w:type="dxa"/>
          </w:tcPr>
          <w:p w14:paraId="5025166B" w14:textId="77777777" w:rsidR="009E1811" w:rsidRPr="00E93B2F" w:rsidRDefault="009E1811" w:rsidP="009E1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tcBorders>
              <w:left w:val="nil"/>
            </w:tcBorders>
          </w:tcPr>
          <w:p w14:paraId="39D9F744" w14:textId="77777777" w:rsidR="009E1811" w:rsidRPr="00E93B2F" w:rsidRDefault="009E1811" w:rsidP="009E1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EFB0DC" w14:textId="77777777" w:rsidR="009E1811" w:rsidRPr="00E93B2F" w:rsidRDefault="009E1811" w:rsidP="009E181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60DADC" w14:textId="77777777" w:rsidR="009E1811" w:rsidRPr="00E93B2F" w:rsidRDefault="009E1811" w:rsidP="009E181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DB91C56" w14:textId="77777777" w:rsidR="009E1811" w:rsidRPr="00E93B2F" w:rsidRDefault="009E1811" w:rsidP="009E181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5180F72B" w14:textId="77777777" w:rsidR="009E1811" w:rsidRPr="00E93B2F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5B9703FC" w14:textId="77777777" w:rsidR="009E1811" w:rsidRPr="00E93B2F" w:rsidRDefault="009E1811" w:rsidP="009E181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80D2CE" w14:textId="77777777" w:rsidR="009E1811" w:rsidRPr="00E93B2F" w:rsidRDefault="009E1811" w:rsidP="009E1811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28241722" w14:textId="77777777" w:rsidR="009E1811" w:rsidRPr="00E93B2F" w:rsidRDefault="009E1811" w:rsidP="009E181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596E" w:rsidRPr="00E93B2F" w14:paraId="2FA8CA33" w14:textId="77777777" w:rsidTr="005042BA">
        <w:tc>
          <w:tcPr>
            <w:tcW w:w="3510" w:type="dxa"/>
          </w:tcPr>
          <w:p w14:paraId="067985D0" w14:textId="762F355D" w:rsidR="00EA596E" w:rsidRPr="00E93B2F" w:rsidRDefault="00EA596E" w:rsidP="00EA5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70" w:type="dxa"/>
            <w:tcBorders>
              <w:left w:val="nil"/>
            </w:tcBorders>
          </w:tcPr>
          <w:p w14:paraId="7F0F3282" w14:textId="77777777" w:rsidR="00EA596E" w:rsidRPr="00E93B2F" w:rsidRDefault="00EA596E" w:rsidP="00EA5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119D0A" w14:textId="6C0AC9AE" w:rsidR="00EA596E" w:rsidRPr="00E93B2F" w:rsidRDefault="00AB2F00" w:rsidP="00EA596E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  <w:r w:rsidR="006004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414</w:t>
            </w:r>
          </w:p>
        </w:tc>
        <w:tc>
          <w:tcPr>
            <w:tcW w:w="270" w:type="dxa"/>
          </w:tcPr>
          <w:p w14:paraId="0FC24D32" w14:textId="77777777" w:rsidR="00EA596E" w:rsidRPr="00E93B2F" w:rsidRDefault="00EA596E" w:rsidP="00EA596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C18325C" w14:textId="34E06278" w:rsidR="00EA596E" w:rsidRPr="00E93B2F" w:rsidRDefault="00AB2F00" w:rsidP="00EA596E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159</w:t>
            </w:r>
            <w:r w:rsidR="00EA59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618</w:t>
            </w:r>
          </w:p>
        </w:tc>
        <w:tc>
          <w:tcPr>
            <w:tcW w:w="260" w:type="dxa"/>
          </w:tcPr>
          <w:p w14:paraId="3750B9EE" w14:textId="77777777" w:rsidR="00EA596E" w:rsidRPr="00E93B2F" w:rsidRDefault="00EA596E" w:rsidP="00EA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2EF9B661" w14:textId="0D537BD3" w:rsidR="00EA596E" w:rsidRPr="00D93054" w:rsidRDefault="00AB2F00" w:rsidP="00EA596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  <w:r w:rsidR="00D9305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122</w:t>
            </w:r>
          </w:p>
        </w:tc>
        <w:tc>
          <w:tcPr>
            <w:tcW w:w="270" w:type="dxa"/>
          </w:tcPr>
          <w:p w14:paraId="3CD675B0" w14:textId="77777777" w:rsidR="00EA596E" w:rsidRPr="00E93B2F" w:rsidRDefault="00EA596E" w:rsidP="00EA596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A6DC199" w14:textId="51875D3D" w:rsidR="00EA596E" w:rsidRPr="00E93B2F" w:rsidRDefault="00AB2F00" w:rsidP="00EA596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159</w:t>
            </w:r>
            <w:r w:rsidR="00EA59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618</w:t>
            </w:r>
          </w:p>
        </w:tc>
      </w:tr>
      <w:tr w:rsidR="00EA596E" w:rsidRPr="00E93B2F" w14:paraId="7FEC4B97" w14:textId="77777777" w:rsidTr="005042BA">
        <w:tc>
          <w:tcPr>
            <w:tcW w:w="3510" w:type="dxa"/>
          </w:tcPr>
          <w:p w14:paraId="2593E27B" w14:textId="0C1F18B7" w:rsidR="00EA596E" w:rsidRPr="00E93B2F" w:rsidRDefault="00EA596E" w:rsidP="00EA5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  <w:tcBorders>
              <w:left w:val="nil"/>
            </w:tcBorders>
          </w:tcPr>
          <w:p w14:paraId="35645F3A" w14:textId="77777777" w:rsidR="00EA596E" w:rsidRPr="00E93B2F" w:rsidRDefault="00EA596E" w:rsidP="00EA5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A6060A" w14:textId="77777777" w:rsidR="00EA596E" w:rsidRPr="00E93B2F" w:rsidRDefault="00EA596E" w:rsidP="00EA596E">
            <w:pPr>
              <w:pStyle w:val="acctfourfigures"/>
              <w:tabs>
                <w:tab w:val="clear" w:pos="765"/>
                <w:tab w:val="decimal" w:pos="703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42A2E6" w14:textId="77777777" w:rsidR="00EA596E" w:rsidRPr="00E93B2F" w:rsidRDefault="00EA596E" w:rsidP="00EA596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9700F4C" w14:textId="77777777" w:rsidR="00EA596E" w:rsidRPr="00E93B2F" w:rsidRDefault="00EA596E" w:rsidP="00EA596E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1B07A3DD" w14:textId="77777777" w:rsidR="00EA596E" w:rsidRPr="00E93B2F" w:rsidRDefault="00EA596E" w:rsidP="00EA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0F26132E" w14:textId="77777777" w:rsidR="00EA596E" w:rsidRPr="00E93B2F" w:rsidRDefault="00EA596E" w:rsidP="00EA596E">
            <w:pPr>
              <w:pStyle w:val="acctfourfigures"/>
              <w:tabs>
                <w:tab w:val="clear" w:pos="765"/>
                <w:tab w:val="decimal" w:pos="710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BA8089" w14:textId="77777777" w:rsidR="00EA596E" w:rsidRPr="00E93B2F" w:rsidRDefault="00EA596E" w:rsidP="00EA596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7E1E3C9" w14:textId="77777777" w:rsidR="00EA596E" w:rsidRPr="00E93B2F" w:rsidRDefault="00EA596E" w:rsidP="00EA596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596E" w:rsidRPr="00E93B2F" w14:paraId="7284CFD9" w14:textId="77777777" w:rsidTr="005042BA">
        <w:trPr>
          <w:trHeight w:val="68"/>
        </w:trPr>
        <w:tc>
          <w:tcPr>
            <w:tcW w:w="3510" w:type="dxa"/>
          </w:tcPr>
          <w:p w14:paraId="0CF21D47" w14:textId="6EA8FE84" w:rsidR="00EA596E" w:rsidRPr="00E93B2F" w:rsidRDefault="00EA596E" w:rsidP="00EA5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3B2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E93B2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3B2F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70" w:type="dxa"/>
            <w:tcBorders>
              <w:left w:val="nil"/>
            </w:tcBorders>
          </w:tcPr>
          <w:p w14:paraId="3F59E2D1" w14:textId="77777777" w:rsidR="00EA596E" w:rsidRPr="00E93B2F" w:rsidRDefault="00EA596E" w:rsidP="00EA5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5F4457" w14:textId="1CEBAEDC" w:rsidR="00EA596E" w:rsidRPr="00E93B2F" w:rsidRDefault="00AB2F00" w:rsidP="00EA596E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="006004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919</w:t>
            </w:r>
          </w:p>
        </w:tc>
        <w:tc>
          <w:tcPr>
            <w:tcW w:w="270" w:type="dxa"/>
          </w:tcPr>
          <w:p w14:paraId="3FCDA455" w14:textId="77777777" w:rsidR="00EA596E" w:rsidRPr="00E93B2F" w:rsidRDefault="00EA596E" w:rsidP="00EA596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F262BEB" w14:textId="0FC4E576" w:rsidR="00EA596E" w:rsidRPr="00E93B2F" w:rsidRDefault="00AB2F00" w:rsidP="00EA596E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EA59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322</w:t>
            </w:r>
          </w:p>
        </w:tc>
        <w:tc>
          <w:tcPr>
            <w:tcW w:w="260" w:type="dxa"/>
          </w:tcPr>
          <w:p w14:paraId="066FA473" w14:textId="77777777" w:rsidR="00EA596E" w:rsidRPr="00E93B2F" w:rsidRDefault="00EA596E" w:rsidP="00EA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04048D99" w14:textId="4D1A63BD" w:rsidR="00EA596E" w:rsidRPr="00E93B2F" w:rsidRDefault="00AB2F00" w:rsidP="00EA596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="008F66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941</w:t>
            </w:r>
          </w:p>
        </w:tc>
        <w:tc>
          <w:tcPr>
            <w:tcW w:w="270" w:type="dxa"/>
          </w:tcPr>
          <w:p w14:paraId="3DB8D470" w14:textId="77777777" w:rsidR="00EA596E" w:rsidRPr="00E93B2F" w:rsidRDefault="00EA596E" w:rsidP="00EA596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76BAACD1" w14:textId="71268336" w:rsidR="00EA596E" w:rsidRPr="00E93B2F" w:rsidRDefault="00AB2F00" w:rsidP="00EA596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EA59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322</w:t>
            </w:r>
          </w:p>
        </w:tc>
      </w:tr>
      <w:tr w:rsidR="00EA596E" w:rsidRPr="00E93B2F" w14:paraId="3697D92D" w14:textId="77777777" w:rsidTr="005042BA">
        <w:trPr>
          <w:trHeight w:val="68"/>
        </w:trPr>
        <w:tc>
          <w:tcPr>
            <w:tcW w:w="3510" w:type="dxa"/>
          </w:tcPr>
          <w:p w14:paraId="6A1208EE" w14:textId="07741EB6" w:rsidR="00EA596E" w:rsidRPr="00E93B2F" w:rsidRDefault="00EA596E" w:rsidP="00EA5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93B2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E93B2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3B2F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70" w:type="dxa"/>
            <w:tcBorders>
              <w:left w:val="nil"/>
            </w:tcBorders>
          </w:tcPr>
          <w:p w14:paraId="50ED75D1" w14:textId="77777777" w:rsidR="00EA596E" w:rsidRPr="00E93B2F" w:rsidRDefault="00EA596E" w:rsidP="00EA5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CDA738" w14:textId="5CCF98E6" w:rsidR="00EA596E" w:rsidRDefault="00AB2F00" w:rsidP="00EA596E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6004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696</w:t>
            </w:r>
          </w:p>
        </w:tc>
        <w:tc>
          <w:tcPr>
            <w:tcW w:w="270" w:type="dxa"/>
          </w:tcPr>
          <w:p w14:paraId="2C94F672" w14:textId="77777777" w:rsidR="00EA596E" w:rsidRPr="00E93B2F" w:rsidRDefault="00EA596E" w:rsidP="00EA596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9BF4ADA" w14:textId="1364E05F" w:rsidR="00EA596E" w:rsidRPr="00E93B2F" w:rsidRDefault="00AB2F00" w:rsidP="00EA596E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A59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60" w:type="dxa"/>
          </w:tcPr>
          <w:p w14:paraId="6AA78C6C" w14:textId="77777777" w:rsidR="00EA596E" w:rsidRPr="00E93B2F" w:rsidRDefault="00EA596E" w:rsidP="00EA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38C2F569" w14:textId="69ADE1F6" w:rsidR="00EA596E" w:rsidRDefault="00AB2F00" w:rsidP="00EA596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8F66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696</w:t>
            </w:r>
          </w:p>
        </w:tc>
        <w:tc>
          <w:tcPr>
            <w:tcW w:w="270" w:type="dxa"/>
          </w:tcPr>
          <w:p w14:paraId="2A4D7F62" w14:textId="77777777" w:rsidR="00EA596E" w:rsidRPr="00E93B2F" w:rsidRDefault="00EA596E" w:rsidP="00EA596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7A1C9BF4" w14:textId="4731ACC5" w:rsidR="00EA596E" w:rsidRPr="00E93B2F" w:rsidRDefault="00AB2F00" w:rsidP="00EA596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A59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</w:tr>
      <w:tr w:rsidR="000E184D" w:rsidRPr="00E93B2F" w14:paraId="0CA0D762" w14:textId="77777777" w:rsidTr="005042BA">
        <w:trPr>
          <w:trHeight w:val="68"/>
        </w:trPr>
        <w:tc>
          <w:tcPr>
            <w:tcW w:w="3510" w:type="dxa"/>
          </w:tcPr>
          <w:p w14:paraId="6F4DF02B" w14:textId="1A298ACB" w:rsidR="000E184D" w:rsidRPr="00E93B2F" w:rsidRDefault="000E184D" w:rsidP="000E1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3B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E93B2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E93B2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3B2F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70" w:type="dxa"/>
            <w:tcBorders>
              <w:left w:val="nil"/>
            </w:tcBorders>
          </w:tcPr>
          <w:p w14:paraId="1C038880" w14:textId="77777777" w:rsidR="000E184D" w:rsidRPr="00E93B2F" w:rsidRDefault="000E184D" w:rsidP="000E1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98591C" w14:textId="317D733A" w:rsidR="000E184D" w:rsidRDefault="00AB2F00" w:rsidP="000E184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380</w:t>
            </w:r>
          </w:p>
        </w:tc>
        <w:tc>
          <w:tcPr>
            <w:tcW w:w="270" w:type="dxa"/>
          </w:tcPr>
          <w:p w14:paraId="459F735E" w14:textId="77777777" w:rsidR="000E184D" w:rsidRPr="00E93B2F" w:rsidRDefault="000E184D" w:rsidP="000E18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119C214" w14:textId="2E2BD13B" w:rsidR="000E184D" w:rsidRDefault="000E184D" w:rsidP="006004E0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24374672" w14:textId="77777777" w:rsidR="000E184D" w:rsidRPr="00E93B2F" w:rsidRDefault="000E184D" w:rsidP="000E1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77963A55" w14:textId="6B104760" w:rsidR="000E184D" w:rsidRDefault="00AB2F00" w:rsidP="000E184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380</w:t>
            </w:r>
          </w:p>
        </w:tc>
        <w:tc>
          <w:tcPr>
            <w:tcW w:w="270" w:type="dxa"/>
          </w:tcPr>
          <w:p w14:paraId="5948D48D" w14:textId="77777777" w:rsidR="000E184D" w:rsidRPr="00E93B2F" w:rsidRDefault="000E184D" w:rsidP="000E184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A0F00DC" w14:textId="0F4229B3" w:rsidR="000E184D" w:rsidRDefault="000E184D" w:rsidP="000E184D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184D" w:rsidRPr="00E93B2F" w14:paraId="3839F0A5" w14:textId="77777777" w:rsidTr="005042BA">
        <w:trPr>
          <w:trHeight w:val="68"/>
        </w:trPr>
        <w:tc>
          <w:tcPr>
            <w:tcW w:w="3510" w:type="dxa"/>
          </w:tcPr>
          <w:p w14:paraId="10DE4E02" w14:textId="0C0F96ED" w:rsidR="000E184D" w:rsidRPr="00E93B2F" w:rsidRDefault="000E184D" w:rsidP="000E1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3B2F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E93B2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มากกว่า</w:t>
            </w:r>
            <w:r w:rsidRPr="00E93B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E93B2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3B2F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70" w:type="dxa"/>
            <w:tcBorders>
              <w:left w:val="nil"/>
            </w:tcBorders>
          </w:tcPr>
          <w:p w14:paraId="3B63675D" w14:textId="77777777" w:rsidR="000E184D" w:rsidRPr="00E93B2F" w:rsidRDefault="000E184D" w:rsidP="000E1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811CF2" w14:textId="0E529032" w:rsidR="000E184D" w:rsidRPr="00E93B2F" w:rsidRDefault="00AB2F00" w:rsidP="006004E0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6004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815</w:t>
            </w:r>
          </w:p>
        </w:tc>
        <w:tc>
          <w:tcPr>
            <w:tcW w:w="270" w:type="dxa"/>
          </w:tcPr>
          <w:p w14:paraId="474058AA" w14:textId="77777777" w:rsidR="000E184D" w:rsidRPr="00E93B2F" w:rsidRDefault="000E184D" w:rsidP="000E18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964934" w14:textId="2EB705DC" w:rsidR="000E184D" w:rsidRPr="00E93B2F" w:rsidRDefault="000E184D" w:rsidP="000E184D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42830264" w14:textId="77777777" w:rsidR="000E184D" w:rsidRPr="00E93B2F" w:rsidRDefault="000E184D" w:rsidP="000E1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36FFA081" w14:textId="155CD150" w:rsidR="000E184D" w:rsidRPr="00E93B2F" w:rsidRDefault="00AB2F00" w:rsidP="000E184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0E18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815</w:t>
            </w:r>
          </w:p>
        </w:tc>
        <w:tc>
          <w:tcPr>
            <w:tcW w:w="270" w:type="dxa"/>
          </w:tcPr>
          <w:p w14:paraId="07BD371B" w14:textId="77777777" w:rsidR="000E184D" w:rsidRPr="00E93B2F" w:rsidRDefault="000E184D" w:rsidP="000E184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00F7A9CE" w14:textId="4583F400" w:rsidR="000E184D" w:rsidRPr="00E93B2F" w:rsidRDefault="000E184D" w:rsidP="000E184D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F66A7" w:rsidRPr="00E93B2F" w14:paraId="29036AE2" w14:textId="77777777" w:rsidTr="005042BA">
        <w:tc>
          <w:tcPr>
            <w:tcW w:w="3510" w:type="dxa"/>
          </w:tcPr>
          <w:p w14:paraId="027BB588" w14:textId="0A1C31C2" w:rsidR="008F66A7" w:rsidRPr="00E93B2F" w:rsidRDefault="008F66A7" w:rsidP="008F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5EEFD235" w14:textId="77777777" w:rsidR="008F66A7" w:rsidRPr="00E93B2F" w:rsidRDefault="008F66A7" w:rsidP="008F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160371D" w14:textId="40B929FF" w:rsidR="008F66A7" w:rsidRPr="00E93B2F" w:rsidRDefault="00AB2F00" w:rsidP="008F66A7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</w:t>
            </w:r>
            <w:r w:rsidR="006004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224</w:t>
            </w:r>
          </w:p>
        </w:tc>
        <w:tc>
          <w:tcPr>
            <w:tcW w:w="270" w:type="dxa"/>
          </w:tcPr>
          <w:p w14:paraId="532F27AE" w14:textId="77777777" w:rsidR="008F66A7" w:rsidRPr="00E93B2F" w:rsidRDefault="008F66A7" w:rsidP="008F6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121760" w14:textId="4C112FAE" w:rsidR="008F66A7" w:rsidRPr="00E93B2F" w:rsidRDefault="00AB2F00" w:rsidP="008F66A7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167</w:t>
            </w:r>
            <w:r w:rsidR="008F66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440</w:t>
            </w:r>
          </w:p>
        </w:tc>
        <w:tc>
          <w:tcPr>
            <w:tcW w:w="260" w:type="dxa"/>
          </w:tcPr>
          <w:p w14:paraId="78179D8E" w14:textId="77777777" w:rsidR="008F66A7" w:rsidRPr="00E93B2F" w:rsidRDefault="008F66A7" w:rsidP="008F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3D044F11" w14:textId="4241328A" w:rsidR="008F66A7" w:rsidRPr="00E93B2F" w:rsidRDefault="00AB2F00" w:rsidP="008F66A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</w:t>
            </w:r>
            <w:r w:rsidR="006004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954</w:t>
            </w:r>
          </w:p>
        </w:tc>
        <w:tc>
          <w:tcPr>
            <w:tcW w:w="270" w:type="dxa"/>
          </w:tcPr>
          <w:p w14:paraId="695A0A07" w14:textId="77777777" w:rsidR="008F66A7" w:rsidRPr="00E93B2F" w:rsidRDefault="008F66A7" w:rsidP="008F66A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3E3F99FE" w14:textId="37BA599B" w:rsidR="008F66A7" w:rsidRPr="00E93B2F" w:rsidRDefault="00AB2F00" w:rsidP="008F66A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167</w:t>
            </w:r>
            <w:r w:rsidR="008F66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440</w:t>
            </w:r>
          </w:p>
        </w:tc>
      </w:tr>
      <w:tr w:rsidR="008F66A7" w:rsidRPr="00E93B2F" w14:paraId="5C4BAC0F" w14:textId="77777777" w:rsidTr="005042BA">
        <w:tc>
          <w:tcPr>
            <w:tcW w:w="3510" w:type="dxa"/>
          </w:tcPr>
          <w:p w14:paraId="4362D2C2" w14:textId="0B16C237" w:rsidR="008F66A7" w:rsidRPr="00E93B2F" w:rsidRDefault="008F66A7" w:rsidP="008F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3B2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93B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270" w:type="dxa"/>
            <w:tcBorders>
              <w:left w:val="nil"/>
            </w:tcBorders>
          </w:tcPr>
          <w:p w14:paraId="413C3318" w14:textId="77777777" w:rsidR="008F66A7" w:rsidRPr="00E93B2F" w:rsidRDefault="008F66A7" w:rsidP="008F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80F8A9" w14:textId="77777777" w:rsidR="008F66A7" w:rsidRPr="00E93B2F" w:rsidRDefault="008F66A7" w:rsidP="008F66A7">
            <w:pPr>
              <w:pStyle w:val="acctfourfigures"/>
              <w:tabs>
                <w:tab w:val="clear" w:pos="765"/>
                <w:tab w:val="decimal" w:pos="703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D0362D" w14:textId="77777777" w:rsidR="008F66A7" w:rsidRPr="00E93B2F" w:rsidRDefault="008F66A7" w:rsidP="008F6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9BB1A77" w14:textId="77777777" w:rsidR="008F66A7" w:rsidRPr="00E93B2F" w:rsidRDefault="008F66A7" w:rsidP="008F66A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09F310F7" w14:textId="77777777" w:rsidR="008F66A7" w:rsidRPr="00E93B2F" w:rsidRDefault="008F66A7" w:rsidP="008F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4CDE7D04" w14:textId="77777777" w:rsidR="008F66A7" w:rsidRPr="00E93B2F" w:rsidRDefault="008F66A7" w:rsidP="008F66A7">
            <w:pPr>
              <w:pStyle w:val="acctfourfigures"/>
              <w:tabs>
                <w:tab w:val="clear" w:pos="765"/>
                <w:tab w:val="decimal" w:pos="710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6EDF84" w14:textId="77777777" w:rsidR="008F66A7" w:rsidRPr="00E93B2F" w:rsidRDefault="008F66A7" w:rsidP="008F66A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4E81955B" w14:textId="77777777" w:rsidR="008F66A7" w:rsidRPr="00E93B2F" w:rsidRDefault="008F66A7" w:rsidP="008F66A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F66A7" w:rsidRPr="00E93B2F" w14:paraId="03D8A926" w14:textId="77777777" w:rsidTr="005042BA">
        <w:tc>
          <w:tcPr>
            <w:tcW w:w="3510" w:type="dxa"/>
          </w:tcPr>
          <w:p w14:paraId="1194D89D" w14:textId="7570C5BD" w:rsidR="008F66A7" w:rsidRPr="00E93B2F" w:rsidRDefault="008F66A7" w:rsidP="008F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sz w:val="30"/>
                <w:szCs w:val="30"/>
              </w:rPr>
            </w:pPr>
            <w:r w:rsidRPr="00E93B2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E93B2F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270" w:type="dxa"/>
            <w:tcBorders>
              <w:left w:val="nil"/>
            </w:tcBorders>
          </w:tcPr>
          <w:p w14:paraId="1646BC54" w14:textId="7C371179" w:rsidR="008F66A7" w:rsidRPr="00E93B2F" w:rsidRDefault="008F66A7" w:rsidP="008F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B3AC52" w14:textId="72D5923A" w:rsidR="008F66A7" w:rsidRPr="00E93B2F" w:rsidRDefault="006004E0" w:rsidP="008F66A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14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1E69C68" w14:textId="77777777" w:rsidR="008F66A7" w:rsidRPr="00E93B2F" w:rsidRDefault="008F66A7" w:rsidP="008F6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0B1AB8" w14:textId="2A4CB6B8" w:rsidR="008F66A7" w:rsidRPr="00E93B2F" w:rsidRDefault="008F66A7" w:rsidP="008F66A7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000CF5FD" w14:textId="77777777" w:rsidR="008F66A7" w:rsidRPr="00E93B2F" w:rsidRDefault="008F66A7" w:rsidP="008F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0C45A92E" w14:textId="7AC85799" w:rsidR="008F66A7" w:rsidRPr="00E93B2F" w:rsidRDefault="006004E0" w:rsidP="008F66A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77FB03" w14:textId="77777777" w:rsidR="008F66A7" w:rsidRPr="00E93B2F" w:rsidRDefault="008F66A7" w:rsidP="008F66A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00E59D85" w14:textId="6EF8A9DE" w:rsidR="008F66A7" w:rsidRPr="00E93B2F" w:rsidRDefault="008F66A7" w:rsidP="008F66A7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F66A7" w:rsidRPr="00E93B2F" w14:paraId="184F0E12" w14:textId="77777777" w:rsidTr="005042BA">
        <w:tc>
          <w:tcPr>
            <w:tcW w:w="3510" w:type="dxa"/>
          </w:tcPr>
          <w:p w14:paraId="29DDC244" w14:textId="0B22D49A" w:rsidR="008F66A7" w:rsidRPr="00E93B2F" w:rsidRDefault="008F66A7" w:rsidP="008F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left w:val="nil"/>
            </w:tcBorders>
          </w:tcPr>
          <w:p w14:paraId="3B72772A" w14:textId="67A63DEC" w:rsidR="008F66A7" w:rsidRPr="00E93B2F" w:rsidRDefault="008F66A7" w:rsidP="008F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152533F" w14:textId="04BE7709" w:rsidR="008F66A7" w:rsidRPr="00E93B2F" w:rsidRDefault="00AB2F00" w:rsidP="008F66A7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</w:t>
            </w:r>
            <w:r w:rsidR="000519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224</w:t>
            </w:r>
          </w:p>
        </w:tc>
        <w:tc>
          <w:tcPr>
            <w:tcW w:w="270" w:type="dxa"/>
          </w:tcPr>
          <w:p w14:paraId="3E5076E5" w14:textId="77777777" w:rsidR="008F66A7" w:rsidRPr="00E93B2F" w:rsidRDefault="008F66A7" w:rsidP="008F6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FEE1552" w14:textId="0BE6029B" w:rsidR="008F66A7" w:rsidRPr="00E93B2F" w:rsidRDefault="00AB2F00" w:rsidP="008F66A7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167</w:t>
            </w:r>
            <w:r w:rsidR="008F66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440</w:t>
            </w:r>
          </w:p>
        </w:tc>
        <w:tc>
          <w:tcPr>
            <w:tcW w:w="260" w:type="dxa"/>
          </w:tcPr>
          <w:p w14:paraId="5BB4B45E" w14:textId="77777777" w:rsidR="008F66A7" w:rsidRPr="00E93B2F" w:rsidRDefault="008F66A7" w:rsidP="008F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14:paraId="3E786239" w14:textId="78306744" w:rsidR="008F66A7" w:rsidRPr="00E93B2F" w:rsidRDefault="00AB2F00" w:rsidP="008F66A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</w:t>
            </w:r>
            <w:r w:rsidR="000519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954</w:t>
            </w:r>
          </w:p>
        </w:tc>
        <w:tc>
          <w:tcPr>
            <w:tcW w:w="270" w:type="dxa"/>
          </w:tcPr>
          <w:p w14:paraId="2B5D0A03" w14:textId="77777777" w:rsidR="008F66A7" w:rsidRPr="00E93B2F" w:rsidRDefault="008F66A7" w:rsidP="008F66A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2B55DEBF" w14:textId="6FABC760" w:rsidR="008F66A7" w:rsidRPr="00E93B2F" w:rsidRDefault="00AB2F00" w:rsidP="008F66A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167</w:t>
            </w:r>
            <w:r w:rsidR="008F66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440</w:t>
            </w:r>
          </w:p>
        </w:tc>
      </w:tr>
      <w:tr w:rsidR="008F66A7" w:rsidRPr="00784548" w14:paraId="1ADA9E7C" w14:textId="77777777" w:rsidTr="005042BA">
        <w:trPr>
          <w:trHeight w:val="58"/>
        </w:trPr>
        <w:tc>
          <w:tcPr>
            <w:tcW w:w="3510" w:type="dxa"/>
          </w:tcPr>
          <w:p w14:paraId="0E2672B0" w14:textId="77777777" w:rsidR="008F66A7" w:rsidRPr="00784548" w:rsidRDefault="008F66A7" w:rsidP="008F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740A8C65" w14:textId="77777777" w:rsidR="008F66A7" w:rsidRPr="00784548" w:rsidRDefault="008F66A7" w:rsidP="008F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B90350" w14:textId="77777777" w:rsidR="008F66A7" w:rsidRPr="00784548" w:rsidRDefault="008F66A7" w:rsidP="008F66A7">
            <w:pPr>
              <w:pStyle w:val="acctfourfigures"/>
              <w:tabs>
                <w:tab w:val="clear" w:pos="765"/>
                <w:tab w:val="decimal" w:pos="710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7BC10161" w14:textId="77777777" w:rsidR="008F66A7" w:rsidRPr="00784548" w:rsidRDefault="008F66A7" w:rsidP="008F6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65EE6F7" w14:textId="77777777" w:rsidR="008F66A7" w:rsidRPr="00784548" w:rsidRDefault="008F66A7" w:rsidP="008F66A7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dxa"/>
          </w:tcPr>
          <w:p w14:paraId="71CF6DF7" w14:textId="77777777" w:rsidR="008F66A7" w:rsidRPr="00784548" w:rsidRDefault="008F66A7" w:rsidP="008F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3DBA8D93" w14:textId="77777777" w:rsidR="008F66A7" w:rsidRPr="00784548" w:rsidRDefault="008F66A7" w:rsidP="008F66A7">
            <w:pPr>
              <w:pStyle w:val="acctfourfigures"/>
              <w:tabs>
                <w:tab w:val="clear" w:pos="765"/>
                <w:tab w:val="decimal" w:pos="710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38D60929" w14:textId="77777777" w:rsidR="008F66A7" w:rsidRPr="00784548" w:rsidRDefault="008F66A7" w:rsidP="008F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062A2BAF" w14:textId="77777777" w:rsidR="008F66A7" w:rsidRPr="00784548" w:rsidRDefault="008F66A7" w:rsidP="008F66A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8F66A7" w:rsidRPr="00E93B2F" w14:paraId="2064312B" w14:textId="77777777" w:rsidTr="005042BA">
        <w:trPr>
          <w:trHeight w:val="58"/>
        </w:trPr>
        <w:tc>
          <w:tcPr>
            <w:tcW w:w="3510" w:type="dxa"/>
          </w:tcPr>
          <w:p w14:paraId="32FF7D8B" w14:textId="5192B29D" w:rsidR="008F66A7" w:rsidRPr="00E93B2F" w:rsidRDefault="008F66A7" w:rsidP="008F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3B2F"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0" w:type="dxa"/>
            <w:tcBorders>
              <w:left w:val="nil"/>
            </w:tcBorders>
          </w:tcPr>
          <w:p w14:paraId="0E800EA6" w14:textId="77777777" w:rsidR="008F66A7" w:rsidRPr="00E93B2F" w:rsidRDefault="008F66A7" w:rsidP="008F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BE9EEA" w14:textId="57EAEE5D" w:rsidR="008F66A7" w:rsidRPr="00E93B2F" w:rsidRDefault="00AB2F00" w:rsidP="008F66A7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</w:t>
            </w:r>
            <w:r w:rsidR="000519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033</w:t>
            </w:r>
          </w:p>
        </w:tc>
        <w:tc>
          <w:tcPr>
            <w:tcW w:w="270" w:type="dxa"/>
          </w:tcPr>
          <w:p w14:paraId="68E36214" w14:textId="77777777" w:rsidR="008F66A7" w:rsidRPr="00E93B2F" w:rsidRDefault="008F66A7" w:rsidP="008F6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3688C2" w14:textId="7FEEA785" w:rsidR="008F66A7" w:rsidRPr="00E93B2F" w:rsidRDefault="00AB2F00" w:rsidP="008F66A7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</w:t>
            </w:r>
            <w:r w:rsidR="008F66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403</w:t>
            </w:r>
          </w:p>
        </w:tc>
        <w:tc>
          <w:tcPr>
            <w:tcW w:w="260" w:type="dxa"/>
          </w:tcPr>
          <w:p w14:paraId="25295F1B" w14:textId="77777777" w:rsidR="008F66A7" w:rsidRPr="00E93B2F" w:rsidRDefault="008F66A7" w:rsidP="008F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3F32668D" w14:textId="7C5EA693" w:rsidR="008F66A7" w:rsidRPr="00E93B2F" w:rsidRDefault="00AB2F00" w:rsidP="008F66A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</w:t>
            </w:r>
            <w:r w:rsidR="000519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658</w:t>
            </w:r>
          </w:p>
        </w:tc>
        <w:tc>
          <w:tcPr>
            <w:tcW w:w="270" w:type="dxa"/>
          </w:tcPr>
          <w:p w14:paraId="0B94FD9A" w14:textId="77777777" w:rsidR="008F66A7" w:rsidRPr="00E93B2F" w:rsidRDefault="008F66A7" w:rsidP="008F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6DD1B045" w14:textId="584913B2" w:rsidR="008F66A7" w:rsidRPr="00E93B2F" w:rsidRDefault="00AB2F00" w:rsidP="008F66A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="008F66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339</w:t>
            </w:r>
          </w:p>
        </w:tc>
      </w:tr>
      <w:tr w:rsidR="008F66A7" w:rsidRPr="00784548" w14:paraId="43A26EEF" w14:textId="77777777" w:rsidTr="005042BA">
        <w:trPr>
          <w:trHeight w:val="58"/>
        </w:trPr>
        <w:tc>
          <w:tcPr>
            <w:tcW w:w="3510" w:type="dxa"/>
          </w:tcPr>
          <w:p w14:paraId="5823587F" w14:textId="77777777" w:rsidR="008F66A7" w:rsidRPr="00784548" w:rsidRDefault="008F66A7" w:rsidP="008F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5F06F553" w14:textId="77777777" w:rsidR="008F66A7" w:rsidRPr="00784548" w:rsidRDefault="008F66A7" w:rsidP="008F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FE4E4A" w14:textId="77777777" w:rsidR="008F66A7" w:rsidRPr="00784548" w:rsidRDefault="008F66A7" w:rsidP="008F66A7">
            <w:pPr>
              <w:pStyle w:val="acctfourfigures"/>
              <w:tabs>
                <w:tab w:val="clear" w:pos="765"/>
                <w:tab w:val="decimal" w:pos="710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3F0E3E41" w14:textId="77777777" w:rsidR="008F66A7" w:rsidRPr="00784548" w:rsidRDefault="008F66A7" w:rsidP="008F6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077277F" w14:textId="77777777" w:rsidR="008F66A7" w:rsidRPr="00784548" w:rsidRDefault="008F66A7" w:rsidP="008F66A7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dxa"/>
          </w:tcPr>
          <w:p w14:paraId="1632EB7C" w14:textId="77777777" w:rsidR="008F66A7" w:rsidRPr="00784548" w:rsidRDefault="008F66A7" w:rsidP="008F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3A80BE4D" w14:textId="77777777" w:rsidR="008F66A7" w:rsidRPr="00784548" w:rsidRDefault="008F66A7" w:rsidP="008F66A7">
            <w:pPr>
              <w:pStyle w:val="acctfourfigures"/>
              <w:tabs>
                <w:tab w:val="clear" w:pos="765"/>
                <w:tab w:val="decimal" w:pos="710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78116A09" w14:textId="77777777" w:rsidR="008F66A7" w:rsidRPr="00784548" w:rsidRDefault="008F66A7" w:rsidP="008F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4F1DC1D9" w14:textId="77777777" w:rsidR="008F66A7" w:rsidRPr="00784548" w:rsidRDefault="008F66A7" w:rsidP="008F66A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8F66A7" w:rsidRPr="00E93B2F" w14:paraId="6A822E14" w14:textId="77777777" w:rsidTr="005042BA">
        <w:trPr>
          <w:trHeight w:val="50"/>
        </w:trPr>
        <w:tc>
          <w:tcPr>
            <w:tcW w:w="3510" w:type="dxa"/>
          </w:tcPr>
          <w:p w14:paraId="44CAEA56" w14:textId="4721BBAC" w:rsidR="008F66A7" w:rsidRPr="00E93B2F" w:rsidRDefault="008F66A7" w:rsidP="008F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3B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270" w:type="dxa"/>
            <w:tcBorders>
              <w:left w:val="nil"/>
            </w:tcBorders>
          </w:tcPr>
          <w:p w14:paraId="378CCB25" w14:textId="77777777" w:rsidR="008F66A7" w:rsidRPr="00E93B2F" w:rsidRDefault="008F66A7" w:rsidP="008F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F5A257B" w14:textId="6F599ACB" w:rsidR="008F66A7" w:rsidRPr="00E93B2F" w:rsidRDefault="00AB2F00" w:rsidP="008F66A7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157</w:t>
            </w:r>
            <w:r w:rsidR="008F66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257</w:t>
            </w:r>
          </w:p>
        </w:tc>
        <w:tc>
          <w:tcPr>
            <w:tcW w:w="270" w:type="dxa"/>
          </w:tcPr>
          <w:p w14:paraId="305CADC3" w14:textId="77777777" w:rsidR="008F66A7" w:rsidRPr="00E93B2F" w:rsidRDefault="008F66A7" w:rsidP="008F6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E82CFA7" w14:textId="085EC8BC" w:rsidR="008F66A7" w:rsidRPr="00E93B2F" w:rsidRDefault="00AB2F00" w:rsidP="008F66A7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211</w:t>
            </w:r>
            <w:r w:rsidR="008F66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843</w:t>
            </w:r>
          </w:p>
        </w:tc>
        <w:tc>
          <w:tcPr>
            <w:tcW w:w="260" w:type="dxa"/>
          </w:tcPr>
          <w:p w14:paraId="2B653441" w14:textId="77777777" w:rsidR="008F66A7" w:rsidRPr="00E93B2F" w:rsidRDefault="008F66A7" w:rsidP="008F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</w:tcPr>
          <w:p w14:paraId="64925B62" w14:textId="069B7410" w:rsidR="008F66A7" w:rsidRPr="00E93B2F" w:rsidRDefault="00AB2F00" w:rsidP="008F66A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113</w:t>
            </w:r>
            <w:r w:rsidR="008F66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612</w:t>
            </w:r>
          </w:p>
        </w:tc>
        <w:tc>
          <w:tcPr>
            <w:tcW w:w="270" w:type="dxa"/>
          </w:tcPr>
          <w:p w14:paraId="5DC89A2A" w14:textId="77777777" w:rsidR="008F66A7" w:rsidRPr="00E93B2F" w:rsidRDefault="008F66A7" w:rsidP="008F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</w:tcPr>
          <w:p w14:paraId="73CF15BF" w14:textId="224CD7D3" w:rsidR="008F66A7" w:rsidRPr="00E93B2F" w:rsidRDefault="00AB2F00" w:rsidP="008F66A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179</w:t>
            </w:r>
            <w:r w:rsidR="008F66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779</w:t>
            </w:r>
          </w:p>
        </w:tc>
      </w:tr>
    </w:tbl>
    <w:p w14:paraId="1033B2A6" w14:textId="1441EA2D" w:rsidR="004E7C5A" w:rsidRPr="00784548" w:rsidRDefault="004E7C5A" w:rsidP="004451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3FC18249" w14:textId="3DD1D402" w:rsidR="00784548" w:rsidRDefault="00B43FAD" w:rsidP="004451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  <w:r w:rsidRPr="00E93B2F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6F0C25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E93B2F">
        <w:rPr>
          <w:rFonts w:asciiTheme="majorBidi" w:hAnsiTheme="majorBidi" w:cstheme="majorBidi"/>
          <w:sz w:val="30"/>
          <w:szCs w:val="30"/>
          <w:cs/>
        </w:rPr>
        <w:t xml:space="preserve">ผยในหมายเหตุข้อ </w:t>
      </w:r>
      <w:r w:rsidR="00AB2F00" w:rsidRPr="00AB2F00">
        <w:rPr>
          <w:rFonts w:asciiTheme="majorBidi" w:hAnsiTheme="majorBidi" w:cstheme="majorBidi"/>
          <w:sz w:val="30"/>
          <w:szCs w:val="30"/>
        </w:rPr>
        <w:t>20</w:t>
      </w:r>
      <w:r w:rsidRPr="00E93B2F">
        <w:rPr>
          <w:rFonts w:asciiTheme="majorBidi" w:hAnsiTheme="majorBidi" w:cstheme="majorBidi"/>
          <w:sz w:val="30"/>
          <w:szCs w:val="30"/>
          <w:cs/>
        </w:rPr>
        <w:t xml:space="preserve"> (ข.</w:t>
      </w:r>
      <w:r w:rsidR="00AB2F00" w:rsidRPr="00AB2F00">
        <w:rPr>
          <w:rFonts w:asciiTheme="majorBidi" w:hAnsiTheme="majorBidi" w:cstheme="majorBidi"/>
          <w:sz w:val="30"/>
          <w:szCs w:val="30"/>
        </w:rPr>
        <w:t>1</w:t>
      </w:r>
      <w:r w:rsidRPr="00E93B2F">
        <w:rPr>
          <w:rFonts w:asciiTheme="majorBidi" w:hAnsiTheme="majorBidi" w:cstheme="majorBidi"/>
          <w:sz w:val="30"/>
          <w:szCs w:val="30"/>
          <w:cs/>
        </w:rPr>
        <w:t>)</w:t>
      </w:r>
    </w:p>
    <w:p w14:paraId="738C99F4" w14:textId="1045B61B" w:rsidR="00C7724F" w:rsidRPr="00AD6B8B" w:rsidRDefault="00AB2F00" w:rsidP="004451C9">
      <w:pPr>
        <w:pStyle w:val="Heading6"/>
        <w:ind w:left="540" w:hanging="540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AB2F00">
        <w:rPr>
          <w:rFonts w:asciiTheme="majorBidi" w:hAnsiTheme="majorBidi" w:cstheme="majorBidi"/>
          <w:sz w:val="30"/>
          <w:szCs w:val="30"/>
          <w:lang w:val="en-US"/>
        </w:rPr>
        <w:lastRenderedPageBreak/>
        <w:t>7</w:t>
      </w:r>
      <w:r w:rsidR="00C7724F" w:rsidRPr="00AD6B8B">
        <w:rPr>
          <w:rFonts w:asciiTheme="majorBidi" w:hAnsiTheme="majorBidi" w:cstheme="majorBidi"/>
          <w:sz w:val="30"/>
          <w:szCs w:val="30"/>
          <w:lang w:val="en-US"/>
        </w:rPr>
        <w:tab/>
      </w:r>
      <w:r w:rsidR="00DB4640" w:rsidRPr="00AD6B8B">
        <w:rPr>
          <w:rFonts w:asciiTheme="majorBidi" w:hAnsiTheme="majorBidi" w:cstheme="majorBidi"/>
          <w:sz w:val="30"/>
          <w:szCs w:val="30"/>
          <w:cs/>
          <w:lang w:val="en-US"/>
        </w:rPr>
        <w:t>สินค้าคงเหลือ</w:t>
      </w:r>
    </w:p>
    <w:p w14:paraId="6F000B1F" w14:textId="40D0F3B2" w:rsidR="00D83E93" w:rsidRPr="00AD6B8B" w:rsidRDefault="00D83E9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rPr>
          <w:rFonts w:asciiTheme="majorBidi" w:hAnsiTheme="majorBidi" w:cstheme="majorBidi"/>
          <w:sz w:val="30"/>
          <w:szCs w:val="30"/>
          <w:lang w:eastAsia="x-none"/>
        </w:rPr>
      </w:pPr>
    </w:p>
    <w:p w14:paraId="4F12EDF6" w14:textId="5F99689E" w:rsidR="00D83E93" w:rsidRPr="00AD6B8B" w:rsidRDefault="00D83E9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D6B8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1B4F6784" w14:textId="77777777" w:rsidR="0006356C" w:rsidRPr="00AD6B8B" w:rsidRDefault="0006356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C26C027" w14:textId="715F7D7B" w:rsidR="00FC3A52" w:rsidRPr="00AD6B8B" w:rsidRDefault="00D83E93" w:rsidP="00FC3A5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6B8B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AD6B8B">
        <w:rPr>
          <w:rFonts w:asciiTheme="majorBidi" w:hAnsiTheme="majorBidi" w:cstheme="majorBidi"/>
          <w:sz w:val="30"/>
          <w:szCs w:val="30"/>
        </w:rPr>
        <w:t xml:space="preserve"> </w:t>
      </w:r>
      <w:r w:rsidRPr="00AD6B8B">
        <w:rPr>
          <w:rFonts w:asciiTheme="majorBidi" w:hAnsiTheme="majorBidi" w:cstheme="majorBidi"/>
          <w:sz w:val="30"/>
          <w:szCs w:val="30"/>
          <w:cs/>
        </w:rPr>
        <w:t xml:space="preserve"> ต้นทุนของสินค้าคำนวณ</w:t>
      </w:r>
      <w:r w:rsidR="00AD6B8B">
        <w:rPr>
          <w:rFonts w:asciiTheme="majorBidi" w:hAnsiTheme="majorBidi" w:cstheme="majorBidi"/>
          <w:sz w:val="30"/>
          <w:szCs w:val="30"/>
        </w:rPr>
        <w:br/>
      </w:r>
      <w:r w:rsidRPr="00AD6B8B">
        <w:rPr>
          <w:rFonts w:asciiTheme="majorBidi" w:hAnsiTheme="majorBidi" w:cstheme="majorBidi"/>
          <w:sz w:val="30"/>
          <w:szCs w:val="30"/>
          <w:cs/>
        </w:rPr>
        <w:t xml:space="preserve">โดยใช้วิธีถัวเฉลี่ยถ่วงน้ำหนัก </w:t>
      </w:r>
      <w:r w:rsidR="0023620F" w:rsidRPr="0023620F">
        <w:rPr>
          <w:rFonts w:asciiTheme="majorBidi" w:hAnsiTheme="majorBidi" w:hint="cs"/>
          <w:sz w:val="30"/>
          <w:szCs w:val="30"/>
          <w:cs/>
        </w:rPr>
        <w:t>ในกรณีที่เป็นสินค้าที่ผลิตและสินค้าระหว่างผลิต</w:t>
      </w:r>
      <w:r w:rsidR="0023620F" w:rsidRPr="0023620F">
        <w:rPr>
          <w:rFonts w:asciiTheme="majorBidi" w:hAnsiTheme="majorBidi"/>
          <w:sz w:val="30"/>
          <w:szCs w:val="30"/>
          <w:cs/>
        </w:rPr>
        <w:t xml:space="preserve"> </w:t>
      </w:r>
      <w:r w:rsidR="0023620F" w:rsidRPr="0023620F">
        <w:rPr>
          <w:rFonts w:asciiTheme="majorBidi" w:hAnsiTheme="majorBidi" w:hint="cs"/>
          <w:sz w:val="30"/>
          <w:szCs w:val="30"/>
          <w:cs/>
        </w:rPr>
        <w:t>ต้นทุนประกอบด้วยค่าใช้จ่าย</w:t>
      </w:r>
      <w:r w:rsidR="00D23BC7">
        <w:rPr>
          <w:rFonts w:asciiTheme="majorBidi" w:hAnsiTheme="majorBidi"/>
          <w:sz w:val="30"/>
          <w:szCs w:val="30"/>
          <w:cs/>
        </w:rPr>
        <w:br/>
      </w:r>
      <w:r w:rsidR="0023620F" w:rsidRPr="0023620F">
        <w:rPr>
          <w:rFonts w:asciiTheme="majorBidi" w:hAnsiTheme="majorBidi" w:hint="cs"/>
          <w:sz w:val="30"/>
          <w:szCs w:val="30"/>
          <w:cs/>
        </w:rPr>
        <w:t>การผลิตที่ปันส่วนอย่างเหมาะสมอ้างอิงจากฐานกำลังการผลิตปกติ</w:t>
      </w:r>
      <w:r w:rsidR="00FC3A52">
        <w:rPr>
          <w:rFonts w:asciiTheme="majorBidi" w:hAnsiTheme="majorBidi"/>
          <w:sz w:val="30"/>
          <w:szCs w:val="30"/>
        </w:rPr>
        <w:t xml:space="preserve"> </w:t>
      </w:r>
      <w:r w:rsidR="00FC3A52" w:rsidRPr="00AD6B8B">
        <w:rPr>
          <w:rFonts w:asciiTheme="majorBidi" w:hAnsiTheme="majorBidi" w:cstheme="majorBidi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6F5FE4B2" w14:textId="35A67933" w:rsidR="00D83E93" w:rsidRPr="00AD6B8B" w:rsidRDefault="00D83E93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270"/>
        <w:gridCol w:w="1260"/>
        <w:gridCol w:w="270"/>
        <w:gridCol w:w="1260"/>
        <w:gridCol w:w="270"/>
        <w:gridCol w:w="1260"/>
        <w:gridCol w:w="270"/>
        <w:gridCol w:w="1261"/>
      </w:tblGrid>
      <w:tr w:rsidR="00E37A20" w:rsidRPr="00AD6B8B" w14:paraId="3C933228" w14:textId="77777777" w:rsidTr="00D23BC7">
        <w:trPr>
          <w:tblHeader/>
        </w:trPr>
        <w:tc>
          <w:tcPr>
            <w:tcW w:w="3060" w:type="dxa"/>
          </w:tcPr>
          <w:p w14:paraId="02A8BB16" w14:textId="66242A99" w:rsidR="00E37A20" w:rsidRPr="00AD6B8B" w:rsidRDefault="00E37A20" w:rsidP="0088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1E1DE148" w14:textId="77777777" w:rsidR="00E37A20" w:rsidRPr="00AD6B8B" w:rsidRDefault="00E37A20" w:rsidP="0088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7B585A07" w14:textId="2D50EB7F" w:rsidR="00E37A20" w:rsidRPr="008818C1" w:rsidRDefault="00E37A20" w:rsidP="008818C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pacing w:val="-12"/>
                <w:sz w:val="30"/>
                <w:szCs w:val="30"/>
                <w:lang w:bidi="th-TH"/>
              </w:rPr>
            </w:pPr>
            <w:r w:rsidRPr="00AD6B8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</w:t>
            </w:r>
            <w:r w:rsidRPr="00AD6B8B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น</w:t>
            </w:r>
            <w:r w:rsidRPr="00AD6B8B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0782AB58" w14:textId="77777777" w:rsidR="00E37A20" w:rsidRPr="00AD6B8B" w:rsidRDefault="00E37A20" w:rsidP="00881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1" w:type="dxa"/>
            <w:gridSpan w:val="3"/>
            <w:vAlign w:val="bottom"/>
          </w:tcPr>
          <w:p w14:paraId="3AF3F88E" w14:textId="77777777" w:rsidR="00E37A20" w:rsidRPr="00AD6B8B" w:rsidRDefault="00E37A20" w:rsidP="008818C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6B8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E1811" w:rsidRPr="00AD6B8B" w14:paraId="1DD155B1" w14:textId="77777777" w:rsidTr="00D23BC7">
        <w:trPr>
          <w:tblHeader/>
        </w:trPr>
        <w:tc>
          <w:tcPr>
            <w:tcW w:w="3060" w:type="dxa"/>
          </w:tcPr>
          <w:p w14:paraId="75F808D0" w14:textId="77777777" w:rsidR="009E1811" w:rsidRPr="00AD6B8B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776FD10" w14:textId="6F008251" w:rsidR="009E1811" w:rsidRPr="00AD6B8B" w:rsidRDefault="009E1811" w:rsidP="009E18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AD71F10" w14:textId="740E71C9" w:rsidR="009E1811" w:rsidRPr="00AD6B8B" w:rsidRDefault="00AB2F00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9CF70E4" w14:textId="77777777" w:rsidR="009E1811" w:rsidRPr="00AD6B8B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2AD0FD" w14:textId="5B82FD65" w:rsidR="009E1811" w:rsidRPr="00AD6B8B" w:rsidRDefault="00AB2F00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3A064E8" w14:textId="77777777" w:rsidR="009E1811" w:rsidRPr="00AD6B8B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4C00CE" w14:textId="750C9BD5" w:rsidR="009E1811" w:rsidRPr="00AD6B8B" w:rsidRDefault="00AB2F00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DC7C796" w14:textId="77777777" w:rsidR="009E1811" w:rsidRPr="00AD6B8B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14:paraId="64409CEE" w14:textId="6E6957A9" w:rsidR="009E1811" w:rsidRPr="00AD6B8B" w:rsidRDefault="00AB2F00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9E1811" w:rsidRPr="00AD6B8B" w14:paraId="762F9CB1" w14:textId="77777777" w:rsidTr="008F634D">
        <w:trPr>
          <w:tblHeader/>
        </w:trPr>
        <w:tc>
          <w:tcPr>
            <w:tcW w:w="3060" w:type="dxa"/>
          </w:tcPr>
          <w:p w14:paraId="02D12B1D" w14:textId="77777777" w:rsidR="009E1811" w:rsidRPr="00AD6B8B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2D6FB9C6" w14:textId="77777777" w:rsidR="009E1811" w:rsidRPr="00AD6B8B" w:rsidRDefault="009E1811" w:rsidP="009E1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51" w:type="dxa"/>
            <w:gridSpan w:val="7"/>
            <w:vAlign w:val="bottom"/>
          </w:tcPr>
          <w:p w14:paraId="3236AA4A" w14:textId="77777777" w:rsidR="009E1811" w:rsidRPr="00AD6B8B" w:rsidRDefault="009E1811" w:rsidP="009E18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6B8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A596E" w:rsidRPr="00AD6B8B" w14:paraId="74B8FBE8" w14:textId="77777777" w:rsidTr="00D23BC7">
        <w:trPr>
          <w:trHeight w:val="80"/>
        </w:trPr>
        <w:tc>
          <w:tcPr>
            <w:tcW w:w="3060" w:type="dxa"/>
          </w:tcPr>
          <w:p w14:paraId="1B9B1AE7" w14:textId="77777777" w:rsidR="00EA596E" w:rsidRPr="00AD6B8B" w:rsidRDefault="00EA596E" w:rsidP="00EA5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270" w:type="dxa"/>
            <w:tcBorders>
              <w:left w:val="nil"/>
            </w:tcBorders>
          </w:tcPr>
          <w:p w14:paraId="2863D946" w14:textId="77777777" w:rsidR="00EA596E" w:rsidRPr="00AD6B8B" w:rsidRDefault="00EA596E" w:rsidP="00EA5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93259A" w14:textId="3D39C2BC" w:rsidR="00EA596E" w:rsidRPr="00AB2F00" w:rsidRDefault="00AB2F00" w:rsidP="00EA596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896</w:t>
            </w:r>
            <w:r w:rsidR="00FC2A03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028</w:t>
            </w:r>
          </w:p>
        </w:tc>
        <w:tc>
          <w:tcPr>
            <w:tcW w:w="270" w:type="dxa"/>
          </w:tcPr>
          <w:p w14:paraId="3D165040" w14:textId="77777777" w:rsidR="00EA596E" w:rsidRPr="00AB2F00" w:rsidRDefault="00EA596E" w:rsidP="00EA596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C116FC8" w14:textId="7F4FE636" w:rsidR="00EA596E" w:rsidRPr="00AB2F00" w:rsidRDefault="00AB2F00" w:rsidP="00EA596E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865</w:t>
            </w:r>
            <w:r w:rsidR="00EA596E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773</w:t>
            </w:r>
          </w:p>
        </w:tc>
        <w:tc>
          <w:tcPr>
            <w:tcW w:w="270" w:type="dxa"/>
          </w:tcPr>
          <w:p w14:paraId="63FA1EE6" w14:textId="77777777" w:rsidR="00EA596E" w:rsidRPr="00AB2F00" w:rsidRDefault="00EA596E" w:rsidP="00EA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D805631" w14:textId="047C0FE0" w:rsidR="00EA596E" w:rsidRPr="00AB2F00" w:rsidRDefault="00AB2F00" w:rsidP="00EA596E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896</w:t>
            </w:r>
            <w:r w:rsidR="006E2177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028</w:t>
            </w:r>
          </w:p>
        </w:tc>
        <w:tc>
          <w:tcPr>
            <w:tcW w:w="270" w:type="dxa"/>
          </w:tcPr>
          <w:p w14:paraId="0F775A37" w14:textId="77777777" w:rsidR="00EA596E" w:rsidRPr="00AB2F00" w:rsidRDefault="00EA596E" w:rsidP="00EA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</w:tcPr>
          <w:p w14:paraId="70CC9D3C" w14:textId="09CCC4D3" w:rsidR="00EA596E" w:rsidRPr="00AB2F00" w:rsidRDefault="00AB2F00" w:rsidP="00EA596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865</w:t>
            </w:r>
            <w:r w:rsidR="00EA596E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773</w:t>
            </w:r>
          </w:p>
        </w:tc>
      </w:tr>
      <w:tr w:rsidR="00EA596E" w:rsidRPr="00AD6B8B" w14:paraId="749199EF" w14:textId="77777777" w:rsidTr="00D23BC7">
        <w:trPr>
          <w:trHeight w:val="80"/>
        </w:trPr>
        <w:tc>
          <w:tcPr>
            <w:tcW w:w="3060" w:type="dxa"/>
          </w:tcPr>
          <w:p w14:paraId="77A4EFE2" w14:textId="2C174A18" w:rsidR="00EA596E" w:rsidRPr="00AD6B8B" w:rsidRDefault="00EA596E" w:rsidP="00EA596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270" w:type="dxa"/>
            <w:tcBorders>
              <w:left w:val="nil"/>
            </w:tcBorders>
          </w:tcPr>
          <w:p w14:paraId="0D93B401" w14:textId="77777777" w:rsidR="00EA596E" w:rsidRPr="00AD6B8B" w:rsidRDefault="00EA596E" w:rsidP="00EA5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6D4A6D" w14:textId="01F74F9C" w:rsidR="00EA596E" w:rsidRPr="00AB2F00" w:rsidRDefault="00AB2F00" w:rsidP="00EA596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233</w:t>
            </w:r>
            <w:r w:rsidR="00FC2A03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531</w:t>
            </w:r>
          </w:p>
        </w:tc>
        <w:tc>
          <w:tcPr>
            <w:tcW w:w="270" w:type="dxa"/>
          </w:tcPr>
          <w:p w14:paraId="59CD1D0D" w14:textId="77777777" w:rsidR="00EA596E" w:rsidRPr="00AB2F00" w:rsidRDefault="00EA596E" w:rsidP="00EA596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CE05377" w14:textId="240B14D7" w:rsidR="00EA596E" w:rsidRPr="00AB2F00" w:rsidRDefault="00AB2F00" w:rsidP="00EA596E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249</w:t>
            </w:r>
            <w:r w:rsidR="00EA596E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545</w:t>
            </w:r>
          </w:p>
        </w:tc>
        <w:tc>
          <w:tcPr>
            <w:tcW w:w="270" w:type="dxa"/>
          </w:tcPr>
          <w:p w14:paraId="34EECA9B" w14:textId="77777777" w:rsidR="00EA596E" w:rsidRPr="00AB2F00" w:rsidRDefault="00EA596E" w:rsidP="00EA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7DF75FF" w14:textId="0FD61186" w:rsidR="00EA596E" w:rsidRPr="00AB2F00" w:rsidRDefault="00AB2F00" w:rsidP="00EA596E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233</w:t>
            </w:r>
            <w:r w:rsidR="006E2177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531</w:t>
            </w:r>
          </w:p>
        </w:tc>
        <w:tc>
          <w:tcPr>
            <w:tcW w:w="270" w:type="dxa"/>
          </w:tcPr>
          <w:p w14:paraId="62BEA1BC" w14:textId="77777777" w:rsidR="00EA596E" w:rsidRPr="00AB2F00" w:rsidRDefault="00EA596E" w:rsidP="00EA596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</w:tcPr>
          <w:p w14:paraId="464F8AEE" w14:textId="0C17F571" w:rsidR="00EA596E" w:rsidRPr="00AB2F00" w:rsidRDefault="00AB2F00" w:rsidP="00EA596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249</w:t>
            </w:r>
            <w:r w:rsidR="00EA596E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545</w:t>
            </w:r>
          </w:p>
        </w:tc>
      </w:tr>
      <w:tr w:rsidR="00EA596E" w:rsidRPr="00AD6B8B" w14:paraId="529E621C" w14:textId="77777777" w:rsidTr="00D23BC7">
        <w:trPr>
          <w:trHeight w:val="68"/>
        </w:trPr>
        <w:tc>
          <w:tcPr>
            <w:tcW w:w="3060" w:type="dxa"/>
          </w:tcPr>
          <w:p w14:paraId="10CB5EFD" w14:textId="0A7EC38F" w:rsidR="00EA596E" w:rsidRPr="00AD6B8B" w:rsidRDefault="00EA596E" w:rsidP="00EA596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วัสดุ</w:t>
            </w:r>
            <w:r w:rsidRPr="00AD6B8B">
              <w:rPr>
                <w:rFonts w:asciiTheme="majorBidi" w:hAnsiTheme="majorBidi" w:cstheme="majorBidi"/>
                <w:sz w:val="30"/>
                <w:szCs w:val="30"/>
                <w:cs/>
              </w:rPr>
              <w:t>หีบห่อและวัสดุ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สิ้นเปลือง</w:t>
            </w:r>
          </w:p>
        </w:tc>
        <w:tc>
          <w:tcPr>
            <w:tcW w:w="270" w:type="dxa"/>
            <w:tcBorders>
              <w:left w:val="nil"/>
            </w:tcBorders>
          </w:tcPr>
          <w:p w14:paraId="6507B872" w14:textId="77777777" w:rsidR="00EA596E" w:rsidRPr="00AD6B8B" w:rsidRDefault="00EA596E" w:rsidP="00EA5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3BD184" w14:textId="2B6973CA" w:rsidR="00EA596E" w:rsidRPr="00AB2F00" w:rsidRDefault="00AB2F00" w:rsidP="00EA596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FC2A03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804</w:t>
            </w:r>
          </w:p>
        </w:tc>
        <w:tc>
          <w:tcPr>
            <w:tcW w:w="270" w:type="dxa"/>
          </w:tcPr>
          <w:p w14:paraId="35E1A892" w14:textId="77777777" w:rsidR="00EA596E" w:rsidRPr="00AB2F00" w:rsidRDefault="00EA596E" w:rsidP="00EA596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D0CA702" w14:textId="55C0B6C8" w:rsidR="00EA596E" w:rsidRPr="00AB2F00" w:rsidRDefault="00AB2F00" w:rsidP="00EA596E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EA596E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927</w:t>
            </w:r>
          </w:p>
        </w:tc>
        <w:tc>
          <w:tcPr>
            <w:tcW w:w="270" w:type="dxa"/>
          </w:tcPr>
          <w:p w14:paraId="596FB385" w14:textId="77777777" w:rsidR="00EA596E" w:rsidRPr="00AB2F00" w:rsidRDefault="00EA596E" w:rsidP="00EA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D46CD35" w14:textId="2A26BD19" w:rsidR="00EA596E" w:rsidRPr="00AB2F00" w:rsidRDefault="00AB2F00" w:rsidP="00EA596E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6E2177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576</w:t>
            </w:r>
          </w:p>
        </w:tc>
        <w:tc>
          <w:tcPr>
            <w:tcW w:w="270" w:type="dxa"/>
          </w:tcPr>
          <w:p w14:paraId="103B4692" w14:textId="77777777" w:rsidR="00EA596E" w:rsidRPr="00AB2F00" w:rsidRDefault="00EA596E" w:rsidP="00EA596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</w:tcPr>
          <w:p w14:paraId="4D0EFA1F" w14:textId="3AF13984" w:rsidR="00EA596E" w:rsidRPr="00AB2F00" w:rsidRDefault="00AB2F00" w:rsidP="00EA596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EA596E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927</w:t>
            </w:r>
          </w:p>
        </w:tc>
      </w:tr>
      <w:tr w:rsidR="00EA596E" w:rsidRPr="00AD6B8B" w14:paraId="09289D0D" w14:textId="77777777" w:rsidTr="00D23BC7">
        <w:tc>
          <w:tcPr>
            <w:tcW w:w="3060" w:type="dxa"/>
          </w:tcPr>
          <w:p w14:paraId="63DBB520" w14:textId="77777777" w:rsidR="00EA596E" w:rsidRPr="00AD6B8B" w:rsidRDefault="00EA596E" w:rsidP="00EA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B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7EC087F4" w14:textId="77777777" w:rsidR="00EA596E" w:rsidRPr="00AD6B8B" w:rsidRDefault="00EA596E" w:rsidP="00EA5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B2C9B18" w14:textId="20C24191" w:rsidR="00EA596E" w:rsidRPr="00AB2F00" w:rsidRDefault="00AB2F00" w:rsidP="00EA596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B1101D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144</w:t>
            </w:r>
            <w:r w:rsidR="00B1101D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363</w:t>
            </w:r>
          </w:p>
        </w:tc>
        <w:tc>
          <w:tcPr>
            <w:tcW w:w="270" w:type="dxa"/>
          </w:tcPr>
          <w:p w14:paraId="3946C082" w14:textId="77777777" w:rsidR="00EA596E" w:rsidRPr="00AB2F00" w:rsidRDefault="00EA596E" w:rsidP="00EA596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A541E6E" w14:textId="6302DAE3" w:rsidR="00EA596E" w:rsidRPr="00AB2F00" w:rsidRDefault="00AB2F00" w:rsidP="00EA596E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EA596E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132</w:t>
            </w:r>
            <w:r w:rsidR="00EA596E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245</w:t>
            </w:r>
          </w:p>
        </w:tc>
        <w:tc>
          <w:tcPr>
            <w:tcW w:w="270" w:type="dxa"/>
          </w:tcPr>
          <w:p w14:paraId="38204EAF" w14:textId="77777777" w:rsidR="00EA596E" w:rsidRPr="00AB2F00" w:rsidRDefault="00EA596E" w:rsidP="00EA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A77588E" w14:textId="7369B6A5" w:rsidR="00EA596E" w:rsidRPr="00AB2F00" w:rsidRDefault="00AB2F00" w:rsidP="00EA596E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345AF1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144</w:t>
            </w:r>
            <w:r w:rsidR="00345AF1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135</w:t>
            </w:r>
          </w:p>
        </w:tc>
        <w:tc>
          <w:tcPr>
            <w:tcW w:w="270" w:type="dxa"/>
          </w:tcPr>
          <w:p w14:paraId="5F8D1647" w14:textId="77777777" w:rsidR="00EA596E" w:rsidRPr="00AB2F00" w:rsidRDefault="00EA596E" w:rsidP="00EA596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429C81B4" w14:textId="02EF2A25" w:rsidR="00EA596E" w:rsidRPr="00AB2F00" w:rsidRDefault="00AB2F00" w:rsidP="00EA596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EA596E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132</w:t>
            </w:r>
            <w:r w:rsidR="00EA596E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245</w:t>
            </w:r>
          </w:p>
        </w:tc>
      </w:tr>
      <w:tr w:rsidR="005D1FDA" w:rsidRPr="00AD6B8B" w14:paraId="206EFF8B" w14:textId="77777777" w:rsidTr="00D23BC7">
        <w:tc>
          <w:tcPr>
            <w:tcW w:w="3060" w:type="dxa"/>
          </w:tcPr>
          <w:p w14:paraId="761DBA36" w14:textId="77777777" w:rsidR="005D1FDA" w:rsidRPr="00AD6B8B" w:rsidRDefault="005D1FDA" w:rsidP="005D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B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D6B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270" w:type="dxa"/>
            <w:tcBorders>
              <w:left w:val="nil"/>
            </w:tcBorders>
          </w:tcPr>
          <w:p w14:paraId="6D7D9630" w14:textId="77777777" w:rsidR="005D1FDA" w:rsidRPr="00AD6B8B" w:rsidRDefault="005D1FDA" w:rsidP="005D1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F790EC" w14:textId="184C0116" w:rsidR="005D1FDA" w:rsidRPr="00AB2F00" w:rsidRDefault="00B72FD8" w:rsidP="005D1FDA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367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871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57F6D5A" w14:textId="77777777" w:rsidR="005D1FDA" w:rsidRPr="00AB2F00" w:rsidRDefault="005D1FDA" w:rsidP="005D1FD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92D158" w14:textId="41A7BCF2" w:rsidR="005D1FDA" w:rsidRPr="00AB2F00" w:rsidRDefault="005D1FDA" w:rsidP="005D1FDA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368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F75C090" w14:textId="77777777" w:rsidR="005D1FDA" w:rsidRPr="00AB2F00" w:rsidRDefault="005D1FDA" w:rsidP="005D1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691281" w14:textId="69B76659" w:rsidR="005D1FDA" w:rsidRPr="00AB2F00" w:rsidRDefault="00FD645E" w:rsidP="005D1FDA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367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871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0F7AF8F" w14:textId="77777777" w:rsidR="005D1FDA" w:rsidRPr="00AB2F00" w:rsidRDefault="005D1FDA" w:rsidP="005D1FDA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1916F2D8" w14:textId="5B0EEC9C" w:rsidR="005D1FDA" w:rsidRPr="00AB2F00" w:rsidRDefault="005D1FDA" w:rsidP="005D1FD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368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A596E" w:rsidRPr="00AD6B8B" w14:paraId="72A00789" w14:textId="77777777" w:rsidTr="00D23BC7">
        <w:tc>
          <w:tcPr>
            <w:tcW w:w="3060" w:type="dxa"/>
          </w:tcPr>
          <w:p w14:paraId="5D4E3E60" w14:textId="77777777" w:rsidR="00EA596E" w:rsidRPr="00AD6B8B" w:rsidRDefault="00EA596E" w:rsidP="00EA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B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left w:val="nil"/>
            </w:tcBorders>
          </w:tcPr>
          <w:p w14:paraId="1DBBE2A3" w14:textId="77777777" w:rsidR="00EA596E" w:rsidRPr="00AD6B8B" w:rsidRDefault="00EA596E" w:rsidP="00EA5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F2410F" w14:textId="30419FA1" w:rsidR="00EA596E" w:rsidRPr="00AB2F00" w:rsidRDefault="00AB2F00" w:rsidP="00EA596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776</w:t>
            </w:r>
            <w:r w:rsidR="00B72FD8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492</w:t>
            </w:r>
          </w:p>
        </w:tc>
        <w:tc>
          <w:tcPr>
            <w:tcW w:w="270" w:type="dxa"/>
          </w:tcPr>
          <w:p w14:paraId="27B6BEFB" w14:textId="77777777" w:rsidR="00EA596E" w:rsidRPr="00AB2F00" w:rsidRDefault="00EA596E" w:rsidP="00EA596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C9778E" w14:textId="11ECA78A" w:rsidR="00EA596E" w:rsidRPr="00AB2F00" w:rsidRDefault="00AB2F00" w:rsidP="00EA596E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EA596E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058</w:t>
            </w:r>
            <w:r w:rsidR="00EA596E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877</w:t>
            </w:r>
          </w:p>
        </w:tc>
        <w:tc>
          <w:tcPr>
            <w:tcW w:w="270" w:type="dxa"/>
          </w:tcPr>
          <w:p w14:paraId="53FC4A4B" w14:textId="77777777" w:rsidR="00EA596E" w:rsidRPr="00AB2F00" w:rsidRDefault="00EA596E" w:rsidP="00EA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0BAF292" w14:textId="6FA21EB2" w:rsidR="00EA596E" w:rsidRPr="00AB2F00" w:rsidRDefault="00AB2F00" w:rsidP="00EA596E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776</w:t>
            </w:r>
            <w:r w:rsidR="00FD645E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264</w:t>
            </w:r>
          </w:p>
        </w:tc>
        <w:tc>
          <w:tcPr>
            <w:tcW w:w="270" w:type="dxa"/>
          </w:tcPr>
          <w:p w14:paraId="6EF87DEA" w14:textId="77777777" w:rsidR="00EA596E" w:rsidRPr="00AB2F00" w:rsidRDefault="00EA596E" w:rsidP="00EA596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4E0360A9" w14:textId="7DAC43EF" w:rsidR="00EA596E" w:rsidRPr="00AB2F00" w:rsidRDefault="00AB2F00" w:rsidP="00EA596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EA596E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058</w:t>
            </w:r>
            <w:r w:rsidR="00EA596E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877</w:t>
            </w:r>
          </w:p>
        </w:tc>
      </w:tr>
      <w:tr w:rsidR="00EA596E" w:rsidRPr="00AD6B8B" w14:paraId="6984293A" w14:textId="77777777" w:rsidTr="00D23BC7">
        <w:trPr>
          <w:trHeight w:val="80"/>
        </w:trPr>
        <w:tc>
          <w:tcPr>
            <w:tcW w:w="3060" w:type="dxa"/>
          </w:tcPr>
          <w:p w14:paraId="004E124D" w14:textId="77777777" w:rsidR="00EA596E" w:rsidRPr="00AD6B8B" w:rsidRDefault="00EA596E" w:rsidP="00EA5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E20CD71" w14:textId="77777777" w:rsidR="00EA596E" w:rsidRPr="00AD6B8B" w:rsidRDefault="00EA596E" w:rsidP="00EA5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764E1A" w14:textId="77777777" w:rsidR="00EA596E" w:rsidRPr="00AB2F00" w:rsidRDefault="00EA596E" w:rsidP="00EA596E">
            <w:pPr>
              <w:pStyle w:val="acctfourfigures"/>
              <w:tabs>
                <w:tab w:val="clear" w:pos="765"/>
                <w:tab w:val="decimal" w:pos="774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9F32CE" w14:textId="77777777" w:rsidR="00EA596E" w:rsidRPr="00AB2F00" w:rsidRDefault="00EA596E" w:rsidP="00EA596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A6CF03D" w14:textId="77777777" w:rsidR="00EA596E" w:rsidRPr="00AB2F00" w:rsidRDefault="00EA596E" w:rsidP="00EA596E">
            <w:pPr>
              <w:pStyle w:val="acctfourfigures"/>
              <w:tabs>
                <w:tab w:val="clear" w:pos="765"/>
                <w:tab w:val="decimal" w:pos="704"/>
                <w:tab w:val="decimal" w:pos="97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49211C" w14:textId="77777777" w:rsidR="00EA596E" w:rsidRPr="00AB2F00" w:rsidRDefault="00EA596E" w:rsidP="00EA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0881DEB" w14:textId="77777777" w:rsidR="00EA596E" w:rsidRPr="00AB2F00" w:rsidRDefault="00EA596E" w:rsidP="00EA596E">
            <w:pPr>
              <w:pStyle w:val="acctfourfigures"/>
              <w:tabs>
                <w:tab w:val="clear" w:pos="765"/>
                <w:tab w:val="decimal" w:pos="782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F085AF" w14:textId="77777777" w:rsidR="00EA596E" w:rsidRPr="00AB2F00" w:rsidRDefault="00EA596E" w:rsidP="00EA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</w:tcPr>
          <w:p w14:paraId="46453EB9" w14:textId="77777777" w:rsidR="00EA596E" w:rsidRPr="00AB2F00" w:rsidRDefault="00EA596E" w:rsidP="00EA596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596E" w:rsidRPr="00AD6B8B" w14:paraId="2621B09E" w14:textId="3BA14E26" w:rsidTr="00D23BC7">
        <w:trPr>
          <w:trHeight w:val="80"/>
        </w:trPr>
        <w:tc>
          <w:tcPr>
            <w:tcW w:w="3330" w:type="dxa"/>
            <w:gridSpan w:val="2"/>
          </w:tcPr>
          <w:p w14:paraId="0FBFCF1F" w14:textId="26F91AC3" w:rsidR="00EA596E" w:rsidRPr="00AD6B8B" w:rsidRDefault="00EA596E" w:rsidP="00EA596E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ต้นทุนของสินค้าคงเหลือที่บันทึกรวม</w:t>
            </w:r>
          </w:p>
        </w:tc>
        <w:tc>
          <w:tcPr>
            <w:tcW w:w="1260" w:type="dxa"/>
          </w:tcPr>
          <w:p w14:paraId="4C799CD2" w14:textId="77777777" w:rsidR="00EA596E" w:rsidRPr="00AB2F00" w:rsidRDefault="00EA596E" w:rsidP="00EA596E">
            <w:pPr>
              <w:pStyle w:val="acctfourfigures"/>
              <w:tabs>
                <w:tab w:val="clear" w:pos="765"/>
                <w:tab w:val="decimal" w:pos="774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8205D8" w14:textId="77777777" w:rsidR="00EA596E" w:rsidRPr="00AB2F00" w:rsidRDefault="00EA596E" w:rsidP="00EA596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7271C57" w14:textId="74BF90BD" w:rsidR="00EA596E" w:rsidRPr="00AB2F00" w:rsidRDefault="00EA596E" w:rsidP="00EA596E">
            <w:pPr>
              <w:pStyle w:val="acctfourfigures"/>
              <w:tabs>
                <w:tab w:val="clear" w:pos="765"/>
                <w:tab w:val="decimal" w:pos="704"/>
                <w:tab w:val="decimal" w:pos="97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770C99" w14:textId="77777777" w:rsidR="00EA596E" w:rsidRPr="00AB2F00" w:rsidRDefault="00EA596E" w:rsidP="00EA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C2B1EFF" w14:textId="77777777" w:rsidR="00EA596E" w:rsidRPr="00AB2F00" w:rsidRDefault="00EA596E" w:rsidP="00EA596E">
            <w:pPr>
              <w:pStyle w:val="acctfourfigures"/>
              <w:tabs>
                <w:tab w:val="clear" w:pos="765"/>
                <w:tab w:val="decimal" w:pos="782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511F89" w14:textId="77777777" w:rsidR="00EA596E" w:rsidRPr="00AB2F00" w:rsidRDefault="00EA596E" w:rsidP="00EA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</w:tcPr>
          <w:p w14:paraId="3C33B132" w14:textId="77777777" w:rsidR="00EA596E" w:rsidRPr="00AB2F00" w:rsidRDefault="00EA596E" w:rsidP="00EA596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596E" w:rsidRPr="00AD6B8B" w14:paraId="06C8BBDC" w14:textId="490B87C8" w:rsidTr="00D23BC7">
        <w:trPr>
          <w:trHeight w:val="80"/>
        </w:trPr>
        <w:tc>
          <w:tcPr>
            <w:tcW w:w="3330" w:type="dxa"/>
            <w:gridSpan w:val="2"/>
          </w:tcPr>
          <w:p w14:paraId="7FF47E05" w14:textId="1E1A6C89" w:rsidR="00EA596E" w:rsidRPr="00AD6B8B" w:rsidRDefault="00EA596E" w:rsidP="00EA596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B8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AD6B8B">
              <w:rPr>
                <w:rFonts w:asciiTheme="majorBidi" w:hAnsiTheme="majorBidi" w:cstheme="majorBidi"/>
                <w:sz w:val="30"/>
                <w:szCs w:val="30"/>
                <w:cs/>
              </w:rPr>
              <w:t>ในบัญชีต้นทุนขาย</w:t>
            </w:r>
          </w:p>
        </w:tc>
        <w:tc>
          <w:tcPr>
            <w:tcW w:w="1260" w:type="dxa"/>
          </w:tcPr>
          <w:p w14:paraId="61937455" w14:textId="77777777" w:rsidR="00EA596E" w:rsidRPr="00AB2F00" w:rsidRDefault="00EA596E" w:rsidP="00EA596E">
            <w:pPr>
              <w:pStyle w:val="acctfourfigures"/>
              <w:tabs>
                <w:tab w:val="clear" w:pos="765"/>
                <w:tab w:val="decimal" w:pos="774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E2DE15" w14:textId="77777777" w:rsidR="00EA596E" w:rsidRPr="00AB2F00" w:rsidRDefault="00EA596E" w:rsidP="00EA596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A6EB979" w14:textId="77777777" w:rsidR="00EA596E" w:rsidRPr="00AB2F00" w:rsidRDefault="00EA596E" w:rsidP="00EA596E">
            <w:pPr>
              <w:pStyle w:val="acctfourfigures"/>
              <w:tabs>
                <w:tab w:val="clear" w:pos="765"/>
                <w:tab w:val="decimal" w:pos="704"/>
                <w:tab w:val="decimal" w:pos="97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CE3BE3" w14:textId="77777777" w:rsidR="00EA596E" w:rsidRPr="00AB2F00" w:rsidRDefault="00EA596E" w:rsidP="00EA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6DC40A4" w14:textId="77777777" w:rsidR="00EA596E" w:rsidRPr="00AB2F00" w:rsidRDefault="00EA596E" w:rsidP="00EA596E">
            <w:pPr>
              <w:pStyle w:val="acctfourfigures"/>
              <w:tabs>
                <w:tab w:val="clear" w:pos="765"/>
                <w:tab w:val="decimal" w:pos="782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A8B0DE" w14:textId="77777777" w:rsidR="00EA596E" w:rsidRPr="00AB2F00" w:rsidRDefault="00EA596E" w:rsidP="00EA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</w:tcPr>
          <w:p w14:paraId="0495ED99" w14:textId="77777777" w:rsidR="00EA596E" w:rsidRPr="00AB2F00" w:rsidRDefault="00EA596E" w:rsidP="00EA596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596E" w:rsidRPr="00AD6B8B" w14:paraId="30D843B1" w14:textId="77777777" w:rsidTr="00D23BC7">
        <w:tc>
          <w:tcPr>
            <w:tcW w:w="3060" w:type="dxa"/>
          </w:tcPr>
          <w:p w14:paraId="592DF26E" w14:textId="60A1B694" w:rsidR="00EA596E" w:rsidRPr="00AD6B8B" w:rsidRDefault="00EA596E" w:rsidP="00EA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D6B8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  -</w:t>
            </w:r>
            <w:r w:rsidRPr="00AD6B8B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AD6B8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70" w:type="dxa"/>
            <w:tcBorders>
              <w:left w:val="nil"/>
            </w:tcBorders>
          </w:tcPr>
          <w:p w14:paraId="52BA4F9C" w14:textId="627CF644" w:rsidR="00EA596E" w:rsidRPr="00AD6B8B" w:rsidRDefault="00EA596E" w:rsidP="00EA596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08CF1DB" w14:textId="1108EBFC" w:rsidR="00EA596E" w:rsidRPr="00AB2F00" w:rsidRDefault="00AB2F00" w:rsidP="00EA596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45CB8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384</w:t>
            </w:r>
            <w:r w:rsidR="00D45CB8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757</w:t>
            </w:r>
          </w:p>
        </w:tc>
        <w:tc>
          <w:tcPr>
            <w:tcW w:w="270" w:type="dxa"/>
          </w:tcPr>
          <w:p w14:paraId="4A2744C3" w14:textId="77777777" w:rsidR="00EA596E" w:rsidRPr="00AB2F00" w:rsidRDefault="00EA596E" w:rsidP="00EA596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F85BD63" w14:textId="266C93CE" w:rsidR="00EA596E" w:rsidRPr="00AB2F00" w:rsidRDefault="00AB2F00" w:rsidP="00EA596E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A596E" w:rsidRPr="00AB2F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451</w:t>
            </w:r>
            <w:r w:rsidR="00EA596E" w:rsidRPr="00AB2F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411</w:t>
            </w:r>
          </w:p>
        </w:tc>
        <w:tc>
          <w:tcPr>
            <w:tcW w:w="270" w:type="dxa"/>
          </w:tcPr>
          <w:p w14:paraId="28BF62EC" w14:textId="77777777" w:rsidR="00EA596E" w:rsidRPr="00AB2F00" w:rsidRDefault="00EA596E" w:rsidP="00EA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142B70C" w14:textId="7A3DBDF4" w:rsidR="00EA596E" w:rsidRPr="00AB2F00" w:rsidRDefault="00AB2F00" w:rsidP="00EA596E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362B4" w:rsidRPr="00AB2F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423</w:t>
            </w:r>
            <w:r w:rsidR="00B362B4" w:rsidRPr="00AB2F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627</w:t>
            </w:r>
          </w:p>
        </w:tc>
        <w:tc>
          <w:tcPr>
            <w:tcW w:w="270" w:type="dxa"/>
          </w:tcPr>
          <w:p w14:paraId="077533DC" w14:textId="77777777" w:rsidR="00EA596E" w:rsidRPr="00AB2F00" w:rsidRDefault="00EA596E" w:rsidP="00EA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</w:tcPr>
          <w:p w14:paraId="365332FF" w14:textId="727642B2" w:rsidR="00EA596E" w:rsidRPr="00AB2F00" w:rsidRDefault="00AB2F00" w:rsidP="00EA596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A596E" w:rsidRPr="00AB2F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451</w:t>
            </w:r>
            <w:r w:rsidR="00EA596E" w:rsidRPr="00AB2F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411</w:t>
            </w:r>
          </w:p>
        </w:tc>
      </w:tr>
      <w:tr w:rsidR="00605DD2" w:rsidRPr="00AD6B8B" w14:paraId="534FB5FF" w14:textId="77777777" w:rsidTr="00D23BC7">
        <w:tc>
          <w:tcPr>
            <w:tcW w:w="3060" w:type="dxa"/>
          </w:tcPr>
          <w:p w14:paraId="3A66D05C" w14:textId="587F18E0" w:rsidR="00605DD2" w:rsidRPr="00AD6B8B" w:rsidRDefault="00605DD2" w:rsidP="00605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342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</w:t>
            </w:r>
            <w:r w:rsidRPr="00AD6B8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-</w:t>
            </w:r>
            <w:r w:rsidRPr="00AD6B8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AD6B8B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ขาดทุน</w:t>
            </w:r>
            <w:r w:rsidRPr="00AD6B8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การปรับลดมูลค่า</w:t>
            </w:r>
          </w:p>
        </w:tc>
        <w:tc>
          <w:tcPr>
            <w:tcW w:w="270" w:type="dxa"/>
            <w:tcBorders>
              <w:left w:val="nil"/>
            </w:tcBorders>
          </w:tcPr>
          <w:p w14:paraId="1554301E" w14:textId="77777777" w:rsidR="00605DD2" w:rsidRPr="00AD6B8B" w:rsidRDefault="00605DD2" w:rsidP="00605DD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9C6A871" w14:textId="6BEECCCA" w:rsidR="00605DD2" w:rsidRPr="00AB2F00" w:rsidRDefault="00AB2F00" w:rsidP="00605DD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294</w:t>
            </w:r>
            <w:r w:rsidR="00D45CB8" w:rsidRPr="00AB2F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503</w:t>
            </w:r>
          </w:p>
        </w:tc>
        <w:tc>
          <w:tcPr>
            <w:tcW w:w="270" w:type="dxa"/>
          </w:tcPr>
          <w:p w14:paraId="3538E413" w14:textId="77777777" w:rsidR="00605DD2" w:rsidRPr="00AB2F00" w:rsidRDefault="00605DD2" w:rsidP="00605DD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2926B64" w14:textId="21623536" w:rsidR="00605DD2" w:rsidRPr="00AB2F00" w:rsidRDefault="00AB2F00" w:rsidP="00605DD2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605DD2" w:rsidRPr="00AB2F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905</w:t>
            </w:r>
          </w:p>
        </w:tc>
        <w:tc>
          <w:tcPr>
            <w:tcW w:w="270" w:type="dxa"/>
          </w:tcPr>
          <w:p w14:paraId="262EC7E7" w14:textId="77777777" w:rsidR="00605DD2" w:rsidRPr="00AB2F00" w:rsidRDefault="00605DD2" w:rsidP="00605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BB7A3F6" w14:textId="4DF9387B" w:rsidR="00605DD2" w:rsidRPr="00AB2F00" w:rsidRDefault="00AB2F00" w:rsidP="00605DD2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294</w:t>
            </w:r>
            <w:r w:rsidR="00B362B4" w:rsidRPr="00AB2F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503</w:t>
            </w:r>
          </w:p>
        </w:tc>
        <w:tc>
          <w:tcPr>
            <w:tcW w:w="270" w:type="dxa"/>
          </w:tcPr>
          <w:p w14:paraId="7F19F34C" w14:textId="77777777" w:rsidR="00605DD2" w:rsidRPr="00AB2F00" w:rsidRDefault="00605DD2" w:rsidP="00605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</w:tcPr>
          <w:p w14:paraId="2197B035" w14:textId="185B700E" w:rsidR="00605DD2" w:rsidRPr="00AB2F00" w:rsidRDefault="00AB2F00" w:rsidP="00605DD2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605DD2" w:rsidRPr="00AB2F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905</w:t>
            </w:r>
          </w:p>
        </w:tc>
      </w:tr>
      <w:tr w:rsidR="00EA596E" w:rsidRPr="00AD6B8B" w14:paraId="11046E02" w14:textId="77777777" w:rsidTr="00D23BC7">
        <w:tc>
          <w:tcPr>
            <w:tcW w:w="3060" w:type="dxa"/>
          </w:tcPr>
          <w:p w14:paraId="6AE9F8CB" w14:textId="154BDB70" w:rsidR="00EA596E" w:rsidRPr="00AD6B8B" w:rsidRDefault="00EA596E" w:rsidP="00EA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6B8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left w:val="nil"/>
            </w:tcBorders>
          </w:tcPr>
          <w:p w14:paraId="2CFA68AD" w14:textId="77777777" w:rsidR="00EA596E" w:rsidRPr="00AD6B8B" w:rsidRDefault="00EA596E" w:rsidP="00EA5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D8E821A" w14:textId="538A6EE1" w:rsidR="00EA596E" w:rsidRPr="00AB2F00" w:rsidRDefault="00AB2F00" w:rsidP="00EA596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D45CB8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679</w:t>
            </w:r>
            <w:r w:rsidR="00D45CB8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260</w:t>
            </w:r>
          </w:p>
        </w:tc>
        <w:tc>
          <w:tcPr>
            <w:tcW w:w="270" w:type="dxa"/>
          </w:tcPr>
          <w:p w14:paraId="7F21DD55" w14:textId="77777777" w:rsidR="00EA596E" w:rsidRPr="00AB2F00" w:rsidRDefault="00EA596E" w:rsidP="00EA596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135076E" w14:textId="43F41CB5" w:rsidR="00EA596E" w:rsidRPr="00AB2F00" w:rsidRDefault="00AB2F00" w:rsidP="00EA596E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EA596E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482</w:t>
            </w:r>
            <w:r w:rsidR="00EA596E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316</w:t>
            </w:r>
          </w:p>
        </w:tc>
        <w:tc>
          <w:tcPr>
            <w:tcW w:w="270" w:type="dxa"/>
          </w:tcPr>
          <w:p w14:paraId="7A6AE30B" w14:textId="77777777" w:rsidR="00EA596E" w:rsidRPr="00AB2F00" w:rsidRDefault="00EA596E" w:rsidP="00EA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1952643" w14:textId="5D207EF8" w:rsidR="00EA596E" w:rsidRPr="00AB2F00" w:rsidRDefault="00AB2F00" w:rsidP="00EA596E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B362B4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718</w:t>
            </w:r>
            <w:r w:rsidR="00B362B4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130</w:t>
            </w:r>
          </w:p>
        </w:tc>
        <w:tc>
          <w:tcPr>
            <w:tcW w:w="270" w:type="dxa"/>
          </w:tcPr>
          <w:p w14:paraId="01E9CF8E" w14:textId="77777777" w:rsidR="00EA596E" w:rsidRPr="00AB2F00" w:rsidRDefault="00EA596E" w:rsidP="00EA596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01CC2DC4" w14:textId="0933A686" w:rsidR="00EA596E" w:rsidRPr="00AB2F00" w:rsidRDefault="00AB2F00" w:rsidP="00EA596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EA596E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482</w:t>
            </w:r>
            <w:r w:rsidR="00EA596E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316</w:t>
            </w:r>
          </w:p>
        </w:tc>
      </w:tr>
    </w:tbl>
    <w:p w14:paraId="026997BC" w14:textId="6627230D" w:rsidR="00DB43A1" w:rsidRDefault="00DB43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6789EEA" w14:textId="77777777" w:rsidR="00DB43A1" w:rsidRDefault="00DB43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B12B5E4" w14:textId="0673C8FA" w:rsidR="004B5EFF" w:rsidRDefault="00AB2F00" w:rsidP="004451C9">
      <w:pPr>
        <w:pStyle w:val="Heading6"/>
        <w:tabs>
          <w:tab w:val="left" w:pos="540"/>
          <w:tab w:val="left" w:pos="2160"/>
        </w:tabs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AB2F00">
        <w:rPr>
          <w:rFonts w:asciiTheme="majorBidi" w:hAnsiTheme="majorBidi" w:cstheme="majorBidi"/>
          <w:sz w:val="30"/>
          <w:szCs w:val="30"/>
          <w:lang w:val="en-US"/>
        </w:rPr>
        <w:lastRenderedPageBreak/>
        <w:t>8</w:t>
      </w:r>
      <w:r w:rsidR="004B5EFF" w:rsidRPr="00AD6B8B">
        <w:rPr>
          <w:rFonts w:asciiTheme="majorBidi" w:hAnsiTheme="majorBidi" w:cstheme="majorBidi"/>
          <w:sz w:val="30"/>
          <w:szCs w:val="30"/>
          <w:lang w:val="en-US"/>
        </w:rPr>
        <w:tab/>
      </w:r>
      <w:r w:rsidR="004B5EFF" w:rsidRPr="00AD6B8B">
        <w:rPr>
          <w:rFonts w:asciiTheme="majorBidi" w:hAnsiTheme="majorBidi" w:cstheme="majorBidi"/>
          <w:sz w:val="30"/>
          <w:szCs w:val="30"/>
          <w:cs/>
          <w:lang w:val="en-US"/>
        </w:rPr>
        <w:t>เงินลงทุนในบริษัท</w:t>
      </w:r>
      <w:r w:rsidR="00B964BB">
        <w:rPr>
          <w:rFonts w:asciiTheme="majorBidi" w:hAnsiTheme="majorBidi" w:cstheme="majorBidi" w:hint="cs"/>
          <w:sz w:val="30"/>
          <w:szCs w:val="30"/>
          <w:cs/>
          <w:lang w:val="en-US"/>
        </w:rPr>
        <w:t>ย่อย</w:t>
      </w:r>
    </w:p>
    <w:p w14:paraId="1DCC626F" w14:textId="77777777" w:rsidR="00B964BB" w:rsidRPr="005E1583" w:rsidRDefault="00B964BB" w:rsidP="00B964BB">
      <w:pPr>
        <w:rPr>
          <w:sz w:val="30"/>
          <w:szCs w:val="30"/>
          <w:lang w:eastAsia="x-none"/>
        </w:rPr>
      </w:pPr>
    </w:p>
    <w:p w14:paraId="4C0C4C6B" w14:textId="77777777" w:rsidR="00B964BB" w:rsidRPr="00095C50" w:rsidRDefault="00B964BB" w:rsidP="00B964BB">
      <w:pPr>
        <w:tabs>
          <w:tab w:val="clear" w:pos="454"/>
          <w:tab w:val="left" w:pos="5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95C5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0EDC8190" w14:textId="77777777" w:rsidR="00B964BB" w:rsidRPr="005E1583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29F1EC" w14:textId="77777777" w:rsidR="00751B05" w:rsidRDefault="00751B05" w:rsidP="00751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95C50">
        <w:rPr>
          <w:rFonts w:asciiTheme="majorBidi" w:hAnsiTheme="majorBidi" w:hint="cs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</w:t>
      </w:r>
      <w:r w:rsidRPr="00095C50">
        <w:rPr>
          <w:rFonts w:asciiTheme="majorBidi" w:hAnsiTheme="majorBidi"/>
          <w:sz w:val="30"/>
          <w:szCs w:val="30"/>
          <w:cs/>
        </w:rPr>
        <w:t xml:space="preserve"> </w:t>
      </w:r>
      <w:r w:rsidRPr="00095C50">
        <w:rPr>
          <w:rFonts w:asciiTheme="majorBidi" w:hAnsiTheme="majorBidi" w:hint="cs"/>
          <w:sz w:val="30"/>
          <w:szCs w:val="30"/>
          <w:cs/>
        </w:rPr>
        <w:t>เงินปันผลรับบันทึก</w:t>
      </w:r>
      <w:r>
        <w:rPr>
          <w:rFonts w:asciiTheme="majorBidi" w:hAnsiTheme="majorBidi"/>
          <w:sz w:val="30"/>
          <w:szCs w:val="30"/>
        </w:rPr>
        <w:br/>
      </w:r>
      <w:r w:rsidRPr="00095C50">
        <w:rPr>
          <w:rFonts w:asciiTheme="majorBidi" w:hAnsiTheme="majorBidi" w:hint="cs"/>
          <w:sz w:val="30"/>
          <w:szCs w:val="30"/>
          <w:cs/>
        </w:rPr>
        <w:t>ในกำไรหรือขาดทุนในวันที่บริษัทมีสิทธิได้รับเงินปันผล</w:t>
      </w:r>
      <w:r w:rsidRPr="00095C50">
        <w:rPr>
          <w:rFonts w:asciiTheme="majorBidi" w:hAnsiTheme="majorBidi"/>
          <w:sz w:val="30"/>
          <w:szCs w:val="30"/>
          <w:cs/>
        </w:rPr>
        <w:t xml:space="preserve"> </w:t>
      </w:r>
      <w:r w:rsidRPr="00095C50">
        <w:rPr>
          <w:rFonts w:asciiTheme="majorBidi" w:hAnsiTheme="majorBidi" w:hint="cs"/>
          <w:sz w:val="30"/>
          <w:szCs w:val="30"/>
          <w:cs/>
        </w:rPr>
        <w:t>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Pr="00095C50">
        <w:rPr>
          <w:rFonts w:asciiTheme="majorBidi" w:hAnsiTheme="majorBidi"/>
          <w:sz w:val="30"/>
          <w:szCs w:val="30"/>
          <w:cs/>
        </w:rPr>
        <w:t xml:space="preserve"> </w:t>
      </w:r>
      <w:r w:rsidRPr="00095C50">
        <w:rPr>
          <w:rFonts w:asciiTheme="majorBidi" w:hAnsiTheme="majorBidi" w:hint="cs"/>
          <w:sz w:val="30"/>
          <w:szCs w:val="30"/>
          <w:cs/>
        </w:rPr>
        <w:t>กำไรขาดทุนจากการขายเงินลงทุนบันทึกในกำไรหรือขาดทุน</w:t>
      </w:r>
      <w:r w:rsidRPr="00095C5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16DE10E" w14:textId="77777777" w:rsidR="00751B05" w:rsidRDefault="00751B05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pacing w:val="-2"/>
          <w:sz w:val="30"/>
          <w:szCs w:val="30"/>
          <w:lang w:eastAsia="en-GB"/>
        </w:rPr>
      </w:pPr>
    </w:p>
    <w:p w14:paraId="3C6318E0" w14:textId="0C311F30" w:rsidR="00B964BB" w:rsidRPr="00095C50" w:rsidRDefault="00D54B70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100B">
        <w:rPr>
          <w:rFonts w:asciiTheme="majorBidi" w:eastAsia="Calibri" w:hAnsiTheme="majorBidi" w:cstheme="majorBidi"/>
          <w:color w:val="000000"/>
          <w:spacing w:val="-2"/>
          <w:sz w:val="30"/>
          <w:szCs w:val="30"/>
          <w:cs/>
          <w:lang w:eastAsia="en-GB"/>
        </w:rPr>
        <w:t>งบการเงินประกอบด้วยงบการเงินของบริษัทและ</w:t>
      </w:r>
      <w:r w:rsidRPr="0049100B">
        <w:rPr>
          <w:rFonts w:asciiTheme="majorBidi" w:eastAsia="Calibri" w:hAnsiTheme="majorBidi" w:cstheme="majorBidi" w:hint="cs"/>
          <w:color w:val="000000"/>
          <w:spacing w:val="-2"/>
          <w:sz w:val="30"/>
          <w:szCs w:val="30"/>
          <w:cs/>
          <w:lang w:eastAsia="en-GB"/>
        </w:rPr>
        <w:t>บริษัทย่อย</w:t>
      </w:r>
      <w:r w:rsidRPr="0049100B">
        <w:rPr>
          <w:rFonts w:asciiTheme="majorBidi" w:eastAsia="Calibri" w:hAnsiTheme="majorBidi" w:cstheme="majorBidi"/>
          <w:color w:val="000000"/>
          <w:spacing w:val="-2"/>
          <w:sz w:val="30"/>
          <w:szCs w:val="30"/>
          <w:cs/>
          <w:lang w:eastAsia="en-GB"/>
        </w:rPr>
        <w:t xml:space="preserve"> (</w:t>
      </w:r>
      <w:r w:rsidRPr="0049100B">
        <w:rPr>
          <w:rFonts w:asciiTheme="majorBidi" w:eastAsia="Calibri" w:hAnsiTheme="majorBidi" w:cstheme="majorBidi" w:hint="cs"/>
          <w:color w:val="000000"/>
          <w:spacing w:val="-2"/>
          <w:sz w:val="30"/>
          <w:szCs w:val="30"/>
          <w:cs/>
          <w:lang w:eastAsia="en-GB"/>
        </w:rPr>
        <w:t>รวมกันเรียกว่า</w:t>
      </w:r>
      <w:r w:rsidRPr="0049100B">
        <w:rPr>
          <w:rFonts w:asciiTheme="majorBidi" w:eastAsia="Calibri" w:hAnsiTheme="majorBidi" w:cstheme="majorBidi"/>
          <w:color w:val="000000"/>
          <w:spacing w:val="-2"/>
          <w:sz w:val="30"/>
          <w:szCs w:val="30"/>
          <w:cs/>
          <w:lang w:eastAsia="en-GB"/>
        </w:rPr>
        <w:t xml:space="preserve"> "</w:t>
      </w:r>
      <w:r w:rsidRPr="0049100B">
        <w:rPr>
          <w:rFonts w:asciiTheme="majorBidi" w:eastAsia="Calibri" w:hAnsiTheme="majorBidi" w:cstheme="majorBidi" w:hint="cs"/>
          <w:color w:val="000000"/>
          <w:spacing w:val="-2"/>
          <w:sz w:val="30"/>
          <w:szCs w:val="30"/>
          <w:cs/>
          <w:lang w:eastAsia="en-GB"/>
        </w:rPr>
        <w:t>กลุ่มบริษัท</w:t>
      </w:r>
      <w:r w:rsidRPr="0049100B">
        <w:rPr>
          <w:rFonts w:asciiTheme="majorBidi" w:eastAsia="Calibri" w:hAnsiTheme="majorBidi" w:cstheme="majorBidi"/>
          <w:color w:val="000000"/>
          <w:spacing w:val="-2"/>
          <w:sz w:val="30"/>
          <w:szCs w:val="30"/>
          <w:cs/>
          <w:lang w:eastAsia="en-GB"/>
        </w:rPr>
        <w:t xml:space="preserve">") </w:t>
      </w:r>
      <w:r w:rsidRPr="0049100B">
        <w:rPr>
          <w:rFonts w:asciiTheme="majorBidi" w:eastAsia="Calibri" w:hAnsiTheme="majorBidi" w:cstheme="majorBidi" w:hint="cs"/>
          <w:color w:val="000000"/>
          <w:spacing w:val="-2"/>
          <w:sz w:val="30"/>
          <w:szCs w:val="30"/>
          <w:cs/>
          <w:lang w:eastAsia="en-GB"/>
        </w:rPr>
        <w:t>และส่วนได้เสียของ</w:t>
      </w:r>
      <w:r>
        <w:rPr>
          <w:rFonts w:asciiTheme="majorBidi" w:eastAsia="Calibri" w:hAnsiTheme="majorBidi" w:cstheme="majorBidi"/>
          <w:color w:val="000000"/>
          <w:spacing w:val="-2"/>
          <w:sz w:val="30"/>
          <w:szCs w:val="30"/>
          <w:cs/>
          <w:lang w:eastAsia="en-GB"/>
        </w:rPr>
        <w:br/>
      </w:r>
      <w:r w:rsidRPr="0049100B">
        <w:rPr>
          <w:rFonts w:asciiTheme="majorBidi" w:eastAsia="Calibri" w:hAnsiTheme="majorBidi" w:cstheme="majorBidi" w:hint="cs"/>
          <w:color w:val="000000"/>
          <w:spacing w:val="-2"/>
          <w:sz w:val="30"/>
          <w:szCs w:val="30"/>
          <w:cs/>
          <w:lang w:eastAsia="en-GB"/>
        </w:rPr>
        <w:t xml:space="preserve">กลุ่มบริษัทในบริษัทร่วม </w:t>
      </w:r>
      <w:r w:rsidR="00B964BB" w:rsidRPr="00095C50">
        <w:rPr>
          <w:rFonts w:asciiTheme="majorBidi" w:hAnsiTheme="majorBidi" w:hint="cs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  <w:r w:rsidR="00B964BB" w:rsidRPr="00095C50">
        <w:rPr>
          <w:rFonts w:asciiTheme="majorBidi" w:hAnsiTheme="majorBidi"/>
          <w:sz w:val="30"/>
          <w:szCs w:val="30"/>
          <w:cs/>
        </w:rPr>
        <w:t xml:space="preserve"> </w:t>
      </w:r>
      <w:r w:rsidR="00B964BB" w:rsidRPr="00095C50">
        <w:rPr>
          <w:rFonts w:asciiTheme="majorBidi" w:hAnsiTheme="majorBidi" w:hint="cs"/>
          <w:sz w:val="30"/>
          <w:szCs w:val="30"/>
          <w:cs/>
        </w:rPr>
        <w:t>ยอดคงเหลือและรายการบัญชีระหว่างกิจการในกลุ่มถูกตัดรายการในการจัดทำ</w:t>
      </w:r>
      <w:r w:rsidR="00B964BB">
        <w:rPr>
          <w:rFonts w:asciiTheme="majorBidi" w:hAnsiTheme="majorBidi"/>
          <w:sz w:val="30"/>
          <w:szCs w:val="30"/>
        </w:rPr>
        <w:br/>
      </w:r>
      <w:r w:rsidR="00B964BB" w:rsidRPr="00095C50">
        <w:rPr>
          <w:rFonts w:asciiTheme="majorBidi" w:hAnsiTheme="majorBidi" w:hint="cs"/>
          <w:sz w:val="30"/>
          <w:szCs w:val="30"/>
          <w:cs/>
        </w:rPr>
        <w:t>งบการเงินรวม</w:t>
      </w:r>
      <w:r w:rsidR="00B964BB" w:rsidRPr="00095C50">
        <w:rPr>
          <w:rFonts w:asciiTheme="majorBidi" w:hAnsiTheme="majorBidi"/>
          <w:sz w:val="30"/>
          <w:szCs w:val="30"/>
          <w:cs/>
        </w:rPr>
        <w:t xml:space="preserve"> </w:t>
      </w:r>
      <w:r w:rsidR="00B964BB" w:rsidRPr="00095C50">
        <w:rPr>
          <w:rFonts w:asciiTheme="majorBidi" w:hAnsiTheme="majorBidi" w:hint="cs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40BE1F9E" w14:textId="77777777" w:rsidR="00B964BB" w:rsidRPr="00751B05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CFCCDC" w14:textId="68D0D393" w:rsidR="00B964BB" w:rsidRPr="00095C50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95C50">
        <w:rPr>
          <w:rFonts w:asciiTheme="majorBidi" w:hAnsiTheme="majorBidi" w:hint="cs"/>
          <w:sz w:val="30"/>
          <w:szCs w:val="30"/>
          <w:cs/>
        </w:rPr>
        <w:t>เมื่อกลุ่มบริษัทสูญเสียการควบคุมในบริษัทย่อย</w:t>
      </w:r>
      <w:r w:rsidRPr="00095C50">
        <w:rPr>
          <w:rFonts w:asciiTheme="majorBidi" w:hAnsiTheme="majorBidi"/>
          <w:sz w:val="30"/>
          <w:szCs w:val="30"/>
          <w:cs/>
        </w:rPr>
        <w:t xml:space="preserve"> </w:t>
      </w:r>
      <w:r w:rsidRPr="00095C50">
        <w:rPr>
          <w:rFonts w:asciiTheme="majorBidi" w:hAnsiTheme="majorBidi" w:hint="cs"/>
          <w:sz w:val="30"/>
          <w:szCs w:val="30"/>
          <w:cs/>
        </w:rPr>
        <w:t>กลุ่มบริษัทตัดรายการสินทรัพย์และหนี้สิน</w:t>
      </w:r>
      <w:r w:rsidRPr="00095C50">
        <w:rPr>
          <w:rFonts w:asciiTheme="majorBidi" w:hAnsiTheme="majorBidi"/>
          <w:sz w:val="30"/>
          <w:szCs w:val="30"/>
          <w:cs/>
        </w:rPr>
        <w:t xml:space="preserve"> </w:t>
      </w:r>
      <w:r w:rsidRPr="00095C50">
        <w:rPr>
          <w:rFonts w:asciiTheme="majorBidi" w:hAnsiTheme="majorBidi" w:hint="cs"/>
          <w:sz w:val="30"/>
          <w:szCs w:val="30"/>
          <w:cs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</w:t>
      </w:r>
      <w:r w:rsidRPr="00095C50">
        <w:rPr>
          <w:rFonts w:asciiTheme="majorBidi" w:hAnsiTheme="majorBidi"/>
          <w:sz w:val="30"/>
          <w:szCs w:val="30"/>
          <w:cs/>
        </w:rPr>
        <w:t xml:space="preserve"> </w:t>
      </w:r>
      <w:r w:rsidRPr="00095C50">
        <w:rPr>
          <w:rFonts w:asciiTheme="majorBidi" w:hAnsiTheme="majorBidi" w:hint="cs"/>
          <w:sz w:val="30"/>
          <w:szCs w:val="30"/>
          <w:cs/>
        </w:rPr>
        <w:t>ผลกำไรหรือขาดทุนที่เกิดขึ้นจาก</w:t>
      </w:r>
      <w:r>
        <w:rPr>
          <w:rFonts w:asciiTheme="majorBidi" w:hAnsiTheme="majorBidi"/>
          <w:sz w:val="30"/>
          <w:szCs w:val="30"/>
        </w:rPr>
        <w:br/>
      </w:r>
      <w:r w:rsidRPr="00095C50">
        <w:rPr>
          <w:rFonts w:asciiTheme="majorBidi" w:hAnsiTheme="majorBidi" w:hint="cs"/>
          <w:sz w:val="30"/>
          <w:szCs w:val="30"/>
          <w:cs/>
        </w:rPr>
        <w:t>การสูญเสียการควบคุมในบริษัทย่อยรับรู้ในกำไรหรือขาดทุน</w:t>
      </w:r>
      <w:r w:rsidRPr="00095C50">
        <w:rPr>
          <w:rFonts w:asciiTheme="majorBidi" w:hAnsiTheme="majorBidi"/>
          <w:sz w:val="30"/>
          <w:szCs w:val="30"/>
          <w:cs/>
        </w:rPr>
        <w:t xml:space="preserve"> </w:t>
      </w:r>
      <w:r w:rsidRPr="00095C50">
        <w:rPr>
          <w:rFonts w:asciiTheme="majorBidi" w:hAnsiTheme="majorBidi" w:hint="cs"/>
          <w:sz w:val="30"/>
          <w:szCs w:val="30"/>
          <w:cs/>
        </w:rPr>
        <w:t>ส่วนได้เสียในบริษัทย่อยเดิมที่ยังคงเหลืออยู่</w:t>
      </w:r>
      <w:r>
        <w:rPr>
          <w:rFonts w:asciiTheme="majorBidi" w:hAnsiTheme="majorBidi"/>
          <w:sz w:val="30"/>
          <w:szCs w:val="30"/>
        </w:rPr>
        <w:br/>
      </w:r>
      <w:r w:rsidRPr="00095C50">
        <w:rPr>
          <w:rFonts w:asciiTheme="majorBidi" w:hAnsiTheme="majorBidi" w:hint="cs"/>
          <w:sz w:val="30"/>
          <w:szCs w:val="30"/>
          <w:cs/>
        </w:rPr>
        <w:t>ให้วัดมูลค่าด้วยมูลค่ายุติธรรม</w:t>
      </w:r>
      <w:r w:rsidRPr="00095C50">
        <w:rPr>
          <w:rFonts w:asciiTheme="majorBidi" w:hAnsiTheme="majorBidi"/>
          <w:sz w:val="30"/>
          <w:szCs w:val="30"/>
          <w:cs/>
        </w:rPr>
        <w:t xml:space="preserve"> </w:t>
      </w:r>
      <w:r w:rsidRPr="00095C50">
        <w:rPr>
          <w:rFonts w:asciiTheme="majorBidi" w:hAnsiTheme="majorBidi" w:hint="cs"/>
          <w:sz w:val="30"/>
          <w:szCs w:val="30"/>
          <w:cs/>
        </w:rPr>
        <w:t>ณ</w:t>
      </w:r>
      <w:r w:rsidRPr="00095C50">
        <w:rPr>
          <w:rFonts w:asciiTheme="majorBidi" w:hAnsiTheme="majorBidi"/>
          <w:sz w:val="30"/>
          <w:szCs w:val="30"/>
          <w:cs/>
        </w:rPr>
        <w:t xml:space="preserve"> </w:t>
      </w:r>
      <w:r w:rsidRPr="00095C50">
        <w:rPr>
          <w:rFonts w:asciiTheme="majorBidi" w:hAnsiTheme="majorBidi" w:hint="cs"/>
          <w:sz w:val="30"/>
          <w:szCs w:val="30"/>
          <w:cs/>
        </w:rPr>
        <w:t>วันที่สูญเสียการควบคุม</w:t>
      </w:r>
    </w:p>
    <w:p w14:paraId="36F2F34E" w14:textId="77777777" w:rsidR="00B964BB" w:rsidRPr="00095C50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5BC4AF" w14:textId="77777777" w:rsidR="00B964BB" w:rsidRPr="00095C50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4189E84" w14:textId="77777777" w:rsidR="001827D0" w:rsidRPr="00DF3A57" w:rsidRDefault="001827D0" w:rsidP="001827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  <w:sectPr w:rsidR="001827D0" w:rsidRPr="00DF3A57" w:rsidSect="00F10C9F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</w:p>
    <w:p w14:paraId="0F85DECF" w14:textId="33681069" w:rsidR="001827D0" w:rsidRPr="00095C50" w:rsidRDefault="001827D0" w:rsidP="001827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left" w:pos="5220"/>
          <w:tab w:val="left" w:pos="540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95C50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</w:t>
      </w:r>
      <w:r w:rsidRPr="00095C50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095C50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AB2F00" w:rsidRPr="00AB2F00">
        <w:rPr>
          <w:rFonts w:asciiTheme="majorBidi" w:hAnsiTheme="majorBidi" w:cstheme="majorBidi"/>
          <w:sz w:val="30"/>
          <w:szCs w:val="30"/>
        </w:rPr>
        <w:t>31</w:t>
      </w:r>
      <w:r w:rsidRPr="00095C50">
        <w:rPr>
          <w:rFonts w:asciiTheme="majorBidi" w:hAnsiTheme="majorBidi" w:cstheme="majorBidi"/>
          <w:sz w:val="30"/>
          <w:szCs w:val="30"/>
        </w:rPr>
        <w:t xml:space="preserve"> </w:t>
      </w:r>
      <w:r w:rsidRPr="00095C5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B2F00" w:rsidRPr="00AB2F00">
        <w:rPr>
          <w:rFonts w:asciiTheme="majorBidi" w:hAnsiTheme="majorBidi" w:cstheme="majorBidi"/>
          <w:sz w:val="30"/>
          <w:szCs w:val="30"/>
        </w:rPr>
        <w:t>2568</w:t>
      </w:r>
      <w:r w:rsidRPr="00095C50">
        <w:rPr>
          <w:rFonts w:asciiTheme="majorBidi" w:hAnsiTheme="majorBidi" w:cstheme="majorBidi"/>
          <w:sz w:val="30"/>
          <w:szCs w:val="30"/>
        </w:rPr>
        <w:t xml:space="preserve"> </w:t>
      </w:r>
      <w:r w:rsidRPr="00095C5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B2F00" w:rsidRPr="00AB2F00">
        <w:rPr>
          <w:rFonts w:asciiTheme="majorBidi" w:hAnsiTheme="majorBidi" w:cstheme="majorBidi"/>
          <w:sz w:val="30"/>
          <w:szCs w:val="30"/>
        </w:rPr>
        <w:t>2567</w:t>
      </w:r>
      <w:r w:rsidRPr="00095C50">
        <w:rPr>
          <w:rFonts w:asciiTheme="majorBidi" w:hAnsiTheme="majorBidi" w:cstheme="majorBidi"/>
          <w:sz w:val="30"/>
          <w:szCs w:val="30"/>
        </w:rPr>
        <w:t xml:space="preserve"> </w:t>
      </w:r>
      <w:r w:rsidRPr="00095C50">
        <w:rPr>
          <w:rFonts w:asciiTheme="majorBidi" w:hAnsiTheme="majorBidi" w:cstheme="majorBidi"/>
          <w:sz w:val="30"/>
          <w:szCs w:val="30"/>
          <w:cs/>
        </w:rPr>
        <w:t>มีดังนี้</w:t>
      </w:r>
      <w:r w:rsidRPr="00095C50">
        <w:rPr>
          <w:rFonts w:asciiTheme="majorBidi" w:hAnsiTheme="majorBidi" w:cstheme="majorBidi"/>
          <w:sz w:val="30"/>
          <w:szCs w:val="30"/>
        </w:rPr>
        <w:t xml:space="preserve"> </w:t>
      </w:r>
    </w:p>
    <w:p w14:paraId="1DC16F29" w14:textId="77777777" w:rsidR="001827D0" w:rsidRDefault="001827D0" w:rsidP="001827D0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pPr w:leftFromText="180" w:rightFromText="180" w:vertAnchor="text" w:horzAnchor="margin" w:tblpX="-112" w:tblpY="47"/>
        <w:tblW w:w="148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450"/>
        <w:gridCol w:w="810"/>
        <w:gridCol w:w="180"/>
        <w:gridCol w:w="540"/>
        <w:gridCol w:w="180"/>
        <w:gridCol w:w="540"/>
        <w:gridCol w:w="180"/>
        <w:gridCol w:w="720"/>
        <w:gridCol w:w="181"/>
        <w:gridCol w:w="719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720"/>
        <w:gridCol w:w="180"/>
        <w:gridCol w:w="720"/>
        <w:gridCol w:w="180"/>
        <w:gridCol w:w="900"/>
        <w:gridCol w:w="180"/>
        <w:gridCol w:w="900"/>
      </w:tblGrid>
      <w:tr w:rsidR="00782F49" w:rsidRPr="00095C50" w14:paraId="7EE921D0" w14:textId="77777777" w:rsidTr="00CB00CA">
        <w:trPr>
          <w:cantSplit/>
          <w:trHeight w:val="68"/>
          <w:tblHeader/>
        </w:trPr>
        <w:tc>
          <w:tcPr>
            <w:tcW w:w="2430" w:type="dxa"/>
            <w:vAlign w:val="bottom"/>
          </w:tcPr>
          <w:p w14:paraId="2D289C9B" w14:textId="77777777" w:rsidR="00782F49" w:rsidRPr="00095C50" w:rsidRDefault="00782F49" w:rsidP="000D7B04">
            <w:pPr>
              <w:pStyle w:val="acctfourfigures"/>
              <w:tabs>
                <w:tab w:val="clear" w:pos="765"/>
                <w:tab w:val="left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14:paraId="0A0CC22D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30" w:type="dxa"/>
            <w:gridSpan w:val="6"/>
          </w:tcPr>
          <w:p w14:paraId="2681DFFD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540" w:type="dxa"/>
            <w:gridSpan w:val="19"/>
          </w:tcPr>
          <w:p w14:paraId="5F7AA3C2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B00CA" w:rsidRPr="00095C50" w14:paraId="3B8B3139" w14:textId="77777777" w:rsidTr="00CB00CA">
        <w:trPr>
          <w:cantSplit/>
          <w:trHeight w:val="507"/>
          <w:tblHeader/>
        </w:trPr>
        <w:tc>
          <w:tcPr>
            <w:tcW w:w="2430" w:type="dxa"/>
            <w:vAlign w:val="bottom"/>
          </w:tcPr>
          <w:p w14:paraId="50C32EAF" w14:textId="77777777" w:rsidR="00CB00CA" w:rsidRPr="00E832CC" w:rsidRDefault="00CB00CA" w:rsidP="00CB00CA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6AE2CECE" w14:textId="77777777" w:rsidR="00CB00CA" w:rsidRPr="00095C50" w:rsidRDefault="00CB00CA" w:rsidP="00CB00C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1A24AFDF" w14:textId="77777777" w:rsidR="00CB00CA" w:rsidRPr="00095C50" w:rsidRDefault="00CB00CA" w:rsidP="00CB00CA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0" w:type="dxa"/>
          </w:tcPr>
          <w:p w14:paraId="0C7BBB62" w14:textId="77777777" w:rsidR="00CB00CA" w:rsidRPr="00095C50" w:rsidRDefault="00CB00CA" w:rsidP="00CB00C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01D04904" w14:textId="77777777" w:rsidR="00CB00CA" w:rsidRPr="00095C50" w:rsidRDefault="00CB00CA" w:rsidP="00CB00C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</w:t>
            </w:r>
          </w:p>
          <w:p w14:paraId="2E8DCA96" w14:textId="77777777" w:rsidR="00CB00CA" w:rsidRPr="00095C50" w:rsidRDefault="00CB00CA" w:rsidP="00CB00C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10A1B5D0" w14:textId="77777777" w:rsidR="00CB00CA" w:rsidRPr="00095C50" w:rsidRDefault="00CB00CA" w:rsidP="00CB00C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26C8A476" w14:textId="77777777" w:rsidR="00CB00CA" w:rsidRPr="00095C50" w:rsidRDefault="00CB00CA" w:rsidP="00CB00C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7A5A09AC" w14:textId="77777777" w:rsidR="00CB00CA" w:rsidRPr="00095C50" w:rsidRDefault="00CB00CA" w:rsidP="00CB00C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6B31FE46" w14:textId="77777777" w:rsidR="00CB00CA" w:rsidRPr="00095C50" w:rsidRDefault="00CB00CA" w:rsidP="00CB00C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7F4A7C1" w14:textId="77777777" w:rsidR="00CB00CA" w:rsidRPr="00095C50" w:rsidRDefault="00CB00CA" w:rsidP="00CB00C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7FD49FB4" w14:textId="77777777" w:rsidR="00CB00CA" w:rsidRPr="00095C50" w:rsidRDefault="00CB00CA" w:rsidP="00CB00C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1AFFC1B1" w14:textId="77777777" w:rsidR="00CB00CA" w:rsidRPr="00095C50" w:rsidRDefault="00CB00CA" w:rsidP="00CB00C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B65C2B" w14:textId="77777777" w:rsidR="00CB00CA" w:rsidRDefault="00CB00CA" w:rsidP="00CB00C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EFAD8A7" w14:textId="77777777" w:rsidR="00CB00CA" w:rsidRPr="00095C50" w:rsidRDefault="00CB00CA" w:rsidP="00CB00C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5C5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08566240" w14:textId="77777777" w:rsidR="00CB00CA" w:rsidRPr="00095C50" w:rsidRDefault="00CB00CA" w:rsidP="00CB00C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7503F415" w14:textId="77777777" w:rsidR="00CB00CA" w:rsidRPr="00095C50" w:rsidRDefault="00CB00CA" w:rsidP="00CB00C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3B7CABB" w14:textId="77777777" w:rsidR="00CB00CA" w:rsidRDefault="00CB00CA" w:rsidP="00CB00C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CE94093" w14:textId="77777777" w:rsidR="00CB00CA" w:rsidRPr="00095C50" w:rsidRDefault="00CB00CA" w:rsidP="00CB00C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5C50">
              <w:rPr>
                <w:rFonts w:ascii="Angsana New" w:hAnsi="Angsana New"/>
                <w:sz w:val="30"/>
                <w:szCs w:val="30"/>
                <w:cs/>
              </w:rPr>
              <w:t>ราคาทุน - สุทธิ</w:t>
            </w:r>
          </w:p>
        </w:tc>
        <w:tc>
          <w:tcPr>
            <w:tcW w:w="180" w:type="dxa"/>
          </w:tcPr>
          <w:p w14:paraId="0B5F1CAD" w14:textId="77777777" w:rsidR="00CB00CA" w:rsidRPr="00095C50" w:rsidRDefault="00CB00CA" w:rsidP="00CB00C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ADBC115" w14:textId="7E7216D3" w:rsidR="00CB00CA" w:rsidRPr="00782F49" w:rsidRDefault="00CB00CA" w:rsidP="00CB00C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4"/>
                <w:sz w:val="30"/>
                <w:szCs w:val="30"/>
                <w:cs/>
                <w:lang w:bidi="th-TH"/>
              </w:rPr>
            </w:pPr>
            <w:r w:rsidRPr="00BB03DF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  <w:t>เงินปันผลรับสำหรับปี</w:t>
            </w:r>
          </w:p>
        </w:tc>
      </w:tr>
      <w:tr w:rsidR="00782F49" w:rsidRPr="00095C50" w14:paraId="7B2B2F47" w14:textId="77777777" w:rsidTr="00CB00CA">
        <w:trPr>
          <w:cantSplit/>
          <w:trHeight w:val="389"/>
          <w:tblHeader/>
        </w:trPr>
        <w:tc>
          <w:tcPr>
            <w:tcW w:w="2430" w:type="dxa"/>
          </w:tcPr>
          <w:p w14:paraId="49C2D0DE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51D3A259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F081808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48ED3BB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0" w:type="dxa"/>
            <w:hideMark/>
          </w:tcPr>
          <w:p w14:paraId="665D8B31" w14:textId="511DBE67" w:rsidR="00782F49" w:rsidRPr="00095C50" w:rsidRDefault="00AB2F00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Pr="00AB2F00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2DB1C3F9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hideMark/>
          </w:tcPr>
          <w:p w14:paraId="17B7F3E3" w14:textId="0D28E6BD" w:rsidR="00782F49" w:rsidRPr="00095C50" w:rsidRDefault="00AB2F00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0714096F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hideMark/>
          </w:tcPr>
          <w:p w14:paraId="26BAA31E" w14:textId="0F43839C" w:rsidR="00782F49" w:rsidRPr="00095C50" w:rsidRDefault="00AB2F00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Pr="00AB2F00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1" w:type="dxa"/>
          </w:tcPr>
          <w:p w14:paraId="61108DCA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  <w:hideMark/>
          </w:tcPr>
          <w:p w14:paraId="531C5AB2" w14:textId="339C33CC" w:rsidR="00782F49" w:rsidRPr="00095C50" w:rsidRDefault="00AB2F00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01D0301E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2AD28D05" w14:textId="61B96FAB" w:rsidR="00782F49" w:rsidRPr="00095C50" w:rsidRDefault="00AB2F00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Pr="00AB2F00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6A78D368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38531E6A" w14:textId="4FB12B1F" w:rsidR="00782F49" w:rsidRPr="00095C50" w:rsidRDefault="00AB2F00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67C295FB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2F00B758" w14:textId="205C4EAA" w:rsidR="00782F49" w:rsidRPr="00095C50" w:rsidRDefault="00AB2F00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Pr="00AB2F00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498679CB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46FB3DE2" w14:textId="7EC34A3B" w:rsidR="00782F49" w:rsidRPr="00095C50" w:rsidRDefault="00AB2F00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2F81D87A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235A7DD7" w14:textId="62ABA6BA" w:rsidR="00782F49" w:rsidRPr="00095C50" w:rsidRDefault="00AB2F00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Pr="00AB2F00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619A5973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79668164" w14:textId="1CB5DFCA" w:rsidR="00782F49" w:rsidRPr="00095C50" w:rsidRDefault="00AB2F00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6C7ED9C1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5974A7D7" w14:textId="11DC0B5F" w:rsidR="00782F49" w:rsidRPr="00095C50" w:rsidRDefault="00AB2F00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Pr="00AB2F00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6B57BE24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20265F85" w14:textId="0E677D4F" w:rsidR="00782F49" w:rsidRPr="00095C50" w:rsidRDefault="00AB2F00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782F49" w:rsidRPr="00095C50" w14:paraId="73C25C3F" w14:textId="77777777" w:rsidTr="00CB00CA">
        <w:trPr>
          <w:cantSplit/>
          <w:trHeight w:val="389"/>
          <w:tblHeader/>
        </w:trPr>
        <w:tc>
          <w:tcPr>
            <w:tcW w:w="2430" w:type="dxa"/>
          </w:tcPr>
          <w:p w14:paraId="42C1BF50" w14:textId="77777777" w:rsidR="00782F49" w:rsidRPr="00612ACC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2A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50" w:type="dxa"/>
          </w:tcPr>
          <w:p w14:paraId="1DD5381B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7D627B2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DBDA0DF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3"/>
          </w:tcPr>
          <w:p w14:paraId="3ED1503F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095C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7F00546E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0" w:type="dxa"/>
            <w:gridSpan w:val="19"/>
          </w:tcPr>
          <w:p w14:paraId="4AB3EE1B" w14:textId="77777777" w:rsidR="00782F49" w:rsidRPr="00095C50" w:rsidRDefault="00782F49" w:rsidP="000D7B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2253C" w:rsidRPr="00095C50" w14:paraId="2FD23876" w14:textId="77777777" w:rsidTr="00CB00CA">
        <w:trPr>
          <w:cantSplit/>
          <w:trHeight w:val="58"/>
        </w:trPr>
        <w:tc>
          <w:tcPr>
            <w:tcW w:w="2430" w:type="dxa"/>
            <w:hideMark/>
          </w:tcPr>
          <w:p w14:paraId="0259BFF2" w14:textId="77777777" w:rsidR="00A2253C" w:rsidRPr="00095C50" w:rsidRDefault="00A2253C" w:rsidP="00A2253C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095C5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95C50">
              <w:rPr>
                <w:rFonts w:asciiTheme="majorBidi" w:hAnsiTheme="majorBidi" w:hint="cs"/>
                <w:sz w:val="30"/>
                <w:szCs w:val="30"/>
                <w:cs/>
              </w:rPr>
              <w:t>ฟู้ด</w:t>
            </w:r>
            <w:r w:rsidRPr="00095C5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95C50">
              <w:rPr>
                <w:rFonts w:asciiTheme="majorBidi" w:hAnsiTheme="majorBidi" w:hint="cs"/>
                <w:sz w:val="30"/>
                <w:szCs w:val="30"/>
                <w:cs/>
              </w:rPr>
              <w:t>ฟิวเจอร์ส</w:t>
            </w:r>
            <w:r w:rsidRPr="00095C5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95C50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450" w:type="dxa"/>
          </w:tcPr>
          <w:p w14:paraId="48255F7C" w14:textId="40731270" w:rsidR="00A2253C" w:rsidRPr="00095C50" w:rsidRDefault="00A2253C" w:rsidP="00A2253C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095C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810" w:type="dxa"/>
          </w:tcPr>
          <w:p w14:paraId="5CCCF735" w14:textId="77777777" w:rsidR="00A2253C" w:rsidRPr="00095C50" w:rsidRDefault="00A2253C" w:rsidP="00A2253C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</w:tcPr>
          <w:p w14:paraId="3E3490F5" w14:textId="77777777" w:rsidR="00A2253C" w:rsidRPr="00095C50" w:rsidRDefault="00A2253C" w:rsidP="00A2253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01A9E5A4" w14:textId="12D6DA0F" w:rsidR="00A2253C" w:rsidRPr="00095C50" w:rsidRDefault="00AB2F00" w:rsidP="00A2253C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  <w:r w:rsidR="00A2253C" w:rsidRPr="00095C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0" w:type="dxa"/>
            <w:vAlign w:val="bottom"/>
          </w:tcPr>
          <w:p w14:paraId="6DDB87DC" w14:textId="77777777" w:rsidR="00A2253C" w:rsidRPr="00095C50" w:rsidRDefault="00A2253C" w:rsidP="00A2253C">
            <w:pPr>
              <w:pStyle w:val="acctfourfigures"/>
              <w:tabs>
                <w:tab w:val="decimal" w:pos="46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14:paraId="19F80779" w14:textId="0A434E03" w:rsidR="00A2253C" w:rsidRPr="00095C50" w:rsidRDefault="00AB2F00" w:rsidP="00A2253C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  <w:r w:rsidR="00A2253C" w:rsidRPr="00095C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0" w:type="dxa"/>
            <w:vAlign w:val="bottom"/>
          </w:tcPr>
          <w:p w14:paraId="5B437869" w14:textId="77777777" w:rsidR="00A2253C" w:rsidRPr="00095C50" w:rsidRDefault="00A2253C" w:rsidP="00A2253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466F2A9D" w14:textId="06C19F86" w:rsidR="00A2253C" w:rsidRPr="00095C50" w:rsidRDefault="00AB2F00" w:rsidP="00A2253C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</w:t>
            </w:r>
            <w:r w:rsidR="00A2253C" w:rsidRPr="00095C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1" w:type="dxa"/>
            <w:vAlign w:val="bottom"/>
          </w:tcPr>
          <w:p w14:paraId="31C2940A" w14:textId="77777777" w:rsidR="00A2253C" w:rsidRPr="00095C50" w:rsidRDefault="00A2253C" w:rsidP="00A2253C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dxa"/>
            <w:vAlign w:val="bottom"/>
          </w:tcPr>
          <w:p w14:paraId="10B616A8" w14:textId="32B01641" w:rsidR="00A2253C" w:rsidRPr="00095C50" w:rsidRDefault="00AB2F00" w:rsidP="00A2253C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</w:t>
            </w:r>
            <w:r w:rsidR="00A2253C" w:rsidRPr="00095C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348FE866" w14:textId="77777777" w:rsidR="00A2253C" w:rsidRPr="00095C50" w:rsidRDefault="00A2253C" w:rsidP="00A2253C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FD361D5" w14:textId="09DFAB36" w:rsidR="00A2253C" w:rsidRPr="00095C50" w:rsidRDefault="00AB2F00" w:rsidP="00A2253C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149</w:t>
            </w:r>
            <w:r w:rsidR="00A2253C"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985</w:t>
            </w:r>
          </w:p>
        </w:tc>
        <w:tc>
          <w:tcPr>
            <w:tcW w:w="180" w:type="dxa"/>
            <w:vAlign w:val="bottom"/>
          </w:tcPr>
          <w:p w14:paraId="3B5CD483" w14:textId="77777777" w:rsidR="00A2253C" w:rsidRPr="00095C50" w:rsidRDefault="00A2253C" w:rsidP="00A2253C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3517EE7" w14:textId="17B446D9" w:rsidR="00A2253C" w:rsidRPr="00095C50" w:rsidRDefault="00AB2F00" w:rsidP="00A2253C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149</w:t>
            </w:r>
            <w:r w:rsidR="00A2253C"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985</w:t>
            </w:r>
          </w:p>
        </w:tc>
        <w:tc>
          <w:tcPr>
            <w:tcW w:w="180" w:type="dxa"/>
            <w:vAlign w:val="bottom"/>
          </w:tcPr>
          <w:p w14:paraId="187E518A" w14:textId="77777777" w:rsidR="00A2253C" w:rsidRPr="00095C50" w:rsidRDefault="00A2253C" w:rsidP="00A2253C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10AEB15" w14:textId="4E71AA59" w:rsidR="00A2253C" w:rsidRPr="00095C50" w:rsidRDefault="00A2253C" w:rsidP="00A2253C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AE95733" w14:textId="77777777" w:rsidR="00A2253C" w:rsidRPr="00095C50" w:rsidRDefault="00A2253C" w:rsidP="00A2253C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4C31FCF" w14:textId="77777777" w:rsidR="00A2253C" w:rsidRPr="00095C50" w:rsidRDefault="00A2253C" w:rsidP="00A2253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CA831B4" w14:textId="77777777" w:rsidR="00A2253C" w:rsidRPr="00095C50" w:rsidRDefault="00A2253C" w:rsidP="00A2253C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2B877047" w14:textId="3AB32F62" w:rsidR="00A2253C" w:rsidRPr="00095C50" w:rsidRDefault="00AB2F00" w:rsidP="00A2253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149</w:t>
            </w:r>
            <w:r w:rsidR="00A2253C"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985</w:t>
            </w:r>
          </w:p>
        </w:tc>
        <w:tc>
          <w:tcPr>
            <w:tcW w:w="180" w:type="dxa"/>
            <w:vAlign w:val="bottom"/>
          </w:tcPr>
          <w:p w14:paraId="05EB1BE1" w14:textId="77777777" w:rsidR="00A2253C" w:rsidRPr="00095C50" w:rsidRDefault="00A2253C" w:rsidP="00A2253C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2799302D" w14:textId="5C18AA2D" w:rsidR="00A2253C" w:rsidRPr="00095C50" w:rsidRDefault="00AB2F00" w:rsidP="00A2253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149</w:t>
            </w:r>
            <w:r w:rsidR="00A2253C"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985</w:t>
            </w:r>
          </w:p>
        </w:tc>
        <w:tc>
          <w:tcPr>
            <w:tcW w:w="180" w:type="dxa"/>
            <w:vAlign w:val="bottom"/>
          </w:tcPr>
          <w:p w14:paraId="3AD9F2FC" w14:textId="77777777" w:rsidR="00A2253C" w:rsidRPr="00095C50" w:rsidRDefault="00A2253C" w:rsidP="00A2253C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64B6FB5" w14:textId="16066BA3" w:rsidR="00A2253C" w:rsidRPr="00095C50" w:rsidRDefault="00A2253C" w:rsidP="00A2253C">
            <w:pPr>
              <w:pStyle w:val="acctfourfigures"/>
              <w:tabs>
                <w:tab w:val="decimal" w:pos="5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7095B81" w14:textId="77777777" w:rsidR="00A2253C" w:rsidRPr="00095C50" w:rsidRDefault="00A2253C" w:rsidP="00A2253C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D083B28" w14:textId="77777777" w:rsidR="00A2253C" w:rsidRPr="00095C50" w:rsidRDefault="00A2253C" w:rsidP="00A2253C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4409889" w14:textId="77777777" w:rsidR="00782F49" w:rsidRPr="00095C50" w:rsidRDefault="00782F49" w:rsidP="001827D0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74F649B" w14:textId="77777777" w:rsidR="001827D0" w:rsidRPr="00095C50" w:rsidRDefault="001827D0" w:rsidP="001827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b/>
          <w:bCs/>
          <w:sz w:val="30"/>
          <w:szCs w:val="30"/>
        </w:rPr>
      </w:pPr>
      <w:r w:rsidRPr="00095C50">
        <w:rPr>
          <w:rFonts w:asciiTheme="majorBidi" w:eastAsia="MS Mincho" w:hAnsiTheme="majorBidi" w:cstheme="majorBidi"/>
          <w:b/>
          <w:bCs/>
          <w:sz w:val="30"/>
          <w:szCs w:val="30"/>
          <w:cs/>
        </w:rPr>
        <w:t>ลักษณะธุรกิจ</w:t>
      </w:r>
    </w:p>
    <w:p w14:paraId="2BD35BA3" w14:textId="77777777" w:rsidR="001827D0" w:rsidRPr="00095C50" w:rsidRDefault="001827D0" w:rsidP="001827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b/>
          <w:bCs/>
          <w:sz w:val="30"/>
          <w:szCs w:val="30"/>
        </w:rPr>
      </w:pPr>
    </w:p>
    <w:p w14:paraId="666F4112" w14:textId="264A2896" w:rsidR="001827D0" w:rsidRPr="00095C50" w:rsidRDefault="001827D0" w:rsidP="001827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95C50">
        <w:rPr>
          <w:rFonts w:asciiTheme="majorBidi" w:hAnsiTheme="majorBidi" w:cstheme="majorBidi"/>
          <w:sz w:val="30"/>
          <w:szCs w:val="30"/>
        </w:rPr>
        <w:t>(</w:t>
      </w:r>
      <w:r w:rsidR="00AB2F00" w:rsidRPr="00AB2F00">
        <w:rPr>
          <w:rFonts w:asciiTheme="majorBidi" w:hAnsiTheme="majorBidi" w:cstheme="majorBidi"/>
          <w:sz w:val="30"/>
          <w:szCs w:val="30"/>
        </w:rPr>
        <w:t>1</w:t>
      </w:r>
      <w:r w:rsidRPr="00095C50">
        <w:rPr>
          <w:rFonts w:asciiTheme="majorBidi" w:hAnsiTheme="majorBidi" w:cstheme="majorBidi"/>
          <w:sz w:val="30"/>
          <w:szCs w:val="30"/>
        </w:rPr>
        <w:t xml:space="preserve">) </w:t>
      </w:r>
      <w:r w:rsidRPr="00095C50">
        <w:rPr>
          <w:rFonts w:asciiTheme="majorBidi" w:hAnsiTheme="majorBidi" w:hint="cs"/>
          <w:sz w:val="30"/>
          <w:szCs w:val="30"/>
          <w:cs/>
        </w:rPr>
        <w:t>ธุรกิจห้องเย็น</w:t>
      </w:r>
      <w:r w:rsidR="00A219DC">
        <w:rPr>
          <w:rFonts w:asciiTheme="majorBidi" w:hAnsiTheme="majorBidi" w:hint="cs"/>
          <w:sz w:val="30"/>
          <w:szCs w:val="30"/>
          <w:cs/>
        </w:rPr>
        <w:t>และผลิต</w:t>
      </w:r>
      <w:r w:rsidR="00730A6F">
        <w:rPr>
          <w:rFonts w:asciiTheme="majorBidi" w:hAnsiTheme="majorBidi" w:hint="cs"/>
          <w:sz w:val="30"/>
          <w:szCs w:val="30"/>
          <w:cs/>
        </w:rPr>
        <w:t>ผลไม้แช่แข็ง</w:t>
      </w:r>
    </w:p>
    <w:p w14:paraId="55204CF8" w14:textId="77777777" w:rsidR="001827D0" w:rsidRPr="00095C50" w:rsidRDefault="001827D0" w:rsidP="001827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</w:p>
    <w:p w14:paraId="5335A27B" w14:textId="77777777" w:rsidR="001827D0" w:rsidRPr="00DF3A57" w:rsidRDefault="001827D0" w:rsidP="001827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095C50">
        <w:rPr>
          <w:rFonts w:asciiTheme="majorBidi" w:eastAsia="MS Mincho" w:hAnsiTheme="majorBidi" w:cstheme="majorBidi" w:hint="cs"/>
          <w:sz w:val="30"/>
          <w:szCs w:val="30"/>
          <w:cs/>
        </w:rPr>
        <w:t>กลุ่ม</w:t>
      </w:r>
      <w:r w:rsidRPr="00095C50">
        <w:rPr>
          <w:rFonts w:asciiTheme="majorBidi" w:eastAsia="MS Mincho" w:hAnsiTheme="majorBidi" w:cstheme="majorBidi"/>
          <w:sz w:val="30"/>
          <w:szCs w:val="30"/>
          <w:cs/>
        </w:rPr>
        <w:t>บริษัทไม่มีเงินลงทุนในบริษัท</w:t>
      </w:r>
      <w:r w:rsidRPr="00095C50">
        <w:rPr>
          <w:rFonts w:asciiTheme="majorBidi" w:eastAsia="MS Mincho" w:hAnsiTheme="majorBidi" w:cstheme="majorBidi" w:hint="cs"/>
          <w:sz w:val="30"/>
          <w:szCs w:val="30"/>
          <w:cs/>
        </w:rPr>
        <w:t>ย่อย</w:t>
      </w:r>
      <w:r w:rsidRPr="00095C50">
        <w:rPr>
          <w:rFonts w:asciiTheme="majorBidi" w:eastAsia="MS Mincho" w:hAnsiTheme="majorBidi" w:cstheme="majorBidi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4BA72119" w14:textId="77777777" w:rsidR="001827D0" w:rsidRPr="00DF3A57" w:rsidRDefault="001827D0" w:rsidP="001827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8"/>
          <w:szCs w:val="28"/>
          <w:cs/>
        </w:rPr>
        <w:sectPr w:rsidR="001827D0" w:rsidRPr="00DF3A57" w:rsidSect="00941B8E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1097AB6A" w14:textId="365F4111" w:rsidR="00F524D2" w:rsidRPr="00095C50" w:rsidRDefault="00AB2F00" w:rsidP="004451C9">
      <w:pPr>
        <w:pStyle w:val="Heading6"/>
        <w:tabs>
          <w:tab w:val="left" w:pos="540"/>
          <w:tab w:val="left" w:pos="2160"/>
        </w:tabs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B2F00">
        <w:rPr>
          <w:rFonts w:asciiTheme="majorBidi" w:hAnsiTheme="majorBidi" w:cstheme="majorBidi"/>
          <w:sz w:val="30"/>
          <w:szCs w:val="30"/>
          <w:lang w:val="en-US"/>
        </w:rPr>
        <w:lastRenderedPageBreak/>
        <w:t>9</w:t>
      </w:r>
      <w:r w:rsidR="005A5C8C" w:rsidRPr="00095C50">
        <w:rPr>
          <w:rFonts w:asciiTheme="majorBidi" w:hAnsiTheme="majorBidi" w:cstheme="majorBidi"/>
          <w:sz w:val="30"/>
          <w:szCs w:val="30"/>
          <w:lang w:val="en-US"/>
        </w:rPr>
        <w:tab/>
      </w:r>
      <w:r w:rsidR="00F524D2" w:rsidRPr="00095C50">
        <w:rPr>
          <w:rFonts w:asciiTheme="majorBidi" w:hAnsiTheme="majorBidi" w:cstheme="majorBidi"/>
          <w:sz w:val="30"/>
          <w:szCs w:val="30"/>
          <w:cs/>
          <w:lang w:val="en-US"/>
        </w:rPr>
        <w:t>เงินลงทุนในบริษัท</w:t>
      </w:r>
      <w:r w:rsidR="00B964BB">
        <w:rPr>
          <w:rFonts w:asciiTheme="majorBidi" w:hAnsiTheme="majorBidi" w:cstheme="majorBidi" w:hint="cs"/>
          <w:sz w:val="30"/>
          <w:szCs w:val="30"/>
          <w:cs/>
          <w:lang w:val="en-US"/>
        </w:rPr>
        <w:t>ร่วม</w:t>
      </w:r>
    </w:p>
    <w:p w14:paraId="1208B795" w14:textId="77777777" w:rsidR="001602E8" w:rsidRPr="00095C50" w:rsidRDefault="001602E8" w:rsidP="004451C9">
      <w:pPr>
        <w:tabs>
          <w:tab w:val="clear" w:pos="454"/>
          <w:tab w:val="left" w:pos="5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8769014" w14:textId="77777777" w:rsidR="00B964BB" w:rsidRPr="00AD6B8B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D6B8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7B520A23" w14:textId="77777777" w:rsidR="00B363B4" w:rsidRDefault="00B363B4" w:rsidP="00B964B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7ABF95" w14:textId="4796B2B1" w:rsidR="00B964BB" w:rsidRPr="00AD6B8B" w:rsidRDefault="00B964BB" w:rsidP="00B964B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6B8B">
        <w:rPr>
          <w:rFonts w:asciiTheme="majorBidi" w:hAnsiTheme="majorBidi" w:cstheme="majorBidi"/>
          <w:sz w:val="30"/>
          <w:szCs w:val="30"/>
          <w:cs/>
        </w:rPr>
        <w:t>บริษัทร่วมเป็นกิจการที่</w:t>
      </w:r>
      <w:r w:rsidRPr="00AD6B8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AD6B8B">
        <w:rPr>
          <w:rFonts w:asciiTheme="majorBidi" w:hAnsiTheme="majorBidi" w:cstheme="majorBidi"/>
          <w:sz w:val="30"/>
          <w:szCs w:val="30"/>
          <w:cs/>
        </w:rPr>
        <w:t>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41C22A38" w14:textId="77777777" w:rsidR="00F14B4D" w:rsidRPr="00AD6B8B" w:rsidRDefault="00F14B4D" w:rsidP="00F14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0DA6B80" w14:textId="77777777" w:rsidR="00F14B4D" w:rsidRPr="00AD6B8B" w:rsidRDefault="00F14B4D" w:rsidP="00F14B4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D6B8B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737A9C11" w14:textId="77777777" w:rsidR="00F14B4D" w:rsidRPr="00AD6B8B" w:rsidRDefault="00F14B4D" w:rsidP="00B964B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B6EBBBA" w14:textId="3851B934" w:rsidR="00B964BB" w:rsidRPr="00AD6B8B" w:rsidRDefault="00B964BB" w:rsidP="00B964B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6B8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AD6B8B">
        <w:rPr>
          <w:rFonts w:asciiTheme="majorBidi" w:hAnsiTheme="majorBidi" w:cstheme="majorBidi"/>
          <w:sz w:val="30"/>
          <w:szCs w:val="30"/>
          <w:cs/>
        </w:rPr>
        <w:t>บริษัทรับรู้เงินลงทุนในบริษัทร่วมใน</w:t>
      </w:r>
      <w:r w:rsidRPr="00AD6B8B">
        <w:rPr>
          <w:rFonts w:asciiTheme="majorBidi" w:hAnsiTheme="majorBidi" w:cstheme="majorBidi" w:hint="cs"/>
          <w:sz w:val="30"/>
          <w:szCs w:val="30"/>
          <w:cs/>
        </w:rPr>
        <w:t>งบการเงินรวมด้วยวิธีส่วนได้เสีย</w:t>
      </w:r>
      <w:r w:rsidR="000B70D2" w:rsidRPr="000B70D2">
        <w:rPr>
          <w:rFonts w:asciiTheme="majorBidi" w:hAnsiTheme="majorBidi" w:hint="cs"/>
          <w:sz w:val="30"/>
          <w:szCs w:val="30"/>
          <w:cs/>
        </w:rPr>
        <w:t>จนถึงวันที่ความมีอิทธิพลอย่าง</w:t>
      </w:r>
      <w:r w:rsidR="00EB33F4">
        <w:rPr>
          <w:rFonts w:asciiTheme="majorBidi" w:hAnsiTheme="majorBidi"/>
          <w:sz w:val="30"/>
          <w:szCs w:val="30"/>
          <w:cs/>
        </w:rPr>
        <w:br/>
      </w:r>
      <w:r w:rsidR="000B70D2" w:rsidRPr="000B70D2">
        <w:rPr>
          <w:rFonts w:asciiTheme="majorBidi" w:hAnsiTheme="majorBidi" w:hint="cs"/>
          <w:sz w:val="30"/>
          <w:szCs w:val="30"/>
          <w:cs/>
        </w:rPr>
        <w:t>มีนัยสำคัญ</w:t>
      </w:r>
      <w:r w:rsidR="000441E9">
        <w:rPr>
          <w:rFonts w:asciiTheme="majorBidi" w:hAnsiTheme="majorBidi" w:hint="cs"/>
          <w:sz w:val="30"/>
          <w:szCs w:val="30"/>
          <w:cs/>
        </w:rPr>
        <w:t>สิ้นสุดลง</w:t>
      </w:r>
      <w:r w:rsidRPr="00AD6B8B">
        <w:rPr>
          <w:rFonts w:asciiTheme="majorBidi" w:hAnsiTheme="majorBidi" w:cstheme="majorBidi"/>
          <w:sz w:val="30"/>
          <w:szCs w:val="30"/>
          <w:cs/>
        </w:rPr>
        <w:t xml:space="preserve">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</w:t>
      </w:r>
      <w:r w:rsidR="00EB33F4">
        <w:rPr>
          <w:rFonts w:asciiTheme="majorBidi" w:hAnsiTheme="majorBidi" w:cstheme="majorBidi"/>
          <w:sz w:val="30"/>
          <w:szCs w:val="30"/>
          <w:cs/>
        </w:rPr>
        <w:br/>
      </w:r>
      <w:r w:rsidRPr="00AD6B8B">
        <w:rPr>
          <w:rFonts w:asciiTheme="majorBidi" w:hAnsiTheme="majorBidi" w:cstheme="majorBidi"/>
          <w:sz w:val="30"/>
          <w:szCs w:val="30"/>
          <w:cs/>
        </w:rPr>
        <w:t>วิธีส่วนได้เสียของ</w:t>
      </w:r>
      <w:r w:rsidRPr="00AD6B8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AD6B8B">
        <w:rPr>
          <w:rFonts w:asciiTheme="majorBidi" w:hAnsiTheme="majorBidi" w:cstheme="majorBidi"/>
          <w:sz w:val="30"/>
          <w:szCs w:val="30"/>
          <w:cs/>
        </w:rPr>
        <w:t>บริษัทจะถูกบันทึกในงบการเงินรวม</w:t>
      </w:r>
    </w:p>
    <w:p w14:paraId="5A5AC2EC" w14:textId="77777777" w:rsidR="00B964BB" w:rsidRPr="00AD6B8B" w:rsidRDefault="00B964BB" w:rsidP="00B964B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F4B2FF" w14:textId="77777777" w:rsidR="00B964BB" w:rsidRPr="00AD6B8B" w:rsidRDefault="00B964BB" w:rsidP="00B964B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AD6B8B">
        <w:rPr>
          <w:rFonts w:asciiTheme="majorBidi" w:hAnsiTheme="majorBidi" w:cstheme="majorBidi"/>
          <w:i/>
          <w:iCs/>
          <w:sz w:val="30"/>
          <w:szCs w:val="30"/>
          <w:cs/>
        </w:rPr>
        <w:t>หน่วยงานในต่างประเทศ</w:t>
      </w:r>
    </w:p>
    <w:p w14:paraId="5483C39E" w14:textId="77777777" w:rsidR="00B964BB" w:rsidRPr="00AD6B8B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DF45C37" w14:textId="441A93A4" w:rsidR="00B964BB" w:rsidRPr="00AD6B8B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D6B8B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</w:t>
      </w:r>
      <w:r w:rsidRPr="00AD6B8B">
        <w:rPr>
          <w:rFonts w:asciiTheme="majorBidi" w:hAnsiTheme="majorBidi" w:cstheme="majorBidi"/>
          <w:sz w:val="30"/>
          <w:szCs w:val="30"/>
        </w:rPr>
        <w:t xml:space="preserve"> </w:t>
      </w:r>
      <w:r w:rsidRPr="00AD6B8B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รายได้และค่าใช้จ่ายของหน่วยงานในต่างประเทศ</w:t>
      </w:r>
      <w:r w:rsidRPr="00AD6B8B">
        <w:rPr>
          <w:rFonts w:asciiTheme="majorBidi" w:hAnsiTheme="majorBidi" w:cstheme="majorBidi"/>
          <w:sz w:val="30"/>
          <w:szCs w:val="30"/>
        </w:rPr>
        <w:t xml:space="preserve"> </w:t>
      </w:r>
      <w:r w:rsidRPr="00AD6B8B">
        <w:rPr>
          <w:rFonts w:asciiTheme="majorBidi" w:hAnsiTheme="majorBidi" w:cstheme="majorBidi"/>
          <w:sz w:val="30"/>
          <w:szCs w:val="30"/>
          <w:cs/>
        </w:rPr>
        <w:t>แปลงค่าเป็นเงินบาทโดยใช้อัตราแลกเปลี่ยนที่ใกล้เคียงกับ</w:t>
      </w:r>
      <w:r>
        <w:rPr>
          <w:rFonts w:asciiTheme="majorBidi" w:hAnsiTheme="majorBidi" w:cstheme="majorBidi"/>
          <w:sz w:val="30"/>
          <w:szCs w:val="30"/>
        </w:rPr>
        <w:br/>
      </w:r>
      <w:r w:rsidRPr="00AD6B8B">
        <w:rPr>
          <w:rFonts w:asciiTheme="majorBidi" w:hAnsiTheme="majorBidi" w:cstheme="majorBidi"/>
          <w:sz w:val="30"/>
          <w:szCs w:val="30"/>
          <w:cs/>
        </w:rPr>
        <w:t>อัตราแลกเปลี่ยน ณ วันที่เกิดรายการ</w:t>
      </w:r>
      <w:r w:rsidRPr="00AD6B8B">
        <w:rPr>
          <w:rFonts w:asciiTheme="majorBidi" w:hAnsiTheme="majorBidi" w:cstheme="majorBidi"/>
          <w:sz w:val="30"/>
          <w:szCs w:val="30"/>
        </w:rPr>
        <w:t xml:space="preserve"> </w:t>
      </w:r>
      <w:r w:rsidRPr="00AD6B8B">
        <w:rPr>
          <w:rFonts w:asciiTheme="majorBidi" w:hAnsiTheme="majorBidi" w:cstheme="majorBidi"/>
          <w:sz w:val="30"/>
          <w:szCs w:val="30"/>
          <w:cs/>
        </w:rPr>
        <w:t>ผลต่างจากอัตราแลกเปลี่ยนที่เกิดจากการแปลงค่า</w:t>
      </w:r>
      <w:r w:rsidR="00FC3A52">
        <w:rPr>
          <w:rFonts w:asciiTheme="majorBidi" w:hAnsiTheme="majorBidi" w:cstheme="majorBidi" w:hint="cs"/>
          <w:sz w:val="30"/>
          <w:szCs w:val="30"/>
          <w:cs/>
        </w:rPr>
        <w:t>จะรับรู้</w:t>
      </w:r>
      <w:r w:rsidRPr="00AD6B8B">
        <w:rPr>
          <w:rFonts w:asciiTheme="majorBidi" w:hAnsiTheme="majorBidi" w:cstheme="majorBidi"/>
          <w:sz w:val="30"/>
          <w:szCs w:val="30"/>
          <w:cs/>
        </w:rPr>
        <w:t>ในกำไรขาดทุนเบ็ดเสร็จอื่น</w:t>
      </w:r>
      <w:r w:rsidR="00217B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C3A52">
        <w:rPr>
          <w:rFonts w:asciiTheme="majorBidi" w:hAnsiTheme="majorBidi" w:cstheme="majorBidi" w:hint="cs"/>
          <w:sz w:val="30"/>
          <w:szCs w:val="30"/>
          <w:cs/>
        </w:rPr>
        <w:t>และแสดงเป็นสำรอง</w:t>
      </w:r>
      <w:r w:rsidRPr="00AD6B8B">
        <w:rPr>
          <w:rFonts w:asciiTheme="majorBidi" w:hAnsiTheme="majorBidi" w:cstheme="majorBidi"/>
          <w:sz w:val="30"/>
          <w:szCs w:val="30"/>
          <w:cs/>
        </w:rPr>
        <w:t>การแปลงค่างบการเงินในส่วนของผู้ถือหุ้น</w:t>
      </w:r>
      <w:r w:rsidR="00217B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D6B8B">
        <w:rPr>
          <w:rFonts w:asciiTheme="majorBidi" w:hAnsiTheme="majorBidi" w:cstheme="majorBidi"/>
          <w:sz w:val="30"/>
          <w:szCs w:val="30"/>
          <w:cs/>
        </w:rPr>
        <w:t>จนกว่ามีการจำหน่ายเงินลงทุนนั้นออกไป</w:t>
      </w:r>
    </w:p>
    <w:p w14:paraId="02827F54" w14:textId="77777777" w:rsidR="00B964BB" w:rsidRPr="00AD6B8B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35B68B8" w14:textId="77777777" w:rsidR="00B964BB" w:rsidRPr="00AD6B8B" w:rsidRDefault="00B964BB" w:rsidP="00B964B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6B8B">
        <w:rPr>
          <w:rFonts w:asciiTheme="majorBidi" w:eastAsia="Times New Roman" w:hAnsiTheme="majorBidi" w:cstheme="majorBidi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</w:t>
      </w:r>
      <w:r w:rsidRPr="00AD6B8B">
        <w:rPr>
          <w:rFonts w:asciiTheme="majorBidi" w:hAnsiTheme="majorBidi" w:cstheme="majorBidi"/>
          <w:sz w:val="30"/>
          <w:szCs w:val="30"/>
          <w:cs/>
        </w:rPr>
        <w:t>ความมีอิทธิพลอย่าง</w:t>
      </w:r>
      <w:r>
        <w:rPr>
          <w:rFonts w:asciiTheme="majorBidi" w:hAnsiTheme="majorBidi" w:cstheme="majorBidi"/>
          <w:sz w:val="30"/>
          <w:szCs w:val="30"/>
        </w:rPr>
        <w:br/>
      </w:r>
      <w:r w:rsidRPr="00AD6B8B">
        <w:rPr>
          <w:rFonts w:asciiTheme="majorBidi" w:hAnsiTheme="majorBidi" w:cstheme="majorBidi"/>
          <w:sz w:val="30"/>
          <w:szCs w:val="30"/>
          <w:cs/>
        </w:rPr>
        <w:t xml:space="preserve">มีสาระสำคัญ </w:t>
      </w:r>
      <w:r w:rsidRPr="00AD6B8B">
        <w:rPr>
          <w:rFonts w:asciiTheme="majorBidi" w:eastAsia="Times New Roman" w:hAnsiTheme="majorBidi" w:cstheme="majorBidi"/>
          <w:sz w:val="30"/>
          <w:szCs w:val="30"/>
          <w:cs/>
        </w:rPr>
        <w:t xml:space="preserve"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</w:t>
      </w:r>
      <w:r w:rsidRPr="00AD6B8B">
        <w:rPr>
          <w:rFonts w:asciiTheme="majorBidi" w:hAnsiTheme="majorBidi" w:cstheme="majorBidi"/>
          <w:sz w:val="30"/>
          <w:szCs w:val="30"/>
          <w:cs/>
        </w:rPr>
        <w:t>หาก</w:t>
      </w:r>
      <w:r w:rsidRPr="00AD6B8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AD6B8B">
        <w:rPr>
          <w:rFonts w:asciiTheme="majorBidi" w:hAnsiTheme="majorBidi" w:cstheme="majorBidi"/>
          <w:sz w:val="30"/>
          <w:szCs w:val="30"/>
          <w:cs/>
        </w:rPr>
        <w:t>บริษัทจำหน่ายเงินลงทุน</w:t>
      </w:r>
      <w:r>
        <w:rPr>
          <w:rFonts w:asciiTheme="majorBidi" w:hAnsiTheme="majorBidi" w:cstheme="majorBidi"/>
          <w:sz w:val="30"/>
          <w:szCs w:val="30"/>
        </w:rPr>
        <w:br/>
      </w:r>
      <w:r w:rsidRPr="00AD6B8B">
        <w:rPr>
          <w:rFonts w:asciiTheme="majorBidi" w:hAnsiTheme="majorBidi" w:cstheme="majorBidi"/>
          <w:sz w:val="30"/>
          <w:szCs w:val="30"/>
          <w:cs/>
        </w:rPr>
        <w:t>ในบริษัทร่วมเพียงบางส่วนโดยที่</w:t>
      </w:r>
      <w:r w:rsidRPr="00AD6B8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AD6B8B">
        <w:rPr>
          <w:rFonts w:asciiTheme="majorBidi" w:hAnsiTheme="majorBidi" w:cstheme="majorBidi"/>
          <w:sz w:val="30"/>
          <w:szCs w:val="30"/>
          <w:cs/>
        </w:rPr>
        <w:t>บริษัทยังคงมีอิทธิพลที่มีสาระสำคัญอยู่ บริษัทต้องจัดประเภทยอดสะสมบางส่วนที่เกี่ยวข้องเป็นกำไรหรือขาดทุน</w:t>
      </w:r>
    </w:p>
    <w:p w14:paraId="44CD4552" w14:textId="77777777" w:rsidR="00B964BB" w:rsidRPr="00FD7184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sz w:val="24"/>
          <w:szCs w:val="24"/>
          <w:cs/>
        </w:rPr>
      </w:pPr>
      <w:r>
        <w:rPr>
          <w:rFonts w:asciiTheme="majorBidi" w:hAnsiTheme="majorBidi" w:cstheme="majorBidi"/>
          <w:i/>
          <w:sz w:val="24"/>
          <w:szCs w:val="24"/>
          <w:cs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272"/>
        <w:gridCol w:w="1168"/>
        <w:gridCol w:w="270"/>
        <w:gridCol w:w="1168"/>
        <w:gridCol w:w="270"/>
        <w:gridCol w:w="1180"/>
        <w:gridCol w:w="270"/>
        <w:gridCol w:w="1162"/>
      </w:tblGrid>
      <w:tr w:rsidR="00D9085C" w:rsidRPr="00AD6B8B" w14:paraId="7DBF34FE" w14:textId="77777777" w:rsidTr="00217BD7">
        <w:tc>
          <w:tcPr>
            <w:tcW w:w="3420" w:type="dxa"/>
          </w:tcPr>
          <w:p w14:paraId="11E9298B" w14:textId="77777777" w:rsidR="00D9085C" w:rsidRPr="00AD6B8B" w:rsidRDefault="00D9085C">
            <w:pPr>
              <w:pStyle w:val="Heading6"/>
              <w:tabs>
                <w:tab w:val="left" w:pos="540"/>
              </w:tabs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left w:val="nil"/>
            </w:tcBorders>
          </w:tcPr>
          <w:p w14:paraId="38EB694D" w14:textId="77777777" w:rsidR="00D9085C" w:rsidRPr="00AD6B8B" w:rsidRDefault="00D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6" w:type="dxa"/>
            <w:gridSpan w:val="3"/>
            <w:vAlign w:val="bottom"/>
          </w:tcPr>
          <w:p w14:paraId="3B888A87" w14:textId="40F5FA6B" w:rsidR="00D9085C" w:rsidRPr="008818C1" w:rsidRDefault="00D9085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pacing w:val="-10"/>
                <w:sz w:val="30"/>
                <w:szCs w:val="30"/>
                <w:lang w:bidi="th-TH"/>
              </w:rPr>
            </w:pPr>
            <w:r w:rsidRPr="00AD6B8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</w:t>
            </w:r>
            <w:r w:rsidRPr="00AD6B8B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น</w:t>
            </w:r>
            <w:r w:rsidRPr="00AD6B8B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00373BE8" w14:textId="77777777" w:rsidR="00D9085C" w:rsidRPr="00AD6B8B" w:rsidRDefault="00D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vAlign w:val="bottom"/>
          </w:tcPr>
          <w:p w14:paraId="6201E51B" w14:textId="77777777" w:rsidR="00D9085C" w:rsidRPr="00AD6B8B" w:rsidRDefault="00D9085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6B8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B5615" w:rsidRPr="00AD6B8B" w14:paraId="38EB7A65" w14:textId="77777777" w:rsidTr="00217BD7">
        <w:tc>
          <w:tcPr>
            <w:tcW w:w="3420" w:type="dxa"/>
          </w:tcPr>
          <w:p w14:paraId="2B60E9FD" w14:textId="77777777" w:rsidR="003B5615" w:rsidRPr="00AD6B8B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left w:val="nil"/>
            </w:tcBorders>
          </w:tcPr>
          <w:p w14:paraId="3FFD502C" w14:textId="77777777" w:rsidR="003B5615" w:rsidRPr="00AD6B8B" w:rsidRDefault="003B5615" w:rsidP="003B5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73F989D6" w14:textId="6216C279" w:rsidR="003B5615" w:rsidRPr="00AD6B8B" w:rsidRDefault="00AB2F00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729DF7C" w14:textId="77777777" w:rsidR="003B5615" w:rsidRPr="00AD6B8B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14:paraId="2C6F84EB" w14:textId="12DE21AF" w:rsidR="003B5615" w:rsidRPr="00AD6B8B" w:rsidRDefault="00AB2F00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D4B024A" w14:textId="77777777" w:rsidR="003B5615" w:rsidRPr="00AD6B8B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0" w:type="dxa"/>
          </w:tcPr>
          <w:p w14:paraId="51A39F55" w14:textId="1E901BBB" w:rsidR="003B5615" w:rsidRPr="00AD6B8B" w:rsidRDefault="00AB2F00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D24608A" w14:textId="77777777" w:rsidR="003B5615" w:rsidRPr="00AD6B8B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47984DBF" w14:textId="2EA9D4F0" w:rsidR="003B5615" w:rsidRPr="00AD6B8B" w:rsidRDefault="00AB2F00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B964BB" w:rsidRPr="00AD6B8B" w14:paraId="7A3D9944" w14:textId="77777777" w:rsidTr="00217BD7">
        <w:tc>
          <w:tcPr>
            <w:tcW w:w="3420" w:type="dxa"/>
          </w:tcPr>
          <w:p w14:paraId="3CC33EA5" w14:textId="77777777" w:rsidR="00B964BB" w:rsidRPr="00AD6B8B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left w:val="nil"/>
            </w:tcBorders>
          </w:tcPr>
          <w:p w14:paraId="2947247F" w14:textId="77777777" w:rsidR="00B964BB" w:rsidRPr="00AD6B8B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88" w:type="dxa"/>
            <w:gridSpan w:val="7"/>
            <w:vAlign w:val="bottom"/>
          </w:tcPr>
          <w:p w14:paraId="294FECD6" w14:textId="77777777" w:rsidR="00B964BB" w:rsidRPr="00AD6B8B" w:rsidRDefault="00B964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6B8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A596E" w:rsidRPr="00AD6B8B" w14:paraId="65F0229F" w14:textId="77777777" w:rsidTr="00217BD7">
        <w:tc>
          <w:tcPr>
            <w:tcW w:w="3420" w:type="dxa"/>
          </w:tcPr>
          <w:p w14:paraId="282DC981" w14:textId="5848F2AD" w:rsidR="00EA596E" w:rsidRPr="00AD6B8B" w:rsidRDefault="00EA596E" w:rsidP="00EA5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D6B8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D6B8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2" w:type="dxa"/>
            <w:tcBorders>
              <w:left w:val="nil"/>
            </w:tcBorders>
          </w:tcPr>
          <w:p w14:paraId="7F9820D1" w14:textId="77777777" w:rsidR="00EA596E" w:rsidRPr="00AD6B8B" w:rsidRDefault="00EA596E" w:rsidP="00EA5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0A2FF2A8" w14:textId="527AC131" w:rsidR="00EA596E" w:rsidRPr="00EA596E" w:rsidRDefault="00AB2F00" w:rsidP="00EA596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123</w:t>
            </w:r>
            <w:r w:rsidR="00EA596E" w:rsidRPr="00EA59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</w:t>
            </w:r>
          </w:p>
        </w:tc>
        <w:tc>
          <w:tcPr>
            <w:tcW w:w="270" w:type="dxa"/>
          </w:tcPr>
          <w:p w14:paraId="6C7CCCE7" w14:textId="77777777" w:rsidR="00EA596E" w:rsidRPr="00EA596E" w:rsidRDefault="00EA596E" w:rsidP="00EA596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</w:tcPr>
          <w:p w14:paraId="0ACDAAC3" w14:textId="0F23D6C8" w:rsidR="00EA596E" w:rsidRPr="00AD6B8B" w:rsidRDefault="00AB2F00" w:rsidP="00EA02C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</w:t>
            </w:r>
            <w:r w:rsidR="00EA59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807</w:t>
            </w:r>
          </w:p>
        </w:tc>
        <w:tc>
          <w:tcPr>
            <w:tcW w:w="270" w:type="dxa"/>
          </w:tcPr>
          <w:p w14:paraId="0F1CC399" w14:textId="77777777" w:rsidR="00EA596E" w:rsidRPr="00AD6B8B" w:rsidRDefault="00EA596E" w:rsidP="00EA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0" w:type="dxa"/>
          </w:tcPr>
          <w:p w14:paraId="5D88865E" w14:textId="52FDD6FF" w:rsidR="00EA596E" w:rsidRPr="00AD6B8B" w:rsidRDefault="00AB2F00" w:rsidP="00EA596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  <w:r w:rsidR="00EA596E" w:rsidRPr="00AD6B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177</w:t>
            </w:r>
          </w:p>
        </w:tc>
        <w:tc>
          <w:tcPr>
            <w:tcW w:w="270" w:type="dxa"/>
          </w:tcPr>
          <w:p w14:paraId="5997B06B" w14:textId="77777777" w:rsidR="00EA596E" w:rsidRPr="00AD6B8B" w:rsidRDefault="00EA596E" w:rsidP="00EA596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B57E4C5" w14:textId="4593FC47" w:rsidR="00EA596E" w:rsidRPr="00AD6B8B" w:rsidRDefault="00AB2F00" w:rsidP="00EA596E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  <w:r w:rsidR="00EA596E" w:rsidRPr="00AD6B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177</w:t>
            </w:r>
          </w:p>
        </w:tc>
      </w:tr>
      <w:tr w:rsidR="00EA596E" w:rsidRPr="00AD6B8B" w14:paraId="3DC6371E" w14:textId="77777777" w:rsidTr="00217BD7">
        <w:tc>
          <w:tcPr>
            <w:tcW w:w="3420" w:type="dxa"/>
          </w:tcPr>
          <w:p w14:paraId="486D0B6C" w14:textId="6A7683C2" w:rsidR="00EA596E" w:rsidRPr="00AD6B8B" w:rsidRDefault="00EA596E" w:rsidP="00EA5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Pr="00AD6B8B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AD6B8B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272" w:type="dxa"/>
            <w:tcBorders>
              <w:left w:val="nil"/>
            </w:tcBorders>
          </w:tcPr>
          <w:p w14:paraId="1A5C0A06" w14:textId="77777777" w:rsidR="00EA596E" w:rsidRPr="00AD6B8B" w:rsidRDefault="00EA596E" w:rsidP="00EA5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57F94F36" w14:textId="302D3B38" w:rsidR="00EA596E" w:rsidRPr="00AD6B8B" w:rsidRDefault="00154D62" w:rsidP="00EA596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260ABF4" w14:textId="77777777" w:rsidR="00EA596E" w:rsidRPr="00AD6B8B" w:rsidRDefault="00EA596E" w:rsidP="00EA596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</w:tcPr>
          <w:p w14:paraId="21B1613F" w14:textId="526C1E50" w:rsidR="00EA596E" w:rsidRPr="00217BD7" w:rsidRDefault="00EA596E" w:rsidP="00EA02C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CEC6ACE" w14:textId="77777777" w:rsidR="00EA596E" w:rsidRPr="00AD6B8B" w:rsidRDefault="00EA596E" w:rsidP="00EA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0" w:type="dxa"/>
          </w:tcPr>
          <w:p w14:paraId="04CA2E2A" w14:textId="4CAED09D" w:rsidR="00EA596E" w:rsidRPr="00AD6B8B" w:rsidRDefault="00DC74CE" w:rsidP="00EA596E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B59C61E" w14:textId="77777777" w:rsidR="00EA596E" w:rsidRPr="00AD6B8B" w:rsidRDefault="00EA596E" w:rsidP="00EA596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E1243F8" w14:textId="77777777" w:rsidR="00EA596E" w:rsidRPr="00AD6B8B" w:rsidRDefault="00EA596E" w:rsidP="00EA596E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554F4" w:rsidRPr="00AD6B8B" w14:paraId="5C0F0BC3" w14:textId="77777777" w:rsidTr="00217BD7">
        <w:tc>
          <w:tcPr>
            <w:tcW w:w="3420" w:type="dxa"/>
          </w:tcPr>
          <w:p w14:paraId="32CB2918" w14:textId="77777777" w:rsidR="008554F4" w:rsidRPr="00AD6B8B" w:rsidRDefault="008554F4" w:rsidP="008554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B8B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</w:t>
            </w:r>
          </w:p>
        </w:tc>
        <w:tc>
          <w:tcPr>
            <w:tcW w:w="272" w:type="dxa"/>
            <w:tcBorders>
              <w:left w:val="nil"/>
            </w:tcBorders>
          </w:tcPr>
          <w:p w14:paraId="36F442A7" w14:textId="77777777" w:rsidR="008554F4" w:rsidRPr="00AD6B8B" w:rsidRDefault="008554F4" w:rsidP="008554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53ADDEB4" w14:textId="77777777" w:rsidR="008554F4" w:rsidRPr="00AD6B8B" w:rsidRDefault="008554F4" w:rsidP="008554F4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04577A8" w14:textId="77777777" w:rsidR="008554F4" w:rsidRPr="00AD6B8B" w:rsidRDefault="008554F4" w:rsidP="008554F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</w:tcPr>
          <w:p w14:paraId="140C40D3" w14:textId="77777777" w:rsidR="008554F4" w:rsidRPr="00AD6B8B" w:rsidRDefault="008554F4" w:rsidP="008554F4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1F9B7F" w14:textId="77777777" w:rsidR="008554F4" w:rsidRPr="00AD6B8B" w:rsidRDefault="008554F4" w:rsidP="00855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0" w:type="dxa"/>
          </w:tcPr>
          <w:p w14:paraId="189D1D7F" w14:textId="77777777" w:rsidR="008554F4" w:rsidRPr="00AD6B8B" w:rsidRDefault="008554F4" w:rsidP="00217BD7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815A1E" w14:textId="77777777" w:rsidR="008554F4" w:rsidRPr="00AD6B8B" w:rsidRDefault="008554F4" w:rsidP="008554F4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36B0798" w14:textId="77777777" w:rsidR="008554F4" w:rsidRPr="00AD6B8B" w:rsidRDefault="008554F4" w:rsidP="00217BD7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C74CE" w:rsidRPr="00AD6B8B" w14:paraId="0ACC059A" w14:textId="77777777" w:rsidTr="00217BD7">
        <w:tc>
          <w:tcPr>
            <w:tcW w:w="3420" w:type="dxa"/>
          </w:tcPr>
          <w:p w14:paraId="6A743378" w14:textId="7114C296" w:rsidR="00DC74CE" w:rsidRPr="00AD6B8B" w:rsidRDefault="00DC74CE" w:rsidP="00DC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B8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AD6B8B">
              <w:rPr>
                <w:rFonts w:asciiTheme="majorBidi" w:hAnsiTheme="majorBidi" w:cstheme="majorBidi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272" w:type="dxa"/>
            <w:tcBorders>
              <w:left w:val="nil"/>
            </w:tcBorders>
          </w:tcPr>
          <w:p w14:paraId="06E76A99" w14:textId="77777777" w:rsidR="00DC74CE" w:rsidRPr="00AD6B8B" w:rsidRDefault="00DC74CE" w:rsidP="00DC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76F1278D" w14:textId="117813C3" w:rsidR="00DC74CE" w:rsidRPr="00AD6B8B" w:rsidRDefault="00AB2F00" w:rsidP="00154D6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54D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418</w:t>
            </w:r>
          </w:p>
        </w:tc>
        <w:tc>
          <w:tcPr>
            <w:tcW w:w="270" w:type="dxa"/>
          </w:tcPr>
          <w:p w14:paraId="1C87405D" w14:textId="77777777" w:rsidR="00DC74CE" w:rsidRPr="00AD6B8B" w:rsidRDefault="00DC74CE" w:rsidP="00DC74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</w:tcPr>
          <w:p w14:paraId="0BBCF83F" w14:textId="3C19E291" w:rsidR="00DC74CE" w:rsidRPr="00AD6B8B" w:rsidRDefault="00AB2F00" w:rsidP="00EA02C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DC74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852</w:t>
            </w:r>
          </w:p>
        </w:tc>
        <w:tc>
          <w:tcPr>
            <w:tcW w:w="270" w:type="dxa"/>
          </w:tcPr>
          <w:p w14:paraId="6B8C2ECC" w14:textId="77777777" w:rsidR="00DC74CE" w:rsidRPr="00AD6B8B" w:rsidRDefault="00DC74CE" w:rsidP="00DC7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0" w:type="dxa"/>
          </w:tcPr>
          <w:p w14:paraId="7BEC44DD" w14:textId="606960C5" w:rsidR="00DC74CE" w:rsidRPr="00AD6B8B" w:rsidRDefault="00DC74CE" w:rsidP="00DC74CE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21ABCC2" w14:textId="77777777" w:rsidR="00DC74CE" w:rsidRPr="00AD6B8B" w:rsidRDefault="00DC74CE" w:rsidP="00DC74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6C83CA9" w14:textId="45B24D1E" w:rsidR="00DC74CE" w:rsidRPr="00AD6B8B" w:rsidRDefault="00DC74CE" w:rsidP="00DC74CE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C74CE" w:rsidRPr="00AD6B8B" w14:paraId="2035E592" w14:textId="77777777" w:rsidTr="00217BD7">
        <w:tc>
          <w:tcPr>
            <w:tcW w:w="3420" w:type="dxa"/>
          </w:tcPr>
          <w:p w14:paraId="6823C057" w14:textId="53913063" w:rsidR="00DC74CE" w:rsidRPr="00AD6B8B" w:rsidRDefault="00DC74CE" w:rsidP="00DC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B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D6B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2" w:type="dxa"/>
            <w:tcBorders>
              <w:left w:val="nil"/>
            </w:tcBorders>
          </w:tcPr>
          <w:p w14:paraId="3E96B6C7" w14:textId="77777777" w:rsidR="00DC74CE" w:rsidRPr="00AD6B8B" w:rsidRDefault="00DC74CE" w:rsidP="00DC7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36EEBCB9" w14:textId="37C20DF8" w:rsidR="00DC74CE" w:rsidRPr="00AD6B8B" w:rsidRDefault="00AB2F00" w:rsidP="00DC74C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121</w:t>
            </w:r>
            <w:r w:rsidR="004041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098</w:t>
            </w:r>
          </w:p>
        </w:tc>
        <w:tc>
          <w:tcPr>
            <w:tcW w:w="270" w:type="dxa"/>
          </w:tcPr>
          <w:p w14:paraId="7FCAC32B" w14:textId="77777777" w:rsidR="00DC74CE" w:rsidRPr="00AD6B8B" w:rsidRDefault="00DC74CE" w:rsidP="00DC74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20AE5125" w14:textId="2D6F35D6" w:rsidR="00DC74CE" w:rsidRPr="00AD6B8B" w:rsidRDefault="00AB2F00" w:rsidP="00EA02C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123</w:t>
            </w:r>
            <w:r w:rsidR="00DC74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101</w:t>
            </w:r>
          </w:p>
        </w:tc>
        <w:tc>
          <w:tcPr>
            <w:tcW w:w="270" w:type="dxa"/>
          </w:tcPr>
          <w:p w14:paraId="5A6BAA1E" w14:textId="77777777" w:rsidR="00DC74CE" w:rsidRPr="00AD6B8B" w:rsidRDefault="00DC74CE" w:rsidP="00DC7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6F6A2B25" w14:textId="177561DA" w:rsidR="00DC74CE" w:rsidRPr="00AD6B8B" w:rsidRDefault="00AB2F00" w:rsidP="00DC74CE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</w:t>
            </w:r>
            <w:r w:rsidR="00DC74CE" w:rsidRPr="00AD6B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177</w:t>
            </w:r>
          </w:p>
        </w:tc>
        <w:tc>
          <w:tcPr>
            <w:tcW w:w="270" w:type="dxa"/>
          </w:tcPr>
          <w:p w14:paraId="57061A02" w14:textId="77777777" w:rsidR="00DC74CE" w:rsidRPr="00AD6B8B" w:rsidRDefault="00DC74CE" w:rsidP="00DC74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2020AA67" w14:textId="22C2D9CC" w:rsidR="00DC74CE" w:rsidRPr="00AD6B8B" w:rsidRDefault="00AB2F00" w:rsidP="00DC74CE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</w:t>
            </w:r>
            <w:r w:rsidR="00DC74CE" w:rsidRPr="00AD6B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177</w:t>
            </w:r>
          </w:p>
        </w:tc>
      </w:tr>
    </w:tbl>
    <w:p w14:paraId="4EB4D5B3" w14:textId="77777777" w:rsidR="00B964BB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770EB2" w14:textId="2AD29664" w:rsidR="00B964BB" w:rsidRPr="00840977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147B6DE7" w14:textId="77777777" w:rsidR="00B964BB" w:rsidRPr="00DF3A57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</w:p>
    <w:p w14:paraId="29FA0FCE" w14:textId="77777777" w:rsidR="00AA1A6F" w:rsidRPr="00DF3A57" w:rsidRDefault="00AA1A6F" w:rsidP="00AA1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  <w:sectPr w:rsidR="00AA1A6F" w:rsidRPr="00DF3A57" w:rsidSect="008037A1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793D21B5" w14:textId="7BF601BE" w:rsidR="00AA1A6F" w:rsidRPr="00A0168D" w:rsidRDefault="00AA1A6F" w:rsidP="00AA1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left" w:pos="5220"/>
          <w:tab w:val="left" w:pos="540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0168D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เงินลงทุนในบริษัทร่วม ณ วันที่ </w:t>
      </w:r>
      <w:r w:rsidR="00AB2F00" w:rsidRPr="00AB2F00">
        <w:rPr>
          <w:rFonts w:asciiTheme="majorBidi" w:hAnsiTheme="majorBidi" w:cstheme="majorBidi"/>
          <w:sz w:val="30"/>
          <w:szCs w:val="30"/>
        </w:rPr>
        <w:t>31</w:t>
      </w:r>
      <w:r w:rsidRPr="00A0168D">
        <w:rPr>
          <w:rFonts w:asciiTheme="majorBidi" w:hAnsiTheme="majorBidi" w:cstheme="majorBidi"/>
          <w:sz w:val="30"/>
          <w:szCs w:val="30"/>
        </w:rPr>
        <w:t xml:space="preserve"> </w:t>
      </w:r>
      <w:r w:rsidRPr="00A0168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B2F00" w:rsidRPr="00AB2F00">
        <w:rPr>
          <w:rFonts w:asciiTheme="majorBidi" w:hAnsiTheme="majorBidi" w:cstheme="majorBidi"/>
          <w:sz w:val="30"/>
          <w:szCs w:val="30"/>
        </w:rPr>
        <w:t>2568</w:t>
      </w:r>
      <w:r w:rsidRPr="00A0168D">
        <w:rPr>
          <w:rFonts w:asciiTheme="majorBidi" w:hAnsiTheme="majorBidi" w:cstheme="majorBidi"/>
          <w:sz w:val="30"/>
          <w:szCs w:val="30"/>
        </w:rPr>
        <w:t xml:space="preserve"> </w:t>
      </w:r>
      <w:r w:rsidRPr="00A0168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B2F00" w:rsidRPr="00AB2F00">
        <w:rPr>
          <w:rFonts w:asciiTheme="majorBidi" w:hAnsiTheme="majorBidi" w:cstheme="majorBidi"/>
          <w:sz w:val="30"/>
          <w:szCs w:val="30"/>
        </w:rPr>
        <w:t>2567</w:t>
      </w:r>
      <w:r w:rsidRPr="00A0168D">
        <w:rPr>
          <w:rFonts w:asciiTheme="majorBidi" w:hAnsiTheme="majorBidi" w:cstheme="majorBidi"/>
          <w:sz w:val="30"/>
          <w:szCs w:val="30"/>
        </w:rPr>
        <w:t xml:space="preserve"> </w:t>
      </w:r>
      <w:r w:rsidRPr="00A0168D">
        <w:rPr>
          <w:rFonts w:asciiTheme="majorBidi" w:hAnsiTheme="majorBidi" w:cstheme="majorBidi"/>
          <w:sz w:val="30"/>
          <w:szCs w:val="30"/>
          <w:cs/>
        </w:rPr>
        <w:t>มีดังนี้</w:t>
      </w:r>
      <w:r w:rsidRPr="00A0168D">
        <w:rPr>
          <w:rFonts w:asciiTheme="majorBidi" w:hAnsiTheme="majorBidi" w:cstheme="majorBidi"/>
          <w:sz w:val="30"/>
          <w:szCs w:val="30"/>
        </w:rPr>
        <w:t xml:space="preserve"> </w:t>
      </w:r>
    </w:p>
    <w:p w14:paraId="39430EB8" w14:textId="77777777" w:rsidR="00AA1A6F" w:rsidRPr="00A0168D" w:rsidRDefault="00AA1A6F" w:rsidP="00AA1A6F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pPr w:leftFromText="180" w:rightFromText="180" w:vertAnchor="text" w:horzAnchor="margin" w:tblpX="-112" w:tblpY="47"/>
        <w:tblW w:w="1503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450"/>
        <w:gridCol w:w="988"/>
        <w:gridCol w:w="180"/>
        <w:gridCol w:w="630"/>
        <w:gridCol w:w="180"/>
        <w:gridCol w:w="720"/>
        <w:gridCol w:w="180"/>
        <w:gridCol w:w="720"/>
        <w:gridCol w:w="181"/>
        <w:gridCol w:w="719"/>
        <w:gridCol w:w="180"/>
        <w:gridCol w:w="1082"/>
        <w:gridCol w:w="180"/>
        <w:gridCol w:w="1081"/>
        <w:gridCol w:w="180"/>
        <w:gridCol w:w="899"/>
        <w:gridCol w:w="180"/>
        <w:gridCol w:w="900"/>
        <w:gridCol w:w="184"/>
        <w:gridCol w:w="810"/>
        <w:gridCol w:w="180"/>
        <w:gridCol w:w="804"/>
        <w:gridCol w:w="6"/>
      </w:tblGrid>
      <w:tr w:rsidR="007F4584" w:rsidRPr="00A0168D" w14:paraId="02B75199" w14:textId="77777777" w:rsidTr="008F783E">
        <w:trPr>
          <w:cantSplit/>
          <w:trHeight w:val="68"/>
          <w:tblHeader/>
        </w:trPr>
        <w:tc>
          <w:tcPr>
            <w:tcW w:w="3420" w:type="dxa"/>
            <w:vAlign w:val="bottom"/>
          </w:tcPr>
          <w:p w14:paraId="5C988D52" w14:textId="77777777" w:rsidR="007F4584" w:rsidRPr="00A0168D" w:rsidRDefault="007F4584">
            <w:pPr>
              <w:pStyle w:val="acctfourfigures"/>
              <w:tabs>
                <w:tab w:val="clear" w:pos="765"/>
                <w:tab w:val="left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14:paraId="637272E1" w14:textId="77777777" w:rsidR="007F4584" w:rsidRPr="00A0168D" w:rsidRDefault="007F458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</w:tcPr>
          <w:p w14:paraId="38AE17C0" w14:textId="77777777" w:rsidR="007F4584" w:rsidRPr="00A0168D" w:rsidRDefault="007F4584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9D1FDD1" w14:textId="77777777" w:rsidR="007F4584" w:rsidRPr="00A0168D" w:rsidRDefault="007F458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5802DEF7" w14:textId="77777777" w:rsidR="007F4584" w:rsidRPr="00A0168D" w:rsidRDefault="007F4584">
            <w:pPr>
              <w:pStyle w:val="acctfourfigures"/>
              <w:tabs>
                <w:tab w:val="left" w:pos="720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13091BC" w14:textId="77777777" w:rsidR="007F4584" w:rsidRPr="00A0168D" w:rsidRDefault="007F458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3F539145" w14:textId="77777777" w:rsidR="007F4584" w:rsidRPr="00A0168D" w:rsidRDefault="007F458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3F8D1D9" w14:textId="77777777" w:rsidR="007F4584" w:rsidRPr="00A0168D" w:rsidRDefault="007F458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43" w:type="dxa"/>
            <w:gridSpan w:val="3"/>
            <w:vAlign w:val="bottom"/>
          </w:tcPr>
          <w:p w14:paraId="72B5A9D4" w14:textId="66F1B5D2" w:rsidR="007F4584" w:rsidRPr="00A0168D" w:rsidRDefault="007F4584">
            <w:pPr>
              <w:pStyle w:val="acctfourfigures"/>
              <w:tabs>
                <w:tab w:val="left" w:pos="720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B03D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</w:t>
            </w:r>
            <w:r w:rsidRPr="00BB03DF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น</w:t>
            </w:r>
            <w:r w:rsidRPr="00BB03DF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3E412DAA" w14:textId="77777777" w:rsidR="007F4584" w:rsidRPr="00A0168D" w:rsidRDefault="007F458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1979" w:type="dxa"/>
            <w:gridSpan w:val="3"/>
            <w:vAlign w:val="bottom"/>
            <w:hideMark/>
          </w:tcPr>
          <w:p w14:paraId="6581B224" w14:textId="77777777" w:rsidR="007F4584" w:rsidRPr="00A0168D" w:rsidRDefault="007F4584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16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184" w:type="dxa"/>
          </w:tcPr>
          <w:p w14:paraId="3B9BF1AF" w14:textId="77777777" w:rsidR="007F4584" w:rsidRPr="00A0168D" w:rsidRDefault="007F458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gridSpan w:val="4"/>
            <w:vAlign w:val="bottom"/>
            <w:hideMark/>
          </w:tcPr>
          <w:p w14:paraId="6893A1E9" w14:textId="77777777" w:rsidR="007F4584" w:rsidRPr="00A0168D" w:rsidRDefault="007F4584">
            <w:pPr>
              <w:pStyle w:val="acctfourfigures"/>
              <w:tabs>
                <w:tab w:val="left" w:pos="720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A1A6F" w:rsidRPr="00A0168D" w14:paraId="73EBFFB6" w14:textId="77777777" w:rsidTr="008F783E">
        <w:trPr>
          <w:cantSplit/>
          <w:trHeight w:val="68"/>
          <w:tblHeader/>
        </w:trPr>
        <w:tc>
          <w:tcPr>
            <w:tcW w:w="3420" w:type="dxa"/>
            <w:vAlign w:val="bottom"/>
          </w:tcPr>
          <w:p w14:paraId="4DC207EA" w14:textId="57531C67" w:rsidR="00AA1A6F" w:rsidRPr="00A0168D" w:rsidRDefault="00AA1A6F">
            <w:pPr>
              <w:pStyle w:val="acctfourfigures"/>
              <w:tabs>
                <w:tab w:val="clear" w:pos="765"/>
                <w:tab w:val="left" w:pos="876"/>
              </w:tabs>
              <w:spacing w:line="240" w:lineRule="auto"/>
              <w:ind w:left="15" w:hanging="1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50" w:type="dxa"/>
          </w:tcPr>
          <w:p w14:paraId="27B671BB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</w:tcPr>
          <w:p w14:paraId="1D35D59F" w14:textId="77777777" w:rsidR="00AA1A6F" w:rsidRPr="00A0168D" w:rsidRDefault="00AA1A6F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0168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0" w:type="dxa"/>
          </w:tcPr>
          <w:p w14:paraId="35510190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FB5D21E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0168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</w:t>
            </w:r>
          </w:p>
          <w:p w14:paraId="7D4ABCCF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0168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373A5167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5351AE2A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F93619D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168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5414B480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43" w:type="dxa"/>
            <w:gridSpan w:val="3"/>
            <w:vAlign w:val="bottom"/>
          </w:tcPr>
          <w:p w14:paraId="395D8511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168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53C6AC99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0168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vAlign w:val="bottom"/>
          </w:tcPr>
          <w:p w14:paraId="07D8581B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1979" w:type="dxa"/>
            <w:gridSpan w:val="3"/>
            <w:vAlign w:val="bottom"/>
          </w:tcPr>
          <w:p w14:paraId="11B8B437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0168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4" w:type="dxa"/>
          </w:tcPr>
          <w:p w14:paraId="75E6627E" w14:textId="77777777" w:rsidR="00AA1A6F" w:rsidRPr="00A0168D" w:rsidRDefault="00AA1A6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gridSpan w:val="4"/>
            <w:vAlign w:val="bottom"/>
          </w:tcPr>
          <w:p w14:paraId="225D64AD" w14:textId="77777777" w:rsidR="00AA1A6F" w:rsidRPr="00A0168D" w:rsidRDefault="00AA1A6F">
            <w:pPr>
              <w:pStyle w:val="acctfourfigures"/>
              <w:tabs>
                <w:tab w:val="clear" w:pos="765"/>
              </w:tabs>
              <w:spacing w:line="240" w:lineRule="auto"/>
              <w:ind w:left="-75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0168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เงินปันผลรับสำหรับปี</w:t>
            </w:r>
          </w:p>
        </w:tc>
      </w:tr>
      <w:tr w:rsidR="003B5615" w:rsidRPr="00A0168D" w14:paraId="475C9090" w14:textId="77777777" w:rsidTr="008F783E">
        <w:trPr>
          <w:cantSplit/>
          <w:trHeight w:val="68"/>
          <w:tblHeader/>
        </w:trPr>
        <w:tc>
          <w:tcPr>
            <w:tcW w:w="3420" w:type="dxa"/>
          </w:tcPr>
          <w:p w14:paraId="3FBDD22B" w14:textId="77777777" w:rsidR="003B5615" w:rsidRPr="00A0168D" w:rsidRDefault="003B5615" w:rsidP="003B561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70348892" w14:textId="77777777" w:rsidR="003B5615" w:rsidRPr="00A0168D" w:rsidRDefault="003B5615" w:rsidP="003B56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2A6837C9" w14:textId="77777777" w:rsidR="003B5615" w:rsidRPr="00A0168D" w:rsidRDefault="003B5615" w:rsidP="003B56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B30DF7A" w14:textId="77777777" w:rsidR="003B5615" w:rsidRPr="00A0168D" w:rsidRDefault="003B5615" w:rsidP="003B56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14:paraId="1CFA33C6" w14:textId="529305BB" w:rsidR="003B5615" w:rsidRPr="00A0168D" w:rsidRDefault="00AB2F00" w:rsidP="003B56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</w:tcPr>
          <w:p w14:paraId="45A0EE7F" w14:textId="77777777" w:rsidR="003B5615" w:rsidRPr="00A0168D" w:rsidRDefault="003B5615" w:rsidP="003B56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49EA677C" w14:textId="62DD7F34" w:rsidR="003B5615" w:rsidRPr="00A0168D" w:rsidRDefault="00AB2F00" w:rsidP="003B56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4090E8B9" w14:textId="77777777" w:rsidR="003B5615" w:rsidRPr="00A0168D" w:rsidRDefault="003B5615" w:rsidP="003B56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hideMark/>
          </w:tcPr>
          <w:p w14:paraId="123CD189" w14:textId="26B03CEC" w:rsidR="003B5615" w:rsidRPr="00A0168D" w:rsidRDefault="00AB2F00" w:rsidP="003B56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1" w:type="dxa"/>
          </w:tcPr>
          <w:p w14:paraId="423F1D75" w14:textId="77777777" w:rsidR="003B5615" w:rsidRPr="00A0168D" w:rsidRDefault="003B5615" w:rsidP="003B56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  <w:hideMark/>
          </w:tcPr>
          <w:p w14:paraId="0A59DD2F" w14:textId="6AD9F506" w:rsidR="003B5615" w:rsidRPr="00A0168D" w:rsidRDefault="00AB2F00" w:rsidP="003B56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34871916" w14:textId="77777777" w:rsidR="003B5615" w:rsidRPr="00A0168D" w:rsidRDefault="003B5615" w:rsidP="003B56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hideMark/>
          </w:tcPr>
          <w:p w14:paraId="3DDA1FA2" w14:textId="5F7FA97E" w:rsidR="003B5615" w:rsidRPr="00A0168D" w:rsidRDefault="00AB2F00" w:rsidP="003B56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</w:tcPr>
          <w:p w14:paraId="73FC5DFE" w14:textId="77777777" w:rsidR="003B5615" w:rsidRPr="00A0168D" w:rsidRDefault="003B5615" w:rsidP="003B56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hideMark/>
          </w:tcPr>
          <w:p w14:paraId="33AED8CD" w14:textId="17A21FB2" w:rsidR="003B5615" w:rsidRPr="00A0168D" w:rsidRDefault="00AB2F00" w:rsidP="003B56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55C0104E" w14:textId="77777777" w:rsidR="003B5615" w:rsidRPr="00A0168D" w:rsidRDefault="003B5615" w:rsidP="003B56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hideMark/>
          </w:tcPr>
          <w:p w14:paraId="443E6663" w14:textId="015C0B72" w:rsidR="003B5615" w:rsidRPr="00A0168D" w:rsidRDefault="00AB2F00" w:rsidP="003B56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</w:tcPr>
          <w:p w14:paraId="28EACCF1" w14:textId="77777777" w:rsidR="003B5615" w:rsidRPr="00A0168D" w:rsidRDefault="003B5615" w:rsidP="003B56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52C4FF62" w14:textId="32DB7616" w:rsidR="003B5615" w:rsidRPr="00A0168D" w:rsidRDefault="00AB2F00" w:rsidP="003B56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4" w:type="dxa"/>
          </w:tcPr>
          <w:p w14:paraId="6A863787" w14:textId="77777777" w:rsidR="003B5615" w:rsidRPr="00A0168D" w:rsidRDefault="003B5615" w:rsidP="003B56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3A0D2995" w14:textId="1D532DA3" w:rsidR="003B5615" w:rsidRPr="00A0168D" w:rsidRDefault="00AB2F00" w:rsidP="003B56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</w:tcPr>
          <w:p w14:paraId="2601166B" w14:textId="77777777" w:rsidR="003B5615" w:rsidRPr="00A0168D" w:rsidRDefault="003B5615" w:rsidP="003B56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hideMark/>
          </w:tcPr>
          <w:p w14:paraId="12C5BFD2" w14:textId="501BE069" w:rsidR="003B5615" w:rsidRPr="00A0168D" w:rsidRDefault="00AB2F00" w:rsidP="003B56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3B5615" w:rsidRPr="00A0168D" w14:paraId="0D9A8D95" w14:textId="77777777" w:rsidTr="008F783E">
        <w:trPr>
          <w:gridAfter w:val="1"/>
          <w:wAfter w:w="6" w:type="dxa"/>
          <w:cantSplit/>
        </w:trPr>
        <w:tc>
          <w:tcPr>
            <w:tcW w:w="3420" w:type="dxa"/>
          </w:tcPr>
          <w:p w14:paraId="3DEEC8D3" w14:textId="77777777" w:rsidR="003B5615" w:rsidRDefault="003B5615" w:rsidP="003B5615">
            <w:pPr>
              <w:tabs>
                <w:tab w:val="clear" w:pos="227"/>
                <w:tab w:val="left" w:pos="0"/>
              </w:tabs>
              <w:spacing w:line="240" w:lineRule="auto"/>
              <w:ind w:left="191" w:right="-468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22C3C5" w14:textId="5313E96C" w:rsidR="003B5615" w:rsidRPr="00757894" w:rsidRDefault="003B5615" w:rsidP="003B5615">
            <w:pPr>
              <w:tabs>
                <w:tab w:val="clear" w:pos="227"/>
                <w:tab w:val="left" w:pos="0"/>
              </w:tabs>
              <w:spacing w:line="240" w:lineRule="auto"/>
              <w:ind w:left="191" w:right="-468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578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50" w:type="dxa"/>
          </w:tcPr>
          <w:p w14:paraId="61BD4623" w14:textId="77777777" w:rsidR="003B5615" w:rsidRPr="00A0168D" w:rsidRDefault="003B5615" w:rsidP="003B5615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</w:tcPr>
          <w:p w14:paraId="3538AA4C" w14:textId="77777777" w:rsidR="003B5615" w:rsidRPr="00A0168D" w:rsidRDefault="003B5615" w:rsidP="003B5615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9E9E991" w14:textId="77777777" w:rsidR="003B5615" w:rsidRPr="00A0168D" w:rsidRDefault="003B5615" w:rsidP="003B5615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DB25635" w14:textId="77777777" w:rsidR="003B5615" w:rsidRPr="00A0168D" w:rsidRDefault="003B5615" w:rsidP="003B5615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168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A016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A0168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DA23D18" w14:textId="77777777" w:rsidR="003B5615" w:rsidRPr="00A0168D" w:rsidRDefault="003B5615" w:rsidP="003B5615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140E95B7" w14:textId="77777777" w:rsidR="003B5615" w:rsidRPr="00A0168D" w:rsidRDefault="003B5615" w:rsidP="003B56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0168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A016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ล้านริงกิต</w:t>
            </w:r>
            <w:r w:rsidRPr="00A0168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-</w:t>
            </w:r>
            <w:r w:rsidRPr="00A016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มาเลเซีย</w:t>
            </w:r>
            <w:r w:rsidRPr="00A0168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E9258B6" w14:textId="77777777" w:rsidR="003B5615" w:rsidRPr="00A0168D" w:rsidRDefault="003B5615" w:rsidP="003B561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0" w:type="dxa"/>
            <w:gridSpan w:val="11"/>
          </w:tcPr>
          <w:p w14:paraId="1F61FFAF" w14:textId="77777777" w:rsidR="003B5615" w:rsidRPr="00A0168D" w:rsidRDefault="003B5615" w:rsidP="003B5615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168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A016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A0168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57455" w:rsidRPr="00A0168D" w14:paraId="3C6639CE" w14:textId="77777777" w:rsidTr="008F783E">
        <w:trPr>
          <w:cantSplit/>
        </w:trPr>
        <w:tc>
          <w:tcPr>
            <w:tcW w:w="3420" w:type="dxa"/>
          </w:tcPr>
          <w:p w14:paraId="7D3638A9" w14:textId="75CF26CA" w:rsidR="00557455" w:rsidRPr="00A0168D" w:rsidRDefault="00557455" w:rsidP="00557455">
            <w:pPr>
              <w:pStyle w:val="acctfourfigures"/>
              <w:tabs>
                <w:tab w:val="clear" w:pos="765"/>
                <w:tab w:val="left" w:pos="876"/>
              </w:tabs>
              <w:spacing w:line="240" w:lineRule="auto"/>
              <w:ind w:left="15" w:right="-172" w:hanging="15"/>
              <w:rPr>
                <w:rFonts w:asciiTheme="majorBidi" w:hAnsiTheme="majorBidi" w:cstheme="majorBidi"/>
                <w:sz w:val="30"/>
                <w:szCs w:val="30"/>
              </w:rPr>
            </w:pPr>
            <w:r w:rsidRPr="00A0168D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5857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Kiang Huat Seagull Trading Frozen Food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 w:rsidRPr="005857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</w:t>
            </w:r>
            <w:proofErr w:type="spellStart"/>
            <w:r w:rsidRPr="005857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Sdn</w:t>
            </w:r>
            <w:proofErr w:type="spellEnd"/>
            <w:r w:rsidRPr="005857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 Bhd.</w:t>
            </w:r>
          </w:p>
        </w:tc>
        <w:tc>
          <w:tcPr>
            <w:tcW w:w="450" w:type="dxa"/>
          </w:tcPr>
          <w:p w14:paraId="143A112E" w14:textId="77777777" w:rsidR="00557455" w:rsidRDefault="00557455" w:rsidP="00557455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42899B1" w14:textId="56912A2C" w:rsidR="00557455" w:rsidRPr="00A0168D" w:rsidRDefault="00557455" w:rsidP="00557455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16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A016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988" w:type="dxa"/>
          </w:tcPr>
          <w:p w14:paraId="176D9849" w14:textId="77777777" w:rsidR="00557455" w:rsidRDefault="00557455" w:rsidP="00557455">
            <w:pPr>
              <w:pStyle w:val="acctfourfigures"/>
              <w:tabs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49CDD2A" w14:textId="12B1CA6F" w:rsidR="00557455" w:rsidRPr="00A0168D" w:rsidRDefault="00557455" w:rsidP="00557455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0168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มาเลเซีย</w:t>
            </w:r>
          </w:p>
        </w:tc>
        <w:tc>
          <w:tcPr>
            <w:tcW w:w="180" w:type="dxa"/>
          </w:tcPr>
          <w:p w14:paraId="50DD6122" w14:textId="77777777" w:rsidR="00557455" w:rsidRPr="00A0168D" w:rsidRDefault="00557455" w:rsidP="00557455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7E43D20" w14:textId="19F10EF3" w:rsidR="00557455" w:rsidRPr="00A0168D" w:rsidRDefault="00AB2F00" w:rsidP="00557455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 w:rsidR="00557455" w:rsidRPr="00A016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6A09E46A" w14:textId="77777777" w:rsidR="00557455" w:rsidRPr="00A0168D" w:rsidRDefault="00557455" w:rsidP="00557455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188CB703" w14:textId="0DA16806" w:rsidR="00557455" w:rsidRPr="00A0168D" w:rsidRDefault="00AB2F00" w:rsidP="00557455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 w:rsidR="00557455" w:rsidRPr="00A016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6955B545" w14:textId="77777777" w:rsidR="00557455" w:rsidRPr="00A0168D" w:rsidRDefault="00557455" w:rsidP="00557455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18180756" w14:textId="0088B7D3" w:rsidR="00557455" w:rsidRPr="00A0168D" w:rsidRDefault="00AB2F00" w:rsidP="00557455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557455" w:rsidRPr="00A016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181" w:type="dxa"/>
            <w:vAlign w:val="bottom"/>
          </w:tcPr>
          <w:p w14:paraId="6CDE3DF7" w14:textId="77777777" w:rsidR="00557455" w:rsidRPr="00A0168D" w:rsidRDefault="00557455" w:rsidP="00557455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  <w:vAlign w:val="bottom"/>
          </w:tcPr>
          <w:p w14:paraId="24FC10C3" w14:textId="70DBA765" w:rsidR="00557455" w:rsidRPr="00A0168D" w:rsidRDefault="00AB2F00" w:rsidP="00557455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557455" w:rsidRPr="00A016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180" w:type="dxa"/>
            <w:vAlign w:val="bottom"/>
          </w:tcPr>
          <w:p w14:paraId="751BCF32" w14:textId="77777777" w:rsidR="00557455" w:rsidRPr="00A0168D" w:rsidRDefault="00557455" w:rsidP="0055745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46E8A082" w14:textId="235915D0" w:rsidR="00557455" w:rsidRPr="00A0168D" w:rsidRDefault="00557455" w:rsidP="0055745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br/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098</w:t>
            </w:r>
          </w:p>
        </w:tc>
        <w:tc>
          <w:tcPr>
            <w:tcW w:w="180" w:type="dxa"/>
            <w:vAlign w:val="bottom"/>
          </w:tcPr>
          <w:p w14:paraId="65627211" w14:textId="77777777" w:rsidR="00557455" w:rsidRPr="00A0168D" w:rsidRDefault="00557455" w:rsidP="00557455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0CBEE406" w14:textId="1019FA7A" w:rsidR="00557455" w:rsidRPr="00A0168D" w:rsidRDefault="00557455" w:rsidP="0055745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br/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101</w:t>
            </w:r>
          </w:p>
        </w:tc>
        <w:tc>
          <w:tcPr>
            <w:tcW w:w="180" w:type="dxa"/>
            <w:vAlign w:val="bottom"/>
          </w:tcPr>
          <w:p w14:paraId="123E7899" w14:textId="77777777" w:rsidR="00557455" w:rsidRPr="00A0168D" w:rsidRDefault="00557455" w:rsidP="00557455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01A544D3" w14:textId="2728484A" w:rsidR="00557455" w:rsidRPr="00A0168D" w:rsidRDefault="00557455" w:rsidP="00557455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br/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</w:t>
            </w:r>
            <w:r w:rsidRPr="00A016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177</w:t>
            </w:r>
          </w:p>
        </w:tc>
        <w:tc>
          <w:tcPr>
            <w:tcW w:w="180" w:type="dxa"/>
            <w:vAlign w:val="bottom"/>
          </w:tcPr>
          <w:p w14:paraId="3C4E11D1" w14:textId="77777777" w:rsidR="00557455" w:rsidRPr="00A0168D" w:rsidRDefault="00557455" w:rsidP="00557455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A0E5D7D" w14:textId="19E4B49E" w:rsidR="00557455" w:rsidRPr="00A0168D" w:rsidRDefault="00557455" w:rsidP="0055745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br/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</w:t>
            </w:r>
            <w:r w:rsidRPr="00A016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177</w:t>
            </w:r>
          </w:p>
        </w:tc>
        <w:tc>
          <w:tcPr>
            <w:tcW w:w="184" w:type="dxa"/>
            <w:vAlign w:val="bottom"/>
          </w:tcPr>
          <w:p w14:paraId="34254C31" w14:textId="77777777" w:rsidR="00557455" w:rsidRPr="00A0168D" w:rsidRDefault="00557455" w:rsidP="00557455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15E8CE18" w14:textId="77777777" w:rsidR="00557455" w:rsidRDefault="00557455" w:rsidP="00557455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1F371D7A" w14:textId="07AD4F55" w:rsidR="00557455" w:rsidRPr="00A0168D" w:rsidRDefault="00557455" w:rsidP="00557455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07291FC" w14:textId="77777777" w:rsidR="00557455" w:rsidRPr="00A0168D" w:rsidRDefault="00557455" w:rsidP="00557455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gridSpan w:val="2"/>
            <w:tcBorders>
              <w:bottom w:val="double" w:sz="4" w:space="0" w:color="auto"/>
            </w:tcBorders>
          </w:tcPr>
          <w:p w14:paraId="14541CAC" w14:textId="77777777" w:rsidR="00557455" w:rsidRDefault="00557455" w:rsidP="0055745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66574105" w14:textId="4F37375F" w:rsidR="00557455" w:rsidRPr="00A0168D" w:rsidRDefault="00557455" w:rsidP="00557455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0168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38C45746" w14:textId="77777777" w:rsidR="00AA1A6F" w:rsidRPr="00A0168D" w:rsidRDefault="00AA1A6F" w:rsidP="00AA1A6F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F54DE30" w14:textId="77777777" w:rsidR="00AA1A6F" w:rsidRPr="00A0168D" w:rsidRDefault="00AA1A6F" w:rsidP="00AA1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b/>
          <w:bCs/>
          <w:sz w:val="30"/>
          <w:szCs w:val="30"/>
        </w:rPr>
      </w:pPr>
      <w:r w:rsidRPr="00A0168D">
        <w:rPr>
          <w:rFonts w:asciiTheme="majorBidi" w:eastAsia="MS Mincho" w:hAnsiTheme="majorBidi" w:cstheme="majorBidi"/>
          <w:b/>
          <w:bCs/>
          <w:sz w:val="30"/>
          <w:szCs w:val="30"/>
          <w:cs/>
        </w:rPr>
        <w:t>ลักษณะธุรกิจ</w:t>
      </w:r>
    </w:p>
    <w:p w14:paraId="55DCB566" w14:textId="77777777" w:rsidR="00AA1A6F" w:rsidRPr="00A0168D" w:rsidRDefault="00AA1A6F" w:rsidP="00AA1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b/>
          <w:bCs/>
          <w:sz w:val="30"/>
          <w:szCs w:val="30"/>
        </w:rPr>
      </w:pPr>
    </w:p>
    <w:p w14:paraId="0F27DB5B" w14:textId="40D43A46" w:rsidR="00AA1A6F" w:rsidRPr="00A0168D" w:rsidRDefault="00AA1A6F" w:rsidP="00AA1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0168D">
        <w:rPr>
          <w:rFonts w:asciiTheme="majorBidi" w:hAnsiTheme="majorBidi" w:cstheme="majorBidi"/>
          <w:sz w:val="30"/>
          <w:szCs w:val="30"/>
        </w:rPr>
        <w:t>(</w:t>
      </w:r>
      <w:r w:rsidR="00AB2F00" w:rsidRPr="00AB2F00">
        <w:rPr>
          <w:rFonts w:asciiTheme="majorBidi" w:hAnsiTheme="majorBidi" w:cstheme="majorBidi"/>
          <w:sz w:val="30"/>
          <w:szCs w:val="30"/>
        </w:rPr>
        <w:t>1</w:t>
      </w:r>
      <w:r w:rsidRPr="00A0168D">
        <w:rPr>
          <w:rFonts w:asciiTheme="majorBidi" w:hAnsiTheme="majorBidi" w:cstheme="majorBidi"/>
          <w:sz w:val="30"/>
          <w:szCs w:val="30"/>
        </w:rPr>
        <w:t xml:space="preserve">) </w:t>
      </w:r>
      <w:r w:rsidRPr="00A0168D">
        <w:rPr>
          <w:rFonts w:asciiTheme="majorBidi" w:hAnsiTheme="majorBidi" w:cstheme="majorBidi"/>
          <w:sz w:val="30"/>
          <w:szCs w:val="30"/>
          <w:cs/>
        </w:rPr>
        <w:t>ผลิตอาหารทะเลแช่แข็ง</w:t>
      </w:r>
    </w:p>
    <w:p w14:paraId="0716E89C" w14:textId="77777777" w:rsidR="00AA1A6F" w:rsidRPr="00A0168D" w:rsidRDefault="00AA1A6F" w:rsidP="00AA1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</w:p>
    <w:p w14:paraId="14E66524" w14:textId="77777777" w:rsidR="00AA1A6F" w:rsidRPr="00A0168D" w:rsidRDefault="00AA1A6F" w:rsidP="00AA1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A0168D">
        <w:rPr>
          <w:rFonts w:asciiTheme="majorBidi" w:eastAsia="MS Mincho" w:hAnsiTheme="majorBidi" w:cstheme="majorBidi" w:hint="cs"/>
          <w:sz w:val="30"/>
          <w:szCs w:val="30"/>
          <w:cs/>
        </w:rPr>
        <w:t>กลุ่ม</w:t>
      </w:r>
      <w:r w:rsidRPr="00A0168D">
        <w:rPr>
          <w:rFonts w:asciiTheme="majorBidi" w:eastAsia="MS Mincho" w:hAnsiTheme="majorBidi" w:cstheme="majorBidi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65C2DFF5" w14:textId="77777777" w:rsidR="00AA1A6F" w:rsidRPr="00DF3A57" w:rsidRDefault="00AA1A6F" w:rsidP="00AA1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8"/>
          <w:szCs w:val="28"/>
          <w:cs/>
        </w:rPr>
        <w:sectPr w:rsidR="00AA1A6F" w:rsidRPr="00DF3A57" w:rsidSect="00941B8E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BCBAB97" w14:textId="77777777" w:rsidR="00B964BB" w:rsidRPr="00095C50" w:rsidRDefault="00B964BB" w:rsidP="00B964BB">
      <w:pPr>
        <w:pStyle w:val="block"/>
        <w:spacing w:after="0"/>
        <w:ind w:left="540"/>
        <w:jc w:val="both"/>
        <w:rPr>
          <w:rFonts w:asciiTheme="majorBidi" w:hAnsiTheme="majorBidi" w:cstheme="majorBidi"/>
          <w:i/>
          <w:iCs/>
          <w:color w:val="0000FF"/>
          <w:sz w:val="30"/>
          <w:szCs w:val="30"/>
          <w:cs/>
          <w:lang w:val="en-US" w:bidi="th-TH"/>
        </w:rPr>
      </w:pPr>
      <w:r w:rsidRPr="00095C5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lastRenderedPageBreak/>
        <w:t>บริษัทร่วมที่</w:t>
      </w:r>
      <w:r w:rsidRPr="00095C50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ไม่</w:t>
      </w:r>
      <w:r w:rsidRPr="00095C5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มีสาระสำคัญ</w:t>
      </w:r>
    </w:p>
    <w:p w14:paraId="2F82AEAD" w14:textId="77777777" w:rsidR="00B964BB" w:rsidRPr="00095C50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373EF20" w14:textId="77777777" w:rsidR="00B964BB" w:rsidRPr="00095C50" w:rsidRDefault="00B964BB" w:rsidP="00B96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95C50">
        <w:rPr>
          <w:rFonts w:asciiTheme="majorBidi" w:hAnsiTheme="majorBidi" w:hint="cs"/>
          <w:sz w:val="30"/>
          <w:szCs w:val="30"/>
          <w:cs/>
        </w:rPr>
        <w:t>ตารางต่อไปนี้สรุปข้อมูลทางการเงินของส่วนได้เสียของกลุ่มบริษัทในบริษัทร่วมที่ไม่มีสาระสำคัญจากจำนวนเงินที่รายงานในงบการเงินรวมของกลุ่มบริษัท</w:t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080"/>
        <w:gridCol w:w="236"/>
        <w:gridCol w:w="1114"/>
      </w:tblGrid>
      <w:tr w:rsidR="00B964BB" w:rsidRPr="00095C50" w14:paraId="74F5F656" w14:textId="77777777">
        <w:trPr>
          <w:tblHeader/>
        </w:trPr>
        <w:tc>
          <w:tcPr>
            <w:tcW w:w="6480" w:type="dxa"/>
          </w:tcPr>
          <w:p w14:paraId="51A97504" w14:textId="77777777" w:rsidR="00B964BB" w:rsidRPr="00095C50" w:rsidRDefault="00B96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CFB04D9" w14:textId="77777777" w:rsidR="00B964BB" w:rsidRPr="00095C50" w:rsidRDefault="00B964BB">
            <w:pPr>
              <w:pStyle w:val="acctfourfigures"/>
              <w:tabs>
                <w:tab w:val="clear" w:pos="765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 xml:space="preserve">Kiang Huat Seagull Trading Frozen Food </w:t>
            </w:r>
            <w:proofErr w:type="spellStart"/>
            <w:r w:rsidRPr="00095C50"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Sdn</w:t>
            </w:r>
            <w:proofErr w:type="spellEnd"/>
            <w:r w:rsidRPr="00095C50"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>. Bhd.</w:t>
            </w:r>
          </w:p>
        </w:tc>
      </w:tr>
      <w:tr w:rsidR="003B5615" w:rsidRPr="00095C50" w14:paraId="309FDD5A" w14:textId="77777777">
        <w:trPr>
          <w:tblHeader/>
        </w:trPr>
        <w:tc>
          <w:tcPr>
            <w:tcW w:w="6480" w:type="dxa"/>
          </w:tcPr>
          <w:p w14:paraId="1AF824AD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CA3B5D3" w14:textId="7269B363" w:rsidR="003B5615" w:rsidRPr="00095C50" w:rsidRDefault="00AB2F00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6F83233C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14EBAEDC" w14:textId="58092C50" w:rsidR="003B5615" w:rsidRPr="00095C50" w:rsidRDefault="00AB2F00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3B5615" w:rsidRPr="00095C50" w14:paraId="0E5D67B9" w14:textId="77777777">
        <w:trPr>
          <w:tblHeader/>
        </w:trPr>
        <w:tc>
          <w:tcPr>
            <w:tcW w:w="6480" w:type="dxa"/>
          </w:tcPr>
          <w:p w14:paraId="7FFB9EB5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3047DDC" w14:textId="77777777" w:rsidR="003B5615" w:rsidRPr="00095C50" w:rsidRDefault="003B5615" w:rsidP="003B5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A596E" w:rsidRPr="00095C50" w14:paraId="4AAA36C4" w14:textId="77777777">
        <w:trPr>
          <w:tblHeader/>
        </w:trPr>
        <w:tc>
          <w:tcPr>
            <w:tcW w:w="6480" w:type="dxa"/>
          </w:tcPr>
          <w:p w14:paraId="3060CEFE" w14:textId="77777777" w:rsidR="00EA596E" w:rsidRPr="00095C50" w:rsidRDefault="00EA596E" w:rsidP="00EA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hint="cs"/>
                <w:sz w:val="30"/>
                <w:szCs w:val="30"/>
                <w:cs/>
              </w:rPr>
              <w:t>มูลค่าตามบัญชีของส่วนได้เสียในบริษัทร่วม</w:t>
            </w:r>
          </w:p>
        </w:tc>
        <w:tc>
          <w:tcPr>
            <w:tcW w:w="1080" w:type="dxa"/>
          </w:tcPr>
          <w:p w14:paraId="0CF1B540" w14:textId="313F66A1" w:rsidR="00EA596E" w:rsidRPr="00095C50" w:rsidRDefault="00AB2F00" w:rsidP="00EA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121</w:t>
            </w:r>
            <w:r w:rsidR="00152B6D" w:rsidRPr="00152B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098</w:t>
            </w:r>
          </w:p>
        </w:tc>
        <w:tc>
          <w:tcPr>
            <w:tcW w:w="236" w:type="dxa"/>
          </w:tcPr>
          <w:p w14:paraId="2FC31CF6" w14:textId="77777777" w:rsidR="00EA596E" w:rsidRPr="00095C50" w:rsidRDefault="00EA596E" w:rsidP="00EA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6B3AD27F" w14:textId="69719C94" w:rsidR="00EA596E" w:rsidRPr="00095C50" w:rsidRDefault="00AB2F00" w:rsidP="00EA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123</w:t>
            </w:r>
            <w:r w:rsidR="00EA59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</w:tr>
      <w:tr w:rsidR="00EA596E" w:rsidRPr="00095C50" w14:paraId="6FD19146" w14:textId="77777777">
        <w:trPr>
          <w:tblHeader/>
        </w:trPr>
        <w:tc>
          <w:tcPr>
            <w:tcW w:w="6480" w:type="dxa"/>
          </w:tcPr>
          <w:p w14:paraId="7F03D4F1" w14:textId="77777777" w:rsidR="00EA596E" w:rsidRPr="00095C50" w:rsidRDefault="00EA596E" w:rsidP="00EA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ส่วนแบ่งของบริษัทใน</w:t>
            </w: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095C5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095C50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1080" w:type="dxa"/>
          </w:tcPr>
          <w:p w14:paraId="510D164A" w14:textId="738419E6" w:rsidR="00EA596E" w:rsidRPr="00095C50" w:rsidRDefault="00152B6D" w:rsidP="00EA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52B6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152B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421</w:t>
            </w:r>
            <w:r w:rsidRPr="00152B6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E1CEEB8" w14:textId="77777777" w:rsidR="00EA596E" w:rsidRPr="00095C50" w:rsidRDefault="00EA596E" w:rsidP="00EA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36FF00E1" w14:textId="1E332DE3" w:rsidR="00EA596E" w:rsidRPr="00095C50" w:rsidRDefault="00EA596E" w:rsidP="00EA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558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419B649E" w14:textId="77777777" w:rsidR="00AD071D" w:rsidRPr="00095C50" w:rsidRDefault="00AD071D" w:rsidP="00AD071D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5348DC05" w14:textId="5B47B81B" w:rsidR="00FC6C94" w:rsidRPr="00095C50" w:rsidRDefault="00AB2F00" w:rsidP="008C3BB8">
      <w:pPr>
        <w:pStyle w:val="Heading6"/>
        <w:tabs>
          <w:tab w:val="left" w:pos="540"/>
          <w:tab w:val="left" w:pos="2160"/>
        </w:tabs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B2F00">
        <w:rPr>
          <w:rFonts w:asciiTheme="majorBidi" w:hAnsiTheme="majorBidi" w:cstheme="majorBidi"/>
          <w:sz w:val="30"/>
          <w:szCs w:val="30"/>
          <w:lang w:val="en-US"/>
        </w:rPr>
        <w:t>10</w:t>
      </w:r>
      <w:r w:rsidR="005A5C8C" w:rsidRPr="00095C50">
        <w:rPr>
          <w:rFonts w:asciiTheme="majorBidi" w:hAnsiTheme="majorBidi" w:cstheme="majorBidi"/>
          <w:sz w:val="30"/>
          <w:szCs w:val="30"/>
          <w:lang w:val="en-US"/>
        </w:rPr>
        <w:tab/>
      </w:r>
      <w:r w:rsidR="00565925" w:rsidRPr="00095C50">
        <w:rPr>
          <w:rFonts w:asciiTheme="majorBidi" w:hAnsiTheme="majorBidi" w:cstheme="majorBidi"/>
          <w:sz w:val="30"/>
          <w:szCs w:val="30"/>
          <w:cs/>
          <w:lang w:val="en-US"/>
        </w:rPr>
        <w:t>อสังหาริมทรัพย์เพื่อการลงทุน</w:t>
      </w:r>
    </w:p>
    <w:p w14:paraId="2D2D8043" w14:textId="5DC5E119" w:rsidR="00FC6C94" w:rsidRPr="00095C50" w:rsidRDefault="00FC6C94" w:rsidP="004451C9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7E02A7BD" w14:textId="548EC692" w:rsidR="00565925" w:rsidRPr="00095C50" w:rsidRDefault="00565925" w:rsidP="004451C9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095C50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0464ADC1" w14:textId="77777777" w:rsidR="00B13266" w:rsidRPr="005470F6" w:rsidRDefault="00B13266" w:rsidP="004451C9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shd w:val="clear" w:color="auto" w:fill="E0E0E0"/>
        </w:rPr>
      </w:pPr>
    </w:p>
    <w:p w14:paraId="46E9F5D8" w14:textId="25C88680" w:rsidR="00565925" w:rsidRPr="00095C50" w:rsidRDefault="00565925" w:rsidP="001F6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95C50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  <w:r w:rsidR="0043117E" w:rsidRPr="00095C50">
        <w:rPr>
          <w:rFonts w:asciiTheme="majorBidi" w:hAnsiTheme="majorBidi" w:cstheme="majorBidi"/>
          <w:sz w:val="30"/>
          <w:szCs w:val="30"/>
          <w:cs/>
        </w:rPr>
        <w:t>ได้แก่ที่ดิน ซึ่ง</w:t>
      </w:r>
      <w:r w:rsidRPr="00095C50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</w:t>
      </w:r>
      <w:r w:rsidR="00E27F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27FC7" w:rsidRPr="00E27FC7">
        <w:rPr>
          <w:rFonts w:asciiTheme="majorBidi" w:hAnsiTheme="majorBidi"/>
          <w:sz w:val="30"/>
          <w:szCs w:val="30"/>
          <w:cs/>
        </w:rPr>
        <w:t>(</w:t>
      </w:r>
      <w:r w:rsidR="00E27FC7" w:rsidRPr="00E27FC7">
        <w:rPr>
          <w:rFonts w:asciiTheme="majorBidi" w:hAnsiTheme="majorBidi" w:hint="cs"/>
          <w:sz w:val="30"/>
          <w:szCs w:val="30"/>
          <w:cs/>
        </w:rPr>
        <w:t>รวมถึงต้นทุนการกู้ยืม</w:t>
      </w:r>
      <w:r w:rsidR="00E27FC7" w:rsidRPr="00E27FC7">
        <w:rPr>
          <w:rFonts w:asciiTheme="majorBidi" w:hAnsiTheme="majorBidi"/>
          <w:sz w:val="30"/>
          <w:szCs w:val="30"/>
          <w:cs/>
        </w:rPr>
        <w:t>)</w:t>
      </w:r>
      <w:r w:rsidR="00E27FC7">
        <w:rPr>
          <w:rFonts w:asciiTheme="majorBidi" w:hAnsiTheme="majorBidi" w:hint="cs"/>
          <w:sz w:val="30"/>
          <w:szCs w:val="30"/>
          <w:cs/>
        </w:rPr>
        <w:t xml:space="preserve"> </w:t>
      </w:r>
      <w:r w:rsidRPr="00095C50">
        <w:rPr>
          <w:rFonts w:asciiTheme="majorBidi" w:hAnsiTheme="majorBidi" w:cstheme="majorBidi"/>
          <w:sz w:val="30"/>
          <w:szCs w:val="30"/>
          <w:cs/>
        </w:rPr>
        <w:t>หักขาดทุนจากการ</w:t>
      </w:r>
      <w:r w:rsidR="00D53E47">
        <w:rPr>
          <w:rFonts w:asciiTheme="majorBidi" w:hAnsiTheme="majorBidi" w:cstheme="majorBidi"/>
          <w:sz w:val="30"/>
          <w:szCs w:val="30"/>
          <w:cs/>
        </w:rPr>
        <w:br/>
      </w:r>
      <w:r w:rsidRPr="00095C50">
        <w:rPr>
          <w:rFonts w:asciiTheme="majorBidi" w:hAnsiTheme="majorBidi" w:cstheme="majorBidi"/>
          <w:sz w:val="30"/>
          <w:szCs w:val="30"/>
          <w:cs/>
        </w:rPr>
        <w:t xml:space="preserve">ด้อยค่า ต้นทุนรวมค่าใช้จ่ายทางตรงเพื่อให้ได้มาซึ่งอสังหาริมทรัพย์เพื่อการลงทุน </w:t>
      </w:r>
    </w:p>
    <w:p w14:paraId="04E3AC5C" w14:textId="77777777" w:rsidR="003C616C" w:rsidRPr="00095C50" w:rsidRDefault="003C616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D499832" w14:textId="07F28BAD" w:rsidR="00565925" w:rsidRPr="00095C50" w:rsidRDefault="0056592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95C50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7EBABAC7" w14:textId="150E5BD4" w:rsidR="00565925" w:rsidRPr="00095C50" w:rsidRDefault="00565925" w:rsidP="004451C9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62E594E7" w14:textId="0090378D" w:rsidR="00DA4598" w:rsidRPr="00095C50" w:rsidRDefault="00DA4598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95C50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="00AB2F00" w:rsidRPr="00AB2F00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095C5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95C50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AB2F00" w:rsidRPr="00AB2F00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095C5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95C50">
        <w:rPr>
          <w:rFonts w:asciiTheme="majorBidi" w:hAnsiTheme="majorBidi" w:cstheme="majorBidi"/>
          <w:spacing w:val="-2"/>
          <w:sz w:val="30"/>
          <w:szCs w:val="30"/>
          <w:cs/>
        </w:rPr>
        <w:t>จำนวน</w:t>
      </w:r>
      <w:r w:rsidR="008F7563" w:rsidRPr="00095C50">
        <w:rPr>
          <w:rFonts w:asciiTheme="majorBidi" w:hAnsiTheme="majorBidi" w:cstheme="majorBidi"/>
          <w:spacing w:val="-2"/>
          <w:sz w:val="30"/>
          <w:szCs w:val="30"/>
          <w:cs/>
        </w:rPr>
        <w:t>เงิน</w:t>
      </w:r>
      <w:r w:rsidR="00CE26BF" w:rsidRPr="00095C5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B2F00" w:rsidRPr="00AB2F00">
        <w:rPr>
          <w:rFonts w:asciiTheme="majorBidi" w:hAnsiTheme="majorBidi" w:cstheme="majorBidi"/>
          <w:spacing w:val="-2"/>
          <w:sz w:val="30"/>
          <w:szCs w:val="30"/>
        </w:rPr>
        <w:t>52</w:t>
      </w:r>
      <w:r w:rsidR="005A3135" w:rsidRPr="00C855AE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AB2F00" w:rsidRPr="00AB2F00">
        <w:rPr>
          <w:rFonts w:asciiTheme="majorBidi" w:hAnsiTheme="majorBidi" w:cstheme="majorBidi"/>
          <w:spacing w:val="-2"/>
          <w:sz w:val="30"/>
          <w:szCs w:val="30"/>
        </w:rPr>
        <w:t>32</w:t>
      </w:r>
      <w:r w:rsidRPr="00C855A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855AE">
        <w:rPr>
          <w:rFonts w:asciiTheme="majorBidi" w:hAnsiTheme="majorBidi" w:cstheme="majorBidi"/>
          <w:spacing w:val="-2"/>
          <w:sz w:val="30"/>
          <w:szCs w:val="30"/>
          <w:cs/>
        </w:rPr>
        <w:t>ล้านบ</w:t>
      </w:r>
      <w:r w:rsidRPr="00095C50">
        <w:rPr>
          <w:rFonts w:asciiTheme="majorBidi" w:hAnsiTheme="majorBidi" w:cstheme="majorBidi"/>
          <w:spacing w:val="-2"/>
          <w:sz w:val="30"/>
          <w:szCs w:val="30"/>
          <w:cs/>
        </w:rPr>
        <w:t>าท</w:t>
      </w:r>
      <w:r w:rsidR="005642F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642FC">
        <w:rPr>
          <w:rFonts w:asciiTheme="majorBidi" w:hAnsiTheme="majorBidi" w:cstheme="majorBidi"/>
          <w:spacing w:val="-2"/>
          <w:sz w:val="30"/>
          <w:szCs w:val="30"/>
        </w:rPr>
        <w:br/>
      </w:r>
      <w:r w:rsidR="005642FC" w:rsidRPr="005642FC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AB2F00" w:rsidRPr="00AB2F00">
        <w:rPr>
          <w:rFonts w:asciiTheme="majorBidi" w:hAnsiTheme="majorBidi" w:cstheme="majorBidi"/>
          <w:i/>
          <w:iCs/>
          <w:spacing w:val="-2"/>
          <w:sz w:val="30"/>
          <w:szCs w:val="30"/>
        </w:rPr>
        <w:t>2567</w:t>
      </w:r>
      <w:r w:rsidR="005642FC" w:rsidRPr="005642F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AB2F00" w:rsidRPr="00AB2F00">
        <w:rPr>
          <w:rFonts w:asciiTheme="majorBidi" w:hAnsiTheme="majorBidi" w:cstheme="majorBidi"/>
          <w:i/>
          <w:iCs/>
          <w:spacing w:val="-2"/>
          <w:sz w:val="30"/>
          <w:szCs w:val="30"/>
        </w:rPr>
        <w:t>46</w:t>
      </w:r>
      <w:r w:rsidR="005642FC">
        <w:rPr>
          <w:rFonts w:asciiTheme="majorBidi" w:hAnsiTheme="majorBidi" w:cstheme="majorBidi"/>
          <w:i/>
          <w:iCs/>
          <w:spacing w:val="-2"/>
          <w:sz w:val="30"/>
          <w:szCs w:val="30"/>
        </w:rPr>
        <w:t>.</w:t>
      </w:r>
      <w:r w:rsidR="00AB2F00" w:rsidRPr="00AB2F00">
        <w:rPr>
          <w:rFonts w:asciiTheme="majorBidi" w:hAnsiTheme="majorBidi" w:cstheme="majorBidi"/>
          <w:i/>
          <w:iCs/>
          <w:spacing w:val="-2"/>
          <w:sz w:val="30"/>
          <w:szCs w:val="30"/>
        </w:rPr>
        <w:t>72</w:t>
      </w:r>
      <w:r w:rsidR="005642FC" w:rsidRPr="005642F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5642FC" w:rsidRPr="005642FC">
        <w:rPr>
          <w:rFonts w:asciiTheme="majorBidi" w:hAnsiTheme="majorBidi" w:hint="cs"/>
          <w:i/>
          <w:iCs/>
          <w:spacing w:val="-2"/>
          <w:sz w:val="30"/>
          <w:szCs w:val="30"/>
          <w:cs/>
        </w:rPr>
        <w:t>ล้านบาท</w:t>
      </w:r>
      <w:r w:rsidR="005642FC" w:rsidRPr="005642FC">
        <w:rPr>
          <w:rFonts w:asciiTheme="majorBidi" w:hAnsiTheme="majorBidi"/>
          <w:i/>
          <w:iCs/>
          <w:spacing w:val="-2"/>
          <w:sz w:val="30"/>
          <w:szCs w:val="30"/>
          <w:cs/>
        </w:rPr>
        <w:t>)</w:t>
      </w:r>
      <w:r w:rsidR="005642F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95C5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ประเมินราคาโดยผู้ประเมินราคาอิสระ</w:t>
      </w:r>
      <w:r w:rsidR="00D12B6D" w:rsidRPr="00095C50">
        <w:rPr>
          <w:rFonts w:asciiTheme="majorBidi" w:hAnsiTheme="majorBidi" w:cstheme="majorBidi"/>
          <w:spacing w:val="-2"/>
          <w:sz w:val="30"/>
          <w:szCs w:val="30"/>
          <w:cs/>
        </w:rPr>
        <w:t>โดยใช้วิธีเปรียบเทียบราคาตลาด (</w:t>
      </w:r>
      <w:r w:rsidR="00D12B6D" w:rsidRPr="00095C50">
        <w:rPr>
          <w:rFonts w:asciiTheme="majorBidi" w:hAnsiTheme="majorBidi" w:cstheme="majorBidi"/>
          <w:spacing w:val="-2"/>
          <w:sz w:val="30"/>
          <w:szCs w:val="30"/>
        </w:rPr>
        <w:t xml:space="preserve">Market Comparison Approach) </w:t>
      </w:r>
      <w:r w:rsidRPr="00095C50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AB2F00" w:rsidRPr="00AB2F00">
        <w:rPr>
          <w:rFonts w:asciiTheme="majorBidi" w:hAnsiTheme="majorBidi" w:cstheme="majorBidi"/>
          <w:spacing w:val="-2"/>
          <w:sz w:val="30"/>
          <w:szCs w:val="30"/>
        </w:rPr>
        <w:t>3</w:t>
      </w:r>
    </w:p>
    <w:p w14:paraId="307FB50F" w14:textId="0D99D2AB" w:rsidR="00EB129D" w:rsidRPr="00095C50" w:rsidRDefault="00EB1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5C840160" w14:textId="77777777" w:rsidR="00AA1A6F" w:rsidRDefault="00AA1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225F3A9" w14:textId="68DFB4F8" w:rsidR="00BE5138" w:rsidRPr="00095C50" w:rsidRDefault="00AB2F00" w:rsidP="00BE5138">
      <w:pPr>
        <w:pStyle w:val="Heading6"/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AB2F00">
        <w:rPr>
          <w:rFonts w:asciiTheme="majorBidi" w:hAnsiTheme="majorBidi" w:cstheme="majorBidi"/>
          <w:sz w:val="30"/>
          <w:szCs w:val="30"/>
          <w:lang w:val="en-US"/>
        </w:rPr>
        <w:lastRenderedPageBreak/>
        <w:t>11</w:t>
      </w:r>
      <w:r w:rsidR="00BE5138" w:rsidRPr="009A0092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 w:rsidR="00BE5138" w:rsidRPr="00095C50">
        <w:rPr>
          <w:rFonts w:asciiTheme="majorBidi" w:hAnsiTheme="majorBidi" w:cstheme="majorBidi"/>
          <w:sz w:val="30"/>
          <w:szCs w:val="30"/>
          <w:cs/>
          <w:lang w:val="en-US"/>
        </w:rPr>
        <w:t>ที่ดิน อาคารและอุปกรณ์</w:t>
      </w:r>
    </w:p>
    <w:p w14:paraId="2ACED208" w14:textId="3BB7847E" w:rsidR="002A0540" w:rsidRPr="005470F6" w:rsidRDefault="002A0540" w:rsidP="004451C9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7B1E01D5" w14:textId="2E77BA5B" w:rsidR="00263502" w:rsidRPr="00095C50" w:rsidRDefault="00263502" w:rsidP="004451C9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095C50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4234F533" w14:textId="77777777" w:rsidR="00B13266" w:rsidRPr="005470F6" w:rsidRDefault="00B13266" w:rsidP="004451C9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49394AAE" w14:textId="60610A1F" w:rsidR="00263502" w:rsidRPr="00095C50" w:rsidRDefault="00263502" w:rsidP="004451C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95C50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35F2CA41" w14:textId="77777777" w:rsidR="00263502" w:rsidRPr="00095C50" w:rsidRDefault="0026350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E45FFAC" w14:textId="7FC29979" w:rsidR="00263502" w:rsidRPr="00095C50" w:rsidRDefault="0026350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95C50">
        <w:rPr>
          <w:rFonts w:asciiTheme="majorBidi" w:hAnsiTheme="majorBidi" w:cstheme="majorBidi"/>
          <w:sz w:val="30"/>
          <w:szCs w:val="30"/>
          <w:cs/>
        </w:rPr>
        <w:t>ราคาทุนรวมถึงต้นทุน</w:t>
      </w:r>
      <w:r w:rsidR="001F62A7">
        <w:rPr>
          <w:rFonts w:asciiTheme="majorBidi" w:hAnsiTheme="majorBidi" w:cstheme="majorBidi" w:hint="cs"/>
          <w:sz w:val="30"/>
          <w:szCs w:val="30"/>
          <w:cs/>
        </w:rPr>
        <w:t>การกู้ยืม</w:t>
      </w:r>
      <w:r w:rsidRPr="00095C50">
        <w:rPr>
          <w:rFonts w:asciiTheme="majorBidi" w:hAnsiTheme="majorBidi" w:cstheme="majorBidi"/>
          <w:sz w:val="30"/>
          <w:szCs w:val="30"/>
          <w:cs/>
        </w:rPr>
        <w:t xml:space="preserve"> ต้นทุนในการรื้อถอน</w:t>
      </w:r>
      <w:r w:rsidRPr="00095C50">
        <w:rPr>
          <w:rFonts w:asciiTheme="majorBidi" w:hAnsiTheme="majorBidi" w:cstheme="majorBidi"/>
          <w:sz w:val="30"/>
          <w:szCs w:val="30"/>
        </w:rPr>
        <w:t xml:space="preserve"> </w:t>
      </w:r>
      <w:r w:rsidRPr="00095C50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095C50">
        <w:rPr>
          <w:rFonts w:asciiTheme="majorBidi" w:hAnsiTheme="majorBidi" w:cstheme="majorBidi"/>
          <w:sz w:val="30"/>
          <w:szCs w:val="30"/>
        </w:rPr>
        <w:t xml:space="preserve"> </w:t>
      </w:r>
      <w:r w:rsidRPr="00095C50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1E6E3E15" w14:textId="77777777" w:rsidR="00263502" w:rsidRPr="00095C50" w:rsidRDefault="0026350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0C54F166" w14:textId="173EE59F" w:rsidR="00263502" w:rsidRPr="00095C50" w:rsidRDefault="00263502" w:rsidP="004451C9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95C50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Pr="00095C50">
        <w:rPr>
          <w:rFonts w:asciiTheme="majorBidi" w:hAnsiTheme="majorBidi" w:cstheme="majorBidi"/>
          <w:color w:val="auto"/>
          <w:sz w:val="30"/>
          <w:szCs w:val="30"/>
          <w:cs/>
        </w:rPr>
        <w:t xml:space="preserve">ที่ดิน อาคาร และอุปกรณ์ </w:t>
      </w:r>
      <w:r w:rsidR="00095C50">
        <w:rPr>
          <w:rFonts w:asciiTheme="majorBidi" w:hAnsiTheme="majorBidi" w:cstheme="majorBidi"/>
          <w:color w:val="auto"/>
          <w:sz w:val="30"/>
          <w:szCs w:val="30"/>
        </w:rPr>
        <w:br/>
      </w:r>
      <w:r w:rsidRPr="00095C50">
        <w:rPr>
          <w:rFonts w:asciiTheme="majorBidi" w:hAnsiTheme="majorBidi" w:cstheme="majorBidi"/>
          <w:color w:val="auto"/>
          <w:sz w:val="30"/>
          <w:szCs w:val="30"/>
          <w:cs/>
        </w:rPr>
        <w:t>รับรู้ในกำไรหรือขาดทุน</w:t>
      </w:r>
    </w:p>
    <w:p w14:paraId="65A54DC6" w14:textId="38DB46FE" w:rsidR="00204A30" w:rsidRDefault="00204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05792AB" w14:textId="77777777" w:rsidR="00E751CE" w:rsidRPr="00D16D87" w:rsidRDefault="00E751CE" w:rsidP="00E75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D16D87">
        <w:rPr>
          <w:rFonts w:ascii="Angsana New" w:hAnsi="Angsana New" w:hint="cs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3AA24A44" w14:textId="77777777" w:rsidR="00E751CE" w:rsidRPr="00D16D87" w:rsidRDefault="00E751CE" w:rsidP="00E751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775908F8" w14:textId="39648757" w:rsidR="00E751CE" w:rsidRPr="00E751CE" w:rsidRDefault="00E751CE" w:rsidP="00E751CE">
      <w:pPr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D16D87">
        <w:rPr>
          <w:rFonts w:ascii="Angsana New" w:hAnsi="Angsana New" w:hint="cs"/>
          <w:sz w:val="30"/>
          <w:szCs w:val="30"/>
          <w:cs/>
          <w:lang w:val="th-TH"/>
        </w:rPr>
        <w:t>เมื่อมีการเปลี่ยนแปลงการใช้งานจาก</w:t>
      </w:r>
      <w:r w:rsidRPr="006B3F33">
        <w:rPr>
          <w:rFonts w:ascii="Angsana New" w:hAnsi="Angsana New"/>
          <w:sz w:val="30"/>
          <w:szCs w:val="30"/>
          <w:cs/>
          <w:lang w:val="th-TH"/>
        </w:rPr>
        <w:t>อสังหาริมทรัพย์</w:t>
      </w:r>
      <w:r w:rsidR="00752369">
        <w:rPr>
          <w:rFonts w:ascii="Angsana New" w:hAnsi="Angsana New" w:hint="cs"/>
          <w:sz w:val="30"/>
          <w:szCs w:val="30"/>
          <w:cs/>
          <w:lang w:val="th-TH"/>
        </w:rPr>
        <w:t>ที่มีไว้ใช้งาน</w:t>
      </w:r>
      <w:r w:rsidRPr="00D16D87">
        <w:rPr>
          <w:rFonts w:ascii="Angsana New" w:hAnsi="Angsana New" w:hint="cs"/>
          <w:sz w:val="30"/>
          <w:szCs w:val="30"/>
          <w:cs/>
          <w:lang w:val="th-TH"/>
        </w:rPr>
        <w:t xml:space="preserve">เป็นอสังหาริมทรัพย์เพื่อการลงทุน อสังหาริมทรัพย์นั้นจะถูกจัดประเภทใหม่เป็นอสังหาริมทรัพย์เพื่อการลงทุนด้วยมูลค่าตามบัญชี </w:t>
      </w:r>
    </w:p>
    <w:p w14:paraId="551ACDD7" w14:textId="77777777" w:rsidR="00E751CE" w:rsidRDefault="00E75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4345D4" w14:textId="1BC044F8" w:rsidR="00B13266" w:rsidRPr="00095C50" w:rsidRDefault="00B13266" w:rsidP="004451C9">
      <w:pPr>
        <w:pStyle w:val="Default"/>
        <w:ind w:left="54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  <w:r w:rsidRPr="00095C50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>ต้นทุนที่เกิดขึ้นในภายหลัง</w:t>
      </w:r>
    </w:p>
    <w:p w14:paraId="67466120" w14:textId="77777777" w:rsidR="00B13266" w:rsidRPr="00095C50" w:rsidRDefault="00B13266" w:rsidP="004451C9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  <w:cs/>
        </w:rPr>
      </w:pPr>
    </w:p>
    <w:p w14:paraId="18025A74" w14:textId="5FB5117E" w:rsidR="00263502" w:rsidRDefault="00263502" w:rsidP="004451C9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095C50">
        <w:rPr>
          <w:rFonts w:asciiTheme="majorBidi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095C50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095C50">
        <w:rPr>
          <w:rFonts w:asciiTheme="majorBidi" w:hAnsiTheme="majorBidi" w:cstheme="majorBidi"/>
          <w:color w:val="auto"/>
          <w:sz w:val="30"/>
          <w:szCs w:val="30"/>
          <w:cs/>
        </w:rPr>
        <w:t>อาคารและอุปกรณ์ เมื่อ</w:t>
      </w:r>
      <w:r w:rsidR="00352815" w:rsidRPr="00095C50">
        <w:rPr>
          <w:rFonts w:asciiTheme="majorBidi" w:hAnsiTheme="majorBidi" w:cstheme="majorBidi"/>
          <w:color w:val="auto"/>
          <w:sz w:val="30"/>
          <w:szCs w:val="30"/>
          <w:cs/>
        </w:rPr>
        <w:t>บริษัท</w:t>
      </w:r>
      <w:r w:rsidRPr="00095C50">
        <w:rPr>
          <w:rFonts w:asciiTheme="majorBidi" w:hAnsiTheme="majorBidi" w:cstheme="majorBidi"/>
          <w:color w:val="auto"/>
          <w:sz w:val="30"/>
          <w:szCs w:val="30"/>
          <w:cs/>
        </w:rPr>
        <w:t>จะได้รับ</w:t>
      </w:r>
      <w:r w:rsidRPr="00095C50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</w:t>
      </w:r>
      <w:r w:rsidRPr="00095C50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095C50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4FA5267F" w14:textId="77777777" w:rsidR="00204A30" w:rsidRPr="00095C50" w:rsidRDefault="00204A30" w:rsidP="004451C9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</w:p>
    <w:p w14:paraId="0D9687BF" w14:textId="388B01FD" w:rsidR="00B13266" w:rsidRPr="00095C50" w:rsidRDefault="00B13266" w:rsidP="004451C9">
      <w:pPr>
        <w:pStyle w:val="Default"/>
        <w:ind w:left="54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  <w:r w:rsidRPr="00095C50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>ค่าเสื่อมราคา</w:t>
      </w:r>
    </w:p>
    <w:p w14:paraId="2D54CB24" w14:textId="77777777" w:rsidR="00263502" w:rsidRPr="00095C50" w:rsidRDefault="0026350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8945ECA" w14:textId="1E7D9358" w:rsidR="00263502" w:rsidRPr="00095C50" w:rsidRDefault="0026350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95C50">
        <w:rPr>
          <w:rFonts w:asciiTheme="majorBidi" w:hAnsiTheme="majorBidi" w:cstheme="majorBidi"/>
          <w:sz w:val="30"/>
          <w:szCs w:val="30"/>
          <w:cs/>
        </w:rPr>
        <w:t>ค่าเสื่อมราคาคำนวณ</w:t>
      </w:r>
      <w:r w:rsidRPr="00095C50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โดย</w:t>
      </w:r>
      <w:r w:rsidRPr="00095C50">
        <w:rPr>
          <w:rFonts w:asciiTheme="majorBidi" w:hAnsiTheme="majorBidi" w:cstheme="majorBidi"/>
          <w:sz w:val="30"/>
          <w:szCs w:val="30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095C50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และรับรู้ในกำไรหรือ</w:t>
      </w:r>
      <w:r w:rsidRPr="00095C50">
        <w:rPr>
          <w:rFonts w:asciiTheme="majorBidi" w:hAnsiTheme="majorBidi" w:cstheme="majorBidi"/>
          <w:sz w:val="30"/>
          <w:szCs w:val="30"/>
          <w:cs/>
        </w:rPr>
        <w:t xml:space="preserve">ขาดทุน ทั้งนี้ </w:t>
      </w:r>
      <w:r w:rsidR="00710C22" w:rsidRPr="00095C5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52815" w:rsidRPr="00095C5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95C50">
        <w:rPr>
          <w:rFonts w:asciiTheme="majorBidi" w:hAnsiTheme="majorBidi" w:cstheme="majorBidi"/>
          <w:sz w:val="30"/>
          <w:szCs w:val="30"/>
          <w:cs/>
        </w:rPr>
        <w:t xml:space="preserve">ไม่คิดค่าเสื่อมราคาสำหรับที่ดินและสินทรัพย์ที่อยู่ระหว่างการก่อสร้างและติดตั้ง </w:t>
      </w:r>
    </w:p>
    <w:p w14:paraId="56EFD281" w14:textId="7AF18ED6" w:rsidR="00263502" w:rsidRPr="00095C50" w:rsidRDefault="00263502" w:rsidP="00547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59410342" w14:textId="77777777" w:rsidR="00F84066" w:rsidRDefault="00F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9236309" w14:textId="13BD1E53" w:rsidR="00263502" w:rsidRPr="00095C50" w:rsidRDefault="0026350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095C50">
        <w:rPr>
          <w:rFonts w:asciiTheme="majorBidi" w:hAnsiTheme="majorBidi" w:cstheme="majorBidi"/>
          <w:sz w:val="30"/>
          <w:szCs w:val="30"/>
          <w:cs/>
        </w:rPr>
        <w:lastRenderedPageBreak/>
        <w:t xml:space="preserve">ประมาณการอายุการให้ประโยชน์ของสินทรัพย์แสดงได้ดังนี้ </w:t>
      </w:r>
    </w:p>
    <w:p w14:paraId="4837FF3E" w14:textId="77777777" w:rsidR="00B13266" w:rsidRPr="00095C50" w:rsidRDefault="00B1326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263502" w:rsidRPr="00095C50" w14:paraId="005E6FB3" w14:textId="77777777" w:rsidTr="00A26348">
        <w:tc>
          <w:tcPr>
            <w:tcW w:w="5390" w:type="dxa"/>
          </w:tcPr>
          <w:p w14:paraId="2D9B1308" w14:textId="4D70C3EC" w:rsidR="00263502" w:rsidRPr="00095C50" w:rsidRDefault="0026350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195" w:type="dxa"/>
          </w:tcPr>
          <w:p w14:paraId="3135EDAD" w14:textId="1303566C" w:rsidR="00263502" w:rsidRPr="008F7C8A" w:rsidRDefault="00AB2F00" w:rsidP="004451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63502" w:rsidRPr="008F7C8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7CEBE288" w14:textId="77777777" w:rsidR="00263502" w:rsidRPr="00095C50" w:rsidRDefault="0026350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F7C8A" w:rsidRPr="00095C50" w14:paraId="6FEC9E23" w14:textId="77777777" w:rsidTr="00A26348">
        <w:tc>
          <w:tcPr>
            <w:tcW w:w="5390" w:type="dxa"/>
          </w:tcPr>
          <w:p w14:paraId="6AB9320A" w14:textId="2D2E7E37" w:rsidR="008F7C8A" w:rsidRPr="00095C50" w:rsidRDefault="008F7C8A" w:rsidP="008F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6D1">
              <w:rPr>
                <w:rFonts w:asciiTheme="majorBidi" w:hAnsiTheme="majorBidi" w:hint="cs"/>
                <w:sz w:val="30"/>
                <w:szCs w:val="30"/>
                <w:cs/>
              </w:rPr>
              <w:t>อาคารห้องเย็นและอุปกรณ์</w:t>
            </w:r>
          </w:p>
        </w:tc>
        <w:tc>
          <w:tcPr>
            <w:tcW w:w="1195" w:type="dxa"/>
          </w:tcPr>
          <w:p w14:paraId="5DC197DA" w14:textId="4FC13016" w:rsidR="008F7C8A" w:rsidRPr="008F7C8A" w:rsidRDefault="00AB2F00" w:rsidP="008F7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F7C8A" w:rsidRPr="008F7C8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66EB6773" w14:textId="19B3F9E4" w:rsidR="008F7C8A" w:rsidRPr="00095C50" w:rsidRDefault="008F7C8A" w:rsidP="008F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F7C8A" w:rsidRPr="00095C50" w14:paraId="36F5208F" w14:textId="77777777" w:rsidTr="004424F5">
        <w:tc>
          <w:tcPr>
            <w:tcW w:w="5390" w:type="dxa"/>
          </w:tcPr>
          <w:p w14:paraId="41EFD5E8" w14:textId="6B750C6A" w:rsidR="008F7C8A" w:rsidRPr="00095C50" w:rsidRDefault="008F7C8A" w:rsidP="008F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28EE01BF" w14:textId="5D671893" w:rsidR="008F7C8A" w:rsidRPr="008F7C8A" w:rsidRDefault="00AB2F00" w:rsidP="008F7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F7C8A" w:rsidRPr="008F7C8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4DC5C3CB" w14:textId="77777777" w:rsidR="008F7C8A" w:rsidRPr="00095C50" w:rsidRDefault="008F7C8A" w:rsidP="008F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F7C8A" w:rsidRPr="00095C50" w14:paraId="6A035574" w14:textId="77777777" w:rsidTr="004424F5">
        <w:tc>
          <w:tcPr>
            <w:tcW w:w="5390" w:type="dxa"/>
          </w:tcPr>
          <w:p w14:paraId="74EED14F" w14:textId="16378CF0" w:rsidR="008F7C8A" w:rsidRPr="00095C50" w:rsidRDefault="008F7C8A" w:rsidP="008F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08E0A8DB" w14:textId="64B55468" w:rsidR="008F7C8A" w:rsidRPr="008F7C8A" w:rsidRDefault="00AB2F00" w:rsidP="008F7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proofErr w:type="gramStart"/>
            <w:r w:rsidRPr="00AB2F0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F7C8A" w:rsidRPr="008F7C8A">
              <w:rPr>
                <w:rFonts w:asciiTheme="majorBidi" w:hAnsiTheme="majorBidi" w:cstheme="majorBidi"/>
                <w:sz w:val="30"/>
                <w:szCs w:val="30"/>
              </w:rPr>
              <w:t xml:space="preserve"> ,</w:t>
            </w:r>
            <w:proofErr w:type="gramEnd"/>
            <w:r w:rsidR="008F7C8A" w:rsidRPr="008F7C8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2DBA956E" w14:textId="77777777" w:rsidR="008F7C8A" w:rsidRPr="00095C50" w:rsidRDefault="008F7C8A" w:rsidP="008F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F7C8A" w:rsidRPr="00095C50" w14:paraId="4D3F0DC7" w14:textId="77777777" w:rsidTr="004424F5">
        <w:tc>
          <w:tcPr>
            <w:tcW w:w="5390" w:type="dxa"/>
            <w:vAlign w:val="bottom"/>
          </w:tcPr>
          <w:p w14:paraId="00632F6E" w14:textId="77777777" w:rsidR="008F7C8A" w:rsidRPr="00095C50" w:rsidRDefault="008F7C8A" w:rsidP="008F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781F2D87" w14:textId="4B921E35" w:rsidR="008F7C8A" w:rsidRPr="008F7C8A" w:rsidRDefault="00AB2F00" w:rsidP="008F7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proofErr w:type="gramStart"/>
            <w:r w:rsidRPr="00AB2F0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F7C8A" w:rsidRPr="008F7C8A">
              <w:rPr>
                <w:rFonts w:asciiTheme="majorBidi" w:hAnsiTheme="majorBidi" w:cstheme="majorBidi"/>
                <w:sz w:val="30"/>
                <w:szCs w:val="30"/>
              </w:rPr>
              <w:t xml:space="preserve"> ,</w:t>
            </w:r>
            <w:proofErr w:type="gramEnd"/>
            <w:r w:rsidR="008F7C8A" w:rsidRPr="008F7C8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5F229871" w14:textId="77777777" w:rsidR="008F7C8A" w:rsidRPr="00095C50" w:rsidRDefault="008F7C8A" w:rsidP="008F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6A82F75E" w14:textId="77777777" w:rsidR="000F4A38" w:rsidRDefault="000F4A38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55FB916" w14:textId="3A47AB4A" w:rsidR="00263502" w:rsidRPr="00095C50" w:rsidRDefault="0026350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095C50">
        <w:rPr>
          <w:rFonts w:asciiTheme="majorBidi" w:hAnsiTheme="majorBidi" w:cstheme="majorBidi"/>
          <w:i/>
          <w:iCs/>
          <w:sz w:val="30"/>
          <w:szCs w:val="30"/>
          <w:cs/>
        </w:rPr>
        <w:t>ขาดทุนจากการด้อยค่า</w:t>
      </w:r>
      <w:r w:rsidRPr="00095C50"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  <w:t xml:space="preserve"> </w:t>
      </w:r>
    </w:p>
    <w:p w14:paraId="745F5937" w14:textId="77777777" w:rsidR="00B13266" w:rsidRPr="00095C50" w:rsidRDefault="00B1326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  <w:cs/>
        </w:rPr>
      </w:pPr>
    </w:p>
    <w:p w14:paraId="24BED094" w14:textId="77777777" w:rsidR="00F84066" w:rsidRDefault="00263502" w:rsidP="001F6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95C50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</w:t>
      </w:r>
      <w:r w:rsidR="00EE3AA4" w:rsidRPr="00095C5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52815" w:rsidRPr="00095C5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95C50">
        <w:rPr>
          <w:rFonts w:asciiTheme="majorBidi" w:hAnsiTheme="majorBidi" w:cstheme="majorBidi"/>
          <w:sz w:val="30"/>
          <w:szCs w:val="30"/>
          <w:cs/>
        </w:rPr>
        <w:t xml:space="preserve"> ได้รับการทบทวน ณ ทุกวันที่รายงานว่ามีข้อบ่งชี้เรื่องการด้อยค่าหรือไม่ </w:t>
      </w:r>
      <w:r w:rsidR="00095C50">
        <w:rPr>
          <w:rFonts w:asciiTheme="majorBidi" w:hAnsiTheme="majorBidi" w:cstheme="majorBidi"/>
          <w:sz w:val="30"/>
          <w:szCs w:val="30"/>
        </w:rPr>
        <w:br/>
      </w:r>
      <w:r w:rsidRPr="00095C50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</w:t>
      </w:r>
      <w:r w:rsidR="0076488F" w:rsidRPr="00095C5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52815" w:rsidRPr="00095C5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95C50">
        <w:rPr>
          <w:rFonts w:asciiTheme="majorBidi" w:hAnsiTheme="majorBidi" w:cstheme="majorBidi"/>
          <w:sz w:val="30"/>
          <w:szCs w:val="30"/>
          <w:cs/>
        </w:rPr>
        <w:t xml:space="preserve">จะทำการประมาณมูลค่าที่คาดว่าจะได้รับคืน </w:t>
      </w:r>
    </w:p>
    <w:p w14:paraId="12856FC7" w14:textId="77777777" w:rsidR="00F84066" w:rsidRDefault="00F84066" w:rsidP="001F6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44A979D" w14:textId="47549282" w:rsidR="00FF0794" w:rsidRPr="001F62A7" w:rsidRDefault="00263502" w:rsidP="001F6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95C50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ขาดทุนจากการด้อยค่ารับรู้ในกำไรหรือขาดทุนเมื่อมูลค่าตามบัญชีสูงกว่ามูลค่าที่คาดว่าจะได้รับคืน </w:t>
      </w:r>
      <w:bookmarkStart w:id="3" w:name="_Hlk87298023"/>
      <w:bookmarkStart w:id="4" w:name="_Hlk87102061"/>
      <w:r w:rsidR="00FF0794" w:rsidRPr="00FF0794">
        <w:rPr>
          <w:rFonts w:asciiTheme="majorBidi" w:hAnsiTheme="majorBidi" w:hint="cs"/>
          <w:sz w:val="30"/>
          <w:szCs w:val="30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="00FF0794" w:rsidRPr="00FF0794">
        <w:rPr>
          <w:rFonts w:asciiTheme="majorBidi" w:hAnsiTheme="majorBidi"/>
          <w:sz w:val="30"/>
          <w:szCs w:val="30"/>
          <w:cs/>
        </w:rPr>
        <w:t xml:space="preserve"> </w:t>
      </w:r>
      <w:r w:rsidR="00FF0794" w:rsidRPr="00FF0794">
        <w:rPr>
          <w:rFonts w:asciiTheme="majorBidi" w:hAnsiTheme="majorBidi" w:hint="cs"/>
          <w:sz w:val="30"/>
          <w:szCs w:val="30"/>
          <w:cs/>
        </w:rPr>
        <w:t>ซึ่งแปรไปตามเวลาและความเสี่ยงที่มีต่อสินทรัพย์</w:t>
      </w:r>
      <w:r w:rsidR="00FF0794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47042E4C" w14:textId="77777777" w:rsidR="00FF0794" w:rsidRDefault="00FF079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344C42EE" w14:textId="4CA73E0C" w:rsidR="00263502" w:rsidRPr="00095C50" w:rsidRDefault="0026350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95C50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ที่เคยรับรู้ในงวดก่อนจะถูกกลับรายการหากมีการเปลี่ยนแปลงประมาณการที่ใช้ในการคำนวณมูลค่าที่คาดว่าจะได้รับคืนแต่ไม่เกินกว่ามูลค่าตามบัญชีภายหลังหักค่าเสื่อมราคาเสมือนหนึ่งไม่เคยมีการบันทึกขาดทุนจากการด้อยค่ามาก่อน</w:t>
      </w:r>
      <w:bookmarkEnd w:id="3"/>
    </w:p>
    <w:p w14:paraId="19DD8112" w14:textId="163CA097" w:rsidR="00AF5A98" w:rsidRPr="00095C50" w:rsidRDefault="00AF5A98" w:rsidP="004451C9">
      <w:pPr>
        <w:rPr>
          <w:rFonts w:asciiTheme="majorBidi" w:hAnsiTheme="majorBidi" w:cstheme="majorBidi"/>
          <w:sz w:val="30"/>
          <w:szCs w:val="30"/>
        </w:rPr>
      </w:pPr>
    </w:p>
    <w:p w14:paraId="4DF848DA" w14:textId="77777777" w:rsidR="003D4B52" w:rsidRPr="00DF3A57" w:rsidRDefault="003D4B5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  <w:sectPr w:rsidR="003D4B52" w:rsidRPr="00DF3A57" w:rsidSect="00941B8E">
          <w:headerReference w:type="even" r:id="rId15"/>
          <w:headerReference w:type="default" r:id="rId16"/>
          <w:headerReference w:type="first" r:id="rId17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670" w:type="dxa"/>
        <w:tblInd w:w="450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3150"/>
        <w:gridCol w:w="1170"/>
        <w:gridCol w:w="180"/>
        <w:gridCol w:w="1170"/>
        <w:gridCol w:w="180"/>
        <w:gridCol w:w="1260"/>
        <w:gridCol w:w="180"/>
        <w:gridCol w:w="1260"/>
        <w:gridCol w:w="180"/>
        <w:gridCol w:w="1530"/>
        <w:gridCol w:w="180"/>
        <w:gridCol w:w="1260"/>
        <w:gridCol w:w="180"/>
        <w:gridCol w:w="1350"/>
        <w:gridCol w:w="180"/>
        <w:gridCol w:w="1260"/>
      </w:tblGrid>
      <w:tr w:rsidR="007C6392" w:rsidRPr="00DF3A57" w14:paraId="33AECEF5" w14:textId="77777777" w:rsidTr="00626429">
        <w:trPr>
          <w:trHeight w:val="378"/>
          <w:tblHeader/>
        </w:trPr>
        <w:tc>
          <w:tcPr>
            <w:tcW w:w="3150" w:type="dxa"/>
          </w:tcPr>
          <w:p w14:paraId="446FA610" w14:textId="2EE979F4" w:rsidR="007C6392" w:rsidRPr="00095C50" w:rsidRDefault="007C639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0" w:type="dxa"/>
            <w:gridSpan w:val="15"/>
          </w:tcPr>
          <w:p w14:paraId="0A427C7F" w14:textId="7D7C8BAC" w:rsidR="007C6392" w:rsidRPr="00095C50" w:rsidRDefault="007C6392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277461" w:rsidRPr="00DF3A57" w14:paraId="689CF619" w14:textId="77777777" w:rsidTr="00626429">
        <w:trPr>
          <w:trHeight w:val="68"/>
          <w:tblHeader/>
        </w:trPr>
        <w:tc>
          <w:tcPr>
            <w:tcW w:w="3150" w:type="dxa"/>
          </w:tcPr>
          <w:p w14:paraId="54465708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4114C3A" w14:textId="77777777" w:rsidR="00994A7C" w:rsidRDefault="00994A7C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85B96E" w14:textId="5DA09216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80" w:type="dxa"/>
          </w:tcPr>
          <w:p w14:paraId="366032C0" w14:textId="77777777" w:rsidR="00277461" w:rsidRPr="00095C50" w:rsidRDefault="00277461" w:rsidP="0027746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0EA146" w14:textId="77777777" w:rsidR="00994A7C" w:rsidRDefault="00994A7C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72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9E4AEE" w14:textId="30B42C2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72" w:right="-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80" w:type="dxa"/>
          </w:tcPr>
          <w:p w14:paraId="38AD43D5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826D9F" w14:textId="77777777" w:rsidR="00994A7C" w:rsidRDefault="00994A7C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456E22" w14:textId="0AE872A2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ห้องเย็น</w:t>
            </w: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80" w:type="dxa"/>
          </w:tcPr>
          <w:p w14:paraId="1D9EEEB6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8C5E4D3" w14:textId="77777777" w:rsidR="00994A7C" w:rsidRDefault="00994A7C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102522" w14:textId="5F4EB014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  <w:p w14:paraId="086D72A1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0" w:type="dxa"/>
          </w:tcPr>
          <w:p w14:paraId="69D345D4" w14:textId="77777777" w:rsidR="00277461" w:rsidRPr="00095C50" w:rsidRDefault="00277461" w:rsidP="00277461">
            <w:pPr>
              <w:tabs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A99FD54" w14:textId="2B47CA36" w:rsidR="00277461" w:rsidRPr="00095C50" w:rsidRDefault="00277461" w:rsidP="00BB5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  <w:r w:rsidR="00994A7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</w:t>
            </w:r>
            <w:r w:rsidR="00BB5BD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80" w:type="dxa"/>
          </w:tcPr>
          <w:p w14:paraId="70984EB6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4127D8" w14:textId="5C71F4A0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0" w:type="dxa"/>
          </w:tcPr>
          <w:p w14:paraId="24A29596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5168BF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80" w:type="dxa"/>
          </w:tcPr>
          <w:p w14:paraId="2A2C2547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B0FE0C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694C32" w14:textId="122A454B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77461" w:rsidRPr="00DF3A57" w14:paraId="050A8D4D" w14:textId="77777777" w:rsidTr="00626429">
        <w:trPr>
          <w:trHeight w:val="252"/>
          <w:tblHeader/>
        </w:trPr>
        <w:tc>
          <w:tcPr>
            <w:tcW w:w="3150" w:type="dxa"/>
          </w:tcPr>
          <w:p w14:paraId="689A1869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0" w:type="dxa"/>
            <w:gridSpan w:val="15"/>
          </w:tcPr>
          <w:p w14:paraId="7AA77398" w14:textId="5B004E32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3B2D" w:rsidRPr="00DF3A57" w14:paraId="398131D3" w14:textId="77777777" w:rsidTr="00626429">
        <w:trPr>
          <w:trHeight w:val="360"/>
        </w:trPr>
        <w:tc>
          <w:tcPr>
            <w:tcW w:w="14670" w:type="dxa"/>
            <w:gridSpan w:val="16"/>
          </w:tcPr>
          <w:p w14:paraId="1971B032" w14:textId="60D3823C" w:rsidR="00573B2D" w:rsidRPr="00573B2D" w:rsidRDefault="00573B2D" w:rsidP="0057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73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</w:tr>
      <w:tr w:rsidR="00277461" w:rsidRPr="00DF3A57" w14:paraId="24A007C0" w14:textId="77777777" w:rsidTr="00626429">
        <w:tc>
          <w:tcPr>
            <w:tcW w:w="3150" w:type="dxa"/>
          </w:tcPr>
          <w:p w14:paraId="2C614651" w14:textId="1101C74F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95C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2AD36306" w14:textId="69DD8810" w:rsidR="00277461" w:rsidRPr="000348D5" w:rsidRDefault="00AB2F00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277461" w:rsidRPr="000348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180" w:type="dxa"/>
          </w:tcPr>
          <w:p w14:paraId="0A8AAF9B" w14:textId="77777777" w:rsidR="00277461" w:rsidRPr="000348D5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7F794C" w14:textId="7E28DCDB" w:rsidR="00277461" w:rsidRPr="000348D5" w:rsidRDefault="00AB2F00" w:rsidP="00712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323</w:t>
            </w:r>
            <w:r w:rsidR="00277461" w:rsidRPr="000348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660</w:t>
            </w:r>
          </w:p>
        </w:tc>
        <w:tc>
          <w:tcPr>
            <w:tcW w:w="180" w:type="dxa"/>
          </w:tcPr>
          <w:p w14:paraId="065CFDA1" w14:textId="77777777" w:rsidR="00277461" w:rsidRPr="000348D5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75B147" w14:textId="447524DB" w:rsidR="00277461" w:rsidRPr="000348D5" w:rsidRDefault="0071273F" w:rsidP="0082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81EE084" w14:textId="77777777" w:rsidR="00277461" w:rsidRPr="000348D5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7AB2A0" w14:textId="71261563" w:rsidR="00277461" w:rsidRPr="000348D5" w:rsidRDefault="00AB2F00" w:rsidP="00626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399</w:t>
            </w:r>
            <w:r w:rsidR="00277461" w:rsidRPr="000348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836</w:t>
            </w:r>
          </w:p>
        </w:tc>
        <w:tc>
          <w:tcPr>
            <w:tcW w:w="180" w:type="dxa"/>
          </w:tcPr>
          <w:p w14:paraId="56237340" w14:textId="77777777" w:rsidR="00277461" w:rsidRPr="000348D5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90930E6" w14:textId="6812C2B4" w:rsidR="00277461" w:rsidRPr="000348D5" w:rsidRDefault="00AB2F00" w:rsidP="00737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277461" w:rsidRPr="000348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653</w:t>
            </w:r>
          </w:p>
        </w:tc>
        <w:tc>
          <w:tcPr>
            <w:tcW w:w="180" w:type="dxa"/>
          </w:tcPr>
          <w:p w14:paraId="60A5A871" w14:textId="77777777" w:rsidR="00277461" w:rsidRPr="000348D5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3BDC6E" w14:textId="3150ACED" w:rsidR="00277461" w:rsidRPr="000348D5" w:rsidRDefault="00AB2F00" w:rsidP="00626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277461" w:rsidRPr="000348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917</w:t>
            </w:r>
          </w:p>
        </w:tc>
        <w:tc>
          <w:tcPr>
            <w:tcW w:w="180" w:type="dxa"/>
          </w:tcPr>
          <w:p w14:paraId="69843895" w14:textId="77777777" w:rsidR="00277461" w:rsidRPr="000348D5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07B970E" w14:textId="43FAC856" w:rsidR="00277461" w:rsidRPr="000348D5" w:rsidRDefault="00AB2F00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111</w:t>
            </w:r>
            <w:r w:rsidR="00277461" w:rsidRPr="000348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  <w:tc>
          <w:tcPr>
            <w:tcW w:w="180" w:type="dxa"/>
          </w:tcPr>
          <w:p w14:paraId="705EAF47" w14:textId="77777777" w:rsidR="00277461" w:rsidRPr="000348D5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B7723A9" w14:textId="54EAE660" w:rsidR="00277461" w:rsidRPr="000348D5" w:rsidRDefault="00AB2F00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939</w:t>
            </w:r>
            <w:r w:rsidR="00277461" w:rsidRPr="000348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965</w:t>
            </w:r>
          </w:p>
        </w:tc>
      </w:tr>
      <w:tr w:rsidR="00277461" w:rsidRPr="00DF3A57" w14:paraId="647DEBF6" w14:textId="77777777" w:rsidTr="00626429">
        <w:tc>
          <w:tcPr>
            <w:tcW w:w="3150" w:type="dxa"/>
          </w:tcPr>
          <w:p w14:paraId="2A56263F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4605FC07" w14:textId="63AA6047" w:rsidR="00277461" w:rsidRPr="00095C50" w:rsidRDefault="00277461" w:rsidP="0082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EA27AC5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4CDCC9" w14:textId="1CEBB2F8" w:rsidR="00277461" w:rsidRPr="00095C50" w:rsidRDefault="00277461" w:rsidP="0082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1BF09BA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B492B5" w14:textId="22DF3690" w:rsidR="00277461" w:rsidRDefault="0071273F" w:rsidP="0082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F6CD5BC" w14:textId="77777777" w:rsidR="00277461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E4DDF7" w14:textId="7B1B47E5" w:rsidR="00277461" w:rsidRPr="00095C50" w:rsidRDefault="00AB2F00" w:rsidP="00626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774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899</w:t>
            </w:r>
          </w:p>
        </w:tc>
        <w:tc>
          <w:tcPr>
            <w:tcW w:w="180" w:type="dxa"/>
          </w:tcPr>
          <w:p w14:paraId="3F242BD1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9B1B7A8" w14:textId="656DFE0B" w:rsidR="00277461" w:rsidRPr="00095C50" w:rsidRDefault="00AB2F00" w:rsidP="00737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774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442</w:t>
            </w:r>
          </w:p>
        </w:tc>
        <w:tc>
          <w:tcPr>
            <w:tcW w:w="180" w:type="dxa"/>
          </w:tcPr>
          <w:p w14:paraId="61DF93DA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37FAA5" w14:textId="46BD99B7" w:rsidR="00277461" w:rsidRPr="00694F23" w:rsidRDefault="00AB2F00" w:rsidP="00626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932</w:t>
            </w:r>
          </w:p>
        </w:tc>
        <w:tc>
          <w:tcPr>
            <w:tcW w:w="180" w:type="dxa"/>
          </w:tcPr>
          <w:p w14:paraId="53976DB9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3592D9E" w14:textId="04979C76" w:rsidR="00277461" w:rsidRPr="00095C50" w:rsidRDefault="00AB2F00" w:rsidP="00014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386</w:t>
            </w:r>
            <w:r w:rsidR="002774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180" w:type="dxa"/>
          </w:tcPr>
          <w:p w14:paraId="3F37F751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17AE13" w14:textId="1C8C6603" w:rsidR="00277461" w:rsidRPr="00095C50" w:rsidRDefault="00AB2F00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391</w:t>
            </w:r>
            <w:r w:rsidR="002774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388</w:t>
            </w:r>
          </w:p>
        </w:tc>
      </w:tr>
      <w:tr w:rsidR="00277461" w:rsidRPr="00DF3A57" w14:paraId="0CB1915C" w14:textId="77777777" w:rsidTr="00626429">
        <w:tc>
          <w:tcPr>
            <w:tcW w:w="3150" w:type="dxa"/>
          </w:tcPr>
          <w:p w14:paraId="4DD22D22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</w:tcPr>
          <w:p w14:paraId="131A595B" w14:textId="1853CE18" w:rsidR="00277461" w:rsidRPr="00491F25" w:rsidRDefault="00277461" w:rsidP="0082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4E2B007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87F0AF" w14:textId="75FC95CA" w:rsidR="00277461" w:rsidRPr="00095C50" w:rsidRDefault="00AB2F00" w:rsidP="00712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774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671</w:t>
            </w:r>
          </w:p>
        </w:tc>
        <w:tc>
          <w:tcPr>
            <w:tcW w:w="180" w:type="dxa"/>
          </w:tcPr>
          <w:p w14:paraId="75293207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D05BBF" w14:textId="683CF479" w:rsidR="00277461" w:rsidRDefault="0071273F" w:rsidP="0082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F5C9664" w14:textId="77777777" w:rsidR="00277461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71292F" w14:textId="67142DB3" w:rsidR="00277461" w:rsidRPr="00095C50" w:rsidRDefault="00AB2F00" w:rsidP="00626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2774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078</w:t>
            </w:r>
          </w:p>
        </w:tc>
        <w:tc>
          <w:tcPr>
            <w:tcW w:w="180" w:type="dxa"/>
          </w:tcPr>
          <w:p w14:paraId="3845C69E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7E16D5E" w14:textId="4E307792" w:rsidR="00277461" w:rsidRPr="00095C50" w:rsidRDefault="00AB2F00" w:rsidP="00737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80" w:type="dxa"/>
          </w:tcPr>
          <w:p w14:paraId="4E2DA469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8093440" w14:textId="3DA1E21F" w:rsidR="00277461" w:rsidRPr="00095C50" w:rsidRDefault="00277461" w:rsidP="0082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4264881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B83AC0" w14:textId="0D59B8E3" w:rsidR="00277461" w:rsidRPr="00095C50" w:rsidRDefault="00277461" w:rsidP="00014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769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5B2D94E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473B10" w14:textId="5DEA4B8A" w:rsidR="00277461" w:rsidRPr="00095C50" w:rsidRDefault="00277461" w:rsidP="0082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7461" w:rsidRPr="00DF3A57" w14:paraId="4A730D4D" w14:textId="77777777" w:rsidTr="00626429">
        <w:tc>
          <w:tcPr>
            <w:tcW w:w="3150" w:type="dxa"/>
          </w:tcPr>
          <w:p w14:paraId="132220E9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553DBF" w14:textId="1ECBECF4" w:rsidR="00277461" w:rsidRPr="00095C50" w:rsidRDefault="00277461" w:rsidP="0082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42E9D95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6024C3" w14:textId="6D51754C" w:rsidR="00277461" w:rsidRPr="00095C50" w:rsidRDefault="00277461" w:rsidP="00712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220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26F1932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B39C88" w14:textId="057BAEB6" w:rsidR="00277461" w:rsidRDefault="0071273F" w:rsidP="0082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B88E3CD" w14:textId="77777777" w:rsidR="00277461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264A2A" w14:textId="75BFDE8A" w:rsidR="00277461" w:rsidRPr="00095C50" w:rsidRDefault="00277461" w:rsidP="00626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051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6F7ED2C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0528881" w14:textId="4803EFB6" w:rsidR="00277461" w:rsidRPr="00095C50" w:rsidRDefault="00277461" w:rsidP="00737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586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94B7655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F0780EE" w14:textId="55B8C5E9" w:rsidR="00277461" w:rsidRPr="00095C50" w:rsidRDefault="00277461" w:rsidP="00626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463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DEA1370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F87598" w14:textId="30053FE5" w:rsidR="00277461" w:rsidRPr="00095C50" w:rsidRDefault="00277461" w:rsidP="0082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1C4341E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102BF5" w14:textId="5BD0CFA0" w:rsidR="00277461" w:rsidRPr="00095C5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320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77461" w:rsidRPr="00DF3A57" w14:paraId="15B01B1C" w14:textId="77777777" w:rsidTr="00626429">
        <w:trPr>
          <w:trHeight w:val="58"/>
        </w:trPr>
        <w:tc>
          <w:tcPr>
            <w:tcW w:w="3150" w:type="dxa"/>
          </w:tcPr>
          <w:p w14:paraId="3AD21EC3" w14:textId="2FBD8021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F73041B" w14:textId="77777777" w:rsidR="0080406B" w:rsidRDefault="0080406B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6697D57" w14:textId="18F881C5" w:rsidR="00277461" w:rsidRPr="00095C50" w:rsidRDefault="00AB2F00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277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450</w:t>
            </w:r>
          </w:p>
        </w:tc>
        <w:tc>
          <w:tcPr>
            <w:tcW w:w="180" w:type="dxa"/>
          </w:tcPr>
          <w:p w14:paraId="77FA70EE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4F43BBF" w14:textId="77777777" w:rsidR="0080406B" w:rsidRDefault="0080406B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DCB641A" w14:textId="38C7511E" w:rsidR="00277461" w:rsidRPr="00095C50" w:rsidRDefault="00AB2F00" w:rsidP="003415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</w:t>
            </w:r>
            <w:r w:rsidR="00277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</w:t>
            </w:r>
          </w:p>
        </w:tc>
        <w:tc>
          <w:tcPr>
            <w:tcW w:w="180" w:type="dxa"/>
          </w:tcPr>
          <w:p w14:paraId="5ECC2D35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E1442AC" w14:textId="77777777" w:rsidR="00277461" w:rsidRPr="00825CEB" w:rsidRDefault="00277461" w:rsidP="0082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E9CBF27" w14:textId="6A4EB73E" w:rsidR="0071273F" w:rsidRPr="00825CEB" w:rsidRDefault="0071273F" w:rsidP="0082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5C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E5E48A2" w14:textId="77777777" w:rsidR="00277461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29FD91D" w14:textId="77777777" w:rsidR="0080406B" w:rsidRPr="00626429" w:rsidRDefault="0080406B" w:rsidP="00626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9EF3C72" w14:textId="48A1DB7E" w:rsidR="00277461" w:rsidRPr="00626429" w:rsidRDefault="00AB2F00" w:rsidP="00626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</w:t>
            </w:r>
            <w:r w:rsidR="00277461" w:rsidRPr="006264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762</w:t>
            </w:r>
          </w:p>
        </w:tc>
        <w:tc>
          <w:tcPr>
            <w:tcW w:w="180" w:type="dxa"/>
          </w:tcPr>
          <w:p w14:paraId="49EEB45C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7FB39DB" w14:textId="77777777" w:rsidR="0080406B" w:rsidRPr="00626429" w:rsidRDefault="0080406B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58A0A2E" w14:textId="17031145" w:rsidR="00277461" w:rsidRPr="00626429" w:rsidRDefault="00AB2F00" w:rsidP="00737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="00277461" w:rsidRPr="006264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529</w:t>
            </w:r>
          </w:p>
        </w:tc>
        <w:tc>
          <w:tcPr>
            <w:tcW w:w="180" w:type="dxa"/>
          </w:tcPr>
          <w:p w14:paraId="7BB581F7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D47D936" w14:textId="733ACD4B" w:rsidR="00277461" w:rsidRPr="00626429" w:rsidRDefault="00AB2F00" w:rsidP="00626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="00277461" w:rsidRPr="006264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386</w:t>
            </w:r>
          </w:p>
        </w:tc>
        <w:tc>
          <w:tcPr>
            <w:tcW w:w="180" w:type="dxa"/>
          </w:tcPr>
          <w:p w14:paraId="4864EFD1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7EB2966" w14:textId="77777777" w:rsidR="0080406B" w:rsidRDefault="0080406B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35100DC" w14:textId="62C93777" w:rsidR="00277461" w:rsidRPr="00095C50" w:rsidRDefault="00AB2F00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471</w:t>
            </w:r>
            <w:r w:rsidR="00277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795</w:t>
            </w:r>
          </w:p>
        </w:tc>
        <w:tc>
          <w:tcPr>
            <w:tcW w:w="180" w:type="dxa"/>
          </w:tcPr>
          <w:p w14:paraId="359AF341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472DDB5" w14:textId="62869FA0" w:rsidR="00277461" w:rsidRPr="00095C50" w:rsidRDefault="00AB2F00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77461" w:rsidRPr="005510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00277461" w:rsidRPr="005510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033</w:t>
            </w:r>
          </w:p>
        </w:tc>
      </w:tr>
      <w:tr w:rsidR="00446578" w:rsidRPr="00DF3A57" w14:paraId="2A65B9A4" w14:textId="77777777" w:rsidTr="00626429">
        <w:tc>
          <w:tcPr>
            <w:tcW w:w="3150" w:type="dxa"/>
          </w:tcPr>
          <w:p w14:paraId="65EAAEC8" w14:textId="283A38DB" w:rsidR="00446578" w:rsidRPr="00095C50" w:rsidRDefault="00446578" w:rsidP="00446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774018AD" w14:textId="46239ABB" w:rsidR="00446578" w:rsidRPr="00095C50" w:rsidRDefault="00446578" w:rsidP="0082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0FFA5DF" w14:textId="77777777" w:rsidR="00446578" w:rsidRPr="00095C50" w:rsidRDefault="00446578" w:rsidP="00446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8B5420" w14:textId="2B6B7718" w:rsidR="00446578" w:rsidRPr="00626429" w:rsidRDefault="00A25BF3" w:rsidP="0082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6264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E2709B1" w14:textId="77777777" w:rsidR="00446578" w:rsidRPr="003122CB" w:rsidRDefault="00446578" w:rsidP="00446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2DBAE892" w14:textId="7108BD24" w:rsidR="00446578" w:rsidRPr="0031578D" w:rsidRDefault="00AB2F00" w:rsidP="00446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25BF3" w:rsidRPr="003157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180" w:type="dxa"/>
          </w:tcPr>
          <w:p w14:paraId="7678F264" w14:textId="77777777" w:rsidR="00446578" w:rsidRPr="003122CB" w:rsidRDefault="00446578" w:rsidP="00446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6AABC2BC" w14:textId="4AC6343B" w:rsidR="00446578" w:rsidRPr="00626429" w:rsidRDefault="00AB2F00" w:rsidP="00626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631A7D" w:rsidRPr="006264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708</w:t>
            </w:r>
          </w:p>
        </w:tc>
        <w:tc>
          <w:tcPr>
            <w:tcW w:w="180" w:type="dxa"/>
          </w:tcPr>
          <w:p w14:paraId="5A5A94D1" w14:textId="77777777" w:rsidR="00446578" w:rsidRPr="003122CB" w:rsidRDefault="00446578" w:rsidP="00446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600BECB1" w14:textId="477DF46B" w:rsidR="00446578" w:rsidRPr="00626429" w:rsidRDefault="00AB2F00" w:rsidP="00737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31A7D" w:rsidRPr="006264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431</w:t>
            </w:r>
          </w:p>
        </w:tc>
        <w:tc>
          <w:tcPr>
            <w:tcW w:w="180" w:type="dxa"/>
          </w:tcPr>
          <w:p w14:paraId="4484292D" w14:textId="77777777" w:rsidR="00446578" w:rsidRPr="003122CB" w:rsidRDefault="00446578" w:rsidP="00446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1D2C8C40" w14:textId="69E45E28" w:rsidR="00446578" w:rsidRPr="00626429" w:rsidRDefault="00AB2F00" w:rsidP="00626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94F23" w:rsidRPr="006264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  <w:tc>
          <w:tcPr>
            <w:tcW w:w="180" w:type="dxa"/>
          </w:tcPr>
          <w:p w14:paraId="510D321D" w14:textId="77777777" w:rsidR="00446578" w:rsidRPr="003122CB" w:rsidRDefault="00446578" w:rsidP="00446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02486B97" w14:textId="216D4987" w:rsidR="00446578" w:rsidRPr="00626429" w:rsidRDefault="00AB2F00" w:rsidP="00446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176</w:t>
            </w:r>
            <w:r w:rsidR="0001478C" w:rsidRPr="006264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180" w:type="dxa"/>
          </w:tcPr>
          <w:p w14:paraId="2F54264C" w14:textId="77777777" w:rsidR="00446578" w:rsidRPr="003122CB" w:rsidRDefault="00446578" w:rsidP="00446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4A4DEC0E" w14:textId="1E475EE0" w:rsidR="00446578" w:rsidRPr="00626429" w:rsidRDefault="00AB2F00" w:rsidP="00446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194</w:t>
            </w:r>
            <w:r w:rsidR="00B62641" w:rsidRPr="006264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</w:tr>
      <w:tr w:rsidR="00446578" w:rsidRPr="00DF3A57" w14:paraId="6B9C3412" w14:textId="77777777" w:rsidTr="00626429">
        <w:tc>
          <w:tcPr>
            <w:tcW w:w="3150" w:type="dxa"/>
          </w:tcPr>
          <w:p w14:paraId="157FB9E5" w14:textId="5CA40113" w:rsidR="00446578" w:rsidRPr="00095C50" w:rsidRDefault="00446578" w:rsidP="00446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</w:tcPr>
          <w:p w14:paraId="600B4A60" w14:textId="5EF3CDBA" w:rsidR="00446578" w:rsidRPr="00095C50" w:rsidRDefault="00446578" w:rsidP="0082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C3129F4" w14:textId="77777777" w:rsidR="00446578" w:rsidRPr="00095C50" w:rsidRDefault="00446578" w:rsidP="00446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2350C0" w14:textId="7EE82EBE" w:rsidR="00446578" w:rsidRPr="00626429" w:rsidRDefault="00AB2F00" w:rsidP="00D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00631A7D" w:rsidRPr="006264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  <w:tc>
          <w:tcPr>
            <w:tcW w:w="180" w:type="dxa"/>
          </w:tcPr>
          <w:p w14:paraId="66DDD128" w14:textId="77777777" w:rsidR="00446578" w:rsidRPr="003122CB" w:rsidRDefault="00446578" w:rsidP="00446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183BEE25" w14:textId="010D86EC" w:rsidR="00446578" w:rsidRPr="0031578D" w:rsidRDefault="00AB2F00" w:rsidP="00446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478</w:t>
            </w:r>
            <w:r w:rsidR="00446578" w:rsidRPr="003157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  <w:tc>
          <w:tcPr>
            <w:tcW w:w="180" w:type="dxa"/>
          </w:tcPr>
          <w:p w14:paraId="4E2BBC09" w14:textId="77777777" w:rsidR="00446578" w:rsidRPr="003122CB" w:rsidRDefault="00446578" w:rsidP="00446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66ADCBAA" w14:textId="3B9DD25F" w:rsidR="00446578" w:rsidRPr="00626429" w:rsidRDefault="00AB2F00" w:rsidP="00626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631A7D" w:rsidRPr="006264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552</w:t>
            </w:r>
          </w:p>
        </w:tc>
        <w:tc>
          <w:tcPr>
            <w:tcW w:w="180" w:type="dxa"/>
          </w:tcPr>
          <w:p w14:paraId="346B1452" w14:textId="77777777" w:rsidR="00446578" w:rsidRPr="003122CB" w:rsidRDefault="00446578" w:rsidP="00446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0AF76648" w14:textId="189ECC1B" w:rsidR="00446578" w:rsidRPr="00626429" w:rsidRDefault="00AB2F00" w:rsidP="00737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221</w:t>
            </w:r>
          </w:p>
        </w:tc>
        <w:tc>
          <w:tcPr>
            <w:tcW w:w="180" w:type="dxa"/>
          </w:tcPr>
          <w:p w14:paraId="501B9F7D" w14:textId="77777777" w:rsidR="00446578" w:rsidRPr="003122CB" w:rsidRDefault="00446578" w:rsidP="00446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4EC25540" w14:textId="69B1145D" w:rsidR="00446578" w:rsidRPr="00626429" w:rsidRDefault="00AB2F00" w:rsidP="00626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80" w:type="dxa"/>
          </w:tcPr>
          <w:p w14:paraId="104D6619" w14:textId="77777777" w:rsidR="00446578" w:rsidRPr="003122CB" w:rsidRDefault="00446578" w:rsidP="00446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04528B80" w14:textId="75D88CF2" w:rsidR="00446578" w:rsidRPr="00626429" w:rsidRDefault="0001478C" w:rsidP="00446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62642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598</w:t>
            </w:r>
            <w:r w:rsidRPr="006264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345</w:t>
            </w:r>
            <w:r w:rsidRPr="0062642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DBE6CBD" w14:textId="77777777" w:rsidR="00446578" w:rsidRPr="003122CB" w:rsidRDefault="00446578" w:rsidP="00446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3D5E7430" w14:textId="7A6C273E" w:rsidR="00446578" w:rsidRPr="00626429" w:rsidRDefault="00B62641" w:rsidP="0082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6264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6578" w:rsidRPr="00DF3A57" w14:paraId="7A8FD09E" w14:textId="77777777" w:rsidTr="00626429">
        <w:tc>
          <w:tcPr>
            <w:tcW w:w="3150" w:type="dxa"/>
          </w:tcPr>
          <w:p w14:paraId="23CA9748" w14:textId="1ACA15BD" w:rsidR="00446578" w:rsidRPr="00095C50" w:rsidRDefault="00446578" w:rsidP="00446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1A5842" w14:textId="4A283196" w:rsidR="00446578" w:rsidRPr="00095C50" w:rsidRDefault="00446578" w:rsidP="0082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3B8B12C" w14:textId="77777777" w:rsidR="00446578" w:rsidRPr="00095C50" w:rsidRDefault="00446578" w:rsidP="00446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71AC9E" w14:textId="23B39034" w:rsidR="00446578" w:rsidRPr="00626429" w:rsidRDefault="00D96F4C" w:rsidP="00D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2642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6264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069</w:t>
            </w:r>
            <w:r w:rsidRPr="0062642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6F7F5C0" w14:textId="77777777" w:rsidR="00446578" w:rsidRPr="003122CB" w:rsidRDefault="00446578" w:rsidP="00446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5D7BB0" w14:textId="3F6B9CCD" w:rsidR="00446578" w:rsidRPr="0031578D" w:rsidRDefault="00446578" w:rsidP="0082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157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55EBA8B" w14:textId="77777777" w:rsidR="00446578" w:rsidRPr="003122CB" w:rsidRDefault="00446578" w:rsidP="00446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9BA41C" w14:textId="190837E9" w:rsidR="00446578" w:rsidRPr="00626429" w:rsidRDefault="00D96F4C" w:rsidP="00626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2642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Pr="006264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007</w:t>
            </w:r>
            <w:r w:rsidRPr="0062642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AF3AC73" w14:textId="77777777" w:rsidR="00446578" w:rsidRPr="003122CB" w:rsidRDefault="00446578" w:rsidP="00446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12B8F4B" w14:textId="04BE0188" w:rsidR="00446578" w:rsidRPr="00626429" w:rsidRDefault="007950B7" w:rsidP="00737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62642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6264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226</w:t>
            </w:r>
            <w:r w:rsidRPr="0062642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F251015" w14:textId="77777777" w:rsidR="00446578" w:rsidRPr="003122CB" w:rsidRDefault="00446578" w:rsidP="00446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E6B552" w14:textId="07BD449B" w:rsidR="00446578" w:rsidRPr="00626429" w:rsidRDefault="00694F23" w:rsidP="00626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2642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264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914</w:t>
            </w:r>
            <w:r w:rsidRPr="0062642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CC6CD66" w14:textId="77777777" w:rsidR="00446578" w:rsidRPr="003122CB" w:rsidRDefault="00446578" w:rsidP="00446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1C2AE40" w14:textId="59BD09E0" w:rsidR="00446578" w:rsidRPr="00626429" w:rsidRDefault="0001478C" w:rsidP="0082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6264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4A3B22D" w14:textId="77777777" w:rsidR="00446578" w:rsidRPr="003122CB" w:rsidRDefault="00446578" w:rsidP="00446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F75BF7" w14:textId="3A08C1B7" w:rsidR="00446578" w:rsidRPr="00626429" w:rsidRDefault="00B62641" w:rsidP="00446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62642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Pr="006264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216</w:t>
            </w:r>
            <w:r w:rsidRPr="0062642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77461" w:rsidRPr="00DF3A57" w14:paraId="6D6B2A88" w14:textId="77777777" w:rsidTr="00626429">
        <w:tc>
          <w:tcPr>
            <w:tcW w:w="3150" w:type="dxa"/>
          </w:tcPr>
          <w:p w14:paraId="5EECF5CD" w14:textId="44808B1E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39EAB83" w14:textId="792463DA" w:rsidR="00277461" w:rsidRPr="00095C50" w:rsidRDefault="00AB2F00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4465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450</w:t>
            </w:r>
          </w:p>
        </w:tc>
        <w:tc>
          <w:tcPr>
            <w:tcW w:w="180" w:type="dxa"/>
          </w:tcPr>
          <w:p w14:paraId="3926ABF6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B9FE160" w14:textId="5770CAF9" w:rsidR="00277461" w:rsidRPr="00095C50" w:rsidRDefault="00AB2F00" w:rsidP="00D96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387</w:t>
            </w:r>
            <w:r w:rsidR="00631A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389</w:t>
            </w:r>
          </w:p>
        </w:tc>
        <w:tc>
          <w:tcPr>
            <w:tcW w:w="180" w:type="dxa"/>
          </w:tcPr>
          <w:p w14:paraId="5F95CDA8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D31577E" w14:textId="1D23E98B" w:rsidR="00277461" w:rsidRPr="00095C50" w:rsidRDefault="00AB2F00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484</w:t>
            </w:r>
            <w:r w:rsidR="00A25B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706</w:t>
            </w:r>
          </w:p>
        </w:tc>
        <w:tc>
          <w:tcPr>
            <w:tcW w:w="180" w:type="dxa"/>
          </w:tcPr>
          <w:p w14:paraId="58F657F6" w14:textId="77777777" w:rsidR="00277461" w:rsidRPr="00095C5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0FF7F33" w14:textId="157417CA" w:rsidR="00277461" w:rsidRPr="00626429" w:rsidRDefault="00AB2F00" w:rsidP="00626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419</w:t>
            </w:r>
            <w:r w:rsidR="00631A7D" w:rsidRPr="006264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015</w:t>
            </w:r>
          </w:p>
        </w:tc>
        <w:tc>
          <w:tcPr>
            <w:tcW w:w="180" w:type="dxa"/>
          </w:tcPr>
          <w:p w14:paraId="34BF80D9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1BEDCF3" w14:textId="136CD18F" w:rsidR="00277461" w:rsidRPr="00626429" w:rsidRDefault="00AB2F00" w:rsidP="00737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7950B7" w:rsidRPr="006264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955</w:t>
            </w:r>
          </w:p>
        </w:tc>
        <w:tc>
          <w:tcPr>
            <w:tcW w:w="180" w:type="dxa"/>
          </w:tcPr>
          <w:p w14:paraId="022F2123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16DA6F" w14:textId="2B00255F" w:rsidR="00277461" w:rsidRPr="00626429" w:rsidRDefault="00AB2F00" w:rsidP="00626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="00694F23" w:rsidRPr="006264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870</w:t>
            </w:r>
          </w:p>
        </w:tc>
        <w:tc>
          <w:tcPr>
            <w:tcW w:w="180" w:type="dxa"/>
          </w:tcPr>
          <w:p w14:paraId="38C6C04D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BCC0AA3" w14:textId="0E56EF90" w:rsidR="00277461" w:rsidRPr="00095C50" w:rsidRDefault="00AB2F00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  <w:r w:rsidR="000147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623</w:t>
            </w:r>
          </w:p>
        </w:tc>
        <w:tc>
          <w:tcPr>
            <w:tcW w:w="180" w:type="dxa"/>
          </w:tcPr>
          <w:p w14:paraId="1DC0DFB1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523FED" w14:textId="72A9191B" w:rsidR="00277461" w:rsidRPr="005510FD" w:rsidRDefault="00AB2F00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626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436</w:t>
            </w:r>
            <w:r w:rsidR="00B626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008</w:t>
            </w:r>
          </w:p>
        </w:tc>
      </w:tr>
      <w:tr w:rsidR="00277461" w:rsidRPr="00DF3A57" w14:paraId="1E3A9B11" w14:textId="77777777" w:rsidTr="00626429">
        <w:tc>
          <w:tcPr>
            <w:tcW w:w="3150" w:type="dxa"/>
          </w:tcPr>
          <w:p w14:paraId="4D757521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1B4D81" w14:textId="77777777" w:rsidR="00277461" w:rsidRPr="00095C5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8791185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7A21C59" w14:textId="77777777" w:rsidR="00277461" w:rsidRPr="00095C5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1262D90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FBC3476" w14:textId="77777777" w:rsidR="00277461" w:rsidRPr="00095C5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2356E6E" w14:textId="77777777" w:rsidR="00277461" w:rsidRPr="00095C5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0AEE618" w14:textId="016C3865" w:rsidR="00277461" w:rsidRPr="00095C5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0BE1F6E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8C88A58" w14:textId="77777777" w:rsidR="00277461" w:rsidRPr="00095C5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06FFB1C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30109EF" w14:textId="77777777" w:rsidR="00277461" w:rsidRPr="00095C5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9E6E878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A712AD8" w14:textId="77777777" w:rsidR="00277461" w:rsidRPr="00095C5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28585D9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6CA674" w14:textId="77777777" w:rsidR="00277461" w:rsidRPr="00095C5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77461" w:rsidRPr="00DF3A57" w14:paraId="255AA3B8" w14:textId="77777777" w:rsidTr="00626429">
        <w:tc>
          <w:tcPr>
            <w:tcW w:w="3150" w:type="dxa"/>
          </w:tcPr>
          <w:p w14:paraId="3B9856EA" w14:textId="77777777" w:rsidR="00277461" w:rsidRPr="00DF3A57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E4B2F37" w14:textId="77777777" w:rsidR="00277461" w:rsidRPr="00AF350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55F3384" w14:textId="77777777" w:rsidR="00277461" w:rsidRPr="00DF3A57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47FCF6" w14:textId="77777777" w:rsidR="00277461" w:rsidRPr="00AF350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4C03113" w14:textId="77777777" w:rsidR="00277461" w:rsidRPr="00DF3A57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48FAB1" w14:textId="77777777" w:rsidR="00277461" w:rsidRPr="00AF350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EC64026" w14:textId="77777777" w:rsidR="00277461" w:rsidRPr="00AF350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277938" w14:textId="350036F4" w:rsidR="00277461" w:rsidRPr="00AF350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16258F2" w14:textId="77777777" w:rsidR="00277461" w:rsidRPr="00DF3A57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74FB22A3" w14:textId="77777777" w:rsidR="00277461" w:rsidRPr="00AF350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16CC88A" w14:textId="77777777" w:rsidR="00277461" w:rsidRPr="00DF3A57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55643C1" w14:textId="77777777" w:rsidR="00277461" w:rsidRPr="00AF350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97212FC" w14:textId="77777777" w:rsidR="00277461" w:rsidRPr="00DF3A57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284F3F84" w14:textId="77777777" w:rsidR="00277461" w:rsidRPr="00AF350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3446913" w14:textId="77777777" w:rsidR="00277461" w:rsidRPr="00DF3A57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27FA144" w14:textId="77777777" w:rsidR="00277461" w:rsidRPr="00AF350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77461" w:rsidRPr="00DF3A57" w14:paraId="5183D17C" w14:textId="77777777" w:rsidTr="00626429">
        <w:tc>
          <w:tcPr>
            <w:tcW w:w="3150" w:type="dxa"/>
          </w:tcPr>
          <w:p w14:paraId="752FF4B5" w14:textId="77777777" w:rsidR="00277461" w:rsidRPr="00DF3A57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BCBBE90" w14:textId="77777777" w:rsidR="00277461" w:rsidRPr="00AF350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25A690F" w14:textId="77777777" w:rsidR="00277461" w:rsidRPr="00DF3A57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7D60FB" w14:textId="77777777" w:rsidR="00277461" w:rsidRPr="00AF350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1FE52AE" w14:textId="77777777" w:rsidR="00277461" w:rsidRPr="00DF3A57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C4D0C17" w14:textId="77777777" w:rsidR="00277461" w:rsidRPr="00AF350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2D5AFFD" w14:textId="77777777" w:rsidR="00277461" w:rsidRPr="00AF350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B69A5B" w14:textId="73A2EC38" w:rsidR="00277461" w:rsidRPr="00AF350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C4C50EE" w14:textId="77777777" w:rsidR="00277461" w:rsidRPr="00DF3A57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56C989F5" w14:textId="77777777" w:rsidR="00277461" w:rsidRPr="00AF350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CBE717F" w14:textId="77777777" w:rsidR="00277461" w:rsidRPr="00DF3A57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114C16C" w14:textId="77777777" w:rsidR="00277461" w:rsidRPr="00AF350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44D0D20" w14:textId="77777777" w:rsidR="00277461" w:rsidRPr="00DF3A57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FD43A3" w14:textId="77777777" w:rsidR="00277461" w:rsidRPr="00AF350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118C6B5" w14:textId="77777777" w:rsidR="00277461" w:rsidRPr="00DF3A57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E8BBAA2" w14:textId="77777777" w:rsidR="00277461" w:rsidRPr="00AF350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77461" w:rsidRPr="00DF3A57" w14:paraId="65007F1F" w14:textId="77777777" w:rsidTr="00626429">
        <w:tc>
          <w:tcPr>
            <w:tcW w:w="3150" w:type="dxa"/>
          </w:tcPr>
          <w:p w14:paraId="09698AA9" w14:textId="77777777" w:rsidR="00277461" w:rsidRPr="00DF3A57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0F9280C" w14:textId="77777777" w:rsidR="00277461" w:rsidRPr="00AF350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182261B" w14:textId="77777777" w:rsidR="00277461" w:rsidRPr="00DF3A57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FCBA2A" w14:textId="77777777" w:rsidR="00277461" w:rsidRPr="00AF350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27ECDB9" w14:textId="77777777" w:rsidR="00277461" w:rsidRPr="00DF3A57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063BE5" w14:textId="77777777" w:rsidR="00277461" w:rsidRPr="00AF350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2349191" w14:textId="77777777" w:rsidR="00277461" w:rsidRPr="00AF350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A724B4" w14:textId="5FF729AA" w:rsidR="00277461" w:rsidRPr="00AF350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837AF7B" w14:textId="77777777" w:rsidR="00277461" w:rsidRPr="00DF3A57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B53F454" w14:textId="77777777" w:rsidR="00277461" w:rsidRPr="00AF350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ED0EAB2" w14:textId="77777777" w:rsidR="00277461" w:rsidRPr="00DF3A57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FC880A3" w14:textId="77777777" w:rsidR="00277461" w:rsidRPr="00AF350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9FBBC1D" w14:textId="77777777" w:rsidR="00277461" w:rsidRPr="00DF3A57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6C88A3" w14:textId="77777777" w:rsidR="00277461" w:rsidRPr="00AF350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3C2C8D4" w14:textId="77777777" w:rsidR="00277461" w:rsidRPr="00DF3A57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29F5158" w14:textId="77777777" w:rsidR="00277461" w:rsidRPr="00AF350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73B2D" w:rsidRPr="00DF3A57" w14:paraId="7EBE0235" w14:textId="77777777" w:rsidTr="00626429">
        <w:tc>
          <w:tcPr>
            <w:tcW w:w="14670" w:type="dxa"/>
            <w:gridSpan w:val="16"/>
          </w:tcPr>
          <w:p w14:paraId="726DF0DB" w14:textId="1F8C735D" w:rsidR="00573B2D" w:rsidRPr="00095C50" w:rsidRDefault="00573B2D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E8166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</w:tr>
      <w:tr w:rsidR="00277461" w:rsidRPr="00DF3A57" w14:paraId="4A5FCA1B" w14:textId="77777777" w:rsidTr="00626429">
        <w:tc>
          <w:tcPr>
            <w:tcW w:w="3150" w:type="dxa"/>
          </w:tcPr>
          <w:p w14:paraId="5A67A6CF" w14:textId="2A865AAB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95C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55774145" w14:textId="08C5E014" w:rsidR="00277461" w:rsidRPr="000348D5" w:rsidRDefault="00277461" w:rsidP="00737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348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B0FC763" w14:textId="77777777" w:rsidR="00277461" w:rsidRPr="000348D5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60FA35" w14:textId="7A903203" w:rsidR="00277461" w:rsidRPr="000348D5" w:rsidRDefault="00AB2F00" w:rsidP="00712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234</w:t>
            </w:r>
            <w:r w:rsidR="00277461" w:rsidRPr="000348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180" w:type="dxa"/>
          </w:tcPr>
          <w:p w14:paraId="2E6B838B" w14:textId="77777777" w:rsidR="00277461" w:rsidRPr="000348D5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9508DC" w14:textId="393B14EB" w:rsidR="00277461" w:rsidRPr="000348D5" w:rsidRDefault="0053435E" w:rsidP="005343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181C66D" w14:textId="77777777" w:rsidR="00277461" w:rsidRPr="000348D5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A23F7D" w14:textId="5C1EE073" w:rsidR="00277461" w:rsidRPr="000348D5" w:rsidRDefault="00AB2F00" w:rsidP="00626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265</w:t>
            </w:r>
            <w:r w:rsidR="00277461" w:rsidRPr="000348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180" w:type="dxa"/>
          </w:tcPr>
          <w:p w14:paraId="046A9001" w14:textId="77777777" w:rsidR="00277461" w:rsidRPr="000348D5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72337EE" w14:textId="5252E139" w:rsidR="00277461" w:rsidRPr="000348D5" w:rsidRDefault="00AB2F00" w:rsidP="008036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277461" w:rsidRPr="000348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901</w:t>
            </w:r>
          </w:p>
        </w:tc>
        <w:tc>
          <w:tcPr>
            <w:tcW w:w="180" w:type="dxa"/>
          </w:tcPr>
          <w:p w14:paraId="6D255676" w14:textId="77777777" w:rsidR="00277461" w:rsidRPr="000348D5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72E520" w14:textId="505F0FFF" w:rsidR="00277461" w:rsidRPr="000348D5" w:rsidRDefault="00AB2F00" w:rsidP="00626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277461" w:rsidRPr="000348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098</w:t>
            </w:r>
          </w:p>
        </w:tc>
        <w:tc>
          <w:tcPr>
            <w:tcW w:w="180" w:type="dxa"/>
          </w:tcPr>
          <w:p w14:paraId="6ECCEAFE" w14:textId="77777777" w:rsidR="00277461" w:rsidRPr="000348D5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600178" w14:textId="490BF86F" w:rsidR="00277461" w:rsidRPr="000348D5" w:rsidRDefault="00277461" w:rsidP="00EC2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348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C252159" w14:textId="77777777" w:rsidR="00277461" w:rsidRPr="000348D5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7D3B7B" w14:textId="0CD29933" w:rsidR="00277461" w:rsidRPr="000348D5" w:rsidRDefault="00AB2F00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549</w:t>
            </w:r>
            <w:r w:rsidR="00277461" w:rsidRPr="000348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</w:tr>
      <w:tr w:rsidR="00277461" w:rsidRPr="00DF3A57" w14:paraId="240657F7" w14:textId="77777777" w:rsidTr="00626429">
        <w:tc>
          <w:tcPr>
            <w:tcW w:w="3150" w:type="dxa"/>
          </w:tcPr>
          <w:p w14:paraId="57D94147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44AA27F8" w14:textId="11AE6636" w:rsidR="00277461" w:rsidRPr="00095C50" w:rsidRDefault="00277461" w:rsidP="00737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ECC3381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E0B09C" w14:textId="22A05BBD" w:rsidR="00277461" w:rsidRPr="00095C50" w:rsidRDefault="00AB2F00" w:rsidP="00712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2774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893</w:t>
            </w:r>
          </w:p>
        </w:tc>
        <w:tc>
          <w:tcPr>
            <w:tcW w:w="180" w:type="dxa"/>
          </w:tcPr>
          <w:p w14:paraId="68E414DB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089941" w14:textId="2A9E5E5A" w:rsidR="00277461" w:rsidRPr="00A50EDB" w:rsidRDefault="0053435E" w:rsidP="005343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7EC4DB9" w14:textId="77777777" w:rsidR="00277461" w:rsidRPr="00A50EDB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00FAA4" w14:textId="3062CB4E" w:rsidR="00277461" w:rsidRPr="00095C50" w:rsidRDefault="00AB2F00" w:rsidP="00626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277461" w:rsidRPr="00A50E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  <w:tc>
          <w:tcPr>
            <w:tcW w:w="180" w:type="dxa"/>
          </w:tcPr>
          <w:p w14:paraId="6D9C1A53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8AADD90" w14:textId="62C8EEB8" w:rsidR="00277461" w:rsidRPr="00095C50" w:rsidRDefault="00AB2F00" w:rsidP="008036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774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990</w:t>
            </w:r>
          </w:p>
        </w:tc>
        <w:tc>
          <w:tcPr>
            <w:tcW w:w="180" w:type="dxa"/>
          </w:tcPr>
          <w:p w14:paraId="6E029714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6ADC30" w14:textId="67FC2EF1" w:rsidR="00277461" w:rsidRPr="00095C50" w:rsidRDefault="00AB2F00" w:rsidP="00626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576</w:t>
            </w:r>
          </w:p>
        </w:tc>
        <w:tc>
          <w:tcPr>
            <w:tcW w:w="180" w:type="dxa"/>
          </w:tcPr>
          <w:p w14:paraId="428E1C71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E5F064" w14:textId="45388CDF" w:rsidR="00277461" w:rsidRPr="00095C50" w:rsidRDefault="00277461" w:rsidP="00EC2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0442842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C95674" w14:textId="69C9F5DB" w:rsidR="00277461" w:rsidRPr="00095C50" w:rsidRDefault="00AB2F00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2774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021</w:t>
            </w:r>
          </w:p>
        </w:tc>
      </w:tr>
      <w:tr w:rsidR="00277461" w:rsidRPr="00DF3A57" w14:paraId="46602354" w14:textId="77777777" w:rsidTr="00626429">
        <w:tc>
          <w:tcPr>
            <w:tcW w:w="3150" w:type="dxa"/>
          </w:tcPr>
          <w:p w14:paraId="22695E93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5DEE97" w14:textId="051934B1" w:rsidR="00277461" w:rsidRPr="00095C50" w:rsidRDefault="00277461" w:rsidP="00737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196F1BF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C4EC86" w14:textId="3778822F" w:rsidR="00277461" w:rsidRPr="00095C50" w:rsidRDefault="00277461" w:rsidP="00626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206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BB2BD1A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8CEDD2D" w14:textId="18967A84" w:rsidR="00277461" w:rsidRPr="00A50EDB" w:rsidRDefault="0053435E" w:rsidP="005343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3080202" w14:textId="77777777" w:rsidR="00277461" w:rsidRPr="00A50EDB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0D61EB" w14:textId="0360B207" w:rsidR="00277461" w:rsidRPr="00095C50" w:rsidRDefault="00277461" w:rsidP="00626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50ED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A50E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531</w:t>
            </w:r>
            <w:r w:rsidRPr="00A50ED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372352F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F6F2A7D" w14:textId="64C377C1" w:rsidR="00277461" w:rsidRPr="00095C50" w:rsidRDefault="00277461" w:rsidP="008036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536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6BDC2CC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E6C73A" w14:textId="62739C5D" w:rsidR="00277461" w:rsidRPr="00095C50" w:rsidRDefault="00277461" w:rsidP="00626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463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875E1F9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D6AE87F" w14:textId="69284891" w:rsidR="00277461" w:rsidRPr="00095C50" w:rsidRDefault="00277461" w:rsidP="00EC2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9661E37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DA1E1CB" w14:textId="377ECB9B" w:rsidR="00277461" w:rsidRPr="00095C5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736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77461" w:rsidRPr="00DF3A57" w14:paraId="00F20F3B" w14:textId="77777777" w:rsidTr="00626429">
        <w:tc>
          <w:tcPr>
            <w:tcW w:w="3150" w:type="dxa"/>
          </w:tcPr>
          <w:p w14:paraId="71382DA5" w14:textId="2DC4B73F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4899639E" w14:textId="77777777" w:rsidR="00277461" w:rsidRPr="00510D4B" w:rsidRDefault="00277461" w:rsidP="00510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F9614B" w14:textId="2E63E01C" w:rsidR="00277461" w:rsidRPr="00510D4B" w:rsidRDefault="00277461" w:rsidP="00EA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0D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4162927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358BC5" w14:textId="743C88B5" w:rsidR="00277461" w:rsidRPr="00626429" w:rsidRDefault="00AB2F00" w:rsidP="00712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243</w:t>
            </w:r>
            <w:r w:rsidR="00277461" w:rsidRPr="006264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820</w:t>
            </w:r>
          </w:p>
        </w:tc>
        <w:tc>
          <w:tcPr>
            <w:tcW w:w="180" w:type="dxa"/>
          </w:tcPr>
          <w:p w14:paraId="0E3FE3CE" w14:textId="77777777" w:rsidR="00277461" w:rsidRPr="00626429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3B74E65" w14:textId="77777777" w:rsidR="00277461" w:rsidRPr="00626429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DDA42B6" w14:textId="1A473CCE" w:rsidR="0053435E" w:rsidRPr="00626429" w:rsidRDefault="0053435E" w:rsidP="005343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64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93DFED6" w14:textId="77777777" w:rsidR="00277461" w:rsidRPr="00626429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85D236" w14:textId="77777777" w:rsidR="00277461" w:rsidRPr="00626429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4130424" w14:textId="7695B45C" w:rsidR="00277461" w:rsidRPr="00626429" w:rsidRDefault="00AB2F00" w:rsidP="00626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</w:t>
            </w:r>
            <w:r w:rsidR="00277461" w:rsidRPr="006264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</w:t>
            </w:r>
          </w:p>
        </w:tc>
        <w:tc>
          <w:tcPr>
            <w:tcW w:w="180" w:type="dxa"/>
          </w:tcPr>
          <w:p w14:paraId="2892BCA9" w14:textId="77777777" w:rsidR="00277461" w:rsidRPr="00626429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A549A74" w14:textId="77777777" w:rsidR="00277461" w:rsidRPr="00626429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05C623C" w14:textId="5797CDBD" w:rsidR="00277461" w:rsidRPr="00626429" w:rsidRDefault="00AB2F00" w:rsidP="008036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277461" w:rsidRPr="006264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355</w:t>
            </w:r>
          </w:p>
        </w:tc>
        <w:tc>
          <w:tcPr>
            <w:tcW w:w="180" w:type="dxa"/>
          </w:tcPr>
          <w:p w14:paraId="13314C2D" w14:textId="77777777" w:rsidR="00277461" w:rsidRPr="00626429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D36FA1" w14:textId="77777777" w:rsidR="00277461" w:rsidRPr="00626429" w:rsidRDefault="00277461" w:rsidP="00626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5440C8C" w14:textId="4790A6B9" w:rsidR="00277461" w:rsidRPr="00626429" w:rsidRDefault="00AB2F00" w:rsidP="00626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277461" w:rsidRPr="006264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</w:t>
            </w:r>
          </w:p>
        </w:tc>
        <w:tc>
          <w:tcPr>
            <w:tcW w:w="180" w:type="dxa"/>
          </w:tcPr>
          <w:p w14:paraId="7EA24B85" w14:textId="77777777" w:rsidR="00277461" w:rsidRPr="00626429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7AFCD4C" w14:textId="77777777" w:rsidR="00277461" w:rsidRPr="00EC2B4A" w:rsidRDefault="00277461" w:rsidP="00EC2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C260547" w14:textId="71BCEBD2" w:rsidR="00277461" w:rsidRPr="00EC2B4A" w:rsidRDefault="00277461" w:rsidP="00EC2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2B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9A52FB0" w14:textId="77777777" w:rsidR="00277461" w:rsidRPr="00626429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1758F8" w14:textId="77777777" w:rsidR="00277461" w:rsidRPr="00626429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12343EF" w14:textId="61CF898A" w:rsidR="00277461" w:rsidRPr="00626429" w:rsidRDefault="00AB2F00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</w:t>
            </w:r>
            <w:r w:rsidR="00277461" w:rsidRPr="006264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529</w:t>
            </w:r>
          </w:p>
        </w:tc>
      </w:tr>
      <w:tr w:rsidR="00510D4B" w:rsidRPr="00DF3A57" w14:paraId="24A9E9EB" w14:textId="77777777" w:rsidTr="00626429">
        <w:tc>
          <w:tcPr>
            <w:tcW w:w="3150" w:type="dxa"/>
          </w:tcPr>
          <w:p w14:paraId="00E34274" w14:textId="175B768A" w:rsidR="00510D4B" w:rsidRPr="00095C50" w:rsidRDefault="00510D4B" w:rsidP="0051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29790B0C" w14:textId="0634D6F5" w:rsidR="00510D4B" w:rsidRPr="00095C50" w:rsidRDefault="00510D4B" w:rsidP="00EA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3A999F6" w14:textId="77777777" w:rsidR="00510D4B" w:rsidRPr="00095C50" w:rsidRDefault="00510D4B" w:rsidP="0051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84461A" w14:textId="7CF9F176" w:rsidR="00510D4B" w:rsidRPr="00626429" w:rsidRDefault="00AB2F00" w:rsidP="00F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B16200" w:rsidRPr="006264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657</w:t>
            </w:r>
          </w:p>
        </w:tc>
        <w:tc>
          <w:tcPr>
            <w:tcW w:w="180" w:type="dxa"/>
          </w:tcPr>
          <w:p w14:paraId="39821977" w14:textId="77777777" w:rsidR="00510D4B" w:rsidRPr="00626429" w:rsidRDefault="00510D4B" w:rsidP="0051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288723" w14:textId="559EBE2B" w:rsidR="00510D4B" w:rsidRPr="00626429" w:rsidRDefault="00AB2F00" w:rsidP="005343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53435E" w:rsidRPr="006264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870</w:t>
            </w:r>
          </w:p>
        </w:tc>
        <w:tc>
          <w:tcPr>
            <w:tcW w:w="180" w:type="dxa"/>
          </w:tcPr>
          <w:p w14:paraId="7FD54CB0" w14:textId="77777777" w:rsidR="00510D4B" w:rsidRPr="00626429" w:rsidRDefault="00510D4B" w:rsidP="00510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17CD6F" w14:textId="52ED9AE2" w:rsidR="00510D4B" w:rsidRPr="00626429" w:rsidRDefault="00AB2F00" w:rsidP="00626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B16200" w:rsidRPr="006264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  <w:tc>
          <w:tcPr>
            <w:tcW w:w="180" w:type="dxa"/>
          </w:tcPr>
          <w:p w14:paraId="5F31080B" w14:textId="77777777" w:rsidR="00510D4B" w:rsidRPr="00626429" w:rsidRDefault="00510D4B" w:rsidP="0051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70E7D56" w14:textId="2F41D2EF" w:rsidR="00510D4B" w:rsidRPr="00626429" w:rsidRDefault="00AB2F00" w:rsidP="008036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16200" w:rsidRPr="006264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598</w:t>
            </w:r>
          </w:p>
        </w:tc>
        <w:tc>
          <w:tcPr>
            <w:tcW w:w="180" w:type="dxa"/>
          </w:tcPr>
          <w:p w14:paraId="01EB494D" w14:textId="77777777" w:rsidR="00510D4B" w:rsidRPr="00626429" w:rsidRDefault="00510D4B" w:rsidP="0051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67C898" w14:textId="716820E1" w:rsidR="00510D4B" w:rsidRPr="00626429" w:rsidRDefault="00AB2F00" w:rsidP="00626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808</w:t>
            </w:r>
          </w:p>
        </w:tc>
        <w:tc>
          <w:tcPr>
            <w:tcW w:w="180" w:type="dxa"/>
          </w:tcPr>
          <w:p w14:paraId="3A873CD9" w14:textId="77777777" w:rsidR="00510D4B" w:rsidRPr="00626429" w:rsidRDefault="00510D4B" w:rsidP="0051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362234" w14:textId="02337D70" w:rsidR="00510D4B" w:rsidRPr="00626429" w:rsidRDefault="006E6C7A" w:rsidP="00EC2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6264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4CB08C5" w14:textId="77777777" w:rsidR="00510D4B" w:rsidRPr="00626429" w:rsidRDefault="00510D4B" w:rsidP="0051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1C4C5A" w14:textId="1668E831" w:rsidR="00510D4B" w:rsidRPr="00626429" w:rsidRDefault="00AB2F00" w:rsidP="00510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6E6C7A" w:rsidRPr="006264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</w:tr>
      <w:tr w:rsidR="00510D4B" w:rsidRPr="00DF3A57" w14:paraId="68EBCE93" w14:textId="77777777" w:rsidTr="00626429">
        <w:tc>
          <w:tcPr>
            <w:tcW w:w="3150" w:type="dxa"/>
          </w:tcPr>
          <w:p w14:paraId="61E6B3A0" w14:textId="5560C9C3" w:rsidR="00510D4B" w:rsidRPr="00095C50" w:rsidRDefault="00510D4B" w:rsidP="0051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85F509" w14:textId="342715E6" w:rsidR="00510D4B" w:rsidRPr="00095C50" w:rsidRDefault="00510D4B" w:rsidP="00EA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0165A66" w14:textId="77777777" w:rsidR="00510D4B" w:rsidRPr="00095C50" w:rsidRDefault="00510D4B" w:rsidP="0051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96C5C2" w14:textId="30A1192B" w:rsidR="00510D4B" w:rsidRPr="00626429" w:rsidRDefault="00FA0DA8" w:rsidP="00FA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2642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6264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718</w:t>
            </w:r>
            <w:r w:rsidRPr="0062642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72D80FE" w14:textId="77777777" w:rsidR="00510D4B" w:rsidRPr="00626429" w:rsidRDefault="00510D4B" w:rsidP="0051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C98BF18" w14:textId="1990D123" w:rsidR="00510D4B" w:rsidRPr="00626429" w:rsidRDefault="0053435E" w:rsidP="005343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6264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AE7F34E" w14:textId="77777777" w:rsidR="00510D4B" w:rsidRPr="00626429" w:rsidRDefault="00510D4B" w:rsidP="00510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7BA37C2" w14:textId="27FFB7A2" w:rsidR="00510D4B" w:rsidRPr="00626429" w:rsidRDefault="006E1249" w:rsidP="00626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2642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Pr="006264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404</w:t>
            </w:r>
            <w:r w:rsidRPr="0062642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DFA031D" w14:textId="77777777" w:rsidR="00510D4B" w:rsidRPr="00626429" w:rsidRDefault="00510D4B" w:rsidP="0051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B565045" w14:textId="492CE186" w:rsidR="00510D4B" w:rsidRPr="00626429" w:rsidRDefault="006E0CF5" w:rsidP="008036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62642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6264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132</w:t>
            </w:r>
            <w:r w:rsidRPr="0062642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9522DA5" w14:textId="77777777" w:rsidR="00510D4B" w:rsidRPr="00626429" w:rsidRDefault="00510D4B" w:rsidP="0051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0AE1730" w14:textId="2FDF052E" w:rsidR="00510D4B" w:rsidRPr="00626429" w:rsidRDefault="006E0CF5" w:rsidP="00626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2642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264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114</w:t>
            </w:r>
            <w:r w:rsidRPr="0062642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1BC7D35" w14:textId="77777777" w:rsidR="00510D4B" w:rsidRPr="00626429" w:rsidRDefault="00510D4B" w:rsidP="0051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71C1BE5" w14:textId="0C5FE95D" w:rsidR="00510D4B" w:rsidRPr="00626429" w:rsidRDefault="006E6C7A" w:rsidP="00EC2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6264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C66D829" w14:textId="77777777" w:rsidR="00510D4B" w:rsidRPr="00626429" w:rsidRDefault="00510D4B" w:rsidP="0051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7F9108" w14:textId="131A81B5" w:rsidR="00510D4B" w:rsidRPr="00626429" w:rsidRDefault="006E6C7A" w:rsidP="00510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62642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Pr="006264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368</w:t>
            </w:r>
            <w:r w:rsidRPr="0062642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77461" w:rsidRPr="00DF3A57" w14:paraId="5D361546" w14:textId="77777777" w:rsidTr="00626429">
        <w:tc>
          <w:tcPr>
            <w:tcW w:w="3150" w:type="dxa"/>
          </w:tcPr>
          <w:p w14:paraId="668704BB" w14:textId="31A97C15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4CD60F5" w14:textId="0DC8CA99" w:rsidR="00277461" w:rsidRPr="00095C50" w:rsidRDefault="00510D4B" w:rsidP="00EA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60D8DD7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074E17" w14:textId="0E7F5E47" w:rsidR="00277461" w:rsidRPr="00626429" w:rsidRDefault="00AB2F00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</w:t>
            </w:r>
            <w:r w:rsidR="00B16200" w:rsidRPr="006264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759</w:t>
            </w:r>
          </w:p>
        </w:tc>
        <w:tc>
          <w:tcPr>
            <w:tcW w:w="180" w:type="dxa"/>
          </w:tcPr>
          <w:p w14:paraId="504BB227" w14:textId="77777777" w:rsidR="00277461" w:rsidRPr="00626429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759EEAE" w14:textId="3AF6BD0E" w:rsidR="00277461" w:rsidRPr="00626429" w:rsidRDefault="00AB2F00" w:rsidP="005343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53435E" w:rsidRPr="006264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870</w:t>
            </w:r>
          </w:p>
        </w:tc>
        <w:tc>
          <w:tcPr>
            <w:tcW w:w="180" w:type="dxa"/>
          </w:tcPr>
          <w:p w14:paraId="4026442E" w14:textId="77777777" w:rsidR="00277461" w:rsidRPr="00626429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2FE6E4B" w14:textId="492544D6" w:rsidR="00277461" w:rsidRPr="00626429" w:rsidRDefault="00AB2F00" w:rsidP="00626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262</w:t>
            </w:r>
            <w:r w:rsidR="00B16200" w:rsidRPr="006264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</w:t>
            </w:r>
          </w:p>
        </w:tc>
        <w:tc>
          <w:tcPr>
            <w:tcW w:w="180" w:type="dxa"/>
          </w:tcPr>
          <w:p w14:paraId="75D9EAD7" w14:textId="77777777" w:rsidR="00277461" w:rsidRPr="00626429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41331C5" w14:textId="20AAFAD0" w:rsidR="00277461" w:rsidRPr="00803655" w:rsidRDefault="00AB2F00" w:rsidP="008036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6E0CF5" w:rsidRPr="008036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821</w:t>
            </w:r>
          </w:p>
        </w:tc>
        <w:tc>
          <w:tcPr>
            <w:tcW w:w="180" w:type="dxa"/>
          </w:tcPr>
          <w:p w14:paraId="2F69201E" w14:textId="77777777" w:rsidR="00277461" w:rsidRPr="00626429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F01F8A9" w14:textId="579B891E" w:rsidR="00277461" w:rsidRPr="00626429" w:rsidRDefault="00AB2F00" w:rsidP="00626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6E0CF5" w:rsidRPr="006264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905</w:t>
            </w:r>
          </w:p>
        </w:tc>
        <w:tc>
          <w:tcPr>
            <w:tcW w:w="180" w:type="dxa"/>
          </w:tcPr>
          <w:p w14:paraId="39AD5C76" w14:textId="77777777" w:rsidR="00277461" w:rsidRPr="00626429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AC0F874" w14:textId="568846B0" w:rsidR="00277461" w:rsidRPr="00EC2B4A" w:rsidRDefault="006E6C7A" w:rsidP="00EC2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2B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8084EF5" w14:textId="77777777" w:rsidR="00277461" w:rsidRPr="00626429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1C9FE86" w14:textId="68078ED7" w:rsidR="00277461" w:rsidRPr="00626429" w:rsidRDefault="00AB2F00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</w:t>
            </w:r>
            <w:r w:rsidR="006E6C7A" w:rsidRPr="006264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470</w:t>
            </w:r>
          </w:p>
        </w:tc>
      </w:tr>
      <w:tr w:rsidR="00277461" w:rsidRPr="00626429" w14:paraId="03B5C35E" w14:textId="77777777" w:rsidTr="00626429">
        <w:trPr>
          <w:trHeight w:val="70"/>
        </w:trPr>
        <w:tc>
          <w:tcPr>
            <w:tcW w:w="3150" w:type="dxa"/>
            <w:vAlign w:val="bottom"/>
          </w:tcPr>
          <w:p w14:paraId="468970DA" w14:textId="77777777" w:rsidR="00277461" w:rsidRPr="00626429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21BB3DE1" w14:textId="77777777" w:rsidR="00277461" w:rsidRPr="00626429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7419CAF" w14:textId="77777777" w:rsidR="00277461" w:rsidRPr="00626429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1B24A50B" w14:textId="77777777" w:rsidR="00277461" w:rsidRPr="00626429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7DC44B3" w14:textId="77777777" w:rsidR="00277461" w:rsidRPr="00626429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6CACB48" w14:textId="77777777" w:rsidR="00277461" w:rsidRPr="00626429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CE58697" w14:textId="77777777" w:rsidR="00277461" w:rsidRPr="00626429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08447F97" w14:textId="05353F51" w:rsidR="00277461" w:rsidRPr="00626429" w:rsidRDefault="00277461" w:rsidP="00626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6DF814C" w14:textId="77777777" w:rsidR="00277461" w:rsidRPr="00626429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0770185B" w14:textId="77777777" w:rsidR="00277461" w:rsidRPr="00626429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2630311" w14:textId="77777777" w:rsidR="00277461" w:rsidRPr="00626429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5B79A33A" w14:textId="77777777" w:rsidR="00277461" w:rsidRPr="00626429" w:rsidRDefault="00277461" w:rsidP="00626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477D23E" w14:textId="77777777" w:rsidR="00277461" w:rsidRPr="00626429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63C97D1F" w14:textId="77777777" w:rsidR="00277461" w:rsidRPr="00626429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3D1FDFB" w14:textId="77777777" w:rsidR="00277461" w:rsidRPr="00626429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6A09595A" w14:textId="77777777" w:rsidR="00277461" w:rsidRPr="00626429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77461" w:rsidRPr="00DF3A57" w14:paraId="0A4D384D" w14:textId="77777777" w:rsidTr="00626429">
        <w:trPr>
          <w:trHeight w:val="368"/>
        </w:trPr>
        <w:tc>
          <w:tcPr>
            <w:tcW w:w="3150" w:type="dxa"/>
          </w:tcPr>
          <w:p w14:paraId="6F148F50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02CAE9AD" w14:textId="77777777" w:rsidR="00277461" w:rsidRPr="00095C5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733DD5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17DFC3" w14:textId="77777777" w:rsidR="00277461" w:rsidRPr="00095C5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3EFFBFA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3E5629" w14:textId="77777777" w:rsidR="00277461" w:rsidRPr="00095C5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07C03CA" w14:textId="77777777" w:rsidR="00277461" w:rsidRPr="00095C5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A2923E" w14:textId="76C532E4" w:rsidR="00277461" w:rsidRPr="00095C50" w:rsidRDefault="00277461" w:rsidP="00626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FD12811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5FB0252" w14:textId="77777777" w:rsidR="00277461" w:rsidRPr="00095C5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994DE3A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1E3A1F" w14:textId="77777777" w:rsidR="00277461" w:rsidRPr="00095C50" w:rsidRDefault="00277461" w:rsidP="00626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5A8BC68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50D971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9B2A109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D8C012" w14:textId="77777777" w:rsidR="00277461" w:rsidRPr="00095C5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7461" w:rsidRPr="00DF3A57" w14:paraId="114C61DC" w14:textId="77777777" w:rsidTr="00626429">
        <w:trPr>
          <w:trHeight w:val="368"/>
        </w:trPr>
        <w:tc>
          <w:tcPr>
            <w:tcW w:w="3150" w:type="dxa"/>
            <w:vAlign w:val="bottom"/>
          </w:tcPr>
          <w:p w14:paraId="53EB5D31" w14:textId="3C556872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70" w:type="dxa"/>
            <w:vAlign w:val="bottom"/>
          </w:tcPr>
          <w:p w14:paraId="07630835" w14:textId="77777777" w:rsidR="00277461" w:rsidRPr="00095C5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D3E7FD7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BB49D9" w14:textId="77777777" w:rsidR="00277461" w:rsidRPr="00095C5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90CF5A7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3227C0" w14:textId="77777777" w:rsidR="00277461" w:rsidRPr="00095C5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2B9E28" w14:textId="77777777" w:rsidR="00277461" w:rsidRPr="00095C5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38F01F" w14:textId="1C73312C" w:rsidR="00277461" w:rsidRPr="00095C50" w:rsidRDefault="00277461" w:rsidP="00626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6090AD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39B3EA0" w14:textId="77777777" w:rsidR="00277461" w:rsidRPr="00095C5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5BE4AAE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43C4C8" w14:textId="77777777" w:rsidR="00277461" w:rsidRPr="00095C50" w:rsidRDefault="00277461" w:rsidP="00626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2E1291D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F30C10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1228314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40B51C3" w14:textId="77777777" w:rsidR="00277461" w:rsidRPr="00095C5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7461" w:rsidRPr="00DF3A57" w14:paraId="080B22EF" w14:textId="77777777" w:rsidTr="00626429">
        <w:trPr>
          <w:trHeight w:val="368"/>
        </w:trPr>
        <w:tc>
          <w:tcPr>
            <w:tcW w:w="3150" w:type="dxa"/>
          </w:tcPr>
          <w:p w14:paraId="5C676C21" w14:textId="070E2536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6AC0DC0" w14:textId="46CEEAD2" w:rsidR="00277461" w:rsidRPr="00095C50" w:rsidRDefault="00AB2F00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277461"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450</w:t>
            </w:r>
          </w:p>
        </w:tc>
        <w:tc>
          <w:tcPr>
            <w:tcW w:w="180" w:type="dxa"/>
          </w:tcPr>
          <w:p w14:paraId="11983779" w14:textId="3F20560F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794E3B1" w14:textId="5BB4E032" w:rsidR="00277461" w:rsidRPr="00095C50" w:rsidRDefault="00AB2F00" w:rsidP="00712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  <w:r w:rsidR="00277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291</w:t>
            </w:r>
          </w:p>
        </w:tc>
        <w:tc>
          <w:tcPr>
            <w:tcW w:w="180" w:type="dxa"/>
          </w:tcPr>
          <w:p w14:paraId="45EFC2C2" w14:textId="3C47F929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F64933C" w14:textId="20525F25" w:rsidR="00277461" w:rsidRDefault="00510D4B" w:rsidP="00510D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0714B26" w14:textId="77777777" w:rsidR="00277461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A0F74EE" w14:textId="23C1CF0F" w:rsidR="00277461" w:rsidRPr="00626429" w:rsidRDefault="00AB2F00" w:rsidP="00626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</w:t>
            </w:r>
            <w:r w:rsidR="00277461" w:rsidRPr="006264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619</w:t>
            </w:r>
          </w:p>
        </w:tc>
        <w:tc>
          <w:tcPr>
            <w:tcW w:w="180" w:type="dxa"/>
          </w:tcPr>
          <w:p w14:paraId="5E0589E1" w14:textId="57AF285F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5875827" w14:textId="483DAB43" w:rsidR="00277461" w:rsidRPr="00095C50" w:rsidRDefault="00AB2F00" w:rsidP="008036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277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</w:t>
            </w:r>
          </w:p>
        </w:tc>
        <w:tc>
          <w:tcPr>
            <w:tcW w:w="180" w:type="dxa"/>
          </w:tcPr>
          <w:p w14:paraId="044D9ABA" w14:textId="2C209A1E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0357AC8" w14:textId="2BE9D8C4" w:rsidR="00277461" w:rsidRPr="00626429" w:rsidRDefault="00AB2F00" w:rsidP="00626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277461" w:rsidRPr="006264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</w:t>
            </w:r>
          </w:p>
        </w:tc>
        <w:tc>
          <w:tcPr>
            <w:tcW w:w="180" w:type="dxa"/>
          </w:tcPr>
          <w:p w14:paraId="0EB420C1" w14:textId="554F9148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F593447" w14:textId="44F57F53" w:rsidR="00277461" w:rsidRPr="00095C50" w:rsidRDefault="00AB2F00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471</w:t>
            </w:r>
            <w:r w:rsidR="00277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795</w:t>
            </w:r>
          </w:p>
        </w:tc>
        <w:tc>
          <w:tcPr>
            <w:tcW w:w="180" w:type="dxa"/>
          </w:tcPr>
          <w:p w14:paraId="0C37490F" w14:textId="227E9316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FFA7FF1" w14:textId="7025A448" w:rsidR="00277461" w:rsidRPr="00095C50" w:rsidRDefault="00AB2F00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744</w:t>
            </w:r>
            <w:r w:rsidR="002774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504</w:t>
            </w:r>
          </w:p>
        </w:tc>
      </w:tr>
      <w:tr w:rsidR="00277461" w:rsidRPr="00626429" w14:paraId="6C48D589" w14:textId="77777777" w:rsidTr="00626429">
        <w:trPr>
          <w:trHeight w:val="233"/>
        </w:trPr>
        <w:tc>
          <w:tcPr>
            <w:tcW w:w="3150" w:type="dxa"/>
          </w:tcPr>
          <w:p w14:paraId="153BF878" w14:textId="77777777" w:rsidR="00277461" w:rsidRPr="00626429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38B7DC33" w14:textId="77777777" w:rsidR="00277461" w:rsidRPr="00626429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0876ABF" w14:textId="77777777" w:rsidR="00277461" w:rsidRPr="00626429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6616C92C" w14:textId="77777777" w:rsidR="00277461" w:rsidRPr="00626429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3308823" w14:textId="77777777" w:rsidR="00277461" w:rsidRPr="00626429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DC88564" w14:textId="77777777" w:rsidR="00277461" w:rsidRPr="00626429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0B24B49" w14:textId="77777777" w:rsidR="00277461" w:rsidRPr="00626429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47E35BEA" w14:textId="2C741EA6" w:rsidR="00277461" w:rsidRPr="00626429" w:rsidRDefault="00277461" w:rsidP="00626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849F87F" w14:textId="77777777" w:rsidR="00277461" w:rsidRPr="00626429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48CF0DD5" w14:textId="77777777" w:rsidR="00277461" w:rsidRPr="00626429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A527B38" w14:textId="77777777" w:rsidR="00277461" w:rsidRPr="00626429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594E0130" w14:textId="77777777" w:rsidR="00277461" w:rsidRPr="00626429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0907338" w14:textId="77777777" w:rsidR="00277461" w:rsidRPr="00626429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60A0EA95" w14:textId="77777777" w:rsidR="00277461" w:rsidRPr="00626429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8543BA9" w14:textId="77777777" w:rsidR="00277461" w:rsidRPr="00626429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72817A97" w14:textId="77777777" w:rsidR="00277461" w:rsidRPr="00626429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77461" w:rsidRPr="00DF3A57" w14:paraId="431BDE43" w14:textId="77777777" w:rsidTr="00626429">
        <w:tc>
          <w:tcPr>
            <w:tcW w:w="3150" w:type="dxa"/>
            <w:vAlign w:val="bottom"/>
          </w:tcPr>
          <w:p w14:paraId="4F759992" w14:textId="27FD1DEE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170" w:type="dxa"/>
            <w:vAlign w:val="bottom"/>
          </w:tcPr>
          <w:p w14:paraId="6D914755" w14:textId="77777777" w:rsidR="00277461" w:rsidRPr="00095C5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96A8B26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693A01" w14:textId="77777777" w:rsidR="00277461" w:rsidRPr="00095C5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AE2DBF4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8A65DC" w14:textId="77777777" w:rsidR="00277461" w:rsidRPr="00095C5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8729C17" w14:textId="77777777" w:rsidR="00277461" w:rsidRPr="00095C5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1D0432" w14:textId="48A80310" w:rsidR="00277461" w:rsidRPr="00626429" w:rsidRDefault="00277461" w:rsidP="00626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036C304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FE4238D" w14:textId="77777777" w:rsidR="00277461" w:rsidRPr="00095C5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E34D3C8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AD675C" w14:textId="77777777" w:rsidR="00277461" w:rsidRPr="00095C5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6632E1A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5EC9B0C" w14:textId="77777777" w:rsidR="00277461" w:rsidRPr="00095C5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1050215" w14:textId="77777777" w:rsidR="00277461" w:rsidRPr="00095C50" w:rsidRDefault="00277461" w:rsidP="0027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2DE0F4" w14:textId="77777777" w:rsidR="00277461" w:rsidRPr="00095C50" w:rsidRDefault="00277461" w:rsidP="00277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4FB1" w:rsidRPr="00DF3A57" w14:paraId="2B3900C9" w14:textId="77777777" w:rsidTr="00626429">
        <w:tc>
          <w:tcPr>
            <w:tcW w:w="3150" w:type="dxa"/>
          </w:tcPr>
          <w:p w14:paraId="3C858995" w14:textId="1BB3D2D8" w:rsidR="00214FB1" w:rsidRPr="00095C50" w:rsidRDefault="00214FB1" w:rsidP="002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9FBFD88" w14:textId="243694D5" w:rsidR="00214FB1" w:rsidRPr="00095C50" w:rsidRDefault="00AB2F00" w:rsidP="0021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214FB1" w:rsidRPr="00095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450</w:t>
            </w:r>
          </w:p>
        </w:tc>
        <w:tc>
          <w:tcPr>
            <w:tcW w:w="180" w:type="dxa"/>
          </w:tcPr>
          <w:p w14:paraId="033A3389" w14:textId="41E4D06F" w:rsidR="00214FB1" w:rsidRPr="00095C50" w:rsidRDefault="00214FB1" w:rsidP="002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AD7BC2C" w14:textId="114DB002" w:rsidR="00214FB1" w:rsidRPr="00095C50" w:rsidRDefault="00AB2F00" w:rsidP="0021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</w:t>
            </w:r>
            <w:r w:rsidR="00B162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630</w:t>
            </w:r>
          </w:p>
        </w:tc>
        <w:tc>
          <w:tcPr>
            <w:tcW w:w="180" w:type="dxa"/>
          </w:tcPr>
          <w:p w14:paraId="715AE709" w14:textId="1A771BCD" w:rsidR="00214FB1" w:rsidRPr="00095C50" w:rsidRDefault="00214FB1" w:rsidP="002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DF62FE5" w14:textId="1F6ED909" w:rsidR="00214FB1" w:rsidRPr="00095C50" w:rsidRDefault="00AB2F00" w:rsidP="000101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467</w:t>
            </w:r>
            <w:r w:rsidR="00B162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836</w:t>
            </w:r>
          </w:p>
        </w:tc>
        <w:tc>
          <w:tcPr>
            <w:tcW w:w="180" w:type="dxa"/>
          </w:tcPr>
          <w:p w14:paraId="48984526" w14:textId="77777777" w:rsidR="00214FB1" w:rsidRPr="00095C50" w:rsidRDefault="00214FB1" w:rsidP="0021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75E2933" w14:textId="5A06AF12" w:rsidR="00214FB1" w:rsidRPr="00626429" w:rsidRDefault="00AB2F00" w:rsidP="00626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</w:t>
            </w:r>
            <w:r w:rsidR="00B16200" w:rsidRPr="006264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</w:t>
            </w:r>
          </w:p>
        </w:tc>
        <w:tc>
          <w:tcPr>
            <w:tcW w:w="180" w:type="dxa"/>
          </w:tcPr>
          <w:p w14:paraId="025F56C8" w14:textId="0C0D8BBE" w:rsidR="00214FB1" w:rsidRPr="00095C50" w:rsidRDefault="00214FB1" w:rsidP="002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E90F48D" w14:textId="5C2ECD33" w:rsidR="00214FB1" w:rsidRPr="00095C50" w:rsidRDefault="00AB2F00" w:rsidP="008036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B162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</w:t>
            </w:r>
          </w:p>
        </w:tc>
        <w:tc>
          <w:tcPr>
            <w:tcW w:w="180" w:type="dxa"/>
          </w:tcPr>
          <w:p w14:paraId="3A027A0D" w14:textId="57A492B6" w:rsidR="00214FB1" w:rsidRPr="00095C50" w:rsidRDefault="00214FB1" w:rsidP="002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C111161" w14:textId="71A1D3E0" w:rsidR="00214FB1" w:rsidRPr="00095C50" w:rsidRDefault="00AB2F00" w:rsidP="00626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6E6C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965</w:t>
            </w:r>
          </w:p>
        </w:tc>
        <w:tc>
          <w:tcPr>
            <w:tcW w:w="180" w:type="dxa"/>
          </w:tcPr>
          <w:p w14:paraId="05D462C0" w14:textId="5F22D95B" w:rsidR="00214FB1" w:rsidRPr="00095C50" w:rsidRDefault="00214FB1" w:rsidP="002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FDD0F2E" w14:textId="02D9728C" w:rsidR="00214FB1" w:rsidRPr="00095C50" w:rsidRDefault="00AB2F00" w:rsidP="0021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  <w:r w:rsidR="006E6C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623</w:t>
            </w:r>
          </w:p>
        </w:tc>
        <w:tc>
          <w:tcPr>
            <w:tcW w:w="180" w:type="dxa"/>
          </w:tcPr>
          <w:p w14:paraId="1E9C30BA" w14:textId="240E5DF7" w:rsidR="00214FB1" w:rsidRPr="00095C50" w:rsidRDefault="00214FB1" w:rsidP="00214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9062151" w14:textId="43174C4C" w:rsidR="00214FB1" w:rsidRPr="00095C50" w:rsidRDefault="00AB2F00" w:rsidP="0021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877</w:t>
            </w:r>
            <w:r w:rsidR="00214F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538</w:t>
            </w:r>
          </w:p>
        </w:tc>
      </w:tr>
      <w:bookmarkEnd w:id="4"/>
    </w:tbl>
    <w:p w14:paraId="47A18ADB" w14:textId="5A288F88" w:rsidR="00BD0D22" w:rsidRPr="00B027C3" w:rsidRDefault="00BD0D22" w:rsidP="004451C9">
      <w:pPr>
        <w:rPr>
          <w:rFonts w:asciiTheme="majorBidi" w:hAnsiTheme="majorBidi" w:cstheme="majorBidi"/>
          <w:sz w:val="2"/>
          <w:szCs w:val="2"/>
        </w:rPr>
      </w:pPr>
    </w:p>
    <w:tbl>
      <w:tblPr>
        <w:tblW w:w="14490" w:type="dxa"/>
        <w:tblInd w:w="450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3960"/>
        <w:gridCol w:w="1350"/>
        <w:gridCol w:w="180"/>
        <w:gridCol w:w="1350"/>
        <w:gridCol w:w="180"/>
        <w:gridCol w:w="1260"/>
        <w:gridCol w:w="180"/>
        <w:gridCol w:w="1530"/>
        <w:gridCol w:w="180"/>
        <w:gridCol w:w="1260"/>
        <w:gridCol w:w="180"/>
        <w:gridCol w:w="1350"/>
        <w:gridCol w:w="180"/>
        <w:gridCol w:w="1350"/>
      </w:tblGrid>
      <w:tr w:rsidR="00BD0D22" w:rsidRPr="00B027C3" w14:paraId="65C2064F" w14:textId="77777777" w:rsidTr="0058711F">
        <w:trPr>
          <w:trHeight w:val="378"/>
          <w:tblHeader/>
        </w:trPr>
        <w:tc>
          <w:tcPr>
            <w:tcW w:w="3960" w:type="dxa"/>
          </w:tcPr>
          <w:p w14:paraId="1B58DC3C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0" w:type="dxa"/>
            <w:gridSpan w:val="13"/>
          </w:tcPr>
          <w:p w14:paraId="3B05BA1F" w14:textId="74FEF908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4129" w:rsidRPr="00B027C3" w14:paraId="5B0CC040" w14:textId="77777777" w:rsidTr="0058711F">
        <w:trPr>
          <w:trHeight w:val="68"/>
          <w:tblHeader/>
        </w:trPr>
        <w:tc>
          <w:tcPr>
            <w:tcW w:w="3960" w:type="dxa"/>
          </w:tcPr>
          <w:p w14:paraId="5F78F6BD" w14:textId="77777777" w:rsidR="00E64129" w:rsidRPr="00B027C3" w:rsidRDefault="00E64129" w:rsidP="00E6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F2BADE3" w14:textId="77777777" w:rsidR="00E64129" w:rsidRDefault="00E64129" w:rsidP="00E6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9E9C08" w14:textId="6954A430" w:rsidR="00E64129" w:rsidRPr="00B027C3" w:rsidRDefault="00E64129" w:rsidP="00E6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80" w:type="dxa"/>
          </w:tcPr>
          <w:p w14:paraId="65D4C3E8" w14:textId="77777777" w:rsidR="00E64129" w:rsidRPr="00B027C3" w:rsidRDefault="00E64129" w:rsidP="00E6412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6A97F6" w14:textId="77777777" w:rsidR="00E64129" w:rsidRDefault="00E64129" w:rsidP="00E6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72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6C95CA" w14:textId="33442C77" w:rsidR="00E64129" w:rsidRPr="00B027C3" w:rsidRDefault="00E64129" w:rsidP="00E6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72" w:right="-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80" w:type="dxa"/>
          </w:tcPr>
          <w:p w14:paraId="16BB3F8D" w14:textId="77777777" w:rsidR="00E64129" w:rsidRPr="00B027C3" w:rsidRDefault="00E64129" w:rsidP="00E6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FACAD5" w14:textId="77777777" w:rsidR="00E64129" w:rsidRDefault="00E64129" w:rsidP="00E6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81BD8B" w14:textId="7D2A6F3F" w:rsidR="00E64129" w:rsidRPr="00B027C3" w:rsidRDefault="00E64129" w:rsidP="00E6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  <w:p w14:paraId="1451559D" w14:textId="77777777" w:rsidR="00E64129" w:rsidRPr="00B027C3" w:rsidRDefault="00E64129" w:rsidP="00E6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0" w:type="dxa"/>
          </w:tcPr>
          <w:p w14:paraId="0F4E32E4" w14:textId="77777777" w:rsidR="00E64129" w:rsidRPr="00B027C3" w:rsidRDefault="00E64129" w:rsidP="00E64129">
            <w:pPr>
              <w:tabs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005EB9F" w14:textId="2DC9236F" w:rsidR="00E64129" w:rsidRPr="00B027C3" w:rsidRDefault="00E64129" w:rsidP="00E6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95C5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80" w:type="dxa"/>
          </w:tcPr>
          <w:p w14:paraId="7E2CDC6B" w14:textId="77777777" w:rsidR="00E64129" w:rsidRPr="00B027C3" w:rsidRDefault="00E64129" w:rsidP="00E6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A10F4C7" w14:textId="77777777" w:rsidR="00E64129" w:rsidRPr="00B027C3" w:rsidRDefault="00E64129" w:rsidP="00E6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0" w:type="dxa"/>
          </w:tcPr>
          <w:p w14:paraId="178B39F5" w14:textId="77777777" w:rsidR="00E64129" w:rsidRPr="00B027C3" w:rsidRDefault="00E64129" w:rsidP="00E6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33B204E" w14:textId="77777777" w:rsidR="00E64129" w:rsidRPr="00B027C3" w:rsidRDefault="00E64129" w:rsidP="00E6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80" w:type="dxa"/>
          </w:tcPr>
          <w:p w14:paraId="1E5321EF" w14:textId="77777777" w:rsidR="00E64129" w:rsidRPr="00B027C3" w:rsidRDefault="00E64129" w:rsidP="00E6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49A03E" w14:textId="77777777" w:rsidR="00E64129" w:rsidRPr="00B027C3" w:rsidRDefault="00E64129" w:rsidP="00E6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95633D" w14:textId="77777777" w:rsidR="00E64129" w:rsidRPr="00B027C3" w:rsidRDefault="00E64129" w:rsidP="00E6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D0D22" w:rsidRPr="00B027C3" w14:paraId="1BB14211" w14:textId="77777777" w:rsidTr="0058711F">
        <w:trPr>
          <w:trHeight w:val="252"/>
          <w:tblHeader/>
        </w:trPr>
        <w:tc>
          <w:tcPr>
            <w:tcW w:w="3960" w:type="dxa"/>
          </w:tcPr>
          <w:p w14:paraId="13382DB9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0" w:type="dxa"/>
            <w:gridSpan w:val="13"/>
          </w:tcPr>
          <w:p w14:paraId="6D3EC24F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0D22" w:rsidRPr="00B027C3" w14:paraId="50B02869" w14:textId="77777777" w:rsidTr="0058711F">
        <w:trPr>
          <w:trHeight w:val="360"/>
        </w:trPr>
        <w:tc>
          <w:tcPr>
            <w:tcW w:w="3960" w:type="dxa"/>
          </w:tcPr>
          <w:p w14:paraId="7A405945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  <w:vAlign w:val="bottom"/>
          </w:tcPr>
          <w:p w14:paraId="11AD96C4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B7DA9DB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EEA096E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37896C1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3C4321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6E81ABC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1567EA9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E45BD22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75B3D9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2813977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865576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689516F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05C054" w14:textId="77777777" w:rsidR="00BD0D22" w:rsidRPr="00B027C3" w:rsidRDefault="00BD0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348D5" w:rsidRPr="00B027C3" w14:paraId="294C275E" w14:textId="77777777" w:rsidTr="0058711F">
        <w:tc>
          <w:tcPr>
            <w:tcW w:w="3960" w:type="dxa"/>
          </w:tcPr>
          <w:p w14:paraId="110B3271" w14:textId="2BC6A67A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027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759ADAE9" w14:textId="6AD0F83C" w:rsidR="000348D5" w:rsidRPr="00D5209E" w:rsidRDefault="00AB2F00" w:rsidP="00034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0348D5" w:rsidRPr="00D520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180" w:type="dxa"/>
          </w:tcPr>
          <w:p w14:paraId="50CD0FE2" w14:textId="77777777" w:rsidR="000348D5" w:rsidRPr="00D5209E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E73906" w14:textId="0E420BC7" w:rsidR="000348D5" w:rsidRPr="00D5209E" w:rsidRDefault="00AB2F00" w:rsidP="00034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323</w:t>
            </w:r>
            <w:r w:rsidR="000348D5" w:rsidRPr="00D520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660</w:t>
            </w:r>
          </w:p>
        </w:tc>
        <w:tc>
          <w:tcPr>
            <w:tcW w:w="180" w:type="dxa"/>
          </w:tcPr>
          <w:p w14:paraId="728398E8" w14:textId="77777777" w:rsidR="000348D5" w:rsidRPr="00D5209E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8DF48B" w14:textId="37C0B156" w:rsidR="000348D5" w:rsidRPr="00D5209E" w:rsidRDefault="00AB2F00" w:rsidP="00A36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399</w:t>
            </w:r>
            <w:r w:rsidR="000348D5" w:rsidRPr="00D520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836</w:t>
            </w:r>
          </w:p>
        </w:tc>
        <w:tc>
          <w:tcPr>
            <w:tcW w:w="180" w:type="dxa"/>
          </w:tcPr>
          <w:p w14:paraId="09EB4081" w14:textId="77777777" w:rsidR="000348D5" w:rsidRPr="00D5209E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1165DB2" w14:textId="6A251F44" w:rsidR="000348D5" w:rsidRPr="00D5209E" w:rsidRDefault="00AB2F00" w:rsidP="00587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0348D5" w:rsidRPr="00D520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653</w:t>
            </w:r>
          </w:p>
        </w:tc>
        <w:tc>
          <w:tcPr>
            <w:tcW w:w="180" w:type="dxa"/>
          </w:tcPr>
          <w:p w14:paraId="72153E6B" w14:textId="77777777" w:rsidR="000348D5" w:rsidRPr="00D5209E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087706" w14:textId="5D9AB75C" w:rsidR="000348D5" w:rsidRPr="00D5209E" w:rsidRDefault="00AB2F00" w:rsidP="00626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0348D5" w:rsidRPr="00D520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917</w:t>
            </w:r>
          </w:p>
        </w:tc>
        <w:tc>
          <w:tcPr>
            <w:tcW w:w="180" w:type="dxa"/>
          </w:tcPr>
          <w:p w14:paraId="43CAE73D" w14:textId="77777777" w:rsidR="000348D5" w:rsidRPr="00D5209E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15E2A1" w14:textId="2884610D" w:rsidR="000348D5" w:rsidRPr="00D5209E" w:rsidRDefault="00AB2F00" w:rsidP="00034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0348D5" w:rsidRPr="00D520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664</w:t>
            </w:r>
          </w:p>
        </w:tc>
        <w:tc>
          <w:tcPr>
            <w:tcW w:w="180" w:type="dxa"/>
          </w:tcPr>
          <w:p w14:paraId="14A421AB" w14:textId="77777777" w:rsidR="000348D5" w:rsidRPr="00D5209E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7AC552A" w14:textId="73E5A0D3" w:rsidR="000348D5" w:rsidRPr="00D5209E" w:rsidRDefault="00AB2F00" w:rsidP="00E02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883</w:t>
            </w:r>
            <w:r w:rsidR="000348D5" w:rsidRPr="00D520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</w:tr>
      <w:tr w:rsidR="000348D5" w:rsidRPr="00B027C3" w14:paraId="09CCA116" w14:textId="77777777" w:rsidTr="0058711F">
        <w:tc>
          <w:tcPr>
            <w:tcW w:w="3960" w:type="dxa"/>
          </w:tcPr>
          <w:p w14:paraId="698F0568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2ECF52D4" w14:textId="4FD95DAB" w:rsidR="000348D5" w:rsidRPr="00B027C3" w:rsidRDefault="000348D5" w:rsidP="00034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2A96601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BB3026" w14:textId="3E99B057" w:rsidR="000348D5" w:rsidRPr="00B027C3" w:rsidRDefault="000348D5" w:rsidP="00034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332D7FB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94782C" w14:textId="6C3CF23E" w:rsidR="000348D5" w:rsidRPr="00B027C3" w:rsidRDefault="00AB2F00" w:rsidP="00034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348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899</w:t>
            </w:r>
          </w:p>
        </w:tc>
        <w:tc>
          <w:tcPr>
            <w:tcW w:w="180" w:type="dxa"/>
          </w:tcPr>
          <w:p w14:paraId="6AD30E78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DDF044F" w14:textId="3B35AE19" w:rsidR="000348D5" w:rsidRPr="00B027C3" w:rsidRDefault="00AB2F00" w:rsidP="00587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348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  <w:tc>
          <w:tcPr>
            <w:tcW w:w="180" w:type="dxa"/>
          </w:tcPr>
          <w:p w14:paraId="2FB52823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D18D99" w14:textId="48C4A0B3" w:rsidR="000348D5" w:rsidRPr="00B027C3" w:rsidRDefault="00AB2F00" w:rsidP="00D5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932</w:t>
            </w:r>
          </w:p>
        </w:tc>
        <w:tc>
          <w:tcPr>
            <w:tcW w:w="180" w:type="dxa"/>
          </w:tcPr>
          <w:p w14:paraId="2931F9FB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4FCC06" w14:textId="2098144B" w:rsidR="000348D5" w:rsidRPr="00B027C3" w:rsidRDefault="00AB2F00" w:rsidP="00034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  <w:tc>
          <w:tcPr>
            <w:tcW w:w="180" w:type="dxa"/>
          </w:tcPr>
          <w:p w14:paraId="79530B12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DCAC5A" w14:textId="4D4FB03A" w:rsidR="000348D5" w:rsidRPr="00B027C3" w:rsidRDefault="00AB2F00" w:rsidP="00E02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348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751</w:t>
            </w:r>
          </w:p>
        </w:tc>
      </w:tr>
      <w:tr w:rsidR="000348D5" w:rsidRPr="00B027C3" w14:paraId="638793EC" w14:textId="77777777" w:rsidTr="0058711F">
        <w:tc>
          <w:tcPr>
            <w:tcW w:w="3960" w:type="dxa"/>
          </w:tcPr>
          <w:p w14:paraId="0A4C78CD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350" w:type="dxa"/>
          </w:tcPr>
          <w:p w14:paraId="32C31699" w14:textId="063726C2" w:rsidR="000348D5" w:rsidRPr="00B027C3" w:rsidRDefault="000348D5" w:rsidP="00034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146B6C4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0DE3F38" w14:textId="47D1911A" w:rsidR="000348D5" w:rsidRPr="00B027C3" w:rsidRDefault="00AB2F00" w:rsidP="00034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0348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671</w:t>
            </w:r>
          </w:p>
        </w:tc>
        <w:tc>
          <w:tcPr>
            <w:tcW w:w="180" w:type="dxa"/>
          </w:tcPr>
          <w:p w14:paraId="392BFBCC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6785C7" w14:textId="466C4803" w:rsidR="000348D5" w:rsidRPr="00B027C3" w:rsidRDefault="00AB2F00" w:rsidP="00034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0348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078</w:t>
            </w:r>
          </w:p>
        </w:tc>
        <w:tc>
          <w:tcPr>
            <w:tcW w:w="180" w:type="dxa"/>
          </w:tcPr>
          <w:p w14:paraId="09842286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D2D327E" w14:textId="72EA6CB3" w:rsidR="000348D5" w:rsidRPr="00B027C3" w:rsidRDefault="00AB2F00" w:rsidP="00587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80" w:type="dxa"/>
          </w:tcPr>
          <w:p w14:paraId="39F6CE03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4A1272" w14:textId="6F90A9F5" w:rsidR="000348D5" w:rsidRPr="00B027C3" w:rsidRDefault="000348D5" w:rsidP="00846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0B27295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E2AFCB" w14:textId="06794B28" w:rsidR="000348D5" w:rsidRPr="00B027C3" w:rsidRDefault="000348D5" w:rsidP="00034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769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B7EEDA3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F6F7FD3" w14:textId="17F283D2" w:rsidR="000348D5" w:rsidRPr="00B027C3" w:rsidRDefault="000348D5" w:rsidP="00034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348D5" w:rsidRPr="00B027C3" w14:paraId="17FB51AA" w14:textId="77777777" w:rsidTr="0058711F">
        <w:tc>
          <w:tcPr>
            <w:tcW w:w="3960" w:type="dxa"/>
          </w:tcPr>
          <w:p w14:paraId="6342AF81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053E1DA" w14:textId="1D478FEC" w:rsidR="000348D5" w:rsidRPr="00B027C3" w:rsidRDefault="000348D5" w:rsidP="00034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D0C1094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2E4FA4C" w14:textId="5BE30B18" w:rsidR="000348D5" w:rsidRPr="00B027C3" w:rsidRDefault="000348D5" w:rsidP="00034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220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5630B41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B387B1" w14:textId="684068CB" w:rsidR="000348D5" w:rsidRPr="00B027C3" w:rsidRDefault="000348D5" w:rsidP="00034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051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9696B4B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C45D57E" w14:textId="5C37831B" w:rsidR="000348D5" w:rsidRPr="00B027C3" w:rsidRDefault="000348D5" w:rsidP="00587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586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E1C13ED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3513B5" w14:textId="55ED6E7B" w:rsidR="000348D5" w:rsidRPr="00B027C3" w:rsidRDefault="000348D5" w:rsidP="00D5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463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D41F1D4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E71B26" w14:textId="40D9224E" w:rsidR="000348D5" w:rsidRPr="00B027C3" w:rsidRDefault="000348D5" w:rsidP="00034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0E093F13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C56D35" w14:textId="746ECD16" w:rsidR="000348D5" w:rsidRPr="00B027C3" w:rsidRDefault="000348D5" w:rsidP="00E02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320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348D5" w:rsidRPr="00B027C3" w14:paraId="35330C1C" w14:textId="77777777" w:rsidTr="0058711F">
        <w:trPr>
          <w:trHeight w:val="58"/>
        </w:trPr>
        <w:tc>
          <w:tcPr>
            <w:tcW w:w="3960" w:type="dxa"/>
          </w:tcPr>
          <w:p w14:paraId="1F789E35" w14:textId="15373F96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15A1A9D" w14:textId="4C07D5BF" w:rsidR="000348D5" w:rsidRPr="00B027C3" w:rsidRDefault="00AB2F00" w:rsidP="00034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0348D5"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450</w:t>
            </w:r>
          </w:p>
        </w:tc>
        <w:tc>
          <w:tcPr>
            <w:tcW w:w="180" w:type="dxa"/>
          </w:tcPr>
          <w:p w14:paraId="28BBDE31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A47B9AB" w14:textId="1BAF776F" w:rsidR="000348D5" w:rsidRPr="00B027C3" w:rsidRDefault="00AB2F00" w:rsidP="00034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</w:t>
            </w:r>
            <w:r w:rsidR="000348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</w:t>
            </w:r>
          </w:p>
        </w:tc>
        <w:tc>
          <w:tcPr>
            <w:tcW w:w="180" w:type="dxa"/>
          </w:tcPr>
          <w:p w14:paraId="3CAAB3FB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C77C5F" w14:textId="316F787E" w:rsidR="000348D5" w:rsidRPr="00B027C3" w:rsidRDefault="00AB2F00" w:rsidP="00034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</w:t>
            </w:r>
            <w:r w:rsidR="000348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762</w:t>
            </w:r>
          </w:p>
        </w:tc>
        <w:tc>
          <w:tcPr>
            <w:tcW w:w="180" w:type="dxa"/>
          </w:tcPr>
          <w:p w14:paraId="2EFB40B3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7EDD3FD" w14:textId="089A5CB1" w:rsidR="000348D5" w:rsidRPr="00B027C3" w:rsidRDefault="00AB2F00" w:rsidP="00587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="000348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180" w:type="dxa"/>
          </w:tcPr>
          <w:p w14:paraId="79EA7D41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3D419A1" w14:textId="26D1FA7F" w:rsidR="000348D5" w:rsidRPr="00B027C3" w:rsidRDefault="00AB2F00" w:rsidP="00D5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="000348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386</w:t>
            </w:r>
          </w:p>
        </w:tc>
        <w:tc>
          <w:tcPr>
            <w:tcW w:w="180" w:type="dxa"/>
          </w:tcPr>
          <w:p w14:paraId="6AE8086E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2986715" w14:textId="4E70CC61" w:rsidR="000348D5" w:rsidRPr="00B027C3" w:rsidRDefault="00AB2F00" w:rsidP="00034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0348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402</w:t>
            </w:r>
          </w:p>
        </w:tc>
        <w:tc>
          <w:tcPr>
            <w:tcW w:w="180" w:type="dxa"/>
          </w:tcPr>
          <w:p w14:paraId="0BB78C0A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B841555" w14:textId="3235ADB3" w:rsidR="000348D5" w:rsidRPr="00E02579" w:rsidRDefault="00AB2F00" w:rsidP="00E02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865</w:t>
            </w:r>
            <w:r w:rsidR="000348D5" w:rsidRPr="00E025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611</w:t>
            </w:r>
          </w:p>
        </w:tc>
      </w:tr>
      <w:tr w:rsidR="0083509A" w:rsidRPr="00B027C3" w14:paraId="53C29C03" w14:textId="77777777" w:rsidTr="0058711F">
        <w:tc>
          <w:tcPr>
            <w:tcW w:w="3960" w:type="dxa"/>
          </w:tcPr>
          <w:p w14:paraId="02646ACA" w14:textId="77777777" w:rsidR="0083509A" w:rsidRPr="00B027C3" w:rsidRDefault="0083509A" w:rsidP="008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616167FA" w14:textId="63636A67" w:rsidR="0083509A" w:rsidRPr="00B027C3" w:rsidRDefault="0083509A" w:rsidP="0083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0DEBC2F" w14:textId="77777777" w:rsidR="0083509A" w:rsidRPr="00B027C3" w:rsidRDefault="0083509A" w:rsidP="008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E64A2A" w14:textId="620DCB67" w:rsidR="0083509A" w:rsidRPr="00B027C3" w:rsidRDefault="00D44CF3" w:rsidP="0083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CB80719" w14:textId="77777777" w:rsidR="0083509A" w:rsidRPr="00B027C3" w:rsidRDefault="0083509A" w:rsidP="008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F51BC0" w14:textId="18D7D1CC" w:rsidR="0083509A" w:rsidRPr="00B027C3" w:rsidRDefault="00AB2F00" w:rsidP="0083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E4A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029</w:t>
            </w:r>
          </w:p>
        </w:tc>
        <w:tc>
          <w:tcPr>
            <w:tcW w:w="180" w:type="dxa"/>
          </w:tcPr>
          <w:p w14:paraId="28369481" w14:textId="77777777" w:rsidR="0083509A" w:rsidRPr="00B027C3" w:rsidRDefault="0083509A" w:rsidP="008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0EBE72A" w14:textId="75439B85" w:rsidR="0083509A" w:rsidRPr="00B027C3" w:rsidRDefault="00AB2F00" w:rsidP="00587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E4A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180" w:type="dxa"/>
          </w:tcPr>
          <w:p w14:paraId="051008FC" w14:textId="77777777" w:rsidR="0083509A" w:rsidRPr="00B027C3" w:rsidRDefault="0083509A" w:rsidP="008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354D0A" w14:textId="784E1BE3" w:rsidR="0083509A" w:rsidRPr="00B027C3" w:rsidRDefault="00AB2F00" w:rsidP="00D5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E4A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  <w:tc>
          <w:tcPr>
            <w:tcW w:w="180" w:type="dxa"/>
          </w:tcPr>
          <w:p w14:paraId="3ED959E4" w14:textId="77777777" w:rsidR="0083509A" w:rsidRPr="00B027C3" w:rsidRDefault="0083509A" w:rsidP="008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5A50D4" w14:textId="2454314D" w:rsidR="0083509A" w:rsidRPr="00B027C3" w:rsidRDefault="00AB2F00" w:rsidP="0083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EE4A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  <w:tc>
          <w:tcPr>
            <w:tcW w:w="180" w:type="dxa"/>
          </w:tcPr>
          <w:p w14:paraId="2ADB960E" w14:textId="77777777" w:rsidR="0083509A" w:rsidRPr="00B027C3" w:rsidRDefault="0083509A" w:rsidP="008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18640A" w14:textId="724A49D1" w:rsidR="0083509A" w:rsidRPr="00B027C3" w:rsidRDefault="00AB2F00" w:rsidP="00E02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EE4A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979</w:t>
            </w:r>
          </w:p>
        </w:tc>
      </w:tr>
      <w:tr w:rsidR="002E7A87" w:rsidRPr="00B027C3" w14:paraId="23B981B3" w14:textId="77777777" w:rsidTr="0058711F">
        <w:tc>
          <w:tcPr>
            <w:tcW w:w="3960" w:type="dxa"/>
          </w:tcPr>
          <w:p w14:paraId="63387313" w14:textId="5A2119FA" w:rsidR="002E7A87" w:rsidRPr="00B027C3" w:rsidRDefault="002E7A87" w:rsidP="008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7A87">
              <w:rPr>
                <w:rFonts w:asciiTheme="majorBidi" w:hAnsiTheme="majorBidi" w:hint="cs"/>
                <w:sz w:val="30"/>
                <w:szCs w:val="30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350" w:type="dxa"/>
          </w:tcPr>
          <w:p w14:paraId="07A390D3" w14:textId="19FD19D3" w:rsidR="002E7A87" w:rsidRPr="00B027C3" w:rsidRDefault="002E7A87" w:rsidP="001E7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E7F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091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8F797DD" w14:textId="77777777" w:rsidR="002E7A87" w:rsidRPr="00B027C3" w:rsidRDefault="002E7A87" w:rsidP="008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89CF61" w14:textId="38579CF5" w:rsidR="002E7A87" w:rsidRPr="00B027C3" w:rsidRDefault="00846ACE" w:rsidP="0083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AE58AC3" w14:textId="77777777" w:rsidR="002E7A87" w:rsidRPr="00B027C3" w:rsidRDefault="002E7A87" w:rsidP="008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094278" w14:textId="142D2D43" w:rsidR="002E7A87" w:rsidRPr="00B027C3" w:rsidRDefault="00846ACE" w:rsidP="00CA06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547B12A" w14:textId="77777777" w:rsidR="002E7A87" w:rsidRPr="00B027C3" w:rsidRDefault="002E7A87" w:rsidP="008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A645B3E" w14:textId="7272A06E" w:rsidR="002E7A87" w:rsidRPr="00B027C3" w:rsidRDefault="00846ACE" w:rsidP="00587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70D5933" w14:textId="77777777" w:rsidR="002E7A87" w:rsidRPr="00B027C3" w:rsidRDefault="002E7A87" w:rsidP="008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23E725" w14:textId="06B3C320" w:rsidR="002E7A87" w:rsidRPr="00B027C3" w:rsidRDefault="00846ACE" w:rsidP="00846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A676CC1" w14:textId="77777777" w:rsidR="002E7A87" w:rsidRPr="00B027C3" w:rsidRDefault="002E7A87" w:rsidP="008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CC3FAB0" w14:textId="395159FF" w:rsidR="002E7A87" w:rsidRPr="00B027C3" w:rsidRDefault="00846ACE" w:rsidP="00846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574EBDB" w14:textId="77777777" w:rsidR="002E7A87" w:rsidRPr="00B027C3" w:rsidRDefault="002E7A87" w:rsidP="008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891A0F" w14:textId="790688D6" w:rsidR="002E7A87" w:rsidRPr="00B027C3" w:rsidRDefault="006405CE" w:rsidP="00E02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091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3509A" w:rsidRPr="00B027C3" w14:paraId="11620B23" w14:textId="77777777" w:rsidTr="0058711F">
        <w:tc>
          <w:tcPr>
            <w:tcW w:w="3960" w:type="dxa"/>
          </w:tcPr>
          <w:p w14:paraId="6BE80AC2" w14:textId="77777777" w:rsidR="0083509A" w:rsidRPr="00B027C3" w:rsidRDefault="0083509A" w:rsidP="008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350" w:type="dxa"/>
          </w:tcPr>
          <w:p w14:paraId="3FF1B55B" w14:textId="77F5CE8D" w:rsidR="0083509A" w:rsidRPr="00B027C3" w:rsidRDefault="0083509A" w:rsidP="0083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6C727B8" w14:textId="77777777" w:rsidR="0083509A" w:rsidRPr="00B027C3" w:rsidRDefault="0083509A" w:rsidP="008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4B9883" w14:textId="7C822084" w:rsidR="0083509A" w:rsidRPr="00B027C3" w:rsidRDefault="00AB2F00" w:rsidP="0083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706D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464</w:t>
            </w:r>
          </w:p>
        </w:tc>
        <w:tc>
          <w:tcPr>
            <w:tcW w:w="180" w:type="dxa"/>
          </w:tcPr>
          <w:p w14:paraId="1C2684D3" w14:textId="77777777" w:rsidR="0083509A" w:rsidRPr="00B027C3" w:rsidRDefault="0083509A" w:rsidP="008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C26514" w14:textId="0F489E4B" w:rsidR="0083509A" w:rsidRPr="00B027C3" w:rsidRDefault="00AB2F00" w:rsidP="0083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06D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  <w:tc>
          <w:tcPr>
            <w:tcW w:w="180" w:type="dxa"/>
          </w:tcPr>
          <w:p w14:paraId="18AC5C40" w14:textId="77777777" w:rsidR="0083509A" w:rsidRPr="00B027C3" w:rsidRDefault="0083509A" w:rsidP="008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75BCEA1" w14:textId="21DADB02" w:rsidR="0083509A" w:rsidRPr="00B027C3" w:rsidRDefault="00AB2F00" w:rsidP="00587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80" w:type="dxa"/>
          </w:tcPr>
          <w:p w14:paraId="0812C5FE" w14:textId="77777777" w:rsidR="0083509A" w:rsidRPr="00B027C3" w:rsidRDefault="0083509A" w:rsidP="008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424A09" w14:textId="7A065DF3" w:rsidR="0083509A" w:rsidRPr="00B027C3" w:rsidRDefault="00AB2F00" w:rsidP="00D5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80" w:type="dxa"/>
          </w:tcPr>
          <w:p w14:paraId="311F0DEB" w14:textId="77777777" w:rsidR="0083509A" w:rsidRPr="00B027C3" w:rsidRDefault="0083509A" w:rsidP="008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65B143" w14:textId="06B04148" w:rsidR="0083509A" w:rsidRPr="00B027C3" w:rsidRDefault="00CE3B45" w:rsidP="0083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841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B4E165B" w14:textId="77777777" w:rsidR="0083509A" w:rsidRPr="00B027C3" w:rsidRDefault="0083509A" w:rsidP="008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DBC71AF" w14:textId="3FBBA87A" w:rsidR="0083509A" w:rsidRPr="00B027C3" w:rsidRDefault="00CE3B45" w:rsidP="00CE3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509A" w:rsidRPr="00B027C3" w14:paraId="670999F5" w14:textId="77777777" w:rsidTr="0058711F">
        <w:tc>
          <w:tcPr>
            <w:tcW w:w="3960" w:type="dxa"/>
          </w:tcPr>
          <w:p w14:paraId="7951F8E8" w14:textId="77777777" w:rsidR="0083509A" w:rsidRPr="00B027C3" w:rsidRDefault="0083509A" w:rsidP="008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8C6C927" w14:textId="2C01EEF6" w:rsidR="0083509A" w:rsidRPr="00B027C3" w:rsidRDefault="0083509A" w:rsidP="0083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D1FB429" w14:textId="77777777" w:rsidR="0083509A" w:rsidRPr="00B027C3" w:rsidRDefault="0083509A" w:rsidP="008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44F5E51" w14:textId="4D3FBA2C" w:rsidR="0083509A" w:rsidRPr="00B027C3" w:rsidRDefault="00CE3B45" w:rsidP="0083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069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3E1FF9A" w14:textId="77777777" w:rsidR="0083509A" w:rsidRPr="00B027C3" w:rsidRDefault="0083509A" w:rsidP="008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01776EF" w14:textId="7055595E" w:rsidR="0083509A" w:rsidRPr="00B027C3" w:rsidRDefault="00CE3B45" w:rsidP="0083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007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F3A8D4E" w14:textId="77777777" w:rsidR="0083509A" w:rsidRPr="00B027C3" w:rsidRDefault="0083509A" w:rsidP="008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44BEB6A" w14:textId="4AEE2156" w:rsidR="0083509A" w:rsidRPr="00B027C3" w:rsidRDefault="00CE3B45" w:rsidP="00587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226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F930192" w14:textId="77777777" w:rsidR="0083509A" w:rsidRPr="00B027C3" w:rsidRDefault="0083509A" w:rsidP="008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B0237D" w14:textId="4D49683B" w:rsidR="0083509A" w:rsidRPr="00B027C3" w:rsidRDefault="00CE3B45" w:rsidP="00D5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914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14E7085" w14:textId="77777777" w:rsidR="0083509A" w:rsidRPr="00B027C3" w:rsidRDefault="0083509A" w:rsidP="008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93F4667" w14:textId="5F15B1DA" w:rsidR="0083509A" w:rsidRPr="00B027C3" w:rsidRDefault="00CE3B45" w:rsidP="0083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B7CBE14" w14:textId="77777777" w:rsidR="0083509A" w:rsidRPr="00B027C3" w:rsidRDefault="0083509A" w:rsidP="008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B94D059" w14:textId="4E8FE393" w:rsidR="0083509A" w:rsidRPr="00B027C3" w:rsidRDefault="00CE3B45" w:rsidP="00E02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6405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216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3509A" w:rsidRPr="00B027C3" w14:paraId="199BF010" w14:textId="77777777" w:rsidTr="0058711F">
        <w:tc>
          <w:tcPr>
            <w:tcW w:w="3960" w:type="dxa"/>
          </w:tcPr>
          <w:p w14:paraId="76642B9C" w14:textId="446102AF" w:rsidR="0083509A" w:rsidRPr="00B027C3" w:rsidRDefault="0083509A" w:rsidP="008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BE9F72E" w14:textId="212AF54E" w:rsidR="0083509A" w:rsidRPr="00B027C3" w:rsidRDefault="00AB2F00" w:rsidP="0083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1E7F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</w:t>
            </w:r>
          </w:p>
        </w:tc>
        <w:tc>
          <w:tcPr>
            <w:tcW w:w="180" w:type="dxa"/>
          </w:tcPr>
          <w:p w14:paraId="59BC951F" w14:textId="77777777" w:rsidR="0083509A" w:rsidRPr="00B027C3" w:rsidRDefault="0083509A" w:rsidP="008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2B1B861" w14:textId="3EC6BB93" w:rsidR="0083509A" w:rsidRPr="00B027C3" w:rsidRDefault="00AB2F00" w:rsidP="0083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</w:t>
            </w:r>
            <w:r w:rsidR="006405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506</w:t>
            </w:r>
          </w:p>
        </w:tc>
        <w:tc>
          <w:tcPr>
            <w:tcW w:w="180" w:type="dxa"/>
          </w:tcPr>
          <w:p w14:paraId="66FB2D37" w14:textId="77777777" w:rsidR="0083509A" w:rsidRPr="00B027C3" w:rsidRDefault="0083509A" w:rsidP="008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D0277DD" w14:textId="1FEA9F00" w:rsidR="0083509A" w:rsidRPr="00B027C3" w:rsidRDefault="00AB2F00" w:rsidP="0083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397</w:t>
            </w:r>
            <w:r w:rsidR="006405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017</w:t>
            </w:r>
          </w:p>
        </w:tc>
        <w:tc>
          <w:tcPr>
            <w:tcW w:w="180" w:type="dxa"/>
          </w:tcPr>
          <w:p w14:paraId="72BD2DCD" w14:textId="77777777" w:rsidR="0083509A" w:rsidRPr="00B027C3" w:rsidRDefault="0083509A" w:rsidP="008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E930D7A" w14:textId="0FCE23D1" w:rsidR="0083509A" w:rsidRPr="00B027C3" w:rsidRDefault="00AB2F00" w:rsidP="00587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6405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468</w:t>
            </w:r>
          </w:p>
        </w:tc>
        <w:tc>
          <w:tcPr>
            <w:tcW w:w="180" w:type="dxa"/>
          </w:tcPr>
          <w:p w14:paraId="4A78F2D6" w14:textId="77777777" w:rsidR="0083509A" w:rsidRPr="00B027C3" w:rsidRDefault="0083509A" w:rsidP="008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8DCB4" w14:textId="374F3B30" w:rsidR="0083509A" w:rsidRPr="00D5209E" w:rsidRDefault="00AB2F00" w:rsidP="00D5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="006405CE" w:rsidRPr="00D520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870</w:t>
            </w:r>
          </w:p>
        </w:tc>
        <w:tc>
          <w:tcPr>
            <w:tcW w:w="180" w:type="dxa"/>
          </w:tcPr>
          <w:p w14:paraId="78079A83" w14:textId="77777777" w:rsidR="0083509A" w:rsidRPr="00B027C3" w:rsidRDefault="0083509A" w:rsidP="008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6BF8B79" w14:textId="036000DF" w:rsidR="0083509A" w:rsidRPr="00B027C3" w:rsidRDefault="00AB2F00" w:rsidP="0083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6216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063</w:t>
            </w:r>
          </w:p>
        </w:tc>
        <w:tc>
          <w:tcPr>
            <w:tcW w:w="180" w:type="dxa"/>
          </w:tcPr>
          <w:p w14:paraId="0D5692C7" w14:textId="77777777" w:rsidR="0083509A" w:rsidRPr="00B027C3" w:rsidRDefault="0083509A" w:rsidP="008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98C65" w14:textId="1269D7C4" w:rsidR="0083509A" w:rsidRPr="00E02579" w:rsidRDefault="00AB2F00" w:rsidP="00E02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844</w:t>
            </w:r>
            <w:r w:rsidR="00621612" w:rsidRPr="00E025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283</w:t>
            </w:r>
          </w:p>
        </w:tc>
      </w:tr>
      <w:tr w:rsidR="000D6466" w:rsidRPr="00B027C3" w14:paraId="73227CE8" w14:textId="77777777" w:rsidTr="0058711F">
        <w:tc>
          <w:tcPr>
            <w:tcW w:w="3960" w:type="dxa"/>
          </w:tcPr>
          <w:p w14:paraId="0E554279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7E3D952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B1515EC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2F6F7BE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78B1B5A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EA511C0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DA6EC96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7CEF775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9F8097D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B90CCE9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D11F1F2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47B8897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233BAC3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5907D44" w14:textId="77777777" w:rsidR="000D6466" w:rsidRPr="00B027C3" w:rsidRDefault="000D6466" w:rsidP="005510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D6466" w:rsidRPr="00B027C3" w14:paraId="0EDB7958" w14:textId="77777777" w:rsidTr="0058711F">
        <w:tc>
          <w:tcPr>
            <w:tcW w:w="3960" w:type="dxa"/>
          </w:tcPr>
          <w:p w14:paraId="0D1EBD01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F45986A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BF51E88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A12357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1D5BBEF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97BF47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B91DF95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63B3A55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939BB9A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DECBEC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C4219CA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E43A5D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49FF5C6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A48DA9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D6466" w:rsidRPr="00B027C3" w14:paraId="367F1D2E" w14:textId="77777777" w:rsidTr="0058711F">
        <w:tc>
          <w:tcPr>
            <w:tcW w:w="3960" w:type="dxa"/>
          </w:tcPr>
          <w:p w14:paraId="60E5EF9F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026967A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367BFDB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380004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565498F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C3BDF3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55B0CAA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101931F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4760367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6D328E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E39248A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13B8964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4129134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759437D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D6466" w:rsidRPr="00B027C3" w14:paraId="70D1097B" w14:textId="77777777" w:rsidTr="0058711F">
        <w:tc>
          <w:tcPr>
            <w:tcW w:w="3960" w:type="dxa"/>
          </w:tcPr>
          <w:p w14:paraId="458F3079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14365BB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1A26D42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464AE7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6B4562A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5A3F5B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43D6571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26982A8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4C6425F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ECFA19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24364C8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7DFC02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239D123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F191896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D6466" w:rsidRPr="00B027C3" w14:paraId="736665F2" w14:textId="77777777" w:rsidTr="0058711F">
        <w:tc>
          <w:tcPr>
            <w:tcW w:w="3960" w:type="dxa"/>
          </w:tcPr>
          <w:p w14:paraId="52F75241" w14:textId="33A3BFBF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350" w:type="dxa"/>
            <w:vAlign w:val="bottom"/>
          </w:tcPr>
          <w:p w14:paraId="751B6100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6653197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32C399B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AAE1A6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9F7E2F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B8CBF4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9754BA7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3E3EA61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A38B98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22EFF8A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0E2940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A51471A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B219BE5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48D5" w:rsidRPr="00B027C3" w14:paraId="49BF2E30" w14:textId="77777777" w:rsidTr="0058711F">
        <w:tc>
          <w:tcPr>
            <w:tcW w:w="3960" w:type="dxa"/>
          </w:tcPr>
          <w:p w14:paraId="3A61F93D" w14:textId="16558BEF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027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5BA36A9B" w14:textId="01A9ECCA" w:rsidR="000348D5" w:rsidRPr="000348D5" w:rsidRDefault="000348D5" w:rsidP="00034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348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73DA728" w14:textId="77777777" w:rsidR="000348D5" w:rsidRPr="000348D5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3428420" w14:textId="4AADC8A8" w:rsidR="000348D5" w:rsidRPr="000348D5" w:rsidRDefault="00AB2F00" w:rsidP="00050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234</w:t>
            </w:r>
            <w:r w:rsidR="000348D5" w:rsidRPr="000348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180" w:type="dxa"/>
          </w:tcPr>
          <w:p w14:paraId="29D363E4" w14:textId="77777777" w:rsidR="000348D5" w:rsidRPr="000348D5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ABF860" w14:textId="6D4BE6F4" w:rsidR="000348D5" w:rsidRPr="000348D5" w:rsidRDefault="00AB2F00" w:rsidP="00050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265</w:t>
            </w:r>
            <w:r w:rsidR="000348D5" w:rsidRPr="000348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180" w:type="dxa"/>
          </w:tcPr>
          <w:p w14:paraId="39643D7D" w14:textId="77777777" w:rsidR="000348D5" w:rsidRPr="000348D5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597AA3E" w14:textId="3DBEE041" w:rsidR="000348D5" w:rsidRPr="000348D5" w:rsidRDefault="00AB2F00" w:rsidP="00587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0348D5" w:rsidRPr="000348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901</w:t>
            </w:r>
          </w:p>
        </w:tc>
        <w:tc>
          <w:tcPr>
            <w:tcW w:w="180" w:type="dxa"/>
          </w:tcPr>
          <w:p w14:paraId="366AF174" w14:textId="77777777" w:rsidR="000348D5" w:rsidRPr="000348D5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BDBC51" w14:textId="5131E360" w:rsidR="000348D5" w:rsidRPr="000348D5" w:rsidRDefault="00AB2F00" w:rsidP="00D5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0348D5" w:rsidRPr="000348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098</w:t>
            </w:r>
          </w:p>
        </w:tc>
        <w:tc>
          <w:tcPr>
            <w:tcW w:w="180" w:type="dxa"/>
          </w:tcPr>
          <w:p w14:paraId="6CEE4CB6" w14:textId="77777777" w:rsidR="000348D5" w:rsidRPr="000348D5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01C16E" w14:textId="401721D7" w:rsidR="000348D5" w:rsidRPr="000348D5" w:rsidRDefault="000348D5" w:rsidP="00034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48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7664E3D" w14:textId="77777777" w:rsidR="000348D5" w:rsidRPr="000348D5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D43341" w14:textId="711BE0A0" w:rsidR="000348D5" w:rsidRPr="000348D5" w:rsidRDefault="00AB2F00" w:rsidP="00E02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549</w:t>
            </w:r>
            <w:r w:rsidR="000348D5" w:rsidRPr="000348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</w:tr>
      <w:tr w:rsidR="000348D5" w:rsidRPr="00B027C3" w14:paraId="49CA4261" w14:textId="77777777" w:rsidTr="0058711F">
        <w:tc>
          <w:tcPr>
            <w:tcW w:w="3960" w:type="dxa"/>
          </w:tcPr>
          <w:p w14:paraId="465BBEA7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</w:tcPr>
          <w:p w14:paraId="48ADF6FE" w14:textId="7E1FFE11" w:rsidR="000348D5" w:rsidRPr="00B027C3" w:rsidRDefault="000348D5" w:rsidP="00034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4E93E72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30D82E5" w14:textId="298D45A0" w:rsidR="000348D5" w:rsidRPr="00B027C3" w:rsidRDefault="00AB2F00" w:rsidP="00050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348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893</w:t>
            </w:r>
          </w:p>
        </w:tc>
        <w:tc>
          <w:tcPr>
            <w:tcW w:w="180" w:type="dxa"/>
          </w:tcPr>
          <w:p w14:paraId="086338C0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84E202" w14:textId="463CCC88" w:rsidR="000348D5" w:rsidRPr="00B027C3" w:rsidRDefault="00AB2F00" w:rsidP="00050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0348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  <w:tc>
          <w:tcPr>
            <w:tcW w:w="180" w:type="dxa"/>
          </w:tcPr>
          <w:p w14:paraId="41DF52C6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F774CEC" w14:textId="5184FA28" w:rsidR="000348D5" w:rsidRPr="00B027C3" w:rsidRDefault="00AB2F00" w:rsidP="00587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348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988</w:t>
            </w:r>
          </w:p>
        </w:tc>
        <w:tc>
          <w:tcPr>
            <w:tcW w:w="180" w:type="dxa"/>
          </w:tcPr>
          <w:p w14:paraId="0ECECF28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EDE7B5" w14:textId="15E86956" w:rsidR="000348D5" w:rsidRPr="00B027C3" w:rsidRDefault="00AB2F00" w:rsidP="00D5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576</w:t>
            </w:r>
          </w:p>
        </w:tc>
        <w:tc>
          <w:tcPr>
            <w:tcW w:w="180" w:type="dxa"/>
          </w:tcPr>
          <w:p w14:paraId="77DECABD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14B982" w14:textId="64A0427F" w:rsidR="000348D5" w:rsidRPr="00B027C3" w:rsidRDefault="000348D5" w:rsidP="00034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B1D8C03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913C7C" w14:textId="73C98FFB" w:rsidR="000348D5" w:rsidRPr="00B027C3" w:rsidRDefault="00AB2F00" w:rsidP="00E02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0348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019</w:t>
            </w:r>
          </w:p>
        </w:tc>
      </w:tr>
      <w:tr w:rsidR="000348D5" w:rsidRPr="00B027C3" w14:paraId="5D84EBAF" w14:textId="77777777" w:rsidTr="0058711F">
        <w:tc>
          <w:tcPr>
            <w:tcW w:w="3960" w:type="dxa"/>
          </w:tcPr>
          <w:p w14:paraId="793F2BC6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77F3781" w14:textId="157C1E45" w:rsidR="000348D5" w:rsidRPr="00B027C3" w:rsidRDefault="000348D5" w:rsidP="00034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6810AFC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F8F2517" w14:textId="4F9235A3" w:rsidR="000348D5" w:rsidRPr="00B027C3" w:rsidRDefault="000348D5" w:rsidP="00050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206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18E9809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6B38FB" w14:textId="1AB981C5" w:rsidR="000348D5" w:rsidRPr="00B027C3" w:rsidRDefault="000348D5" w:rsidP="00050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531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A75D95D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620A478" w14:textId="76DF4971" w:rsidR="000348D5" w:rsidRPr="00B027C3" w:rsidRDefault="000348D5" w:rsidP="00587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536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D5267B5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D617BF9" w14:textId="0D1B628D" w:rsidR="000348D5" w:rsidRPr="00B027C3" w:rsidRDefault="000348D5" w:rsidP="00D5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463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FDDC49D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9CCADFA" w14:textId="43349DA1" w:rsidR="000348D5" w:rsidRPr="00B027C3" w:rsidRDefault="000348D5" w:rsidP="00034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C3B1BE0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2A921DC" w14:textId="6D6B00F5" w:rsidR="000348D5" w:rsidRPr="00B027C3" w:rsidRDefault="000348D5" w:rsidP="00E02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736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348D5" w:rsidRPr="00B027C3" w14:paraId="0B40EEE5" w14:textId="77777777" w:rsidTr="0058711F">
        <w:tc>
          <w:tcPr>
            <w:tcW w:w="3960" w:type="dxa"/>
          </w:tcPr>
          <w:p w14:paraId="4F526EAB" w14:textId="5FA8F5E9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286C64A6" w14:textId="2DD2EC3E" w:rsidR="000348D5" w:rsidRPr="00B027C3" w:rsidRDefault="000348D5" w:rsidP="00034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15DF591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CA29D88" w14:textId="3B36DCE0" w:rsidR="000348D5" w:rsidRPr="00B027C3" w:rsidRDefault="00AB2F00" w:rsidP="00050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243</w:t>
            </w:r>
            <w:r w:rsidR="000348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820</w:t>
            </w:r>
          </w:p>
        </w:tc>
        <w:tc>
          <w:tcPr>
            <w:tcW w:w="180" w:type="dxa"/>
          </w:tcPr>
          <w:p w14:paraId="35824CCA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C8A7E3" w14:textId="6445A9E3" w:rsidR="000348D5" w:rsidRPr="00B027C3" w:rsidRDefault="00AB2F00" w:rsidP="00050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</w:t>
            </w:r>
            <w:r w:rsidR="000348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</w:t>
            </w:r>
          </w:p>
        </w:tc>
        <w:tc>
          <w:tcPr>
            <w:tcW w:w="180" w:type="dxa"/>
          </w:tcPr>
          <w:p w14:paraId="46DDACBF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138E9D6" w14:textId="346C40C1" w:rsidR="000348D5" w:rsidRPr="00B027C3" w:rsidRDefault="00AB2F00" w:rsidP="00587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0348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353</w:t>
            </w:r>
          </w:p>
        </w:tc>
        <w:tc>
          <w:tcPr>
            <w:tcW w:w="180" w:type="dxa"/>
          </w:tcPr>
          <w:p w14:paraId="3F6F9766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100A08" w14:textId="37E95A5E" w:rsidR="000348D5" w:rsidRPr="00D5209E" w:rsidRDefault="00AB2F00" w:rsidP="00D5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0348D5" w:rsidRPr="00D520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</w:t>
            </w:r>
          </w:p>
        </w:tc>
        <w:tc>
          <w:tcPr>
            <w:tcW w:w="180" w:type="dxa"/>
          </w:tcPr>
          <w:p w14:paraId="7D5DB6E9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3EF8F7" w14:textId="37B17EE5" w:rsidR="000348D5" w:rsidRPr="00B027C3" w:rsidRDefault="000348D5" w:rsidP="00034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DE1D9FE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74E34D" w14:textId="4FA9EF3D" w:rsidR="000348D5" w:rsidRPr="00E02579" w:rsidRDefault="00AB2F00" w:rsidP="00E02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</w:t>
            </w:r>
            <w:r w:rsidR="000348D5" w:rsidRPr="00E025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527</w:t>
            </w:r>
          </w:p>
        </w:tc>
      </w:tr>
      <w:tr w:rsidR="00ED0EE5" w:rsidRPr="00B027C3" w14:paraId="5C4E89D4" w14:textId="77777777" w:rsidTr="0058711F">
        <w:tc>
          <w:tcPr>
            <w:tcW w:w="3960" w:type="dxa"/>
          </w:tcPr>
          <w:p w14:paraId="55198C93" w14:textId="77777777" w:rsidR="00ED0EE5" w:rsidRPr="00B027C3" w:rsidRDefault="00ED0EE5" w:rsidP="00ED0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</w:tcPr>
          <w:p w14:paraId="5032C4E2" w14:textId="548DF0CD" w:rsidR="00ED0EE5" w:rsidRPr="00B027C3" w:rsidRDefault="00ED0EE5" w:rsidP="00ED0E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6B7F801" w14:textId="77777777" w:rsidR="00ED0EE5" w:rsidRPr="00B027C3" w:rsidRDefault="00ED0EE5" w:rsidP="00ED0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AB21967" w14:textId="22C3B856" w:rsidR="00ED0EE5" w:rsidRPr="00B027C3" w:rsidRDefault="00AB2F00" w:rsidP="00050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ED0E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180" w:type="dxa"/>
          </w:tcPr>
          <w:p w14:paraId="3D85527E" w14:textId="77777777" w:rsidR="00ED0EE5" w:rsidRPr="00B027C3" w:rsidRDefault="00ED0EE5" w:rsidP="00ED0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BA8FF4" w14:textId="01F96328" w:rsidR="00ED0EE5" w:rsidRPr="00B027C3" w:rsidRDefault="00AB2F00" w:rsidP="00050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ED0E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832</w:t>
            </w:r>
          </w:p>
        </w:tc>
        <w:tc>
          <w:tcPr>
            <w:tcW w:w="180" w:type="dxa"/>
          </w:tcPr>
          <w:p w14:paraId="163157DD" w14:textId="77777777" w:rsidR="00ED0EE5" w:rsidRPr="00B027C3" w:rsidRDefault="00ED0EE5" w:rsidP="00ED0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E04730D" w14:textId="7C98C453" w:rsidR="00ED0EE5" w:rsidRPr="00B027C3" w:rsidRDefault="00AB2F00" w:rsidP="00587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D0E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559</w:t>
            </w:r>
          </w:p>
        </w:tc>
        <w:tc>
          <w:tcPr>
            <w:tcW w:w="180" w:type="dxa"/>
          </w:tcPr>
          <w:p w14:paraId="0BBEBBA7" w14:textId="77777777" w:rsidR="00ED0EE5" w:rsidRPr="00B027C3" w:rsidRDefault="00ED0EE5" w:rsidP="00ED0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31A7F2" w14:textId="3DC51370" w:rsidR="00ED0EE5" w:rsidRPr="00B027C3" w:rsidRDefault="00AB2F00" w:rsidP="00D5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807</w:t>
            </w:r>
          </w:p>
        </w:tc>
        <w:tc>
          <w:tcPr>
            <w:tcW w:w="180" w:type="dxa"/>
          </w:tcPr>
          <w:p w14:paraId="1F04C42F" w14:textId="77777777" w:rsidR="00ED0EE5" w:rsidRPr="00B027C3" w:rsidRDefault="00ED0EE5" w:rsidP="00ED0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E70DAD" w14:textId="78DB4681" w:rsidR="00ED0EE5" w:rsidRPr="00B027C3" w:rsidRDefault="00ED0EE5" w:rsidP="00ED0E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F046E13" w14:textId="77777777" w:rsidR="00ED0EE5" w:rsidRPr="00B027C3" w:rsidRDefault="00ED0EE5" w:rsidP="00ED0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FFD300" w14:textId="603DCAFA" w:rsidR="00ED0EE5" w:rsidRPr="00B027C3" w:rsidRDefault="00AB2F00" w:rsidP="00E02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ED0E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362</w:t>
            </w:r>
          </w:p>
        </w:tc>
      </w:tr>
      <w:tr w:rsidR="00ED0EE5" w:rsidRPr="00B027C3" w14:paraId="64BFFB22" w14:textId="77777777" w:rsidTr="0058711F">
        <w:tc>
          <w:tcPr>
            <w:tcW w:w="3960" w:type="dxa"/>
          </w:tcPr>
          <w:p w14:paraId="4C0A7A42" w14:textId="77777777" w:rsidR="00ED0EE5" w:rsidRPr="00B027C3" w:rsidRDefault="00ED0EE5" w:rsidP="00ED0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9011390" w14:textId="645BB892" w:rsidR="00ED0EE5" w:rsidRPr="00B027C3" w:rsidRDefault="00ED0EE5" w:rsidP="00ED0E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9585022" w14:textId="77777777" w:rsidR="00ED0EE5" w:rsidRPr="00B027C3" w:rsidRDefault="00ED0EE5" w:rsidP="00ED0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06F381" w14:textId="062CB7CC" w:rsidR="00ED0EE5" w:rsidRPr="00B027C3" w:rsidRDefault="00ED0EE5" w:rsidP="00050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718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1B87CD3" w14:textId="77777777" w:rsidR="00ED0EE5" w:rsidRPr="00B027C3" w:rsidRDefault="00ED0EE5" w:rsidP="00ED0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995FC6" w14:textId="1D2A1D4D" w:rsidR="00ED0EE5" w:rsidRPr="00B027C3" w:rsidRDefault="00ED0EE5" w:rsidP="00050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404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FFC26D1" w14:textId="77777777" w:rsidR="00ED0EE5" w:rsidRPr="00B027C3" w:rsidRDefault="00ED0EE5" w:rsidP="00ED0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769EB60" w14:textId="7A1D67E1" w:rsidR="00ED0EE5" w:rsidRPr="00B027C3" w:rsidRDefault="00ED0EE5" w:rsidP="00587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132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577BEB5" w14:textId="77777777" w:rsidR="00ED0EE5" w:rsidRPr="00B027C3" w:rsidRDefault="00ED0EE5" w:rsidP="00ED0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DBF0E8" w14:textId="564F6D82" w:rsidR="00ED0EE5" w:rsidRPr="00B027C3" w:rsidRDefault="00ED0EE5" w:rsidP="00D5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113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9B5D53E" w14:textId="77777777" w:rsidR="00ED0EE5" w:rsidRPr="00B027C3" w:rsidRDefault="00ED0EE5" w:rsidP="00ED0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FC260A6" w14:textId="0F2CB4C2" w:rsidR="00ED0EE5" w:rsidRPr="00B027C3" w:rsidRDefault="00ED0EE5" w:rsidP="00ED0E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F0291D3" w14:textId="77777777" w:rsidR="00ED0EE5" w:rsidRPr="00B027C3" w:rsidRDefault="00ED0EE5" w:rsidP="00ED0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0A13D78" w14:textId="36737F56" w:rsidR="00ED0EE5" w:rsidRPr="00B027C3" w:rsidRDefault="00ED0EE5" w:rsidP="00E02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367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D0EE5" w:rsidRPr="00B027C3" w14:paraId="1FC72DF9" w14:textId="77777777" w:rsidTr="0058711F">
        <w:tc>
          <w:tcPr>
            <w:tcW w:w="3960" w:type="dxa"/>
          </w:tcPr>
          <w:p w14:paraId="34123FB0" w14:textId="4B86A9B5" w:rsidR="00ED0EE5" w:rsidRPr="00B027C3" w:rsidRDefault="00ED0EE5" w:rsidP="00ED0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B2211D6" w14:textId="2DC4998C" w:rsidR="00ED0EE5" w:rsidRPr="00B027C3" w:rsidRDefault="00ED0EE5" w:rsidP="00ED0E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51322D9" w14:textId="77777777" w:rsidR="00ED0EE5" w:rsidRPr="00B027C3" w:rsidRDefault="00ED0EE5" w:rsidP="00ED0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2CAC15" w14:textId="09AD510A" w:rsidR="00ED0EE5" w:rsidRPr="00B027C3" w:rsidRDefault="00AB2F00" w:rsidP="00050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237</w:t>
            </w:r>
            <w:r w:rsidR="00ED0E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</w:t>
            </w:r>
          </w:p>
        </w:tc>
        <w:tc>
          <w:tcPr>
            <w:tcW w:w="180" w:type="dxa"/>
          </w:tcPr>
          <w:p w14:paraId="4ED285E2" w14:textId="77777777" w:rsidR="00ED0EE5" w:rsidRPr="00B027C3" w:rsidRDefault="00ED0EE5" w:rsidP="00ED0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D670A49" w14:textId="09C6ABAA" w:rsidR="00ED0EE5" w:rsidRPr="00B027C3" w:rsidRDefault="00AB2F00" w:rsidP="00050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260</w:t>
            </w:r>
            <w:r w:rsidR="00ED0E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571</w:t>
            </w:r>
          </w:p>
        </w:tc>
        <w:tc>
          <w:tcPr>
            <w:tcW w:w="180" w:type="dxa"/>
          </w:tcPr>
          <w:p w14:paraId="750294E4" w14:textId="77777777" w:rsidR="00ED0EE5" w:rsidRPr="00B027C3" w:rsidRDefault="00ED0EE5" w:rsidP="00ED0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F16F120" w14:textId="35D40241" w:rsidR="00ED0EE5" w:rsidRPr="00B027C3" w:rsidRDefault="00AB2F00" w:rsidP="00587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ED0E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780</w:t>
            </w:r>
          </w:p>
        </w:tc>
        <w:tc>
          <w:tcPr>
            <w:tcW w:w="180" w:type="dxa"/>
          </w:tcPr>
          <w:p w14:paraId="2E2D5409" w14:textId="77777777" w:rsidR="00ED0EE5" w:rsidRPr="00B027C3" w:rsidRDefault="00ED0EE5" w:rsidP="00ED0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BFD970B" w14:textId="2FF96E23" w:rsidR="00ED0EE5" w:rsidRPr="00D5209E" w:rsidRDefault="00AB2F00" w:rsidP="00D5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ED0EE5" w:rsidRPr="00D520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905</w:t>
            </w:r>
          </w:p>
        </w:tc>
        <w:tc>
          <w:tcPr>
            <w:tcW w:w="180" w:type="dxa"/>
          </w:tcPr>
          <w:p w14:paraId="6A983631" w14:textId="77777777" w:rsidR="00ED0EE5" w:rsidRPr="00B027C3" w:rsidRDefault="00ED0EE5" w:rsidP="00ED0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C63F4A7" w14:textId="411F2D8D" w:rsidR="00ED0EE5" w:rsidRPr="00B027C3" w:rsidRDefault="00ED0EE5" w:rsidP="00ED0E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1AD985D" w14:textId="77777777" w:rsidR="00ED0EE5" w:rsidRPr="00B027C3" w:rsidRDefault="00ED0EE5" w:rsidP="00ED0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BBAFEA1" w14:textId="126AAF4D" w:rsidR="00ED0EE5" w:rsidRPr="00E02579" w:rsidRDefault="00AB2F00" w:rsidP="00E02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538</w:t>
            </w:r>
            <w:r w:rsidR="00ED0EE5" w:rsidRPr="00E025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522</w:t>
            </w:r>
          </w:p>
        </w:tc>
      </w:tr>
      <w:tr w:rsidR="000D6466" w:rsidRPr="00E64129" w14:paraId="7934D8C5" w14:textId="77777777" w:rsidTr="0058711F">
        <w:trPr>
          <w:trHeight w:val="70"/>
        </w:trPr>
        <w:tc>
          <w:tcPr>
            <w:tcW w:w="3960" w:type="dxa"/>
            <w:vAlign w:val="bottom"/>
          </w:tcPr>
          <w:p w14:paraId="373B67E0" w14:textId="77777777" w:rsidR="000D6466" w:rsidRPr="00E64129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7D0CBB9C" w14:textId="77777777" w:rsidR="000D6466" w:rsidRPr="00E64129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C865B90" w14:textId="77777777" w:rsidR="000D6466" w:rsidRPr="00E64129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797381F2" w14:textId="77777777" w:rsidR="000D6466" w:rsidRPr="00E64129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F4D0AA3" w14:textId="77777777" w:rsidR="000D6466" w:rsidRPr="00E64129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299DF472" w14:textId="77777777" w:rsidR="000D6466" w:rsidRPr="00E64129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BB77C1A" w14:textId="77777777" w:rsidR="000D6466" w:rsidRPr="00E64129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3920BE3F" w14:textId="77777777" w:rsidR="000D6466" w:rsidRPr="00E64129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382F57B2" w14:textId="77777777" w:rsidR="000D6466" w:rsidRPr="00E64129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0B441538" w14:textId="77777777" w:rsidR="000D6466" w:rsidRPr="00E64129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DEEB8BE" w14:textId="77777777" w:rsidR="000D6466" w:rsidRPr="00E64129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5A324217" w14:textId="77777777" w:rsidR="000D6466" w:rsidRPr="00E64129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51E49DD" w14:textId="77777777" w:rsidR="000D6466" w:rsidRPr="00E64129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06049781" w14:textId="77777777" w:rsidR="000D6466" w:rsidRPr="00E64129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D6466" w:rsidRPr="00B027C3" w14:paraId="33269C2E" w14:textId="77777777" w:rsidTr="0058711F">
        <w:trPr>
          <w:trHeight w:val="368"/>
        </w:trPr>
        <w:tc>
          <w:tcPr>
            <w:tcW w:w="3960" w:type="dxa"/>
          </w:tcPr>
          <w:p w14:paraId="7B6D0482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vAlign w:val="bottom"/>
          </w:tcPr>
          <w:p w14:paraId="2052F4AD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8157A8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20C9475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A830D6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663D89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F5388A9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2AE97B5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FECC33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ECAB60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5775C9C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28CB99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B17A165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497806D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6466" w:rsidRPr="00B027C3" w14:paraId="2505981E" w14:textId="77777777" w:rsidTr="0058711F">
        <w:trPr>
          <w:trHeight w:val="368"/>
        </w:trPr>
        <w:tc>
          <w:tcPr>
            <w:tcW w:w="3960" w:type="dxa"/>
            <w:vAlign w:val="bottom"/>
          </w:tcPr>
          <w:p w14:paraId="6B426E98" w14:textId="6B819E6E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350" w:type="dxa"/>
            <w:vAlign w:val="bottom"/>
          </w:tcPr>
          <w:p w14:paraId="6E99ADE9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B1A4AE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2076360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07C549C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C6AC87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CD5984D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94092F9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D531B7E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852A416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6DCED0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A3CDEA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71F675F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ACD676D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48D5" w:rsidRPr="00B027C3" w14:paraId="5FD7D131" w14:textId="77777777" w:rsidTr="0058711F">
        <w:trPr>
          <w:trHeight w:val="368"/>
        </w:trPr>
        <w:tc>
          <w:tcPr>
            <w:tcW w:w="3960" w:type="dxa"/>
          </w:tcPr>
          <w:p w14:paraId="62A9705E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948AC34" w14:textId="507F8CC0" w:rsidR="000348D5" w:rsidRPr="00B027C3" w:rsidRDefault="00AB2F00" w:rsidP="00034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0348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450</w:t>
            </w:r>
          </w:p>
        </w:tc>
        <w:tc>
          <w:tcPr>
            <w:tcW w:w="180" w:type="dxa"/>
          </w:tcPr>
          <w:p w14:paraId="14030981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3905FB2" w14:textId="0197832E" w:rsidR="000348D5" w:rsidRPr="00B027C3" w:rsidRDefault="00AB2F00" w:rsidP="00050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  <w:r w:rsidR="000348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291</w:t>
            </w:r>
          </w:p>
        </w:tc>
        <w:tc>
          <w:tcPr>
            <w:tcW w:w="180" w:type="dxa"/>
          </w:tcPr>
          <w:p w14:paraId="64B41497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B86D864" w14:textId="2FBD3526" w:rsidR="000348D5" w:rsidRPr="00B027C3" w:rsidRDefault="00AB2F00" w:rsidP="00050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</w:t>
            </w:r>
            <w:r w:rsidR="000348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619</w:t>
            </w:r>
          </w:p>
        </w:tc>
        <w:tc>
          <w:tcPr>
            <w:tcW w:w="180" w:type="dxa"/>
          </w:tcPr>
          <w:p w14:paraId="2F2877FA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E8F9134" w14:textId="5B217F40" w:rsidR="000348D5" w:rsidRPr="00B027C3" w:rsidRDefault="00AB2F00" w:rsidP="00587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0348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</w:t>
            </w:r>
          </w:p>
        </w:tc>
        <w:tc>
          <w:tcPr>
            <w:tcW w:w="180" w:type="dxa"/>
          </w:tcPr>
          <w:p w14:paraId="24C25A80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F169579" w14:textId="4F3571BA" w:rsidR="000348D5" w:rsidRPr="00B027C3" w:rsidRDefault="00AB2F00" w:rsidP="00D5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0348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</w:t>
            </w:r>
          </w:p>
        </w:tc>
        <w:tc>
          <w:tcPr>
            <w:tcW w:w="180" w:type="dxa"/>
          </w:tcPr>
          <w:p w14:paraId="30712CE8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0D493FB" w14:textId="6899B305" w:rsidR="000348D5" w:rsidRPr="00B027C3" w:rsidRDefault="00AB2F00" w:rsidP="00034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0348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402</w:t>
            </w:r>
          </w:p>
        </w:tc>
        <w:tc>
          <w:tcPr>
            <w:tcW w:w="180" w:type="dxa"/>
          </w:tcPr>
          <w:p w14:paraId="763DB389" w14:textId="77777777" w:rsidR="000348D5" w:rsidRPr="00B027C3" w:rsidRDefault="000348D5" w:rsidP="0003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81D872E" w14:textId="4DEE47E0" w:rsidR="000348D5" w:rsidRPr="00B027C3" w:rsidRDefault="00AB2F00" w:rsidP="00E02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302</w:t>
            </w:r>
            <w:r w:rsidR="000348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084</w:t>
            </w:r>
          </w:p>
        </w:tc>
      </w:tr>
      <w:tr w:rsidR="000D6466" w:rsidRPr="00E64129" w14:paraId="5CDC9834" w14:textId="77777777" w:rsidTr="0058711F">
        <w:trPr>
          <w:trHeight w:val="38"/>
        </w:trPr>
        <w:tc>
          <w:tcPr>
            <w:tcW w:w="3960" w:type="dxa"/>
          </w:tcPr>
          <w:p w14:paraId="75812AB3" w14:textId="77777777" w:rsidR="000D6466" w:rsidRPr="00E64129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7750166D" w14:textId="77777777" w:rsidR="000D6466" w:rsidRPr="00E64129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679481C" w14:textId="77777777" w:rsidR="000D6466" w:rsidRPr="00E64129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05D04566" w14:textId="77777777" w:rsidR="000D6466" w:rsidRPr="00E64129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2030AC3" w14:textId="77777777" w:rsidR="000D6466" w:rsidRPr="00E64129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69C090DC" w14:textId="77777777" w:rsidR="000D6466" w:rsidRPr="00E64129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B8246B4" w14:textId="77777777" w:rsidR="000D6466" w:rsidRPr="00E64129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6FDF27C0" w14:textId="77777777" w:rsidR="000D6466" w:rsidRPr="00E64129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F04F213" w14:textId="77777777" w:rsidR="000D6466" w:rsidRPr="00E64129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5BC7B085" w14:textId="77777777" w:rsidR="000D6466" w:rsidRPr="00E64129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6CBD48E" w14:textId="77777777" w:rsidR="000D6466" w:rsidRPr="00E64129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24A61731" w14:textId="77777777" w:rsidR="000D6466" w:rsidRPr="00E64129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2D470D8" w14:textId="77777777" w:rsidR="000D6466" w:rsidRPr="00E64129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7AF9D13A" w14:textId="77777777" w:rsidR="000D6466" w:rsidRPr="00E64129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D6466" w:rsidRPr="00B027C3" w14:paraId="652FAEF2" w14:textId="77777777" w:rsidTr="0058711F">
        <w:tc>
          <w:tcPr>
            <w:tcW w:w="3960" w:type="dxa"/>
            <w:vAlign w:val="bottom"/>
          </w:tcPr>
          <w:p w14:paraId="15C7DFBB" w14:textId="70B10088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027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350" w:type="dxa"/>
            <w:vAlign w:val="bottom"/>
          </w:tcPr>
          <w:p w14:paraId="2FDEBE6F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F3C7654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D942B5E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8506720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911663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C148CB0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B6602AB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38145F1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1651700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E303CEE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9E5FCF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5CE70E1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BCD11C6" w14:textId="77777777" w:rsidR="000D6466" w:rsidRPr="00B027C3" w:rsidRDefault="000D6466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D6466" w:rsidRPr="00B027C3" w14:paraId="571BC56C" w14:textId="77777777" w:rsidTr="0058711F">
        <w:tc>
          <w:tcPr>
            <w:tcW w:w="3960" w:type="dxa"/>
          </w:tcPr>
          <w:p w14:paraId="715767D5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1374220" w14:textId="1E824210" w:rsidR="000D6466" w:rsidRPr="00B027C3" w:rsidRDefault="00AB2F00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ED0E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</w:t>
            </w:r>
          </w:p>
        </w:tc>
        <w:tc>
          <w:tcPr>
            <w:tcW w:w="180" w:type="dxa"/>
          </w:tcPr>
          <w:p w14:paraId="7FF0A741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E4D5C74" w14:textId="10C08526" w:rsidR="000D6466" w:rsidRPr="00B027C3" w:rsidRDefault="00AB2F00" w:rsidP="00050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  <w:r w:rsidR="00ED0E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240</w:t>
            </w:r>
          </w:p>
        </w:tc>
        <w:tc>
          <w:tcPr>
            <w:tcW w:w="180" w:type="dxa"/>
          </w:tcPr>
          <w:p w14:paraId="08E0A117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C90A5C1" w14:textId="17492E63" w:rsidR="000D6466" w:rsidRPr="00B027C3" w:rsidRDefault="00AB2F00" w:rsidP="00050E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</w:t>
            </w:r>
            <w:r w:rsidR="00ED0E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446</w:t>
            </w:r>
          </w:p>
        </w:tc>
        <w:tc>
          <w:tcPr>
            <w:tcW w:w="180" w:type="dxa"/>
          </w:tcPr>
          <w:p w14:paraId="4433B202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E40C8DA" w14:textId="47C7D183" w:rsidR="000D6466" w:rsidRPr="00B027C3" w:rsidRDefault="00AB2F00" w:rsidP="00587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D0E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688</w:t>
            </w:r>
          </w:p>
        </w:tc>
        <w:tc>
          <w:tcPr>
            <w:tcW w:w="180" w:type="dxa"/>
          </w:tcPr>
          <w:p w14:paraId="666609AB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38DC0FB" w14:textId="0A1BD1A1" w:rsidR="000D6466" w:rsidRPr="00B027C3" w:rsidRDefault="00AB2F00" w:rsidP="00D5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ED0E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965</w:t>
            </w:r>
          </w:p>
        </w:tc>
        <w:tc>
          <w:tcPr>
            <w:tcW w:w="180" w:type="dxa"/>
          </w:tcPr>
          <w:p w14:paraId="2031518D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F124526" w14:textId="7658A5FC" w:rsidR="000D6466" w:rsidRPr="00B027C3" w:rsidRDefault="00AB2F00" w:rsidP="000D6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ED0E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063</w:t>
            </w:r>
          </w:p>
        </w:tc>
        <w:tc>
          <w:tcPr>
            <w:tcW w:w="180" w:type="dxa"/>
          </w:tcPr>
          <w:p w14:paraId="1AF37BC1" w14:textId="77777777" w:rsidR="000D6466" w:rsidRPr="00B027C3" w:rsidRDefault="000D6466" w:rsidP="000D6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9DF5064" w14:textId="790298D7" w:rsidR="000D6466" w:rsidRPr="00B027C3" w:rsidRDefault="00AB2F00" w:rsidP="00E025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305</w:t>
            </w:r>
            <w:r w:rsidR="00DB2A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761</w:t>
            </w:r>
          </w:p>
        </w:tc>
      </w:tr>
    </w:tbl>
    <w:p w14:paraId="454C11E4" w14:textId="6BC49E42" w:rsidR="00037853" w:rsidRPr="00DF3A57" w:rsidRDefault="00037853" w:rsidP="004451C9">
      <w:pPr>
        <w:rPr>
          <w:rFonts w:asciiTheme="majorBidi" w:hAnsiTheme="majorBidi" w:cstheme="majorBidi"/>
          <w:lang w:eastAsia="x-none"/>
        </w:rPr>
        <w:sectPr w:rsidR="00037853" w:rsidRPr="00DF3A57" w:rsidSect="00941B8E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11D00D53" w14:textId="0D87B1E3" w:rsidR="00AD071D" w:rsidRPr="00095C50" w:rsidRDefault="00AB2F00" w:rsidP="00AD071D">
      <w:pPr>
        <w:pStyle w:val="Heading6"/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AB2F00">
        <w:rPr>
          <w:rFonts w:asciiTheme="majorBidi" w:hAnsiTheme="majorBidi" w:cstheme="majorBidi"/>
          <w:sz w:val="30"/>
          <w:szCs w:val="30"/>
          <w:lang w:val="en-US"/>
        </w:rPr>
        <w:lastRenderedPageBreak/>
        <w:t>12</w:t>
      </w:r>
      <w:r w:rsidR="002B5112" w:rsidRPr="009A0092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 w:rsidR="00AD071D">
        <w:rPr>
          <w:rFonts w:asciiTheme="majorBidi" w:hAnsiTheme="majorBidi" w:cstheme="majorBidi" w:hint="cs"/>
          <w:sz w:val="30"/>
          <w:szCs w:val="30"/>
          <w:cs/>
          <w:lang w:val="en-US"/>
        </w:rPr>
        <w:t>สัญญาเช่า</w:t>
      </w:r>
    </w:p>
    <w:p w14:paraId="784CC14B" w14:textId="6F25B20D" w:rsidR="004A42FF" w:rsidRPr="00B027C3" w:rsidRDefault="004A42FF" w:rsidP="004451C9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val="en-US" w:bidi="th-TH"/>
        </w:rPr>
      </w:pPr>
    </w:p>
    <w:p w14:paraId="35482F58" w14:textId="20420627" w:rsidR="00703AC2" w:rsidRPr="00B027C3" w:rsidRDefault="00703AC2" w:rsidP="004451C9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B027C3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1FF2DAEA" w14:textId="77777777" w:rsidR="00B13266" w:rsidRPr="00B027C3" w:rsidRDefault="00B13266" w:rsidP="004451C9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2D4D2042" w14:textId="2B609856" w:rsidR="00703AC2" w:rsidRPr="00B027C3" w:rsidRDefault="00703AC2" w:rsidP="004451C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27C3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 </w:t>
      </w:r>
      <w:r w:rsidR="00135E7C" w:rsidRPr="00B027C3">
        <w:rPr>
          <w:rFonts w:asciiTheme="majorBidi" w:hAnsiTheme="majorBidi" w:cstheme="majorBidi" w:hint="cs"/>
          <w:sz w:val="30"/>
          <w:szCs w:val="30"/>
          <w:cs/>
        </w:rPr>
        <w:t>ก</w:t>
      </w:r>
      <w:r w:rsidR="00FD274C" w:rsidRPr="00B027C3">
        <w:rPr>
          <w:rFonts w:asciiTheme="majorBidi" w:hAnsiTheme="majorBidi" w:cstheme="majorBidi" w:hint="cs"/>
          <w:sz w:val="30"/>
          <w:szCs w:val="30"/>
          <w:cs/>
        </w:rPr>
        <w:t>ลุ่ม</w:t>
      </w:r>
      <w:r w:rsidR="00352815" w:rsidRPr="00B027C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027C3">
        <w:rPr>
          <w:rFonts w:asciiTheme="majorBidi" w:hAnsiTheme="majorBidi" w:cstheme="majorBidi"/>
          <w:sz w:val="30"/>
          <w:szCs w:val="30"/>
          <w:cs/>
        </w:rPr>
        <w:t>จะประเมินว่าสัญญาเป็นสัญญาเช่าหรือประกอบด้วยสัญญาเช่า เมื่อสัญญานั้น</w:t>
      </w:r>
      <w:r w:rsidR="004B01E0">
        <w:rPr>
          <w:rFonts w:asciiTheme="majorBidi" w:hAnsiTheme="majorBidi" w:cstheme="majorBidi"/>
          <w:sz w:val="30"/>
          <w:szCs w:val="30"/>
        </w:rPr>
        <w:br/>
      </w:r>
      <w:r w:rsidRPr="00B027C3">
        <w:rPr>
          <w:rFonts w:asciiTheme="majorBidi" w:hAnsiTheme="majorBidi" w:cstheme="majorBidi"/>
          <w:sz w:val="30"/>
          <w:szCs w:val="30"/>
          <w:cs/>
        </w:rPr>
        <w:t>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2DB3CED" w14:textId="77777777" w:rsidR="00703AC2" w:rsidRPr="00B027C3" w:rsidRDefault="00703AC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FBD055F" w14:textId="0CA6ADE2" w:rsidR="00703AC2" w:rsidRPr="00B027C3" w:rsidRDefault="00703AC2" w:rsidP="004451C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27C3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B027C3">
        <w:rPr>
          <w:rFonts w:asciiTheme="majorBidi" w:hAnsiTheme="majorBidi" w:cstheme="majorBidi"/>
          <w:sz w:val="30"/>
          <w:szCs w:val="30"/>
        </w:rPr>
        <w:t xml:space="preserve"> </w:t>
      </w:r>
      <w:r w:rsidR="00F3170A" w:rsidRPr="00B027C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52815" w:rsidRPr="00B027C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027C3">
        <w:rPr>
          <w:rFonts w:asciiTheme="majorBidi" w:hAnsiTheme="majorBidi" w:cstheme="majorBidi"/>
          <w:sz w:val="30"/>
          <w:szCs w:val="30"/>
          <w:cs/>
        </w:rPr>
        <w:t>จะปันส่วนสิ่งตอบแทนที่ต้องจ่าย</w:t>
      </w:r>
      <w:r w:rsidR="004B01E0">
        <w:rPr>
          <w:rFonts w:asciiTheme="majorBidi" w:hAnsiTheme="majorBidi" w:cstheme="majorBidi"/>
          <w:sz w:val="30"/>
          <w:szCs w:val="30"/>
        </w:rPr>
        <w:br/>
      </w:r>
      <w:r w:rsidRPr="00B027C3">
        <w:rPr>
          <w:rFonts w:asciiTheme="majorBidi" w:hAnsiTheme="majorBidi" w:cstheme="majorBidi"/>
          <w:sz w:val="30"/>
          <w:szCs w:val="30"/>
          <w:cs/>
        </w:rPr>
        <w:t>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B027C3">
        <w:rPr>
          <w:rFonts w:asciiTheme="majorBidi" w:hAnsiTheme="majorBidi" w:cstheme="majorBidi"/>
          <w:sz w:val="30"/>
          <w:szCs w:val="30"/>
        </w:rPr>
        <w:t xml:space="preserve"> </w:t>
      </w:r>
      <w:r w:rsidR="00F3170A" w:rsidRPr="00B027C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52815" w:rsidRPr="00B027C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027C3">
        <w:rPr>
          <w:rFonts w:asciiTheme="majorBidi" w:hAnsiTheme="majorBidi" w:cstheme="majorBidi"/>
          <w:sz w:val="30"/>
          <w:szCs w:val="30"/>
          <w:cs/>
        </w:rPr>
        <w:t>เลือกที่จะไม่แยกส่วนประกอบที่ไม่เป็นการเช่าและรับรู้สัญญาเช่าและส่วนประกอบ</w:t>
      </w:r>
      <w:r w:rsidR="004B01E0">
        <w:rPr>
          <w:rFonts w:asciiTheme="majorBidi" w:hAnsiTheme="majorBidi" w:cstheme="majorBidi"/>
          <w:sz w:val="30"/>
          <w:szCs w:val="30"/>
        </w:rPr>
        <w:br/>
      </w:r>
      <w:r w:rsidRPr="00B027C3">
        <w:rPr>
          <w:rFonts w:asciiTheme="majorBidi" w:hAnsiTheme="majorBidi" w:cstheme="majorBidi"/>
          <w:sz w:val="30"/>
          <w:szCs w:val="30"/>
          <w:cs/>
        </w:rPr>
        <w:t>ที่ไม่เป็นการเช่าเป็นสัญญาเช่าทั้งหมด</w:t>
      </w:r>
    </w:p>
    <w:p w14:paraId="0183ECFA" w14:textId="77777777" w:rsidR="00703AC2" w:rsidRPr="00B027C3" w:rsidRDefault="00703AC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D26E6AC" w14:textId="71698074" w:rsidR="00703AC2" w:rsidRPr="00B027C3" w:rsidRDefault="00F3170A" w:rsidP="004451C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27C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52815" w:rsidRPr="00B027C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703AC2" w:rsidRPr="00B027C3">
        <w:rPr>
          <w:rFonts w:asciiTheme="majorBidi" w:hAnsiTheme="majorBidi" w:cstheme="majorBidi"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86C22A3" w14:textId="77777777" w:rsidR="00703AC2" w:rsidRPr="00B027C3" w:rsidRDefault="00703AC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07799778" w14:textId="5FF88876" w:rsidR="00703AC2" w:rsidRPr="00B027C3" w:rsidRDefault="00703AC2" w:rsidP="004451C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  <w:cs/>
        </w:rPr>
      </w:pPr>
      <w:r w:rsidRPr="00B027C3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</w:t>
      </w:r>
      <w:r w:rsidR="008654EB">
        <w:rPr>
          <w:rFonts w:asciiTheme="majorBidi" w:hAnsiTheme="majorBidi" w:cstheme="majorBidi"/>
          <w:sz w:val="30"/>
          <w:szCs w:val="30"/>
        </w:rPr>
        <w:br/>
      </w:r>
      <w:r w:rsidRPr="00B027C3">
        <w:rPr>
          <w:rFonts w:asciiTheme="majorBidi" w:hAnsiTheme="majorBidi" w:cstheme="majorBidi"/>
          <w:sz w:val="30"/>
          <w:szCs w:val="30"/>
          <w:cs/>
        </w:rPr>
        <w:t xml:space="preserve">เมื่อมีการวัดมูลค่าใหม่ของหนี้สินตามสัญญาเช่า </w:t>
      </w:r>
      <w:r w:rsidRPr="00B027C3">
        <w:rPr>
          <w:rFonts w:asciiTheme="majorBidi" w:hAnsiTheme="majorBidi" w:cstheme="majorBidi"/>
          <w:b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</w:t>
      </w:r>
      <w:r w:rsidR="008654EB">
        <w:rPr>
          <w:rFonts w:asciiTheme="majorBidi" w:hAnsiTheme="majorBidi" w:cstheme="majorBidi"/>
          <w:b/>
          <w:sz w:val="30"/>
          <w:szCs w:val="30"/>
        </w:rPr>
        <w:br/>
      </w:r>
      <w:r w:rsidRPr="00B027C3">
        <w:rPr>
          <w:rFonts w:asciiTheme="majorBidi" w:hAnsiTheme="majorBidi" w:cstheme="majorBidi"/>
          <w:b/>
          <w:sz w:val="30"/>
          <w:szCs w:val="30"/>
          <w:cs/>
        </w:rPr>
        <w:t>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B027C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B027C3">
        <w:rPr>
          <w:rFonts w:asciiTheme="majorBidi" w:hAnsiTheme="majorBidi" w:cstheme="majorBidi"/>
          <w:sz w:val="30"/>
          <w:szCs w:val="30"/>
          <w:cs/>
        </w:rPr>
        <w:t>ค่าเสื่อมราคารับรู้</w:t>
      </w:r>
      <w:r w:rsidR="004B01E0">
        <w:rPr>
          <w:rFonts w:asciiTheme="majorBidi" w:hAnsiTheme="majorBidi" w:cstheme="majorBidi"/>
          <w:sz w:val="30"/>
          <w:szCs w:val="30"/>
        </w:rPr>
        <w:br/>
      </w:r>
      <w:r w:rsidRPr="00B027C3">
        <w:rPr>
          <w:rFonts w:asciiTheme="majorBidi" w:hAnsiTheme="majorBidi" w:cstheme="majorBidi"/>
          <w:sz w:val="30"/>
          <w:szCs w:val="30"/>
          <w:cs/>
        </w:rPr>
        <w:t>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</w:p>
    <w:p w14:paraId="5EB4784F" w14:textId="77777777" w:rsidR="00703AC2" w:rsidRPr="00B027C3" w:rsidRDefault="00703AC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C7864DC" w14:textId="2B04BBB7" w:rsidR="00703AC2" w:rsidRPr="00B027C3" w:rsidRDefault="00703AC2" w:rsidP="004451C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027C3">
        <w:rPr>
          <w:rFonts w:asciiTheme="majorBidi" w:hAnsiTheme="majorBidi" w:cstheme="majorBidi"/>
          <w:sz w:val="30"/>
          <w:szCs w:val="30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</w:t>
      </w:r>
      <w:r w:rsidR="00F3170A" w:rsidRPr="00B027C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52815" w:rsidRPr="00B027C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027C3">
        <w:rPr>
          <w:rFonts w:asciiTheme="majorBidi" w:hAnsiTheme="majorBidi" w:cstheme="majorBidi"/>
          <w:sz w:val="30"/>
          <w:szCs w:val="30"/>
          <w:cs/>
        </w:rPr>
        <w:t>ใช้</w:t>
      </w:r>
      <w:r w:rsidRPr="00B027C3">
        <w:rPr>
          <w:rFonts w:asciiTheme="majorBidi" w:hAnsiTheme="majorBidi" w:cstheme="majorBidi"/>
          <w:b/>
          <w:sz w:val="30"/>
          <w:szCs w:val="30"/>
          <w:cs/>
        </w:rPr>
        <w:t>อัตราดอกเบี้ยเงินกู้ยืมส่วนเพิ่มของ</w:t>
      </w:r>
      <w:r w:rsidR="00FA1055" w:rsidRPr="00B027C3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="00352815" w:rsidRPr="00B027C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027C3">
        <w:rPr>
          <w:rFonts w:asciiTheme="majorBidi" w:hAnsiTheme="majorBidi" w:cstheme="majorBidi"/>
          <w:b/>
          <w:sz w:val="30"/>
          <w:szCs w:val="30"/>
          <w:cs/>
        </w:rPr>
        <w:t>ในการคิดลดเป็นมูลค่าปัจจุบัน</w:t>
      </w:r>
      <w:r w:rsidRPr="00B027C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FA1055" w:rsidRPr="00B027C3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="00352815" w:rsidRPr="00B027C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027C3">
        <w:rPr>
          <w:rFonts w:asciiTheme="majorBidi" w:hAnsiTheme="majorBidi" w:cstheme="majorBidi"/>
          <w:b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B027C3">
        <w:rPr>
          <w:rFonts w:asciiTheme="majorBidi" w:hAnsiTheme="majorBidi" w:cstheme="majorBidi"/>
          <w:b/>
          <w:color w:val="0000FF"/>
          <w:sz w:val="30"/>
          <w:szCs w:val="30"/>
        </w:rPr>
        <w:t xml:space="preserve"> </w:t>
      </w:r>
    </w:p>
    <w:p w14:paraId="41C236EB" w14:textId="77777777" w:rsidR="00703AC2" w:rsidRPr="00B027C3" w:rsidRDefault="00703AC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42C9536" w14:textId="3D3A9895" w:rsidR="00703AC2" w:rsidRPr="00B027C3" w:rsidRDefault="00703AC2" w:rsidP="004451C9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val="en-US" w:bidi="th-TH"/>
        </w:rPr>
      </w:pPr>
      <w:r w:rsidRPr="00B027C3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</w:t>
      </w:r>
      <w:r w:rsidR="00BB03DF">
        <w:rPr>
          <w:rFonts w:asciiTheme="majorBidi" w:hAnsiTheme="majorBidi" w:cstheme="majorBidi"/>
          <w:b/>
          <w:sz w:val="30"/>
          <w:szCs w:val="30"/>
          <w:cs/>
        </w:rPr>
        <w:br/>
      </w:r>
      <w:r w:rsidRPr="00B027C3">
        <w:rPr>
          <w:rFonts w:asciiTheme="majorBidi" w:hAnsiTheme="majorBidi" w:cstheme="majorBidi"/>
          <w:b/>
          <w:sz w:val="30"/>
          <w:szCs w:val="30"/>
          <w:cs/>
        </w:rPr>
        <w:t>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</w:t>
      </w:r>
      <w:r w:rsidR="00BB03DF">
        <w:rPr>
          <w:rFonts w:asciiTheme="majorBidi" w:hAnsiTheme="majorBidi" w:cstheme="majorBidi"/>
          <w:b/>
          <w:sz w:val="30"/>
          <w:szCs w:val="30"/>
          <w:cs/>
        </w:rPr>
        <w:br/>
      </w:r>
      <w:r w:rsidRPr="00B027C3">
        <w:rPr>
          <w:rFonts w:asciiTheme="majorBidi" w:hAnsiTheme="majorBidi" w:cstheme="majorBidi"/>
          <w:b/>
          <w:sz w:val="30"/>
          <w:szCs w:val="30"/>
          <w:cs/>
        </w:rPr>
        <w:t xml:space="preserve">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74352137" w14:textId="7C481ADF" w:rsidR="00703AC2" w:rsidRPr="00B027C3" w:rsidRDefault="00703AC2" w:rsidP="004451C9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val="en-US" w:bidi="th-TH"/>
        </w:rPr>
      </w:pPr>
    </w:p>
    <w:p w14:paraId="33DEEDFA" w14:textId="77777777" w:rsidR="00AA6D7B" w:rsidRPr="00B027C3" w:rsidRDefault="00AA6D7B">
      <w:pPr>
        <w:rPr>
          <w:rFonts w:asciiTheme="majorBidi" w:hAnsiTheme="majorBidi" w:cstheme="majorBidi"/>
          <w:sz w:val="30"/>
          <w:szCs w:val="30"/>
        </w:rPr>
      </w:pPr>
      <w:r w:rsidRPr="00B027C3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tbl>
      <w:tblPr>
        <w:tblpPr w:leftFromText="180" w:rightFromText="180" w:vertAnchor="text" w:horzAnchor="page" w:tblpX="1563" w:tblpY="56"/>
        <w:tblW w:w="9486" w:type="dxa"/>
        <w:tblLayout w:type="fixed"/>
        <w:tblLook w:val="01E0" w:firstRow="1" w:lastRow="1" w:firstColumn="1" w:lastColumn="1" w:noHBand="0" w:noVBand="0"/>
      </w:tblPr>
      <w:tblGrid>
        <w:gridCol w:w="3735"/>
        <w:gridCol w:w="1260"/>
        <w:gridCol w:w="270"/>
        <w:gridCol w:w="1251"/>
        <w:gridCol w:w="270"/>
        <w:gridCol w:w="1170"/>
        <w:gridCol w:w="262"/>
        <w:gridCol w:w="1268"/>
      </w:tblGrid>
      <w:tr w:rsidR="00545D8C" w:rsidRPr="005D6F1A" w14:paraId="3CA5A624" w14:textId="77777777" w:rsidTr="004E0554">
        <w:trPr>
          <w:tblHeader/>
        </w:trPr>
        <w:tc>
          <w:tcPr>
            <w:tcW w:w="3735" w:type="dxa"/>
            <w:vAlign w:val="bottom"/>
          </w:tcPr>
          <w:p w14:paraId="54CD47F9" w14:textId="77777777" w:rsidR="00545D8C" w:rsidRPr="005C1346" w:rsidRDefault="00545D8C" w:rsidP="004E0554">
            <w:pPr>
              <w:pStyle w:val="Heading6"/>
              <w:tabs>
                <w:tab w:val="left" w:pos="540"/>
              </w:tabs>
              <w:jc w:val="both"/>
              <w:rPr>
                <w:rFonts w:asciiTheme="majorBidi" w:hAnsiTheme="majorBidi" w:cstheme="majorBidi"/>
                <w:b w:val="0"/>
                <w:iCs/>
                <w:sz w:val="30"/>
                <w:szCs w:val="30"/>
              </w:rPr>
            </w:pPr>
            <w:r w:rsidRPr="00545D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สินทรัพย์สิทธิการใช้</w:t>
            </w:r>
          </w:p>
        </w:tc>
        <w:tc>
          <w:tcPr>
            <w:tcW w:w="2781" w:type="dxa"/>
            <w:gridSpan w:val="3"/>
          </w:tcPr>
          <w:p w14:paraId="624F070D" w14:textId="77777777" w:rsidR="00545D8C" w:rsidRPr="004B4F84" w:rsidRDefault="00545D8C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4F8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CCE77A2" w14:textId="77777777" w:rsidR="00545D8C" w:rsidRPr="004B4F84" w:rsidRDefault="00545D8C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7D049A1" w14:textId="77777777" w:rsidR="00545D8C" w:rsidRPr="004B4F84" w:rsidRDefault="00545D8C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4F8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5D8C" w:rsidRPr="005D6F1A" w14:paraId="48E31EF4" w14:textId="77777777" w:rsidTr="004E0554">
        <w:trPr>
          <w:tblHeader/>
        </w:trPr>
        <w:tc>
          <w:tcPr>
            <w:tcW w:w="3735" w:type="dxa"/>
          </w:tcPr>
          <w:p w14:paraId="39E38833" w14:textId="5334F5F8" w:rsidR="00545D8C" w:rsidRPr="004B4F84" w:rsidRDefault="00545D8C" w:rsidP="004E0554">
            <w:pPr>
              <w:pStyle w:val="Heading6"/>
              <w:tabs>
                <w:tab w:val="left" w:pos="540"/>
              </w:tabs>
              <w:jc w:val="both"/>
              <w:rPr>
                <w:rFonts w:ascii="Angsana New" w:hAnsi="Angsana New"/>
                <w:b w:val="0"/>
                <w:i/>
                <w:iCs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B2F00" w:rsidRPr="00AB2F0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31</w:t>
            </w:r>
            <w:r w:rsidRPr="00BB03D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BB03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vAlign w:val="center"/>
          </w:tcPr>
          <w:p w14:paraId="68ECCD30" w14:textId="1AE89847" w:rsidR="00545D8C" w:rsidRPr="004B4F84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B2F0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5F88A146" w14:textId="77777777" w:rsidR="00545D8C" w:rsidRPr="004B4F84" w:rsidRDefault="00545D8C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1" w:type="dxa"/>
            <w:vAlign w:val="center"/>
          </w:tcPr>
          <w:p w14:paraId="179FD76B" w14:textId="03515852" w:rsidR="00545D8C" w:rsidRPr="004B4F84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B2F0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A17E74E" w14:textId="77777777" w:rsidR="00545D8C" w:rsidRPr="004B4F84" w:rsidRDefault="00545D8C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2118775" w14:textId="2DCB53C7" w:rsidR="00545D8C" w:rsidRPr="004B4F84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B2F0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62" w:type="dxa"/>
            <w:vAlign w:val="center"/>
          </w:tcPr>
          <w:p w14:paraId="65867176" w14:textId="77777777" w:rsidR="00545D8C" w:rsidRPr="004B4F84" w:rsidRDefault="00545D8C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vAlign w:val="center"/>
          </w:tcPr>
          <w:p w14:paraId="71BBB386" w14:textId="76D1A2EE" w:rsidR="00545D8C" w:rsidRPr="004B4F84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B2F0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545D8C" w:rsidRPr="005D6F1A" w14:paraId="4AE42F54" w14:textId="77777777" w:rsidTr="004E0554">
        <w:trPr>
          <w:tblHeader/>
        </w:trPr>
        <w:tc>
          <w:tcPr>
            <w:tcW w:w="3735" w:type="dxa"/>
          </w:tcPr>
          <w:p w14:paraId="4C275978" w14:textId="77777777" w:rsidR="00545D8C" w:rsidRPr="004B4F84" w:rsidRDefault="00545D8C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51" w:type="dxa"/>
            <w:gridSpan w:val="7"/>
          </w:tcPr>
          <w:p w14:paraId="1CA040D7" w14:textId="77777777" w:rsidR="00545D8C" w:rsidRPr="004B4F84" w:rsidRDefault="00545D8C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10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B4F8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5D8C" w:rsidRPr="005D6F1A" w14:paraId="767D0432" w14:textId="77777777" w:rsidTr="004E0554">
        <w:trPr>
          <w:trHeight w:val="180"/>
        </w:trPr>
        <w:tc>
          <w:tcPr>
            <w:tcW w:w="3735" w:type="dxa"/>
          </w:tcPr>
          <w:p w14:paraId="2EF87E56" w14:textId="77777777" w:rsidR="00545D8C" w:rsidRPr="004B4F84" w:rsidRDefault="00545D8C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โรงงานและเครื่องจักร</w:t>
            </w:r>
          </w:p>
        </w:tc>
        <w:tc>
          <w:tcPr>
            <w:tcW w:w="1260" w:type="dxa"/>
          </w:tcPr>
          <w:p w14:paraId="0E137466" w14:textId="211A2CC1" w:rsidR="00545D8C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AB2F00">
              <w:rPr>
                <w:rFonts w:ascii="Angsana New" w:hAnsi="Angsana New"/>
                <w:sz w:val="30"/>
                <w:szCs w:val="30"/>
              </w:rPr>
              <w:t>17</w:t>
            </w:r>
            <w:r w:rsidR="002B23E4">
              <w:rPr>
                <w:rFonts w:ascii="Angsana New" w:hAnsi="Angsana New"/>
                <w:sz w:val="30"/>
                <w:szCs w:val="30"/>
              </w:rPr>
              <w:t>,</w:t>
            </w:r>
            <w:r w:rsidRPr="00AB2F00">
              <w:rPr>
                <w:rFonts w:ascii="Angsana New" w:hAnsi="Angsana New"/>
                <w:sz w:val="30"/>
                <w:szCs w:val="30"/>
              </w:rPr>
              <w:t>622</w:t>
            </w:r>
          </w:p>
        </w:tc>
        <w:tc>
          <w:tcPr>
            <w:tcW w:w="270" w:type="dxa"/>
          </w:tcPr>
          <w:p w14:paraId="1B6527A7" w14:textId="77777777" w:rsidR="00545D8C" w:rsidRPr="004B4F84" w:rsidRDefault="00545D8C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12AEE6CC" w14:textId="4BD7BE9A" w:rsidR="00545D8C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545D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080</w:t>
            </w:r>
          </w:p>
        </w:tc>
        <w:tc>
          <w:tcPr>
            <w:tcW w:w="270" w:type="dxa"/>
          </w:tcPr>
          <w:p w14:paraId="5AD8CB44" w14:textId="77777777" w:rsidR="00545D8C" w:rsidRPr="004B4F84" w:rsidRDefault="00545D8C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FAE185" w14:textId="4B325E09" w:rsidR="00545D8C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</w:rPr>
            </w:pPr>
            <w:r w:rsidRPr="00AB2F00">
              <w:rPr>
                <w:rFonts w:ascii="Angsana New" w:hAnsi="Angsana New"/>
                <w:sz w:val="30"/>
                <w:szCs w:val="30"/>
              </w:rPr>
              <w:t>17</w:t>
            </w:r>
            <w:r w:rsidR="00C40BEB">
              <w:rPr>
                <w:rFonts w:ascii="Angsana New" w:hAnsi="Angsana New"/>
                <w:sz w:val="30"/>
                <w:szCs w:val="30"/>
              </w:rPr>
              <w:t>,</w:t>
            </w:r>
            <w:r w:rsidRPr="00AB2F00">
              <w:rPr>
                <w:rFonts w:ascii="Angsana New" w:hAnsi="Angsana New"/>
                <w:sz w:val="30"/>
                <w:szCs w:val="30"/>
              </w:rPr>
              <w:t>044</w:t>
            </w:r>
          </w:p>
        </w:tc>
        <w:tc>
          <w:tcPr>
            <w:tcW w:w="262" w:type="dxa"/>
          </w:tcPr>
          <w:p w14:paraId="38AA81C9" w14:textId="77777777" w:rsidR="00545D8C" w:rsidRPr="004B4F84" w:rsidRDefault="00545D8C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</w:tcPr>
          <w:p w14:paraId="0041C707" w14:textId="639CE5D8" w:rsidR="00545D8C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545D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080</w:t>
            </w:r>
          </w:p>
        </w:tc>
      </w:tr>
      <w:tr w:rsidR="00545D8C" w:rsidRPr="005D6F1A" w14:paraId="7FFF3461" w14:textId="77777777" w:rsidTr="004E0554">
        <w:trPr>
          <w:trHeight w:val="180"/>
        </w:trPr>
        <w:tc>
          <w:tcPr>
            <w:tcW w:w="3735" w:type="dxa"/>
          </w:tcPr>
          <w:p w14:paraId="3516FC42" w14:textId="77777777" w:rsidR="00545D8C" w:rsidRPr="003938D5" w:rsidRDefault="00545D8C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D84F36" w14:textId="18084283" w:rsidR="00545D8C" w:rsidRPr="004B4F84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AB2F00">
              <w:rPr>
                <w:rFonts w:ascii="Angsana New" w:hAnsi="Angsana New"/>
                <w:sz w:val="30"/>
                <w:szCs w:val="30"/>
              </w:rPr>
              <w:t>50</w:t>
            </w:r>
            <w:r w:rsidR="00C56870">
              <w:rPr>
                <w:rFonts w:ascii="Angsana New" w:hAnsi="Angsana New"/>
                <w:sz w:val="30"/>
                <w:szCs w:val="30"/>
              </w:rPr>
              <w:t>,</w:t>
            </w:r>
            <w:r w:rsidRPr="00AB2F00"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270" w:type="dxa"/>
          </w:tcPr>
          <w:p w14:paraId="7E639F48" w14:textId="77777777" w:rsidR="00545D8C" w:rsidRPr="004B4F84" w:rsidRDefault="00545D8C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4EE29719" w14:textId="776E532C" w:rsidR="00545D8C" w:rsidRPr="004B4F84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545D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780</w:t>
            </w:r>
          </w:p>
        </w:tc>
        <w:tc>
          <w:tcPr>
            <w:tcW w:w="270" w:type="dxa"/>
          </w:tcPr>
          <w:p w14:paraId="65CB835B" w14:textId="77777777" w:rsidR="00545D8C" w:rsidRPr="004B4F84" w:rsidRDefault="00545D8C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B7B1BC4" w14:textId="7F356B5B" w:rsidR="00545D8C" w:rsidRPr="002518C5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AB2F00">
              <w:rPr>
                <w:rFonts w:ascii="Angsana New" w:hAnsi="Angsana New"/>
                <w:sz w:val="30"/>
                <w:szCs w:val="30"/>
              </w:rPr>
              <w:t>50</w:t>
            </w:r>
            <w:r w:rsidR="00C40BEB">
              <w:rPr>
                <w:rFonts w:ascii="Angsana New" w:hAnsi="Angsana New"/>
                <w:sz w:val="30"/>
                <w:szCs w:val="30"/>
              </w:rPr>
              <w:t>,</w:t>
            </w:r>
            <w:r w:rsidRPr="00AB2F00"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262" w:type="dxa"/>
          </w:tcPr>
          <w:p w14:paraId="4CE502A6" w14:textId="77777777" w:rsidR="00545D8C" w:rsidRPr="004B4F84" w:rsidRDefault="00545D8C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08A368FC" w14:textId="0AD55979" w:rsidR="00545D8C" w:rsidRPr="004B4F84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545D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780</w:t>
            </w:r>
          </w:p>
        </w:tc>
      </w:tr>
      <w:tr w:rsidR="00545D8C" w:rsidRPr="005D6F1A" w14:paraId="2216FF67" w14:textId="77777777" w:rsidTr="004E0554">
        <w:trPr>
          <w:trHeight w:val="180"/>
        </w:trPr>
        <w:tc>
          <w:tcPr>
            <w:tcW w:w="3735" w:type="dxa"/>
          </w:tcPr>
          <w:p w14:paraId="7C896D36" w14:textId="77777777" w:rsidR="00545D8C" w:rsidRPr="004B4F84" w:rsidRDefault="00545D8C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03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F2FBA1C" w14:textId="41D01650" w:rsidR="00545D8C" w:rsidRPr="004B4F84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B2F0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68</w:t>
            </w:r>
            <w:r w:rsidR="003B742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180</w:t>
            </w:r>
          </w:p>
        </w:tc>
        <w:tc>
          <w:tcPr>
            <w:tcW w:w="270" w:type="dxa"/>
          </w:tcPr>
          <w:p w14:paraId="2503AA00" w14:textId="77777777" w:rsidR="00545D8C" w:rsidRPr="004B4F84" w:rsidRDefault="00545D8C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189D9613" w14:textId="58568213" w:rsidR="00545D8C" w:rsidRPr="004B4F84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  <w:r w:rsidR="00545D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860</w:t>
            </w:r>
          </w:p>
        </w:tc>
        <w:tc>
          <w:tcPr>
            <w:tcW w:w="270" w:type="dxa"/>
          </w:tcPr>
          <w:p w14:paraId="709302BC" w14:textId="77777777" w:rsidR="00545D8C" w:rsidRPr="004B4F84" w:rsidRDefault="00545D8C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DCCA1A" w14:textId="2AEAD672" w:rsidR="00545D8C" w:rsidRPr="004B4F84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B2F0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67</w:t>
            </w:r>
            <w:r w:rsidR="00DB2A7E" w:rsidRPr="00FD5DC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602</w:t>
            </w:r>
          </w:p>
        </w:tc>
        <w:tc>
          <w:tcPr>
            <w:tcW w:w="262" w:type="dxa"/>
          </w:tcPr>
          <w:p w14:paraId="7B421F2F" w14:textId="77777777" w:rsidR="00545D8C" w:rsidRPr="004B4F84" w:rsidRDefault="00545D8C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32B342D0" w14:textId="7C4BC566" w:rsidR="00545D8C" w:rsidRPr="004B4F84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  <w:r w:rsidR="00545D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860</w:t>
            </w:r>
          </w:p>
        </w:tc>
      </w:tr>
    </w:tbl>
    <w:p w14:paraId="659C24D4" w14:textId="77777777" w:rsidR="005C1346" w:rsidRPr="00B027C3" w:rsidRDefault="005C1346" w:rsidP="004C30E6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83D10F" w14:textId="5DF317DE" w:rsidR="00861054" w:rsidRPr="00B027C3" w:rsidRDefault="00861054" w:rsidP="004C30E6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F2919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AB2F00" w:rsidRPr="00AB2F00">
        <w:rPr>
          <w:rFonts w:asciiTheme="majorBidi" w:hAnsiTheme="majorBidi" w:cstheme="majorBidi"/>
          <w:sz w:val="30"/>
          <w:szCs w:val="30"/>
        </w:rPr>
        <w:t>2568</w:t>
      </w:r>
      <w:r w:rsidRPr="006F2919">
        <w:rPr>
          <w:rFonts w:asciiTheme="majorBidi" w:hAnsiTheme="majorBidi" w:cstheme="majorBidi"/>
          <w:sz w:val="30"/>
          <w:szCs w:val="30"/>
        </w:rPr>
        <w:t xml:space="preserve"> </w:t>
      </w:r>
      <w:r w:rsidRPr="006F2919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</w:t>
      </w:r>
      <w:r w:rsidR="00CC5566" w:rsidRPr="006F2919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CD36E2" w:rsidRPr="006F2919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CC5566" w:rsidRPr="006F2919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6F2919" w:rsidRPr="006F2919">
        <w:rPr>
          <w:rFonts w:asciiTheme="majorBidi" w:hAnsiTheme="majorBidi" w:cstheme="majorBidi" w:hint="cs"/>
          <w:sz w:val="30"/>
          <w:szCs w:val="30"/>
          <w:cs/>
        </w:rPr>
        <w:t>เพิ่มขึ้น</w:t>
      </w:r>
      <w:r w:rsidR="00901465" w:rsidRPr="006F2919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6F2919">
        <w:rPr>
          <w:rFonts w:asciiTheme="majorBidi" w:hAnsiTheme="majorBidi" w:cstheme="majorBidi"/>
          <w:sz w:val="30"/>
          <w:szCs w:val="30"/>
          <w:cs/>
        </w:rPr>
        <w:t>จำนว</w:t>
      </w:r>
      <w:r w:rsidR="00B65F99" w:rsidRPr="006F2919">
        <w:rPr>
          <w:rFonts w:asciiTheme="majorBidi" w:hAnsiTheme="majorBidi" w:cstheme="majorBidi" w:hint="cs"/>
          <w:sz w:val="30"/>
          <w:szCs w:val="30"/>
          <w:cs/>
        </w:rPr>
        <w:t>นเงิน</w:t>
      </w:r>
      <w:r w:rsidRPr="006F2919">
        <w:rPr>
          <w:rFonts w:asciiTheme="majorBidi" w:hAnsiTheme="majorBidi" w:cstheme="majorBidi"/>
          <w:sz w:val="30"/>
          <w:szCs w:val="30"/>
        </w:rPr>
        <w:t xml:space="preserve"> </w:t>
      </w:r>
      <w:r w:rsidR="00AB2F00" w:rsidRPr="00AB2F00">
        <w:rPr>
          <w:rFonts w:asciiTheme="majorBidi" w:hAnsiTheme="majorBidi" w:cstheme="majorBidi"/>
          <w:sz w:val="30"/>
          <w:szCs w:val="30"/>
        </w:rPr>
        <w:t>0</w:t>
      </w:r>
      <w:r w:rsidR="00BF256B" w:rsidRPr="006F2919">
        <w:rPr>
          <w:rFonts w:asciiTheme="majorBidi" w:hAnsiTheme="majorBidi" w:cstheme="majorBidi"/>
          <w:sz w:val="30"/>
          <w:szCs w:val="30"/>
        </w:rPr>
        <w:t>.</w:t>
      </w:r>
      <w:r w:rsidR="00AB2F00" w:rsidRPr="00AB2F00">
        <w:rPr>
          <w:rFonts w:asciiTheme="majorBidi" w:hAnsiTheme="majorBidi" w:cstheme="majorBidi"/>
          <w:sz w:val="30"/>
          <w:szCs w:val="30"/>
        </w:rPr>
        <w:t>88</w:t>
      </w:r>
      <w:r w:rsidRPr="006F2919">
        <w:rPr>
          <w:rFonts w:asciiTheme="majorBidi" w:hAnsiTheme="majorBidi" w:cstheme="majorBidi"/>
          <w:sz w:val="30"/>
          <w:szCs w:val="30"/>
        </w:rPr>
        <w:t xml:space="preserve"> </w:t>
      </w:r>
      <w:r w:rsidRPr="006F291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C95D74" w:rsidRPr="006F2919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6F2919" w:rsidRPr="006F2919">
        <w:rPr>
          <w:rFonts w:asciiTheme="majorBidi" w:hAnsiTheme="majorBidi" w:cstheme="majorBidi" w:hint="cs"/>
          <w:sz w:val="30"/>
          <w:szCs w:val="30"/>
          <w:cs/>
        </w:rPr>
        <w:t>ลดลง</w:t>
      </w:r>
      <w:r w:rsidR="00C95D74" w:rsidRPr="006F291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B2F00" w:rsidRPr="00AB2F00">
        <w:rPr>
          <w:rFonts w:asciiTheme="majorBidi" w:hAnsiTheme="majorBidi" w:cstheme="majorBidi"/>
          <w:sz w:val="30"/>
          <w:szCs w:val="30"/>
        </w:rPr>
        <w:t>0</w:t>
      </w:r>
      <w:r w:rsidR="00C95D74" w:rsidRPr="006F2919">
        <w:rPr>
          <w:rFonts w:asciiTheme="majorBidi" w:hAnsiTheme="majorBidi" w:cstheme="majorBidi"/>
          <w:sz w:val="30"/>
          <w:szCs w:val="30"/>
        </w:rPr>
        <w:t>.</w:t>
      </w:r>
      <w:r w:rsidR="00AB2F00" w:rsidRPr="00AB2F00">
        <w:rPr>
          <w:rFonts w:asciiTheme="majorBidi" w:hAnsiTheme="majorBidi" w:cstheme="majorBidi"/>
          <w:sz w:val="30"/>
          <w:szCs w:val="30"/>
        </w:rPr>
        <w:t>08</w:t>
      </w:r>
      <w:r w:rsidR="00C95D74" w:rsidRPr="006F291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53070">
        <w:rPr>
          <w:rFonts w:asciiTheme="majorBidi" w:hAnsiTheme="majorBidi" w:cstheme="majorBidi"/>
          <w:sz w:val="30"/>
          <w:szCs w:val="30"/>
        </w:rPr>
        <w:br/>
      </w:r>
      <w:r w:rsidR="00C95D74" w:rsidRPr="006F291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CA74A1" w:rsidRPr="006F2919">
        <w:rPr>
          <w:rFonts w:asciiTheme="majorBidi" w:hAnsiTheme="majorBidi" w:cstheme="majorBidi"/>
          <w:sz w:val="30"/>
          <w:szCs w:val="30"/>
        </w:rPr>
        <w:t xml:space="preserve"> </w:t>
      </w:r>
      <w:r w:rsidR="00CA74A1" w:rsidRPr="006F2919">
        <w:rPr>
          <w:rFonts w:asciiTheme="majorBidi" w:hAnsiTheme="majorBidi" w:cstheme="majorBidi" w:hint="cs"/>
          <w:sz w:val="30"/>
          <w:szCs w:val="30"/>
          <w:cs/>
        </w:rPr>
        <w:t xml:space="preserve">ตามลำดับ </w:t>
      </w:r>
      <w:r w:rsidRPr="006F2919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AB2F00" w:rsidRPr="00AB2F00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6F2919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0348D5" w:rsidRPr="006F291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50B57" w:rsidRPr="006F2919">
        <w:rPr>
          <w:rFonts w:asciiTheme="majorBidi" w:hAnsiTheme="majorBidi" w:cstheme="majorBidi" w:hint="cs"/>
          <w:i/>
          <w:iCs/>
          <w:sz w:val="30"/>
          <w:szCs w:val="30"/>
          <w:cs/>
        </w:rPr>
        <w:t>เพิ่มขึ้น</w:t>
      </w:r>
      <w:r w:rsidRPr="006F291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B2F00" w:rsidRPr="00AB2F00">
        <w:rPr>
          <w:rFonts w:asciiTheme="majorBidi" w:hAnsiTheme="majorBidi" w:cstheme="majorBidi"/>
          <w:i/>
          <w:iCs/>
          <w:sz w:val="30"/>
          <w:szCs w:val="30"/>
        </w:rPr>
        <w:t>16</w:t>
      </w:r>
      <w:r w:rsidR="000348D5" w:rsidRPr="006F2919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B2F00" w:rsidRPr="00AB2F00">
        <w:rPr>
          <w:rFonts w:asciiTheme="majorBidi" w:hAnsiTheme="majorBidi" w:cstheme="majorBidi"/>
          <w:i/>
          <w:iCs/>
          <w:sz w:val="30"/>
          <w:szCs w:val="30"/>
        </w:rPr>
        <w:t>68</w:t>
      </w:r>
      <w:r w:rsidRPr="006F291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F2919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CA74A1" w:rsidRPr="006F291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และเพิ่มขึ้น</w:t>
      </w:r>
      <w:r w:rsidR="00516A38" w:rsidRPr="006F291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AB2F00" w:rsidRPr="00AB2F00">
        <w:rPr>
          <w:rFonts w:asciiTheme="majorBidi" w:hAnsiTheme="majorBidi" w:cstheme="majorBidi"/>
          <w:i/>
          <w:iCs/>
          <w:sz w:val="30"/>
          <w:szCs w:val="30"/>
        </w:rPr>
        <w:t>16</w:t>
      </w:r>
      <w:r w:rsidR="00516A38" w:rsidRPr="006F2919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B2F00" w:rsidRPr="00AB2F00">
        <w:rPr>
          <w:rFonts w:asciiTheme="majorBidi" w:hAnsiTheme="majorBidi" w:cstheme="majorBidi"/>
          <w:i/>
          <w:iCs/>
          <w:sz w:val="30"/>
          <w:szCs w:val="30"/>
        </w:rPr>
        <w:t>68</w:t>
      </w:r>
      <w:r w:rsidR="00516A38" w:rsidRPr="006F291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ตามลำดับ</w:t>
      </w:r>
      <w:r w:rsidRPr="006F2919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0005870" w14:textId="77777777" w:rsidR="00861054" w:rsidRPr="00B027C3" w:rsidRDefault="00861054" w:rsidP="004C30E6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043917" w14:textId="2054813B" w:rsidR="0043796F" w:rsidRPr="00B027C3" w:rsidRDefault="00C45ADB" w:rsidP="004C30E6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27C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52815" w:rsidRPr="00B027C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B14C2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4A42FF" w:rsidRPr="00B027C3">
        <w:rPr>
          <w:rFonts w:asciiTheme="majorBidi" w:hAnsiTheme="majorBidi" w:cstheme="majorBidi"/>
          <w:sz w:val="30"/>
          <w:szCs w:val="30"/>
          <w:cs/>
        </w:rPr>
        <w:t>เช่า</w:t>
      </w:r>
      <w:r w:rsidR="008A0DB3" w:rsidRPr="00B027C3">
        <w:rPr>
          <w:rFonts w:asciiTheme="majorBidi" w:hAnsiTheme="majorBidi" w:cstheme="majorBidi"/>
          <w:sz w:val="30"/>
          <w:szCs w:val="30"/>
          <w:cs/>
        </w:rPr>
        <w:t>โรงงาน</w:t>
      </w:r>
      <w:r w:rsidR="00FD25B6" w:rsidRPr="00B027C3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8A0DB3" w:rsidRPr="00B027C3">
        <w:rPr>
          <w:rFonts w:asciiTheme="majorBidi" w:hAnsiTheme="majorBidi" w:cstheme="majorBidi"/>
          <w:sz w:val="30"/>
          <w:szCs w:val="30"/>
          <w:cs/>
        </w:rPr>
        <w:t>เครื่องจักร</w:t>
      </w:r>
      <w:r w:rsidR="004A42FF" w:rsidRPr="00B027C3">
        <w:rPr>
          <w:rFonts w:asciiTheme="majorBidi" w:hAnsiTheme="majorBidi" w:cstheme="majorBidi"/>
          <w:sz w:val="30"/>
          <w:szCs w:val="30"/>
          <w:cs/>
        </w:rPr>
        <w:t>แห่ง</w:t>
      </w:r>
      <w:r w:rsidR="008A0DB3" w:rsidRPr="00B027C3">
        <w:rPr>
          <w:rFonts w:asciiTheme="majorBidi" w:hAnsiTheme="majorBidi" w:cstheme="majorBidi"/>
          <w:sz w:val="30"/>
          <w:szCs w:val="30"/>
          <w:cs/>
        </w:rPr>
        <w:t>หนึ่ง</w:t>
      </w:r>
      <w:r w:rsidR="004A42FF" w:rsidRPr="00B027C3">
        <w:rPr>
          <w:rFonts w:asciiTheme="majorBidi" w:hAnsiTheme="majorBidi" w:cstheme="majorBidi"/>
          <w:sz w:val="30"/>
          <w:szCs w:val="30"/>
          <w:cs/>
        </w:rPr>
        <w:t xml:space="preserve">เป็นระยะเวลา </w:t>
      </w:r>
      <w:r w:rsidR="00AB2F00" w:rsidRPr="00AB2F00">
        <w:rPr>
          <w:rFonts w:asciiTheme="majorBidi" w:hAnsiTheme="majorBidi" w:cstheme="majorBidi"/>
          <w:sz w:val="30"/>
          <w:szCs w:val="30"/>
        </w:rPr>
        <w:t>3</w:t>
      </w:r>
      <w:r w:rsidR="002B50C2" w:rsidRPr="00B027C3">
        <w:rPr>
          <w:rFonts w:asciiTheme="majorBidi" w:hAnsiTheme="majorBidi" w:cstheme="majorBidi"/>
          <w:sz w:val="30"/>
          <w:szCs w:val="30"/>
        </w:rPr>
        <w:t xml:space="preserve"> </w:t>
      </w:r>
      <w:r w:rsidR="002B50C2" w:rsidRPr="00B027C3">
        <w:rPr>
          <w:rFonts w:asciiTheme="majorBidi" w:hAnsiTheme="majorBidi" w:cstheme="majorBidi"/>
          <w:sz w:val="30"/>
          <w:szCs w:val="30"/>
          <w:cs/>
        </w:rPr>
        <w:t>ปี</w:t>
      </w:r>
      <w:r w:rsidR="00002DC4" w:rsidRPr="00B027C3">
        <w:rPr>
          <w:rFonts w:asciiTheme="majorBidi" w:hAnsiTheme="majorBidi" w:cstheme="majorBidi"/>
          <w:sz w:val="30"/>
          <w:szCs w:val="30"/>
        </w:rPr>
        <w:t xml:space="preserve"> </w:t>
      </w:r>
      <w:r w:rsidR="004A42FF" w:rsidRPr="00B027C3">
        <w:rPr>
          <w:rFonts w:asciiTheme="majorBidi" w:hAnsiTheme="majorBidi" w:cstheme="majorBidi"/>
          <w:sz w:val="30"/>
          <w:szCs w:val="30"/>
          <w:cs/>
        </w:rPr>
        <w:t>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29182DD0" w14:textId="1FA24F32" w:rsidR="00002DC4" w:rsidRPr="00B027C3" w:rsidRDefault="00002DC4" w:rsidP="004C30E6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05BEF2" w14:textId="69488142" w:rsidR="00002DC4" w:rsidRPr="00B027C3" w:rsidRDefault="00C45ADB" w:rsidP="004C30E6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27C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52815" w:rsidRPr="00B027C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B14C2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002DC4" w:rsidRPr="00B027C3">
        <w:rPr>
          <w:rFonts w:asciiTheme="majorBidi" w:hAnsiTheme="majorBidi" w:cstheme="majorBidi"/>
          <w:sz w:val="30"/>
          <w:szCs w:val="30"/>
          <w:cs/>
        </w:rPr>
        <w:t>เช่า</w:t>
      </w:r>
      <w:r w:rsidR="00164D3A" w:rsidRPr="00B027C3">
        <w:rPr>
          <w:rFonts w:asciiTheme="majorBidi" w:hAnsiTheme="majorBidi" w:cstheme="majorBidi"/>
          <w:sz w:val="30"/>
          <w:szCs w:val="30"/>
          <w:cs/>
        </w:rPr>
        <w:t>แผงพลังงานแสงอาทิตย์</w:t>
      </w:r>
      <w:r w:rsidR="00002DC4" w:rsidRPr="00B027C3">
        <w:rPr>
          <w:rFonts w:asciiTheme="majorBidi" w:hAnsiTheme="majorBidi" w:cstheme="majorBidi"/>
          <w:sz w:val="30"/>
          <w:szCs w:val="30"/>
          <w:cs/>
        </w:rPr>
        <w:t xml:space="preserve">เป็นระยะเวลา </w:t>
      </w:r>
      <w:r w:rsidR="00AB2F00" w:rsidRPr="00AB2F00">
        <w:rPr>
          <w:rFonts w:asciiTheme="majorBidi" w:hAnsiTheme="majorBidi" w:cstheme="majorBidi"/>
          <w:sz w:val="30"/>
          <w:szCs w:val="30"/>
        </w:rPr>
        <w:t>20</w:t>
      </w:r>
      <w:r w:rsidR="00002DC4" w:rsidRPr="00B027C3">
        <w:rPr>
          <w:rFonts w:asciiTheme="majorBidi" w:hAnsiTheme="majorBidi" w:cstheme="majorBidi"/>
          <w:sz w:val="30"/>
          <w:szCs w:val="30"/>
        </w:rPr>
        <w:t xml:space="preserve"> </w:t>
      </w:r>
      <w:r w:rsidR="00002DC4" w:rsidRPr="00B027C3">
        <w:rPr>
          <w:rFonts w:asciiTheme="majorBidi" w:hAnsiTheme="majorBidi" w:cstheme="majorBidi"/>
          <w:sz w:val="30"/>
          <w:szCs w:val="30"/>
          <w:cs/>
        </w:rPr>
        <w:t>ปี</w:t>
      </w:r>
      <w:r w:rsidR="00002DC4" w:rsidRPr="00B027C3">
        <w:rPr>
          <w:rFonts w:asciiTheme="majorBidi" w:hAnsiTheme="majorBidi" w:cstheme="majorBidi"/>
          <w:sz w:val="30"/>
          <w:szCs w:val="30"/>
        </w:rPr>
        <w:t xml:space="preserve"> </w:t>
      </w:r>
      <w:r w:rsidR="00002DC4" w:rsidRPr="00B027C3">
        <w:rPr>
          <w:rFonts w:asciiTheme="majorBidi" w:hAnsiTheme="majorBidi" w:cstheme="majorBidi"/>
          <w:sz w:val="30"/>
          <w:szCs w:val="30"/>
          <w:cs/>
        </w:rPr>
        <w:t>ค่าเช่ากำหนดชำระเป็นรายเดือนตาม</w:t>
      </w:r>
      <w:r w:rsidR="00164D3A" w:rsidRPr="00B027C3">
        <w:rPr>
          <w:rFonts w:asciiTheme="majorBidi" w:hAnsiTheme="majorBidi" w:cstheme="majorBidi"/>
          <w:sz w:val="30"/>
          <w:szCs w:val="30"/>
          <w:cs/>
        </w:rPr>
        <w:t>จริง</w:t>
      </w:r>
      <w:r w:rsidR="000B14C2">
        <w:rPr>
          <w:rFonts w:asciiTheme="majorBidi" w:hAnsiTheme="majorBidi" w:cstheme="majorBidi"/>
          <w:sz w:val="30"/>
          <w:szCs w:val="30"/>
          <w:cs/>
        </w:rPr>
        <w:br/>
      </w:r>
      <w:r w:rsidR="00164D3A" w:rsidRPr="00B027C3">
        <w:rPr>
          <w:rFonts w:asciiTheme="majorBidi" w:hAnsiTheme="majorBidi" w:cstheme="majorBidi"/>
          <w:sz w:val="30"/>
          <w:szCs w:val="30"/>
          <w:cs/>
        </w:rPr>
        <w:t>หรือ</w:t>
      </w:r>
      <w:r w:rsidR="00002DC4" w:rsidRPr="00B027C3">
        <w:rPr>
          <w:rFonts w:asciiTheme="majorBidi" w:hAnsiTheme="majorBidi" w:cstheme="majorBidi"/>
          <w:sz w:val="30"/>
          <w:szCs w:val="30"/>
          <w:cs/>
        </w:rPr>
        <w:t>อัตรา</w:t>
      </w:r>
      <w:r w:rsidR="00164D3A" w:rsidRPr="00B027C3">
        <w:rPr>
          <w:rFonts w:asciiTheme="majorBidi" w:hAnsiTheme="majorBidi" w:cstheme="majorBidi"/>
          <w:sz w:val="30"/>
          <w:szCs w:val="30"/>
          <w:cs/>
        </w:rPr>
        <w:t>ขั้นต่ำ</w:t>
      </w:r>
      <w:r w:rsidR="00002DC4" w:rsidRPr="00B027C3">
        <w:rPr>
          <w:rFonts w:asciiTheme="majorBidi" w:hAnsiTheme="majorBidi" w:cstheme="majorBidi"/>
          <w:sz w:val="30"/>
          <w:szCs w:val="30"/>
          <w:cs/>
        </w:rPr>
        <w:t>ที่ระบุไว้ในสัญญา</w:t>
      </w:r>
      <w:r w:rsidR="001B1BAD" w:rsidRPr="00B027C3">
        <w:rPr>
          <w:rFonts w:asciiTheme="majorBidi" w:hAnsiTheme="majorBidi" w:cstheme="majorBidi"/>
          <w:sz w:val="30"/>
          <w:szCs w:val="30"/>
          <w:cs/>
        </w:rPr>
        <w:t>แล้วแต่อย่างใดจะสูงกว่า</w:t>
      </w:r>
    </w:p>
    <w:p w14:paraId="01735B05" w14:textId="77777777" w:rsidR="00BE295E" w:rsidRPr="00B027C3" w:rsidRDefault="00BE295E" w:rsidP="004C30E6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8E6D6ED" w14:textId="52B08C79" w:rsidR="00082BD0" w:rsidRPr="00B027C3" w:rsidRDefault="00BE295E" w:rsidP="00082BD0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27C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027C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B14C2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B027C3">
        <w:rPr>
          <w:rFonts w:asciiTheme="majorBidi" w:hAnsiTheme="majorBidi" w:cstheme="majorBidi"/>
          <w:sz w:val="30"/>
          <w:szCs w:val="30"/>
          <w:cs/>
        </w:rPr>
        <w:t>เช่า</w:t>
      </w:r>
      <w:r w:rsidRPr="00B027C3">
        <w:rPr>
          <w:rFonts w:asciiTheme="majorBidi" w:hAnsiTheme="majorBidi" w:cstheme="majorBidi" w:hint="cs"/>
          <w:sz w:val="30"/>
          <w:szCs w:val="30"/>
          <w:cs/>
        </w:rPr>
        <w:t>รถยกไฟฟ้ายืนขับและอุปกรณ์</w:t>
      </w:r>
      <w:r w:rsidRPr="00B027C3">
        <w:rPr>
          <w:rFonts w:asciiTheme="majorBidi" w:hAnsiTheme="majorBidi" w:cstheme="majorBidi"/>
          <w:sz w:val="30"/>
          <w:szCs w:val="30"/>
          <w:cs/>
        </w:rPr>
        <w:t xml:space="preserve">เป็นระยะเวลา </w:t>
      </w:r>
      <w:r w:rsidR="00AB2F00" w:rsidRPr="00AB2F00">
        <w:rPr>
          <w:rFonts w:asciiTheme="majorBidi" w:hAnsiTheme="majorBidi" w:cstheme="majorBidi"/>
          <w:sz w:val="30"/>
          <w:szCs w:val="30"/>
        </w:rPr>
        <w:t>4</w:t>
      </w:r>
      <w:r w:rsidR="00B905DE">
        <w:rPr>
          <w:rFonts w:asciiTheme="majorBidi" w:hAnsiTheme="majorBidi" w:cstheme="majorBidi"/>
          <w:sz w:val="30"/>
          <w:szCs w:val="30"/>
        </w:rPr>
        <w:t xml:space="preserve"> </w:t>
      </w:r>
      <w:r w:rsidR="00082BD0" w:rsidRPr="00B027C3">
        <w:rPr>
          <w:rFonts w:asciiTheme="majorBidi" w:hAnsiTheme="majorBidi" w:cstheme="majorBidi"/>
          <w:sz w:val="30"/>
          <w:szCs w:val="30"/>
        </w:rPr>
        <w:t>-</w:t>
      </w:r>
      <w:r w:rsidR="00B905DE">
        <w:rPr>
          <w:rFonts w:asciiTheme="majorBidi" w:hAnsiTheme="majorBidi" w:cstheme="majorBidi"/>
          <w:sz w:val="30"/>
          <w:szCs w:val="30"/>
        </w:rPr>
        <w:t xml:space="preserve"> </w:t>
      </w:r>
      <w:r w:rsidR="00AB2F00" w:rsidRPr="00AB2F00">
        <w:rPr>
          <w:rFonts w:asciiTheme="majorBidi" w:hAnsiTheme="majorBidi" w:cstheme="majorBidi"/>
          <w:sz w:val="30"/>
          <w:szCs w:val="30"/>
        </w:rPr>
        <w:t>5</w:t>
      </w:r>
      <w:r w:rsidRPr="00B027C3">
        <w:rPr>
          <w:rFonts w:asciiTheme="majorBidi" w:hAnsiTheme="majorBidi" w:cstheme="majorBidi"/>
          <w:sz w:val="30"/>
          <w:szCs w:val="30"/>
        </w:rPr>
        <w:t xml:space="preserve"> </w:t>
      </w:r>
      <w:r w:rsidRPr="00B027C3">
        <w:rPr>
          <w:rFonts w:asciiTheme="majorBidi" w:hAnsiTheme="majorBidi" w:cstheme="majorBidi"/>
          <w:sz w:val="30"/>
          <w:szCs w:val="30"/>
          <w:cs/>
        </w:rPr>
        <w:t>ปี</w:t>
      </w:r>
      <w:r w:rsidRPr="00B027C3">
        <w:rPr>
          <w:rFonts w:asciiTheme="majorBidi" w:hAnsiTheme="majorBidi" w:cstheme="majorBidi"/>
          <w:sz w:val="30"/>
          <w:szCs w:val="30"/>
        </w:rPr>
        <w:t xml:space="preserve"> </w:t>
      </w:r>
      <w:r w:rsidR="00082BD0" w:rsidRPr="00B027C3">
        <w:rPr>
          <w:rFonts w:asciiTheme="majorBidi" w:hAnsiTheme="majorBidi" w:cstheme="majorBidi"/>
          <w:sz w:val="30"/>
          <w:szCs w:val="30"/>
          <w:cs/>
        </w:rPr>
        <w:t>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19D322E7" w14:textId="77777777" w:rsidR="008A0DB3" w:rsidRPr="00B027C3" w:rsidRDefault="008A0DB3" w:rsidP="004C3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3EEB090" w14:textId="3D771ECE" w:rsidR="008A0DB3" w:rsidRPr="00B027C3" w:rsidRDefault="008A0DB3" w:rsidP="004C30E6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027C3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1DE58D38" w14:textId="77777777" w:rsidR="00B13266" w:rsidRPr="00A24FB0" w:rsidRDefault="00B13266" w:rsidP="004C30E6">
      <w:pPr>
        <w:tabs>
          <w:tab w:val="clear" w:pos="454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6F86A72" w14:textId="2E480B71" w:rsidR="008A0DB3" w:rsidRPr="00B027C3" w:rsidRDefault="00C45ADB" w:rsidP="004C30E6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27C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52815" w:rsidRPr="00B027C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B14C2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1B1BAD" w:rsidRPr="00B027C3">
        <w:rPr>
          <w:rFonts w:asciiTheme="majorBidi" w:hAnsiTheme="majorBidi" w:cstheme="majorBidi"/>
          <w:sz w:val="30"/>
          <w:szCs w:val="30"/>
          <w:cs/>
        </w:rPr>
        <w:t>ใช้</w:t>
      </w:r>
      <w:r w:rsidR="008A0DB3" w:rsidRPr="00B027C3">
        <w:rPr>
          <w:rFonts w:asciiTheme="majorBidi" w:hAnsiTheme="majorBidi" w:cstheme="majorBidi"/>
          <w:sz w:val="30"/>
          <w:szCs w:val="30"/>
          <w:cs/>
        </w:rPr>
        <w:t>สิทธิเลือกขยายอายุสัญญาเช่าอสังหาริมทรัพย์ภายใน</w:t>
      </w:r>
      <w:r w:rsidR="00002DC4" w:rsidRPr="00B027C3">
        <w:rPr>
          <w:rFonts w:asciiTheme="majorBidi" w:hAnsiTheme="majorBidi" w:cstheme="majorBidi"/>
          <w:sz w:val="30"/>
          <w:szCs w:val="30"/>
        </w:rPr>
        <w:t xml:space="preserve"> </w:t>
      </w:r>
      <w:r w:rsidR="00AB2F00" w:rsidRPr="00AB2F00">
        <w:rPr>
          <w:rFonts w:asciiTheme="majorBidi" w:hAnsiTheme="majorBidi" w:cstheme="majorBidi"/>
          <w:sz w:val="30"/>
          <w:szCs w:val="30"/>
        </w:rPr>
        <w:t>30</w:t>
      </w:r>
      <w:r w:rsidR="00002DC4" w:rsidRPr="00B027C3">
        <w:rPr>
          <w:rFonts w:asciiTheme="majorBidi" w:hAnsiTheme="majorBidi" w:cstheme="majorBidi"/>
          <w:sz w:val="30"/>
          <w:szCs w:val="30"/>
        </w:rPr>
        <w:t xml:space="preserve"> </w:t>
      </w:r>
      <w:r w:rsidR="00002DC4" w:rsidRPr="00B027C3">
        <w:rPr>
          <w:rFonts w:asciiTheme="majorBidi" w:hAnsiTheme="majorBidi" w:cstheme="majorBidi"/>
          <w:sz w:val="30"/>
          <w:szCs w:val="30"/>
          <w:cs/>
        </w:rPr>
        <w:t>วัน</w:t>
      </w:r>
      <w:r w:rsidR="008A0DB3" w:rsidRPr="00B027C3">
        <w:rPr>
          <w:rFonts w:asciiTheme="majorBidi" w:hAnsiTheme="majorBidi" w:cstheme="majorBidi"/>
          <w:sz w:val="30"/>
          <w:szCs w:val="30"/>
          <w:cs/>
        </w:rPr>
        <w:t>ก่อนสิ้นสุดระยะเวลาเช่า ซึ่ง</w:t>
      </w:r>
      <w:r w:rsidRPr="00B027C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52815" w:rsidRPr="00B027C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452430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8A0DB3" w:rsidRPr="00B027C3">
        <w:rPr>
          <w:rFonts w:asciiTheme="majorBidi" w:hAnsiTheme="majorBidi" w:cstheme="majorBidi"/>
          <w:sz w:val="30"/>
          <w:szCs w:val="30"/>
          <w:cs/>
        </w:rPr>
        <w:t xml:space="preserve">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</w:t>
      </w:r>
    </w:p>
    <w:p w14:paraId="6362578B" w14:textId="2FBA5CDD" w:rsidR="003D372D" w:rsidRPr="00B027C3" w:rsidRDefault="003D37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027C3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pPr w:leftFromText="180" w:rightFromText="180" w:vertAnchor="text" w:horzAnchor="page" w:tblpX="1563" w:tblpY="56"/>
        <w:tblW w:w="9486" w:type="dxa"/>
        <w:tblLayout w:type="fixed"/>
        <w:tblLook w:val="01E0" w:firstRow="1" w:lastRow="1" w:firstColumn="1" w:lastColumn="1" w:noHBand="0" w:noVBand="0"/>
      </w:tblPr>
      <w:tblGrid>
        <w:gridCol w:w="3735"/>
        <w:gridCol w:w="1260"/>
        <w:gridCol w:w="270"/>
        <w:gridCol w:w="1251"/>
        <w:gridCol w:w="270"/>
        <w:gridCol w:w="1170"/>
        <w:gridCol w:w="262"/>
        <w:gridCol w:w="1268"/>
      </w:tblGrid>
      <w:tr w:rsidR="00DF673F" w:rsidRPr="005D6F1A" w14:paraId="536FDB8E" w14:textId="77777777" w:rsidTr="004E0554">
        <w:trPr>
          <w:tblHeader/>
        </w:trPr>
        <w:tc>
          <w:tcPr>
            <w:tcW w:w="3735" w:type="dxa"/>
            <w:vAlign w:val="bottom"/>
          </w:tcPr>
          <w:p w14:paraId="4A327BC1" w14:textId="77777777" w:rsidR="00DF673F" w:rsidRPr="005C1346" w:rsidRDefault="00DF673F" w:rsidP="004E0554">
            <w:pPr>
              <w:pStyle w:val="Heading6"/>
              <w:tabs>
                <w:tab w:val="left" w:pos="540"/>
              </w:tabs>
              <w:jc w:val="both"/>
              <w:rPr>
                <w:rFonts w:asciiTheme="majorBidi" w:hAnsiTheme="majorBidi" w:cstheme="majorBidi"/>
                <w:b w:val="0"/>
                <w:iCs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14:paraId="0DC27D7F" w14:textId="77777777" w:rsidR="00DF673F" w:rsidRPr="004B4F84" w:rsidRDefault="00DF673F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4F8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9553791" w14:textId="77777777" w:rsidR="00DF673F" w:rsidRPr="004B4F84" w:rsidRDefault="00DF673F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5541ABFD" w14:textId="77777777" w:rsidR="00DF673F" w:rsidRPr="004B4F84" w:rsidRDefault="00DF673F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4F8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673F" w:rsidRPr="005D6F1A" w14:paraId="6B146915" w14:textId="77777777" w:rsidTr="004E0554">
        <w:trPr>
          <w:tblHeader/>
        </w:trPr>
        <w:tc>
          <w:tcPr>
            <w:tcW w:w="3735" w:type="dxa"/>
          </w:tcPr>
          <w:p w14:paraId="0546BDD7" w14:textId="18135909" w:rsidR="00DF673F" w:rsidRPr="004B4F84" w:rsidRDefault="00DF673F" w:rsidP="004E0554">
            <w:pPr>
              <w:pStyle w:val="Heading6"/>
              <w:tabs>
                <w:tab w:val="left" w:pos="540"/>
              </w:tabs>
              <w:jc w:val="both"/>
              <w:rPr>
                <w:rFonts w:ascii="Angsana New" w:hAnsi="Angsana New"/>
                <w:b w:val="0"/>
                <w:i/>
                <w:iCs/>
                <w:sz w:val="30"/>
                <w:szCs w:val="30"/>
              </w:rPr>
            </w:pPr>
            <w:r w:rsidRPr="00B027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AB2F00" w:rsidRPr="00AB2F0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31</w:t>
            </w:r>
            <w:r w:rsidRPr="00B027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B027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vAlign w:val="center"/>
          </w:tcPr>
          <w:p w14:paraId="05EDA020" w14:textId="3B8ADB49" w:rsidR="00DF673F" w:rsidRPr="004B4F84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B2F0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082495E3" w14:textId="77777777" w:rsidR="00DF673F" w:rsidRPr="004B4F84" w:rsidRDefault="00DF673F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1" w:type="dxa"/>
            <w:vAlign w:val="center"/>
          </w:tcPr>
          <w:p w14:paraId="7E96EA05" w14:textId="762CD07F" w:rsidR="00DF673F" w:rsidRPr="004B4F84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B2F0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E9CC9BC" w14:textId="77777777" w:rsidR="00DF673F" w:rsidRPr="004B4F84" w:rsidRDefault="00DF673F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FF41E51" w14:textId="22113FE0" w:rsidR="00DF673F" w:rsidRPr="004B4F84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B2F0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62" w:type="dxa"/>
            <w:vAlign w:val="center"/>
          </w:tcPr>
          <w:p w14:paraId="333BEE5B" w14:textId="77777777" w:rsidR="00DF673F" w:rsidRPr="004B4F84" w:rsidRDefault="00DF673F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vAlign w:val="center"/>
          </w:tcPr>
          <w:p w14:paraId="1D33E63D" w14:textId="46CB866B" w:rsidR="00DF673F" w:rsidRPr="004B4F84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B2F0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F673F" w:rsidRPr="005D6F1A" w14:paraId="5E09F91C" w14:textId="77777777" w:rsidTr="004E0554">
        <w:trPr>
          <w:tblHeader/>
        </w:trPr>
        <w:tc>
          <w:tcPr>
            <w:tcW w:w="3735" w:type="dxa"/>
          </w:tcPr>
          <w:p w14:paraId="091029F1" w14:textId="77777777" w:rsidR="00DF673F" w:rsidRPr="004B4F84" w:rsidRDefault="00DF673F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51" w:type="dxa"/>
            <w:gridSpan w:val="7"/>
          </w:tcPr>
          <w:p w14:paraId="4C25B7D3" w14:textId="77777777" w:rsidR="00DF673F" w:rsidRPr="004B4F84" w:rsidRDefault="00DF673F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10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B4F8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673F" w:rsidRPr="005D6F1A" w14:paraId="62C66202" w14:textId="77777777" w:rsidTr="004E0554">
        <w:trPr>
          <w:trHeight w:val="180"/>
        </w:trPr>
        <w:tc>
          <w:tcPr>
            <w:tcW w:w="3735" w:type="dxa"/>
          </w:tcPr>
          <w:p w14:paraId="3FA690BF" w14:textId="77777777" w:rsidR="00DF673F" w:rsidRPr="004B4F84" w:rsidRDefault="00DF673F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B02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027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740BC69A" w14:textId="77777777" w:rsidR="00DF673F" w:rsidRDefault="00DF673F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CEEC46" w14:textId="77777777" w:rsidR="00DF673F" w:rsidRPr="004B4F84" w:rsidRDefault="00DF673F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574AE350" w14:textId="77777777" w:rsidR="00DF673F" w:rsidRDefault="00DF673F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FF6282" w14:textId="77777777" w:rsidR="00DF673F" w:rsidRPr="004B4F84" w:rsidRDefault="00DF673F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72FC07" w14:textId="77777777" w:rsidR="00DF673F" w:rsidRDefault="00DF673F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143B7A7A" w14:textId="77777777" w:rsidR="00DF673F" w:rsidRPr="004B4F84" w:rsidRDefault="00DF673F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</w:tcPr>
          <w:p w14:paraId="48D65D4E" w14:textId="77777777" w:rsidR="00DF673F" w:rsidRDefault="00DF673F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673F" w:rsidRPr="005D6F1A" w14:paraId="685D3EAC" w14:textId="77777777" w:rsidTr="004E0554">
        <w:trPr>
          <w:trHeight w:val="180"/>
        </w:trPr>
        <w:tc>
          <w:tcPr>
            <w:tcW w:w="3735" w:type="dxa"/>
          </w:tcPr>
          <w:p w14:paraId="6FAADD69" w14:textId="77777777" w:rsidR="00DF673F" w:rsidRPr="00BB03DF" w:rsidRDefault="00DF673F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</w:tcPr>
          <w:p w14:paraId="08FCFA90" w14:textId="77777777" w:rsidR="00DF673F" w:rsidRDefault="00DF673F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250BB3" w14:textId="77777777" w:rsidR="00DF673F" w:rsidRPr="004B4F84" w:rsidRDefault="00DF673F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643EC45E" w14:textId="77777777" w:rsidR="00DF673F" w:rsidRDefault="00DF673F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002B2E" w14:textId="77777777" w:rsidR="00DF673F" w:rsidRPr="004B4F84" w:rsidRDefault="00DF673F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85662B" w14:textId="77777777" w:rsidR="00DF673F" w:rsidRDefault="00DF673F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64AD4D05" w14:textId="77777777" w:rsidR="00DF673F" w:rsidRPr="004B4F84" w:rsidRDefault="00DF673F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</w:tcPr>
          <w:p w14:paraId="6770AB01" w14:textId="77777777" w:rsidR="00DF673F" w:rsidRDefault="00DF673F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673F" w:rsidRPr="005D6F1A" w14:paraId="14F4E8BE" w14:textId="77777777" w:rsidTr="004E0554">
        <w:trPr>
          <w:trHeight w:val="180"/>
        </w:trPr>
        <w:tc>
          <w:tcPr>
            <w:tcW w:w="3735" w:type="dxa"/>
          </w:tcPr>
          <w:p w14:paraId="5C3A293F" w14:textId="77777777" w:rsidR="00DF673F" w:rsidRPr="00BB03DF" w:rsidRDefault="00DF673F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โรงงานและเครื่องจักร</w:t>
            </w:r>
          </w:p>
        </w:tc>
        <w:tc>
          <w:tcPr>
            <w:tcW w:w="1260" w:type="dxa"/>
          </w:tcPr>
          <w:p w14:paraId="3E4D2AC8" w14:textId="0FF0C52B" w:rsidR="00DF673F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AB2F00">
              <w:rPr>
                <w:rFonts w:ascii="Angsana New" w:hAnsi="Angsana New"/>
                <w:sz w:val="30"/>
                <w:szCs w:val="30"/>
              </w:rPr>
              <w:t>5</w:t>
            </w:r>
            <w:r w:rsidR="00955927">
              <w:rPr>
                <w:rFonts w:ascii="Angsana New" w:hAnsi="Angsana New"/>
                <w:sz w:val="30"/>
                <w:szCs w:val="30"/>
              </w:rPr>
              <w:t>,</w:t>
            </w:r>
            <w:r w:rsidRPr="00AB2F00">
              <w:rPr>
                <w:rFonts w:ascii="Angsana New" w:hAnsi="Angsana New"/>
                <w:sz w:val="30"/>
                <w:szCs w:val="30"/>
              </w:rPr>
              <w:t>333</w:t>
            </w:r>
          </w:p>
        </w:tc>
        <w:tc>
          <w:tcPr>
            <w:tcW w:w="270" w:type="dxa"/>
          </w:tcPr>
          <w:p w14:paraId="316F0CC7" w14:textId="77777777" w:rsidR="00DF673F" w:rsidRPr="004B4F84" w:rsidRDefault="00DF673F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0C4A0B22" w14:textId="55ABA1A9" w:rsidR="00DF673F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F67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865</w:t>
            </w:r>
          </w:p>
        </w:tc>
        <w:tc>
          <w:tcPr>
            <w:tcW w:w="270" w:type="dxa"/>
          </w:tcPr>
          <w:p w14:paraId="0F99CCDB" w14:textId="77777777" w:rsidR="00DF673F" w:rsidRPr="004B4F84" w:rsidRDefault="00DF673F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549533" w14:textId="555968CD" w:rsidR="00DF673F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</w:rPr>
            </w:pPr>
            <w:r w:rsidRPr="00AB2F00">
              <w:rPr>
                <w:rFonts w:ascii="Angsana New" w:hAnsi="Angsana New"/>
                <w:sz w:val="30"/>
                <w:szCs w:val="30"/>
              </w:rPr>
              <w:t>4</w:t>
            </w:r>
            <w:r w:rsidR="002D54C9">
              <w:rPr>
                <w:rFonts w:ascii="Angsana New" w:hAnsi="Angsana New"/>
                <w:sz w:val="30"/>
                <w:szCs w:val="30"/>
              </w:rPr>
              <w:t>,</w:t>
            </w:r>
            <w:r w:rsidRPr="00AB2F00">
              <w:rPr>
                <w:rFonts w:ascii="Angsana New" w:hAnsi="Angsana New"/>
                <w:sz w:val="30"/>
                <w:szCs w:val="30"/>
              </w:rPr>
              <w:t>947</w:t>
            </w:r>
          </w:p>
        </w:tc>
        <w:tc>
          <w:tcPr>
            <w:tcW w:w="262" w:type="dxa"/>
          </w:tcPr>
          <w:p w14:paraId="39EC7C60" w14:textId="77777777" w:rsidR="00DF673F" w:rsidRPr="004B4F84" w:rsidRDefault="00DF673F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</w:tcPr>
          <w:p w14:paraId="406C4737" w14:textId="3A495C97" w:rsidR="00DF673F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F67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865</w:t>
            </w:r>
          </w:p>
        </w:tc>
      </w:tr>
      <w:tr w:rsidR="00DF673F" w:rsidRPr="005D6F1A" w14:paraId="36648B92" w14:textId="77777777" w:rsidTr="004E0554">
        <w:trPr>
          <w:trHeight w:val="180"/>
        </w:trPr>
        <w:tc>
          <w:tcPr>
            <w:tcW w:w="3735" w:type="dxa"/>
          </w:tcPr>
          <w:p w14:paraId="129179BF" w14:textId="77777777" w:rsidR="00DF673F" w:rsidRPr="00BB03DF" w:rsidRDefault="00DF673F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60" w:type="dxa"/>
          </w:tcPr>
          <w:p w14:paraId="71F85B1E" w14:textId="623C309B" w:rsidR="00DF673F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AB2F00">
              <w:rPr>
                <w:rFonts w:ascii="Angsana New" w:hAnsi="Angsana New"/>
                <w:sz w:val="30"/>
                <w:szCs w:val="30"/>
              </w:rPr>
              <w:t>4</w:t>
            </w:r>
            <w:r w:rsidR="00955927">
              <w:rPr>
                <w:rFonts w:ascii="Angsana New" w:hAnsi="Angsana New"/>
                <w:sz w:val="30"/>
                <w:szCs w:val="30"/>
              </w:rPr>
              <w:t>,</w:t>
            </w:r>
            <w:r w:rsidRPr="00AB2F00">
              <w:rPr>
                <w:rFonts w:ascii="Angsana New" w:hAnsi="Angsana New"/>
                <w:sz w:val="30"/>
                <w:szCs w:val="30"/>
              </w:rPr>
              <w:t>236</w:t>
            </w:r>
          </w:p>
        </w:tc>
        <w:tc>
          <w:tcPr>
            <w:tcW w:w="270" w:type="dxa"/>
          </w:tcPr>
          <w:p w14:paraId="5FCC79B8" w14:textId="77777777" w:rsidR="00DF673F" w:rsidRPr="004B4F84" w:rsidRDefault="00DF673F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4266705E" w14:textId="0F28FA03" w:rsidR="00DF673F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F67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491</w:t>
            </w:r>
          </w:p>
        </w:tc>
        <w:tc>
          <w:tcPr>
            <w:tcW w:w="270" w:type="dxa"/>
          </w:tcPr>
          <w:p w14:paraId="6EF1AEE5" w14:textId="77777777" w:rsidR="00DF673F" w:rsidRPr="004B4F84" w:rsidRDefault="00DF673F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CF84D9" w14:textId="33F40AAD" w:rsidR="00DF673F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</w:rPr>
            </w:pPr>
            <w:r w:rsidRPr="00AB2F00">
              <w:rPr>
                <w:rFonts w:ascii="Angsana New" w:hAnsi="Angsana New"/>
                <w:sz w:val="30"/>
                <w:szCs w:val="30"/>
              </w:rPr>
              <w:t>4</w:t>
            </w:r>
            <w:r w:rsidR="002D54C9">
              <w:rPr>
                <w:rFonts w:ascii="Angsana New" w:hAnsi="Angsana New"/>
                <w:sz w:val="30"/>
                <w:szCs w:val="30"/>
              </w:rPr>
              <w:t>,</w:t>
            </w:r>
            <w:r w:rsidRPr="00AB2F00">
              <w:rPr>
                <w:rFonts w:ascii="Angsana New" w:hAnsi="Angsana New"/>
                <w:sz w:val="30"/>
                <w:szCs w:val="30"/>
              </w:rPr>
              <w:t>236</w:t>
            </w:r>
          </w:p>
        </w:tc>
        <w:tc>
          <w:tcPr>
            <w:tcW w:w="262" w:type="dxa"/>
          </w:tcPr>
          <w:p w14:paraId="5C2843D5" w14:textId="77777777" w:rsidR="00DF673F" w:rsidRPr="004B4F84" w:rsidRDefault="00DF673F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</w:tcPr>
          <w:p w14:paraId="0FBF3BC4" w14:textId="129BC9B6" w:rsidR="00DF673F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F67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491</w:t>
            </w:r>
          </w:p>
        </w:tc>
      </w:tr>
      <w:tr w:rsidR="00DF673F" w:rsidRPr="005D6F1A" w14:paraId="7A806563" w14:textId="77777777" w:rsidTr="004E0554">
        <w:trPr>
          <w:trHeight w:val="180"/>
        </w:trPr>
        <w:tc>
          <w:tcPr>
            <w:tcW w:w="3735" w:type="dxa"/>
          </w:tcPr>
          <w:p w14:paraId="4A4B30D0" w14:textId="77777777" w:rsidR="00DF673F" w:rsidRPr="00BB03DF" w:rsidRDefault="00DF673F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60" w:type="dxa"/>
          </w:tcPr>
          <w:p w14:paraId="419C6E0F" w14:textId="1438DB90" w:rsidR="00DF673F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AB2F00">
              <w:rPr>
                <w:rFonts w:ascii="Angsana New" w:hAnsi="Angsana New"/>
                <w:sz w:val="30"/>
                <w:szCs w:val="30"/>
              </w:rPr>
              <w:t>3</w:t>
            </w:r>
            <w:r w:rsidR="00955927">
              <w:rPr>
                <w:rFonts w:ascii="Angsana New" w:hAnsi="Angsana New"/>
                <w:sz w:val="30"/>
                <w:szCs w:val="30"/>
              </w:rPr>
              <w:t>,</w:t>
            </w:r>
            <w:r w:rsidRPr="00AB2F00">
              <w:rPr>
                <w:rFonts w:ascii="Angsana New" w:hAnsi="Angsana New"/>
                <w:sz w:val="30"/>
                <w:szCs w:val="30"/>
              </w:rPr>
              <w:t>567</w:t>
            </w:r>
          </w:p>
        </w:tc>
        <w:tc>
          <w:tcPr>
            <w:tcW w:w="270" w:type="dxa"/>
          </w:tcPr>
          <w:p w14:paraId="29370EC4" w14:textId="77777777" w:rsidR="00DF673F" w:rsidRPr="004B4F84" w:rsidRDefault="00DF673F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403E3C76" w14:textId="7D85E833" w:rsidR="00DF673F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F67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393</w:t>
            </w:r>
          </w:p>
        </w:tc>
        <w:tc>
          <w:tcPr>
            <w:tcW w:w="270" w:type="dxa"/>
          </w:tcPr>
          <w:p w14:paraId="2EA24ABE" w14:textId="77777777" w:rsidR="00DF673F" w:rsidRPr="004B4F84" w:rsidRDefault="00DF673F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1A26A1" w14:textId="6F1103D1" w:rsidR="00DF673F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</w:rPr>
            </w:pPr>
            <w:r w:rsidRPr="00AB2F00">
              <w:rPr>
                <w:rFonts w:ascii="Angsana New" w:hAnsi="Angsana New"/>
                <w:sz w:val="30"/>
                <w:szCs w:val="30"/>
              </w:rPr>
              <w:t>3</w:t>
            </w:r>
            <w:r w:rsidR="002D54C9">
              <w:rPr>
                <w:rFonts w:ascii="Angsana New" w:hAnsi="Angsana New"/>
                <w:sz w:val="30"/>
                <w:szCs w:val="30"/>
              </w:rPr>
              <w:t>,</w:t>
            </w:r>
            <w:r w:rsidRPr="00AB2F00">
              <w:rPr>
                <w:rFonts w:ascii="Angsana New" w:hAnsi="Angsana New"/>
                <w:sz w:val="30"/>
                <w:szCs w:val="30"/>
              </w:rPr>
              <w:t>545</w:t>
            </w:r>
          </w:p>
        </w:tc>
        <w:tc>
          <w:tcPr>
            <w:tcW w:w="262" w:type="dxa"/>
          </w:tcPr>
          <w:p w14:paraId="3D48AC88" w14:textId="77777777" w:rsidR="00DF673F" w:rsidRPr="004B4F84" w:rsidRDefault="00DF673F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</w:tcPr>
          <w:p w14:paraId="280FA02B" w14:textId="02D925CA" w:rsidR="00DF673F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F67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393</w:t>
            </w:r>
          </w:p>
        </w:tc>
      </w:tr>
      <w:tr w:rsidR="00DF673F" w:rsidRPr="005D6F1A" w14:paraId="2DB6D7B6" w14:textId="77777777" w:rsidTr="004E0554">
        <w:trPr>
          <w:trHeight w:val="180"/>
        </w:trPr>
        <w:tc>
          <w:tcPr>
            <w:tcW w:w="3735" w:type="dxa"/>
          </w:tcPr>
          <w:p w14:paraId="2ABE8A04" w14:textId="77777777" w:rsidR="00DF673F" w:rsidRPr="00BB03DF" w:rsidRDefault="00DF673F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260" w:type="dxa"/>
          </w:tcPr>
          <w:p w14:paraId="6AC18974" w14:textId="4CF97D55" w:rsidR="00DF673F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AB2F00">
              <w:rPr>
                <w:rFonts w:ascii="Angsana New" w:hAnsi="Angsana New"/>
                <w:sz w:val="30"/>
                <w:szCs w:val="30"/>
              </w:rPr>
              <w:t>1</w:t>
            </w:r>
            <w:r w:rsidR="00955927">
              <w:rPr>
                <w:rFonts w:ascii="Angsana New" w:hAnsi="Angsana New"/>
                <w:sz w:val="30"/>
                <w:szCs w:val="30"/>
              </w:rPr>
              <w:t>,</w:t>
            </w:r>
            <w:r w:rsidRPr="00AB2F00">
              <w:rPr>
                <w:rFonts w:ascii="Angsana New" w:hAnsi="Angsana New"/>
                <w:sz w:val="30"/>
                <w:szCs w:val="30"/>
              </w:rPr>
              <w:t>018</w:t>
            </w:r>
          </w:p>
        </w:tc>
        <w:tc>
          <w:tcPr>
            <w:tcW w:w="270" w:type="dxa"/>
          </w:tcPr>
          <w:p w14:paraId="1DC3045B" w14:textId="77777777" w:rsidR="00DF673F" w:rsidRPr="004B4F84" w:rsidRDefault="00DF673F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5D8AC909" w14:textId="1CFEA804" w:rsidR="00DF673F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F67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012</w:t>
            </w:r>
          </w:p>
        </w:tc>
        <w:tc>
          <w:tcPr>
            <w:tcW w:w="270" w:type="dxa"/>
          </w:tcPr>
          <w:p w14:paraId="304F3E07" w14:textId="77777777" w:rsidR="00DF673F" w:rsidRPr="004B4F84" w:rsidRDefault="00DF673F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0B71A0" w14:textId="26EC2499" w:rsidR="00DF673F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</w:rPr>
            </w:pPr>
            <w:r w:rsidRPr="00AB2F00">
              <w:rPr>
                <w:rFonts w:ascii="Angsana New" w:hAnsi="Angsana New"/>
                <w:sz w:val="30"/>
                <w:szCs w:val="30"/>
              </w:rPr>
              <w:t>855</w:t>
            </w:r>
          </w:p>
        </w:tc>
        <w:tc>
          <w:tcPr>
            <w:tcW w:w="262" w:type="dxa"/>
          </w:tcPr>
          <w:p w14:paraId="3112F439" w14:textId="77777777" w:rsidR="00DF673F" w:rsidRPr="004B4F84" w:rsidRDefault="00DF673F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</w:tcPr>
          <w:p w14:paraId="3F2FF42A" w14:textId="08692791" w:rsidR="00DF673F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F67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012</w:t>
            </w:r>
          </w:p>
        </w:tc>
      </w:tr>
    </w:tbl>
    <w:p w14:paraId="261C400D" w14:textId="77777777" w:rsidR="00545D8C" w:rsidRPr="00C46233" w:rsidRDefault="00545D8C" w:rsidP="004451C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405847D" w14:textId="731583C5" w:rsidR="00C213FA" w:rsidRPr="00B027C3" w:rsidRDefault="004A42FF" w:rsidP="004451C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027C3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AB2F00" w:rsidRPr="00AB2F00">
        <w:rPr>
          <w:rFonts w:asciiTheme="majorBidi" w:hAnsiTheme="majorBidi" w:cstheme="majorBidi"/>
          <w:sz w:val="30"/>
          <w:szCs w:val="30"/>
        </w:rPr>
        <w:t>2568</w:t>
      </w:r>
      <w:r w:rsidRPr="00B027C3">
        <w:rPr>
          <w:rFonts w:asciiTheme="majorBidi" w:hAnsiTheme="majorBidi" w:cstheme="majorBidi"/>
          <w:sz w:val="30"/>
          <w:szCs w:val="30"/>
        </w:rPr>
        <w:t xml:space="preserve"> </w:t>
      </w:r>
      <w:r w:rsidRPr="00B027C3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กระแสเงินสดจ่ายทั้งหมดของสัญญาเช่าของ</w:t>
      </w:r>
      <w:r w:rsidR="009F47BE" w:rsidRPr="00B027C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CD36E2" w:rsidRPr="00B027C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1350B" w:rsidRPr="00B027C3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B027C3">
        <w:rPr>
          <w:rFonts w:asciiTheme="majorBidi" w:hAnsiTheme="majorBidi" w:cstheme="majorBidi"/>
          <w:sz w:val="30"/>
          <w:szCs w:val="30"/>
          <w:cs/>
        </w:rPr>
        <w:t xml:space="preserve"> มีจำนวน</w:t>
      </w:r>
      <w:r w:rsidR="00552FC5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3D372D" w:rsidRPr="00B027C3">
        <w:rPr>
          <w:rFonts w:asciiTheme="majorBidi" w:hAnsiTheme="majorBidi" w:cstheme="majorBidi"/>
          <w:sz w:val="30"/>
          <w:szCs w:val="30"/>
        </w:rPr>
        <w:t xml:space="preserve"> </w:t>
      </w:r>
      <w:r w:rsidR="00AB2F00" w:rsidRPr="00AB2F00">
        <w:rPr>
          <w:rFonts w:asciiTheme="majorBidi" w:hAnsiTheme="majorBidi" w:cstheme="majorBidi"/>
          <w:sz w:val="30"/>
          <w:szCs w:val="30"/>
        </w:rPr>
        <w:t>13</w:t>
      </w:r>
      <w:r w:rsidR="00695A66">
        <w:rPr>
          <w:rFonts w:asciiTheme="majorBidi" w:hAnsiTheme="majorBidi" w:cstheme="majorBidi"/>
          <w:sz w:val="30"/>
          <w:szCs w:val="30"/>
        </w:rPr>
        <w:t>.</w:t>
      </w:r>
      <w:r w:rsidR="00AB2F00" w:rsidRPr="00AB2F00">
        <w:rPr>
          <w:rFonts w:asciiTheme="majorBidi" w:hAnsiTheme="majorBidi" w:cstheme="majorBidi"/>
          <w:sz w:val="30"/>
          <w:szCs w:val="30"/>
        </w:rPr>
        <w:t>80</w:t>
      </w:r>
      <w:r w:rsidR="004565A6">
        <w:rPr>
          <w:rFonts w:asciiTheme="majorBidi" w:hAnsiTheme="majorBidi" w:cstheme="majorBidi"/>
          <w:sz w:val="30"/>
          <w:szCs w:val="30"/>
        </w:rPr>
        <w:t xml:space="preserve"> </w:t>
      </w:r>
      <w:r w:rsidRPr="00B027C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B027C3">
        <w:rPr>
          <w:rFonts w:asciiTheme="majorBidi" w:hAnsiTheme="majorBidi" w:cstheme="majorBidi"/>
          <w:sz w:val="30"/>
          <w:szCs w:val="30"/>
        </w:rPr>
        <w:t xml:space="preserve"> </w:t>
      </w:r>
      <w:r w:rsidR="0096491A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AB2F00" w:rsidRPr="00AB2F00">
        <w:rPr>
          <w:rFonts w:asciiTheme="majorBidi" w:hAnsiTheme="majorBidi" w:cstheme="majorBidi"/>
          <w:sz w:val="30"/>
          <w:szCs w:val="30"/>
        </w:rPr>
        <w:t>13</w:t>
      </w:r>
      <w:r w:rsidR="00C22876">
        <w:rPr>
          <w:rFonts w:asciiTheme="majorBidi" w:hAnsiTheme="majorBidi" w:cstheme="majorBidi"/>
          <w:sz w:val="30"/>
          <w:szCs w:val="30"/>
        </w:rPr>
        <w:t>.</w:t>
      </w:r>
      <w:r w:rsidR="00AB2F00" w:rsidRPr="00AB2F00">
        <w:rPr>
          <w:rFonts w:asciiTheme="majorBidi" w:hAnsiTheme="majorBidi" w:cstheme="majorBidi"/>
          <w:sz w:val="30"/>
          <w:szCs w:val="30"/>
        </w:rPr>
        <w:t>40</w:t>
      </w:r>
      <w:r w:rsidR="0096491A">
        <w:rPr>
          <w:rFonts w:asciiTheme="majorBidi" w:hAnsiTheme="majorBidi" w:cstheme="majorBidi" w:hint="cs"/>
          <w:sz w:val="30"/>
          <w:szCs w:val="30"/>
          <w:cs/>
        </w:rPr>
        <w:t xml:space="preserve"> ล้านบาท ตามลำดับ </w:t>
      </w:r>
      <w:r w:rsidR="00F663A6" w:rsidRPr="00B027C3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AB2F00" w:rsidRPr="00AB2F00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="00F663A6" w:rsidRPr="00B027C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AB2F00" w:rsidRPr="00AB2F00">
        <w:rPr>
          <w:rFonts w:asciiTheme="majorBidi" w:hAnsiTheme="majorBidi" w:cstheme="majorBidi"/>
          <w:i/>
          <w:iCs/>
          <w:sz w:val="30"/>
          <w:szCs w:val="30"/>
        </w:rPr>
        <w:t>12</w:t>
      </w:r>
      <w:r w:rsidR="004565A6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B2F00" w:rsidRPr="00AB2F00">
        <w:rPr>
          <w:rFonts w:asciiTheme="majorBidi" w:hAnsiTheme="majorBidi" w:cstheme="majorBidi"/>
          <w:i/>
          <w:iCs/>
          <w:sz w:val="30"/>
          <w:szCs w:val="30"/>
        </w:rPr>
        <w:t>38</w:t>
      </w:r>
      <w:r w:rsidR="00AA6D7B" w:rsidRPr="00B027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663A6" w:rsidRPr="00B027C3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8132B6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และ </w:t>
      </w:r>
      <w:r w:rsidR="00AB2F00" w:rsidRPr="00AB2F00">
        <w:rPr>
          <w:rFonts w:asciiTheme="majorBidi" w:hAnsiTheme="majorBidi" w:cstheme="majorBidi"/>
          <w:i/>
          <w:iCs/>
          <w:sz w:val="30"/>
          <w:szCs w:val="30"/>
        </w:rPr>
        <w:t>12</w:t>
      </w:r>
      <w:r w:rsidR="008132B6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B2F00" w:rsidRPr="00AB2F00">
        <w:rPr>
          <w:rFonts w:asciiTheme="majorBidi" w:hAnsiTheme="majorBidi" w:cstheme="majorBidi"/>
          <w:i/>
          <w:iCs/>
          <w:sz w:val="30"/>
          <w:szCs w:val="30"/>
        </w:rPr>
        <w:t>38</w:t>
      </w:r>
      <w:r w:rsidR="008132B6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ล้านบาท ตามลำดับ</w:t>
      </w:r>
      <w:r w:rsidR="00F663A6" w:rsidRPr="00B027C3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6DFD000" w14:textId="77777777" w:rsidR="003D372D" w:rsidRPr="00C46233" w:rsidRDefault="003D372D" w:rsidP="004451C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4732499" w14:textId="1E5ACDCA" w:rsidR="002B5112" w:rsidRPr="00095C50" w:rsidRDefault="00AB2F00" w:rsidP="002B5112">
      <w:pPr>
        <w:pStyle w:val="Heading6"/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AB2F00">
        <w:rPr>
          <w:rFonts w:asciiTheme="majorBidi" w:hAnsiTheme="majorBidi" w:cstheme="majorBidi"/>
          <w:sz w:val="30"/>
          <w:szCs w:val="30"/>
          <w:lang w:val="en-US"/>
        </w:rPr>
        <w:t>13</w:t>
      </w:r>
      <w:r w:rsidR="002B5112" w:rsidRPr="009A0092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 w:rsidR="002B5112" w:rsidRPr="00BB03DF">
        <w:rPr>
          <w:rFonts w:asciiTheme="majorBidi" w:hAnsiTheme="majorBidi" w:cstheme="majorBidi"/>
          <w:sz w:val="30"/>
          <w:szCs w:val="30"/>
          <w:cs/>
          <w:lang w:val="en-US"/>
        </w:rPr>
        <w:t>หนี้สินที่มีภาระดอกเบี้ย</w:t>
      </w:r>
    </w:p>
    <w:p w14:paraId="519FD599" w14:textId="7BD225A5" w:rsidR="00E1209A" w:rsidRPr="00C46233" w:rsidRDefault="00E1209A" w:rsidP="004451C9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0A14B7CB" w14:textId="77F5D68C" w:rsidR="00E1209A" w:rsidRPr="00BB03DF" w:rsidRDefault="00E1209A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BB03DF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2D34AAC0" w14:textId="77777777" w:rsidR="00B13266" w:rsidRPr="00C46233" w:rsidRDefault="00B1326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b/>
          <w:bCs/>
          <w:i/>
          <w:iCs/>
          <w:sz w:val="20"/>
          <w:szCs w:val="20"/>
        </w:rPr>
      </w:pPr>
    </w:p>
    <w:p w14:paraId="47FB2DB1" w14:textId="7F3A27EB" w:rsidR="00E1209A" w:rsidRPr="00BB03DF" w:rsidRDefault="00871A2E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B03DF">
        <w:rPr>
          <w:rFonts w:asciiTheme="majorBidi" w:eastAsia="Calibri" w:hAnsiTheme="majorBidi" w:cstheme="majorBidi" w:hint="cs"/>
          <w:sz w:val="30"/>
          <w:szCs w:val="30"/>
          <w:cs/>
        </w:rPr>
        <w:t>กลุ่ม</w:t>
      </w:r>
      <w:r w:rsidR="00352815" w:rsidRPr="00BB03DF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="00E1209A" w:rsidRPr="00BB03DF">
        <w:rPr>
          <w:rFonts w:asciiTheme="majorBidi" w:eastAsia="Calibri" w:hAnsiTheme="majorBidi" w:cstheme="majorBidi"/>
          <w:sz w:val="30"/>
          <w:szCs w:val="30"/>
          <w:cs/>
        </w:rPr>
        <w:t xml:space="preserve">รับรู้รายการและวัดมูลค่าหนี้สินทางการเงินตามที่เปิดเผยในหมายเหตุข้อ </w:t>
      </w:r>
      <w:r w:rsidR="00AB2F00" w:rsidRPr="00AB2F00">
        <w:rPr>
          <w:rFonts w:asciiTheme="majorBidi" w:eastAsia="Calibri" w:hAnsiTheme="majorBidi" w:cstheme="majorBidi"/>
          <w:sz w:val="30"/>
          <w:szCs w:val="30"/>
        </w:rPr>
        <w:t>20</w:t>
      </w:r>
    </w:p>
    <w:p w14:paraId="4ACD6EED" w14:textId="77777777" w:rsidR="00A65DAB" w:rsidRPr="00584616" w:rsidRDefault="00A65DAB" w:rsidP="00A65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32"/>
        </w:tabs>
        <w:rPr>
          <w:rFonts w:asciiTheme="majorBidi" w:hAnsiTheme="majorBidi" w:cstheme="majorBidi"/>
          <w:sz w:val="24"/>
          <w:szCs w:val="24"/>
          <w:lang w:val="x-none" w:eastAsia="x-none"/>
        </w:rPr>
      </w:pPr>
    </w:p>
    <w:tbl>
      <w:tblPr>
        <w:tblStyle w:val="TableGrid"/>
        <w:tblW w:w="97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9"/>
        <w:gridCol w:w="990"/>
        <w:gridCol w:w="236"/>
        <w:gridCol w:w="1115"/>
        <w:gridCol w:w="236"/>
        <w:gridCol w:w="1024"/>
        <w:gridCol w:w="236"/>
        <w:gridCol w:w="1024"/>
        <w:gridCol w:w="237"/>
        <w:gridCol w:w="1095"/>
        <w:gridCol w:w="236"/>
        <w:gridCol w:w="1024"/>
      </w:tblGrid>
      <w:tr w:rsidR="007A0AB4" w:rsidRPr="00121E18" w14:paraId="567DC2F7" w14:textId="77777777" w:rsidTr="004D736A">
        <w:trPr>
          <w:tblHeader/>
        </w:trPr>
        <w:tc>
          <w:tcPr>
            <w:tcW w:w="2339" w:type="dxa"/>
          </w:tcPr>
          <w:p w14:paraId="24AD30F0" w14:textId="5B04915E" w:rsidR="007A0AB4" w:rsidRPr="007A0AB4" w:rsidRDefault="007A0AB4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51" w:type="dxa"/>
            <w:gridSpan w:val="11"/>
          </w:tcPr>
          <w:p w14:paraId="2F43C8DE" w14:textId="505FE4A5" w:rsidR="007A0AB4" w:rsidRPr="007A0AB4" w:rsidRDefault="007A0AB4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0AB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A0AB4" w:rsidRPr="00121E18" w14:paraId="7182B331" w14:textId="77777777" w:rsidTr="004D736A">
        <w:trPr>
          <w:tblHeader/>
        </w:trPr>
        <w:tc>
          <w:tcPr>
            <w:tcW w:w="2339" w:type="dxa"/>
          </w:tcPr>
          <w:p w14:paraId="31AD6129" w14:textId="77777777" w:rsidR="007A0AB4" w:rsidRPr="007A0AB4" w:rsidRDefault="007A0AB4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1" w:type="dxa"/>
            <w:gridSpan w:val="5"/>
          </w:tcPr>
          <w:p w14:paraId="23B80A83" w14:textId="406C0BFA" w:rsidR="007A0AB4" w:rsidRPr="007A0AB4" w:rsidRDefault="00AB2F00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66781B67" w14:textId="77777777" w:rsidR="007A0AB4" w:rsidRPr="007A0AB4" w:rsidRDefault="007A0AB4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4" w:type="dxa"/>
            <w:gridSpan w:val="5"/>
          </w:tcPr>
          <w:p w14:paraId="28C03A20" w14:textId="09BD2480" w:rsidR="007A0AB4" w:rsidRPr="007A0AB4" w:rsidRDefault="00AB2F00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A0AB4" w:rsidRPr="00121E18" w14:paraId="4D6A4659" w14:textId="77777777" w:rsidTr="004D736A">
        <w:trPr>
          <w:tblHeader/>
        </w:trPr>
        <w:tc>
          <w:tcPr>
            <w:tcW w:w="2339" w:type="dxa"/>
          </w:tcPr>
          <w:p w14:paraId="3E214946" w14:textId="39AA8B6B" w:rsidR="007A0AB4" w:rsidRPr="007A0AB4" w:rsidRDefault="007A0AB4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C29CD3D" w14:textId="77777777" w:rsidR="007A0AB4" w:rsidRPr="007A0AB4" w:rsidRDefault="007A0AB4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0AB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2AB36DB6" w14:textId="77777777" w:rsidR="007A0AB4" w:rsidRPr="007A0AB4" w:rsidRDefault="007A0AB4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40849CB5" w14:textId="77777777" w:rsidR="007A0AB4" w:rsidRPr="007A0AB4" w:rsidRDefault="007A0AB4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0AB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A7CB16F" w14:textId="77777777" w:rsidR="007A0AB4" w:rsidRPr="007A0AB4" w:rsidRDefault="007A0AB4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CAFB575" w14:textId="77777777" w:rsidR="007A0AB4" w:rsidRPr="007A0AB4" w:rsidRDefault="007A0AB4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0AB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5BD123F1" w14:textId="77777777" w:rsidR="007A0AB4" w:rsidRPr="007A0AB4" w:rsidRDefault="007A0AB4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15CB79C" w14:textId="77777777" w:rsidR="007A0AB4" w:rsidRPr="007A0AB4" w:rsidRDefault="007A0AB4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0AB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7" w:type="dxa"/>
            <w:vAlign w:val="bottom"/>
          </w:tcPr>
          <w:p w14:paraId="5CFC9417" w14:textId="77777777" w:rsidR="007A0AB4" w:rsidRPr="007A0AB4" w:rsidRDefault="007A0AB4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60CA2DF1" w14:textId="77777777" w:rsidR="007A0AB4" w:rsidRPr="007A0AB4" w:rsidRDefault="007A0AB4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0AB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75157F5" w14:textId="77777777" w:rsidR="007A0AB4" w:rsidRPr="007A0AB4" w:rsidRDefault="007A0AB4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6A830F1" w14:textId="77777777" w:rsidR="007A0AB4" w:rsidRPr="007A0AB4" w:rsidRDefault="007A0AB4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0AB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A0AB4" w:rsidRPr="00121E18" w14:paraId="3738FD14" w14:textId="77777777" w:rsidTr="004D736A">
        <w:trPr>
          <w:tblHeader/>
        </w:trPr>
        <w:tc>
          <w:tcPr>
            <w:tcW w:w="2339" w:type="dxa"/>
          </w:tcPr>
          <w:p w14:paraId="01199209" w14:textId="77777777" w:rsidR="007A0AB4" w:rsidRPr="007A0AB4" w:rsidRDefault="007A0AB4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51" w:type="dxa"/>
            <w:gridSpan w:val="11"/>
            <w:vAlign w:val="bottom"/>
          </w:tcPr>
          <w:p w14:paraId="32FD3723" w14:textId="2A48CC4A" w:rsidR="007A0AB4" w:rsidRPr="007A0AB4" w:rsidRDefault="007A0AB4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A0AB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7A0A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7A0AB4" w:rsidRPr="00121E18" w14:paraId="7B327606" w14:textId="77777777" w:rsidTr="004D736A">
        <w:tc>
          <w:tcPr>
            <w:tcW w:w="2339" w:type="dxa"/>
          </w:tcPr>
          <w:p w14:paraId="2051A70F" w14:textId="36E05B5E" w:rsidR="007A0AB4" w:rsidRPr="007A0AB4" w:rsidRDefault="007A0AB4" w:rsidP="009B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7A0AB4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14:paraId="6A2D908B" w14:textId="377B5836" w:rsidR="007A0AB4" w:rsidRPr="00FF748A" w:rsidRDefault="00DB2765" w:rsidP="00FF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FF74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10F04ED" w14:textId="77777777" w:rsidR="007A0AB4" w:rsidRPr="00FF748A" w:rsidRDefault="007A0AB4" w:rsidP="00FF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683CEF88" w14:textId="27BAFBE9" w:rsidR="007A0AB4" w:rsidRPr="007A0AB4" w:rsidRDefault="00AB2F00" w:rsidP="00DB2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B2765" w:rsidRPr="00DB27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044</w:t>
            </w:r>
            <w:r w:rsidR="00DB2765" w:rsidRPr="00DB27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36" w:type="dxa"/>
            <w:vAlign w:val="bottom"/>
          </w:tcPr>
          <w:p w14:paraId="04BE22EE" w14:textId="77777777" w:rsidR="007A0AB4" w:rsidRPr="007A0AB4" w:rsidRDefault="007A0AB4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D4EB4DE" w14:textId="128206D0" w:rsidR="007A0AB4" w:rsidRPr="003206B7" w:rsidRDefault="00AB2F00" w:rsidP="00320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B2765" w:rsidRPr="00DB27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044</w:t>
            </w:r>
            <w:r w:rsidR="00DB2765" w:rsidRPr="00DB27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36" w:type="dxa"/>
            <w:vAlign w:val="bottom"/>
          </w:tcPr>
          <w:p w14:paraId="1F7D692A" w14:textId="77777777" w:rsidR="007A0AB4" w:rsidRPr="007A0AB4" w:rsidRDefault="007A0AB4" w:rsidP="00320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93832CC" w14:textId="2FF1C406" w:rsidR="007A0AB4" w:rsidRPr="00442522" w:rsidRDefault="00DB2765" w:rsidP="00442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6" w:right="-96"/>
              <w:rPr>
                <w:rFonts w:ascii="Angsana New" w:hAnsi="Angsana New"/>
                <w:sz w:val="30"/>
                <w:szCs w:val="30"/>
                <w:cs/>
              </w:rPr>
            </w:pPr>
            <w:r w:rsidRPr="004425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6C017AF9" w14:textId="77777777" w:rsidR="007A0AB4" w:rsidRPr="00442522" w:rsidRDefault="007A0AB4" w:rsidP="00442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0FD78B83" w14:textId="039C80C3" w:rsidR="007A0AB4" w:rsidRPr="007A0AB4" w:rsidRDefault="00AB2F00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918</w:t>
            </w:r>
            <w:r w:rsidR="00DB2765" w:rsidRPr="00DB27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680</w:t>
            </w:r>
          </w:p>
        </w:tc>
        <w:tc>
          <w:tcPr>
            <w:tcW w:w="236" w:type="dxa"/>
            <w:vAlign w:val="bottom"/>
          </w:tcPr>
          <w:p w14:paraId="5B0FC72D" w14:textId="77777777" w:rsidR="007A0AB4" w:rsidRPr="007A0AB4" w:rsidRDefault="007A0AB4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758F818" w14:textId="13462AE5" w:rsidR="007A0AB4" w:rsidRPr="00DB2765" w:rsidRDefault="00AB2F00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918</w:t>
            </w:r>
            <w:r w:rsidR="00DB2765" w:rsidRPr="00DB27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680</w:t>
            </w:r>
          </w:p>
        </w:tc>
      </w:tr>
      <w:tr w:rsidR="007A0AB4" w:rsidRPr="00547423" w14:paraId="7020DDA5" w14:textId="77777777" w:rsidTr="004D736A">
        <w:tc>
          <w:tcPr>
            <w:tcW w:w="2339" w:type="dxa"/>
          </w:tcPr>
          <w:p w14:paraId="0522941D" w14:textId="71CDC4FB" w:rsidR="007A0AB4" w:rsidRPr="007A0AB4" w:rsidRDefault="007A0AB4" w:rsidP="009B6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Bidi" w:hAnsiTheme="majorBidi"/>
                <w:sz w:val="30"/>
                <w:szCs w:val="30"/>
                <w:cs/>
              </w:rPr>
            </w:pPr>
            <w:r w:rsidRPr="007A0AB4">
              <w:rPr>
                <w:rFonts w:asciiTheme="majorBidi" w:hAnsiTheme="majorBidi" w:hint="cs"/>
                <w:sz w:val="30"/>
                <w:szCs w:val="30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990" w:type="dxa"/>
            <w:vAlign w:val="bottom"/>
          </w:tcPr>
          <w:p w14:paraId="73907356" w14:textId="7CA015AF" w:rsidR="007A0AB4" w:rsidRPr="007A0AB4" w:rsidRDefault="00AB2F00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E445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543</w:t>
            </w:r>
          </w:p>
        </w:tc>
        <w:tc>
          <w:tcPr>
            <w:tcW w:w="236" w:type="dxa"/>
            <w:vAlign w:val="bottom"/>
          </w:tcPr>
          <w:p w14:paraId="07A5A308" w14:textId="77777777" w:rsidR="007A0AB4" w:rsidRPr="007A0AB4" w:rsidRDefault="007A0AB4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786C15E3" w14:textId="770A26CA" w:rsidR="007A0AB4" w:rsidRPr="00FF748A" w:rsidRDefault="00E445D1" w:rsidP="00FF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ind w:left="-106" w:right="-96"/>
              <w:rPr>
                <w:rFonts w:ascii="Angsana New" w:hAnsi="Angsana New"/>
                <w:sz w:val="30"/>
                <w:szCs w:val="30"/>
                <w:cs/>
              </w:rPr>
            </w:pPr>
            <w:r w:rsidRPr="00FF74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5909734" w14:textId="77777777" w:rsidR="007A0AB4" w:rsidRPr="00FF748A" w:rsidRDefault="007A0AB4" w:rsidP="00FF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7059BE6" w14:textId="7BDBBB06" w:rsidR="007A0AB4" w:rsidRPr="00DB2765" w:rsidRDefault="00AB2F00" w:rsidP="00320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3206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543</w:t>
            </w:r>
          </w:p>
        </w:tc>
        <w:tc>
          <w:tcPr>
            <w:tcW w:w="236" w:type="dxa"/>
            <w:vAlign w:val="bottom"/>
          </w:tcPr>
          <w:p w14:paraId="2D3AC9FB" w14:textId="77777777" w:rsidR="007A0AB4" w:rsidRPr="007A0AB4" w:rsidRDefault="007A0AB4" w:rsidP="00320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3636CBD" w14:textId="1D5EBABC" w:rsidR="007A0AB4" w:rsidRPr="00442522" w:rsidRDefault="00547423" w:rsidP="00547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6" w:right="-9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584F5E3C" w14:textId="77777777" w:rsidR="007A0AB4" w:rsidRPr="00442522" w:rsidRDefault="007A0AB4" w:rsidP="00547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77DEF9E3" w14:textId="6E431FAC" w:rsidR="007A0AB4" w:rsidRPr="00442522" w:rsidRDefault="00E445D1" w:rsidP="00442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6" w:right="-96"/>
              <w:rPr>
                <w:rFonts w:ascii="Angsana New" w:hAnsi="Angsana New"/>
                <w:sz w:val="30"/>
                <w:szCs w:val="30"/>
                <w:cs/>
              </w:rPr>
            </w:pPr>
            <w:r w:rsidRPr="004425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0256E5A" w14:textId="77777777" w:rsidR="007A0AB4" w:rsidRPr="00442522" w:rsidRDefault="007A0AB4" w:rsidP="00442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7075A51" w14:textId="50813057" w:rsidR="007A0AB4" w:rsidRPr="00547423" w:rsidRDefault="00547423" w:rsidP="00547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106" w:right="-96"/>
              <w:rPr>
                <w:rFonts w:ascii="Angsana New" w:hAnsi="Angsana New"/>
                <w:sz w:val="30"/>
                <w:szCs w:val="30"/>
                <w:cs/>
              </w:rPr>
            </w:pPr>
            <w:r w:rsidRPr="0054742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0AB4" w:rsidRPr="00547423" w14:paraId="4511D29E" w14:textId="77777777" w:rsidTr="004D736A">
        <w:tc>
          <w:tcPr>
            <w:tcW w:w="2339" w:type="dxa"/>
          </w:tcPr>
          <w:p w14:paraId="37E3E579" w14:textId="2FEAFAE3" w:rsidR="007A0AB4" w:rsidRPr="007A0AB4" w:rsidRDefault="009B62DC" w:rsidP="00DC39B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62DC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="007A0AB4" w:rsidRPr="007A0A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ADF6919" w14:textId="0A303B1B" w:rsidR="007A0AB4" w:rsidRPr="007A0AB4" w:rsidRDefault="00AB2F00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395</w:t>
            </w:r>
            <w:r w:rsidR="003206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668</w:t>
            </w:r>
          </w:p>
        </w:tc>
        <w:tc>
          <w:tcPr>
            <w:tcW w:w="236" w:type="dxa"/>
            <w:vAlign w:val="bottom"/>
          </w:tcPr>
          <w:p w14:paraId="37CF8CEB" w14:textId="77777777" w:rsidR="007A0AB4" w:rsidRPr="007A0AB4" w:rsidRDefault="007A0AB4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305DECFD" w14:textId="3B258F90" w:rsidR="007A0AB4" w:rsidRPr="00FF748A" w:rsidRDefault="003206B7" w:rsidP="00FF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FF74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E5962AE" w14:textId="77777777" w:rsidR="007A0AB4" w:rsidRPr="00FF748A" w:rsidRDefault="007A0AB4" w:rsidP="00FF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62B6C99" w14:textId="0BA14775" w:rsidR="007A0AB4" w:rsidRPr="007A0AB4" w:rsidRDefault="00AB2F00" w:rsidP="00320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395</w:t>
            </w:r>
            <w:r w:rsidR="003206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668</w:t>
            </w:r>
          </w:p>
        </w:tc>
        <w:tc>
          <w:tcPr>
            <w:tcW w:w="236" w:type="dxa"/>
            <w:vAlign w:val="bottom"/>
          </w:tcPr>
          <w:p w14:paraId="2AF21D0C" w14:textId="77777777" w:rsidR="007A0AB4" w:rsidRPr="007A0AB4" w:rsidRDefault="007A0AB4" w:rsidP="00DB2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5512BAE" w14:textId="5DFDD622" w:rsidR="007A0AB4" w:rsidRPr="00442522" w:rsidRDefault="00547423" w:rsidP="00547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8"/>
              </w:tabs>
              <w:ind w:left="-106" w:right="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2F00">
              <w:rPr>
                <w:rFonts w:ascii="Angsana New" w:hAnsi="Angsana New"/>
                <w:sz w:val="30"/>
                <w:szCs w:val="30"/>
              </w:rPr>
              <w:t>300</w:t>
            </w:r>
            <w:r w:rsidRPr="008164FA">
              <w:rPr>
                <w:rFonts w:ascii="Angsana New" w:hAnsi="Angsana New"/>
                <w:sz w:val="30"/>
                <w:szCs w:val="30"/>
              </w:rPr>
              <w:t>,</w:t>
            </w:r>
            <w:r w:rsidRPr="00AB2F00">
              <w:rPr>
                <w:rFonts w:ascii="Angsana New" w:hAnsi="Angsana New"/>
                <w:sz w:val="30"/>
                <w:szCs w:val="30"/>
              </w:rPr>
              <w:t>910</w:t>
            </w:r>
          </w:p>
        </w:tc>
        <w:tc>
          <w:tcPr>
            <w:tcW w:w="237" w:type="dxa"/>
            <w:vAlign w:val="bottom"/>
          </w:tcPr>
          <w:p w14:paraId="36056F47" w14:textId="77777777" w:rsidR="007A0AB4" w:rsidRPr="00442522" w:rsidRDefault="007A0AB4" w:rsidP="00547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8"/>
              </w:tabs>
              <w:ind w:left="-106" w:right="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098AD20F" w14:textId="3D22EED5" w:rsidR="007A0AB4" w:rsidRPr="00442522" w:rsidRDefault="00442522" w:rsidP="00442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DA94611" w14:textId="77777777" w:rsidR="007A0AB4" w:rsidRPr="00442522" w:rsidRDefault="007A0AB4" w:rsidP="00442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1F1D1FE" w14:textId="4530035D" w:rsidR="007A0AB4" w:rsidRPr="00547423" w:rsidRDefault="00547423" w:rsidP="00547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7423">
              <w:rPr>
                <w:rFonts w:asciiTheme="majorBidi" w:hAnsiTheme="majorBidi" w:cstheme="majorBidi"/>
                <w:sz w:val="30"/>
                <w:szCs w:val="30"/>
              </w:rPr>
              <w:t>300,910</w:t>
            </w:r>
          </w:p>
        </w:tc>
      </w:tr>
      <w:tr w:rsidR="007A0AB4" w:rsidRPr="00442522" w14:paraId="7145726F" w14:textId="77777777" w:rsidTr="004D736A">
        <w:tc>
          <w:tcPr>
            <w:tcW w:w="2339" w:type="dxa"/>
          </w:tcPr>
          <w:p w14:paraId="329753CA" w14:textId="77777777" w:rsidR="007A0AB4" w:rsidRPr="007A0AB4" w:rsidRDefault="007A0AB4" w:rsidP="00DC39B9">
            <w:pPr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0AB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3D03BACE" w14:textId="0692A94D" w:rsidR="007A0AB4" w:rsidRPr="00FF748A" w:rsidRDefault="00DB2765" w:rsidP="00FF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6" w:right="-96"/>
              <w:rPr>
                <w:rFonts w:ascii="Angsana New" w:hAnsi="Angsana New"/>
                <w:sz w:val="30"/>
                <w:szCs w:val="30"/>
                <w:cs/>
              </w:rPr>
            </w:pPr>
            <w:r w:rsidRPr="00FF74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3223C96" w14:textId="77777777" w:rsidR="007A0AB4" w:rsidRPr="00FF748A" w:rsidRDefault="007A0AB4" w:rsidP="00FF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637B38D5" w14:textId="60B04B62" w:rsidR="007A0AB4" w:rsidRPr="007A0AB4" w:rsidRDefault="00AB2F00" w:rsidP="00DB2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5D1807" w:rsidRPr="005D18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  <w:tc>
          <w:tcPr>
            <w:tcW w:w="236" w:type="dxa"/>
            <w:vAlign w:val="bottom"/>
          </w:tcPr>
          <w:p w14:paraId="09402444" w14:textId="77777777" w:rsidR="007A0AB4" w:rsidRPr="007A0AB4" w:rsidRDefault="007A0AB4" w:rsidP="00DB2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CBBF2DB" w14:textId="5AE8303D" w:rsidR="007A0AB4" w:rsidRPr="005D1807" w:rsidRDefault="00AB2F00" w:rsidP="00320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5D1807" w:rsidRPr="005D18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  <w:tc>
          <w:tcPr>
            <w:tcW w:w="236" w:type="dxa"/>
            <w:vAlign w:val="bottom"/>
          </w:tcPr>
          <w:p w14:paraId="5160B790" w14:textId="77777777" w:rsidR="007A0AB4" w:rsidRPr="007A0AB4" w:rsidRDefault="007A0AB4" w:rsidP="00320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66F00D5" w14:textId="4375A572" w:rsidR="007A0AB4" w:rsidRPr="00442522" w:rsidRDefault="00DB2765" w:rsidP="00442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6" w:right="-96"/>
              <w:rPr>
                <w:rFonts w:ascii="Angsana New" w:hAnsi="Angsana New"/>
                <w:sz w:val="30"/>
                <w:szCs w:val="30"/>
                <w:cs/>
              </w:rPr>
            </w:pPr>
            <w:r w:rsidRPr="004425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6B7FA5F8" w14:textId="77777777" w:rsidR="007A0AB4" w:rsidRPr="00442522" w:rsidRDefault="007A0AB4" w:rsidP="00442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1B0F1CF2" w14:textId="308E7F0D" w:rsidR="007A0AB4" w:rsidRPr="007A0AB4" w:rsidRDefault="00AB2F00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="005D1807" w:rsidRPr="005D18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641</w:t>
            </w:r>
          </w:p>
        </w:tc>
        <w:tc>
          <w:tcPr>
            <w:tcW w:w="236" w:type="dxa"/>
            <w:vAlign w:val="bottom"/>
          </w:tcPr>
          <w:p w14:paraId="2DD64183" w14:textId="77777777" w:rsidR="007A0AB4" w:rsidRPr="007A0AB4" w:rsidRDefault="007A0AB4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F9C1104" w14:textId="3264678B" w:rsidR="007A0AB4" w:rsidRPr="005D1807" w:rsidRDefault="00AB2F00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="005D1807" w:rsidRPr="005D18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641</w:t>
            </w:r>
          </w:p>
        </w:tc>
      </w:tr>
      <w:tr w:rsidR="007A0AB4" w:rsidRPr="00442522" w14:paraId="50490155" w14:textId="77777777" w:rsidTr="004D736A">
        <w:tc>
          <w:tcPr>
            <w:tcW w:w="2339" w:type="dxa"/>
          </w:tcPr>
          <w:p w14:paraId="17643316" w14:textId="211EE7B8" w:rsidR="007A0AB4" w:rsidRPr="007A0AB4" w:rsidRDefault="007A0AB4" w:rsidP="00584616">
            <w:pPr>
              <w:pStyle w:val="ListParagraph"/>
              <w:ind w:left="166" w:right="-114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7A0A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</w:t>
            </w:r>
            <w:r w:rsidR="0058461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ระ</w:t>
            </w:r>
            <w:r w:rsidRPr="007A0A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ECCF4C" w14:textId="7E15A06A" w:rsidR="007A0AB4" w:rsidRPr="00A31726" w:rsidRDefault="00AB2F00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</w:t>
            </w:r>
            <w:r w:rsidR="00A31726" w:rsidRPr="00A31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</w:t>
            </w:r>
          </w:p>
        </w:tc>
        <w:tc>
          <w:tcPr>
            <w:tcW w:w="236" w:type="dxa"/>
            <w:vAlign w:val="bottom"/>
          </w:tcPr>
          <w:p w14:paraId="12D95C12" w14:textId="77777777" w:rsidR="007A0AB4" w:rsidRPr="00A31726" w:rsidRDefault="007A0AB4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ADE0A0" w14:textId="1C0D331A" w:rsidR="007A0AB4" w:rsidRPr="00A31726" w:rsidRDefault="00AB2F00" w:rsidP="00DB2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F7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</w:t>
            </w:r>
            <w:r w:rsidR="00FF7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657</w:t>
            </w:r>
          </w:p>
        </w:tc>
        <w:tc>
          <w:tcPr>
            <w:tcW w:w="236" w:type="dxa"/>
            <w:vAlign w:val="bottom"/>
          </w:tcPr>
          <w:p w14:paraId="248F3BE9" w14:textId="77777777" w:rsidR="007A0AB4" w:rsidRPr="00A31726" w:rsidRDefault="007A0AB4" w:rsidP="00DB2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FA0EB2" w14:textId="474881CB" w:rsidR="007A0AB4" w:rsidRPr="003206B7" w:rsidRDefault="00AB2F00" w:rsidP="00320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2F0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  <w:r w:rsidR="00FF748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557</w:t>
            </w:r>
            <w:r w:rsidR="00FF748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868</w:t>
            </w:r>
          </w:p>
        </w:tc>
        <w:tc>
          <w:tcPr>
            <w:tcW w:w="236" w:type="dxa"/>
            <w:vAlign w:val="bottom"/>
          </w:tcPr>
          <w:p w14:paraId="05128D39" w14:textId="77777777" w:rsidR="007A0AB4" w:rsidRPr="003206B7" w:rsidRDefault="007A0AB4" w:rsidP="00320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C06CEB" w14:textId="3B7793A1" w:rsidR="007A0AB4" w:rsidRPr="008164FA" w:rsidRDefault="00AB2F00" w:rsidP="0081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8"/>
              </w:tabs>
              <w:ind w:left="-106" w:right="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2F00">
              <w:rPr>
                <w:rFonts w:ascii="Angsana New" w:hAnsi="Angsana New"/>
                <w:b/>
                <w:bCs/>
                <w:sz w:val="30"/>
                <w:szCs w:val="30"/>
              </w:rPr>
              <w:t>300</w:t>
            </w:r>
            <w:r w:rsidR="008164FA" w:rsidRPr="008164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="Angsana New" w:hAnsi="Angsana New"/>
                <w:b/>
                <w:bCs/>
                <w:sz w:val="30"/>
                <w:szCs w:val="30"/>
              </w:rPr>
              <w:t>910</w:t>
            </w:r>
          </w:p>
        </w:tc>
        <w:tc>
          <w:tcPr>
            <w:tcW w:w="237" w:type="dxa"/>
            <w:vAlign w:val="bottom"/>
          </w:tcPr>
          <w:p w14:paraId="781F4976" w14:textId="77777777" w:rsidR="007A0AB4" w:rsidRPr="008164FA" w:rsidRDefault="007A0AB4" w:rsidP="0081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8"/>
              </w:tabs>
              <w:ind w:left="-106" w:right="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228C1" w14:textId="1338B9D3" w:rsidR="007A0AB4" w:rsidRPr="00442522" w:rsidRDefault="00AB2F00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425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002</w:t>
            </w:r>
            <w:r w:rsidR="004425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321</w:t>
            </w:r>
          </w:p>
        </w:tc>
        <w:tc>
          <w:tcPr>
            <w:tcW w:w="236" w:type="dxa"/>
            <w:vAlign w:val="bottom"/>
          </w:tcPr>
          <w:p w14:paraId="61F25BBD" w14:textId="77777777" w:rsidR="007A0AB4" w:rsidRPr="00442522" w:rsidRDefault="007A0AB4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B64385" w14:textId="3474C5F7" w:rsidR="007A0AB4" w:rsidRPr="00442522" w:rsidRDefault="00AB2F00" w:rsidP="00442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2F0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  <w:r w:rsidR="008164F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303</w:t>
            </w:r>
            <w:r w:rsidR="008164F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231</w:t>
            </w:r>
          </w:p>
        </w:tc>
      </w:tr>
    </w:tbl>
    <w:p w14:paraId="45A34C26" w14:textId="77777777" w:rsidR="007A0AB4" w:rsidRDefault="007A0AB4" w:rsidP="00A65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32"/>
        </w:tabs>
        <w:rPr>
          <w:rFonts w:asciiTheme="majorBidi" w:hAnsiTheme="majorBidi" w:cstheme="majorBidi"/>
          <w:lang w:val="x-none" w:eastAsia="x-none"/>
        </w:rPr>
      </w:pPr>
    </w:p>
    <w:tbl>
      <w:tblPr>
        <w:tblStyle w:val="TableGrid"/>
        <w:tblW w:w="97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9"/>
        <w:gridCol w:w="990"/>
        <w:gridCol w:w="236"/>
        <w:gridCol w:w="1115"/>
        <w:gridCol w:w="236"/>
        <w:gridCol w:w="1024"/>
        <w:gridCol w:w="236"/>
        <w:gridCol w:w="1024"/>
        <w:gridCol w:w="237"/>
        <w:gridCol w:w="1095"/>
        <w:gridCol w:w="236"/>
        <w:gridCol w:w="1024"/>
      </w:tblGrid>
      <w:tr w:rsidR="0024184E" w:rsidRPr="00121E18" w14:paraId="1CD0BA03" w14:textId="77777777" w:rsidTr="004D736A">
        <w:trPr>
          <w:tblHeader/>
        </w:trPr>
        <w:tc>
          <w:tcPr>
            <w:tcW w:w="2339" w:type="dxa"/>
          </w:tcPr>
          <w:p w14:paraId="1E953E3B" w14:textId="77777777" w:rsidR="0024184E" w:rsidRPr="007A0AB4" w:rsidRDefault="0024184E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51" w:type="dxa"/>
            <w:gridSpan w:val="11"/>
          </w:tcPr>
          <w:p w14:paraId="5E812E0E" w14:textId="43C4AAC6" w:rsidR="0024184E" w:rsidRPr="007A0AB4" w:rsidRDefault="0024184E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4F8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184E" w:rsidRPr="00121E18" w14:paraId="3FBFFB15" w14:textId="77777777" w:rsidTr="004D736A">
        <w:trPr>
          <w:tblHeader/>
        </w:trPr>
        <w:tc>
          <w:tcPr>
            <w:tcW w:w="2339" w:type="dxa"/>
          </w:tcPr>
          <w:p w14:paraId="0E7CC049" w14:textId="77777777" w:rsidR="0024184E" w:rsidRPr="007A0AB4" w:rsidRDefault="0024184E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1" w:type="dxa"/>
            <w:gridSpan w:val="5"/>
          </w:tcPr>
          <w:p w14:paraId="62E97706" w14:textId="22861A36" w:rsidR="0024184E" w:rsidRPr="007A0AB4" w:rsidRDefault="00AB2F00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31881E76" w14:textId="77777777" w:rsidR="0024184E" w:rsidRPr="007A0AB4" w:rsidRDefault="0024184E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4" w:type="dxa"/>
            <w:gridSpan w:val="5"/>
          </w:tcPr>
          <w:p w14:paraId="4E056351" w14:textId="1F93E18F" w:rsidR="0024184E" w:rsidRPr="007A0AB4" w:rsidRDefault="00AB2F00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24184E" w:rsidRPr="00121E18" w14:paraId="1B8EA86D" w14:textId="77777777" w:rsidTr="004D736A">
        <w:trPr>
          <w:tblHeader/>
        </w:trPr>
        <w:tc>
          <w:tcPr>
            <w:tcW w:w="2339" w:type="dxa"/>
          </w:tcPr>
          <w:p w14:paraId="43103A9B" w14:textId="77777777" w:rsidR="0024184E" w:rsidRPr="007A0AB4" w:rsidRDefault="0024184E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A52E50" w14:textId="77777777" w:rsidR="0024184E" w:rsidRPr="007A0AB4" w:rsidRDefault="0024184E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0AB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3BEEA361" w14:textId="77777777" w:rsidR="0024184E" w:rsidRPr="007A0AB4" w:rsidRDefault="0024184E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4CFEA4CB" w14:textId="77777777" w:rsidR="0024184E" w:rsidRPr="007A0AB4" w:rsidRDefault="0024184E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0AB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004D071" w14:textId="77777777" w:rsidR="0024184E" w:rsidRPr="007A0AB4" w:rsidRDefault="0024184E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3BD70F1" w14:textId="77777777" w:rsidR="0024184E" w:rsidRPr="007A0AB4" w:rsidRDefault="0024184E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0AB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05A2AAFE" w14:textId="77777777" w:rsidR="0024184E" w:rsidRPr="007A0AB4" w:rsidRDefault="0024184E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C8672CB" w14:textId="77777777" w:rsidR="0024184E" w:rsidRPr="007A0AB4" w:rsidRDefault="0024184E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0AB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7" w:type="dxa"/>
            <w:vAlign w:val="bottom"/>
          </w:tcPr>
          <w:p w14:paraId="5CEEA924" w14:textId="77777777" w:rsidR="0024184E" w:rsidRPr="007A0AB4" w:rsidRDefault="0024184E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4ADBAA49" w14:textId="77777777" w:rsidR="0024184E" w:rsidRPr="007A0AB4" w:rsidRDefault="0024184E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0AB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820950C" w14:textId="77777777" w:rsidR="0024184E" w:rsidRPr="007A0AB4" w:rsidRDefault="0024184E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502E818" w14:textId="77777777" w:rsidR="0024184E" w:rsidRPr="007A0AB4" w:rsidRDefault="0024184E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0AB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4184E" w:rsidRPr="00121E18" w14:paraId="3B6FC753" w14:textId="77777777" w:rsidTr="004D736A">
        <w:trPr>
          <w:tblHeader/>
        </w:trPr>
        <w:tc>
          <w:tcPr>
            <w:tcW w:w="2339" w:type="dxa"/>
          </w:tcPr>
          <w:p w14:paraId="4AE030EB" w14:textId="77777777" w:rsidR="0024184E" w:rsidRPr="007A0AB4" w:rsidRDefault="0024184E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51" w:type="dxa"/>
            <w:gridSpan w:val="11"/>
            <w:vAlign w:val="bottom"/>
          </w:tcPr>
          <w:p w14:paraId="15C1809D" w14:textId="77777777" w:rsidR="0024184E" w:rsidRPr="007A0AB4" w:rsidRDefault="0024184E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A0AB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7A0A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24184E" w:rsidRPr="00121E18" w14:paraId="14DB5F55" w14:textId="77777777" w:rsidTr="004D736A">
        <w:tc>
          <w:tcPr>
            <w:tcW w:w="2339" w:type="dxa"/>
          </w:tcPr>
          <w:p w14:paraId="4A3E8F26" w14:textId="77777777" w:rsidR="0024184E" w:rsidRPr="007A0AB4" w:rsidRDefault="0024184E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7A0AB4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14:paraId="5D067008" w14:textId="722782EA" w:rsidR="0024184E" w:rsidRPr="00FF748A" w:rsidRDefault="00EB6EC6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B04CAD5" w14:textId="77777777" w:rsidR="0024184E" w:rsidRPr="00FF748A" w:rsidRDefault="0024184E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61E624BE" w14:textId="46CC0447" w:rsidR="0024184E" w:rsidRPr="007A0AB4" w:rsidRDefault="00AB2F00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B6EC6" w:rsidRPr="00DB27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044</w:t>
            </w:r>
            <w:r w:rsidR="00EB6EC6" w:rsidRPr="00DB27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36" w:type="dxa"/>
            <w:vAlign w:val="bottom"/>
          </w:tcPr>
          <w:p w14:paraId="551C8548" w14:textId="77777777" w:rsidR="0024184E" w:rsidRPr="007A0AB4" w:rsidRDefault="0024184E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2320973" w14:textId="22B76A7F" w:rsidR="0024184E" w:rsidRPr="003206B7" w:rsidRDefault="00AB2F00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B6EC6" w:rsidRPr="00DB27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044</w:t>
            </w:r>
            <w:r w:rsidR="00EB6EC6" w:rsidRPr="00DB27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36" w:type="dxa"/>
            <w:vAlign w:val="bottom"/>
          </w:tcPr>
          <w:p w14:paraId="14A16901" w14:textId="77777777" w:rsidR="0024184E" w:rsidRPr="007A0AB4" w:rsidRDefault="0024184E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F46183E" w14:textId="338CF057" w:rsidR="0024184E" w:rsidRPr="00442522" w:rsidRDefault="00493846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6" w:right="-9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0F1CC3F0" w14:textId="77777777" w:rsidR="0024184E" w:rsidRPr="00442522" w:rsidRDefault="0024184E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5D95979E" w14:textId="16BACB79" w:rsidR="0024184E" w:rsidRPr="007A0AB4" w:rsidRDefault="00AB2F00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918</w:t>
            </w:r>
            <w:r w:rsidR="00EB6EC6" w:rsidRPr="00EB6E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680</w:t>
            </w:r>
          </w:p>
        </w:tc>
        <w:tc>
          <w:tcPr>
            <w:tcW w:w="236" w:type="dxa"/>
            <w:vAlign w:val="bottom"/>
          </w:tcPr>
          <w:p w14:paraId="4EE66289" w14:textId="77777777" w:rsidR="0024184E" w:rsidRPr="007A0AB4" w:rsidRDefault="0024184E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75F0F50" w14:textId="3D40C5F7" w:rsidR="0024184E" w:rsidRPr="00DB2765" w:rsidRDefault="00AB2F00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918</w:t>
            </w:r>
            <w:r w:rsidR="00EB6EC6" w:rsidRPr="00EB6E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680</w:t>
            </w:r>
          </w:p>
        </w:tc>
      </w:tr>
      <w:tr w:rsidR="0024184E" w:rsidRPr="00442522" w14:paraId="60CA357D" w14:textId="77777777" w:rsidTr="004D736A">
        <w:tc>
          <w:tcPr>
            <w:tcW w:w="2339" w:type="dxa"/>
          </w:tcPr>
          <w:p w14:paraId="4E385BF1" w14:textId="77777777" w:rsidR="0024184E" w:rsidRPr="007A0AB4" w:rsidRDefault="0024184E" w:rsidP="00DC39B9">
            <w:pPr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0AB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632C05DD" w14:textId="70D65194" w:rsidR="0024184E" w:rsidRPr="00FF748A" w:rsidRDefault="00EB6EC6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6" w:right="-9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AE9DCE8" w14:textId="77777777" w:rsidR="0024184E" w:rsidRPr="00FF748A" w:rsidRDefault="0024184E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68CC8027" w14:textId="614DEE7D" w:rsidR="0024184E" w:rsidRPr="007A0AB4" w:rsidRDefault="00AB2F00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EB6EC6" w:rsidRPr="00EB6E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236" w:type="dxa"/>
            <w:vAlign w:val="bottom"/>
          </w:tcPr>
          <w:p w14:paraId="085D4A23" w14:textId="77777777" w:rsidR="0024184E" w:rsidRPr="007A0AB4" w:rsidRDefault="0024184E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DF1DEC1" w14:textId="29004BFD" w:rsidR="0024184E" w:rsidRPr="005D1807" w:rsidRDefault="00AB2F00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EB6EC6" w:rsidRPr="00EB6E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236" w:type="dxa"/>
            <w:vAlign w:val="bottom"/>
          </w:tcPr>
          <w:p w14:paraId="42FB7B3D" w14:textId="77777777" w:rsidR="0024184E" w:rsidRPr="007A0AB4" w:rsidRDefault="0024184E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4B3A701" w14:textId="40ECFC97" w:rsidR="0024184E" w:rsidRPr="00442522" w:rsidRDefault="00493846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6" w:right="-9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3B1AB505" w14:textId="77777777" w:rsidR="0024184E" w:rsidRPr="00442522" w:rsidRDefault="0024184E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0A9F4AA0" w14:textId="555498DA" w:rsidR="0024184E" w:rsidRPr="007A0AB4" w:rsidRDefault="00AB2F00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="00EB6EC6" w:rsidRPr="00EB6E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641</w:t>
            </w:r>
          </w:p>
        </w:tc>
        <w:tc>
          <w:tcPr>
            <w:tcW w:w="236" w:type="dxa"/>
            <w:vAlign w:val="bottom"/>
          </w:tcPr>
          <w:p w14:paraId="1BFE8C62" w14:textId="77777777" w:rsidR="0024184E" w:rsidRPr="007A0AB4" w:rsidRDefault="0024184E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F5C3E2E" w14:textId="1B378E92" w:rsidR="0024184E" w:rsidRPr="005D1807" w:rsidRDefault="00AB2F00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="00493846" w:rsidRPr="00EB6E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641</w:t>
            </w:r>
          </w:p>
        </w:tc>
      </w:tr>
      <w:tr w:rsidR="0024184E" w:rsidRPr="00442522" w14:paraId="5BBC8C38" w14:textId="77777777" w:rsidTr="004D736A">
        <w:tc>
          <w:tcPr>
            <w:tcW w:w="2339" w:type="dxa"/>
          </w:tcPr>
          <w:p w14:paraId="4872E0E4" w14:textId="77777777" w:rsidR="0024184E" w:rsidRPr="007A0AB4" w:rsidRDefault="0024184E" w:rsidP="00DC39B9">
            <w:pPr>
              <w:pStyle w:val="ListParagraph"/>
              <w:ind w:left="166" w:right="-114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7A0A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ระ</w:t>
            </w:r>
            <w:r w:rsidRPr="007A0A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2A548E" w14:textId="69047D4B" w:rsidR="0024184E" w:rsidRPr="00EB6EC6" w:rsidRDefault="00EB6EC6" w:rsidP="00EB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6EC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4FAC199" w14:textId="77777777" w:rsidR="0024184E" w:rsidRPr="00EB6EC6" w:rsidRDefault="0024184E" w:rsidP="00EB6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E1E7B7" w14:textId="44FE03DF" w:rsidR="0024184E" w:rsidRPr="00A31726" w:rsidRDefault="00AB2F00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B6EC6" w:rsidRPr="00EB6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</w:t>
            </w:r>
            <w:r w:rsidR="00EB6EC6" w:rsidRPr="00EB6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063</w:t>
            </w:r>
          </w:p>
        </w:tc>
        <w:tc>
          <w:tcPr>
            <w:tcW w:w="236" w:type="dxa"/>
            <w:vAlign w:val="bottom"/>
          </w:tcPr>
          <w:p w14:paraId="0F834F38" w14:textId="77777777" w:rsidR="0024184E" w:rsidRPr="00A31726" w:rsidRDefault="0024184E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82D4DC" w14:textId="4720A9DF" w:rsidR="0024184E" w:rsidRPr="003206B7" w:rsidRDefault="00AB2F00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B6EC6" w:rsidRPr="00EB6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</w:t>
            </w:r>
            <w:r w:rsidR="00EB6EC6" w:rsidRPr="00EB6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063</w:t>
            </w:r>
          </w:p>
        </w:tc>
        <w:tc>
          <w:tcPr>
            <w:tcW w:w="236" w:type="dxa"/>
            <w:vAlign w:val="bottom"/>
          </w:tcPr>
          <w:p w14:paraId="252CDAA2" w14:textId="77777777" w:rsidR="0024184E" w:rsidRPr="003206B7" w:rsidRDefault="0024184E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C431B" w14:textId="5EA31587" w:rsidR="0024184E" w:rsidRPr="00493846" w:rsidRDefault="00493846" w:rsidP="00493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384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6B373CDF" w14:textId="77777777" w:rsidR="0024184E" w:rsidRPr="00493846" w:rsidRDefault="0024184E" w:rsidP="00493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71D97" w14:textId="716F8D9A" w:rsidR="0024184E" w:rsidRPr="00442522" w:rsidRDefault="00AB2F00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93846" w:rsidRPr="004938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002</w:t>
            </w:r>
            <w:r w:rsidR="00493846" w:rsidRPr="004938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321</w:t>
            </w:r>
          </w:p>
        </w:tc>
        <w:tc>
          <w:tcPr>
            <w:tcW w:w="236" w:type="dxa"/>
            <w:vAlign w:val="bottom"/>
          </w:tcPr>
          <w:p w14:paraId="14A6F6F6" w14:textId="77777777" w:rsidR="0024184E" w:rsidRPr="00442522" w:rsidRDefault="0024184E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5CEB52" w14:textId="70F6FAFF" w:rsidR="0024184E" w:rsidRPr="00442522" w:rsidRDefault="00AB2F00" w:rsidP="00DC3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93846" w:rsidRPr="004938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002</w:t>
            </w:r>
            <w:r w:rsidR="00493846" w:rsidRPr="004938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321</w:t>
            </w:r>
          </w:p>
        </w:tc>
      </w:tr>
    </w:tbl>
    <w:p w14:paraId="11212811" w14:textId="77777777" w:rsidR="0024184E" w:rsidRPr="00CF7A1B" w:rsidRDefault="0024184E" w:rsidP="00A65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32"/>
        </w:tabs>
        <w:rPr>
          <w:rFonts w:asciiTheme="majorBidi" w:hAnsiTheme="majorBidi" w:cstheme="majorBidi"/>
          <w:sz w:val="30"/>
          <w:szCs w:val="30"/>
          <w:lang w:eastAsia="x-none"/>
        </w:rPr>
      </w:pPr>
    </w:p>
    <w:p w14:paraId="496BB4E9" w14:textId="61AE816E" w:rsidR="007D68A1" w:rsidRPr="009A2CF7" w:rsidRDefault="007D68A1" w:rsidP="007D68A1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</w:pPr>
      <w:r w:rsidRPr="009A2CF7">
        <w:rPr>
          <w:rFonts w:asciiTheme="majorBidi" w:hAnsiTheme="majorBidi" w:cstheme="majorBidi"/>
          <w:spacing w:val="-8"/>
          <w:sz w:val="30"/>
          <w:szCs w:val="30"/>
          <w:cs/>
        </w:rPr>
        <w:t xml:space="preserve">ในเดือนกรกฎาคม </w:t>
      </w:r>
      <w:r w:rsidR="00AB2F00" w:rsidRPr="009A2CF7">
        <w:rPr>
          <w:rFonts w:asciiTheme="majorBidi" w:hAnsiTheme="majorBidi" w:cstheme="majorBidi"/>
          <w:spacing w:val="-8"/>
          <w:sz w:val="30"/>
          <w:szCs w:val="30"/>
          <w:lang w:val="en-US"/>
        </w:rPr>
        <w:t>2567</w:t>
      </w:r>
      <w:r w:rsidRPr="009A2CF7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</w:t>
      </w:r>
      <w:r w:rsidRPr="009A2CF7">
        <w:rPr>
          <w:rFonts w:asciiTheme="majorBidi" w:hAnsiTheme="majorBidi" w:cstheme="majorBidi"/>
          <w:spacing w:val="-8"/>
          <w:sz w:val="30"/>
          <w:szCs w:val="30"/>
          <w:cs/>
        </w:rPr>
        <w:t>บริษัทย่อยได้ทำสัญญาเงินกู้ยืมระยะยาวกับสถาบันการเงินในประเทศแห่งหนึ่ง</w:t>
      </w:r>
      <w:r w:rsidRPr="009A2CF7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9A2CF7">
        <w:rPr>
          <w:rFonts w:asciiTheme="majorBidi" w:hAnsiTheme="majorBidi" w:cstheme="majorBidi"/>
          <w:spacing w:val="-8"/>
          <w:sz w:val="30"/>
          <w:szCs w:val="30"/>
          <w:cs/>
        </w:rPr>
        <w:t>โดยมีอัตรา</w:t>
      </w:r>
      <w:r w:rsidRPr="009A2CF7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ดอกเบี้ยเงินกู้ยืมขั้นต่ำ (</w:t>
      </w:r>
      <w:r w:rsidRPr="009A2CF7">
        <w:rPr>
          <w:rFonts w:asciiTheme="majorBidi" w:hAnsiTheme="majorBidi" w:cstheme="majorBidi"/>
          <w:spacing w:val="-8"/>
          <w:sz w:val="30"/>
          <w:szCs w:val="30"/>
          <w:lang w:val="en-US"/>
        </w:rPr>
        <w:t>MLR</w:t>
      </w:r>
      <w:r w:rsidRPr="009A2CF7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)</w:t>
      </w:r>
      <w:r w:rsidRPr="009A2CF7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Pr="009A2CF7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ลบด้วยอัตราคงที่ต่อปีตามที่กำหนดไว้ในสัญญา</w:t>
      </w:r>
      <w:r w:rsidRPr="009A2CF7">
        <w:rPr>
          <w:rFonts w:asciiTheme="majorBidi" w:hAnsiTheme="majorBidi" w:cstheme="majorBidi"/>
          <w:spacing w:val="-8"/>
          <w:sz w:val="30"/>
          <w:szCs w:val="30"/>
          <w:cs/>
        </w:rPr>
        <w:t xml:space="preserve"> โดยมีกำหนดชำระคืนงวดแรก</w:t>
      </w:r>
      <w:r w:rsidRPr="009A2CF7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9A2CF7">
        <w:rPr>
          <w:rFonts w:asciiTheme="majorBidi" w:hAnsiTheme="majorBidi" w:cstheme="majorBidi"/>
          <w:spacing w:val="-8"/>
          <w:sz w:val="30"/>
          <w:szCs w:val="30"/>
          <w:cs/>
        </w:rPr>
        <w:t>เมื่อ</w:t>
      </w:r>
      <w:r w:rsidR="009A2CF7">
        <w:rPr>
          <w:rFonts w:asciiTheme="majorBidi" w:hAnsiTheme="majorBidi" w:cstheme="majorBidi"/>
          <w:spacing w:val="-8"/>
          <w:sz w:val="30"/>
          <w:szCs w:val="30"/>
        </w:rPr>
        <w:t xml:space="preserve">                 </w:t>
      </w:r>
      <w:r w:rsidRPr="009A2CF7">
        <w:rPr>
          <w:rFonts w:asciiTheme="majorBidi" w:hAnsiTheme="majorBidi" w:cstheme="majorBidi"/>
          <w:spacing w:val="-8"/>
          <w:sz w:val="30"/>
          <w:szCs w:val="30"/>
          <w:cs/>
        </w:rPr>
        <w:t xml:space="preserve">ครบกำหนดเวลา </w:t>
      </w:r>
      <w:r w:rsidR="00AB2F00" w:rsidRPr="009A2CF7">
        <w:rPr>
          <w:rFonts w:asciiTheme="majorBidi" w:hAnsiTheme="majorBidi" w:cstheme="majorBidi"/>
          <w:spacing w:val="-8"/>
          <w:sz w:val="30"/>
          <w:szCs w:val="30"/>
          <w:lang w:val="en-US"/>
        </w:rPr>
        <w:t>18</w:t>
      </w:r>
      <w:r w:rsidRPr="009A2CF7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เดือน นับแต่วันที่เบิกรับเงินกู้งวดแรก โดยมีรายละเอียดการผ่อนชำระคืนตามที่กำหนดไว้ในสัญญา </w:t>
      </w:r>
      <w:r w:rsidRPr="009A2CF7">
        <w:rPr>
          <w:rFonts w:asciiTheme="majorBidi" w:hAnsiTheme="majorBidi" w:cstheme="majorBidi"/>
          <w:spacing w:val="-8"/>
          <w:sz w:val="30"/>
          <w:szCs w:val="30"/>
          <w:cs/>
        </w:rPr>
        <w:t>เงินกู้ยืมดังกล่าวมีวัตถุประสงค์เพื่อชำระค่าก่อสร้างสิ่งปลูกสร้าง งานระบบ เครื่องจักรและอุปกรณ์สำหรับโครงการก่อสร้างห้องเย็น</w:t>
      </w:r>
      <w:r w:rsidRPr="009A2CF7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FF10CC" w:rsidRPr="009A2CF7">
        <w:rPr>
          <w:rFonts w:asciiTheme="majorBidi" w:hAnsiTheme="majorBidi" w:cstheme="majorBidi"/>
          <w:spacing w:val="-8"/>
          <w:sz w:val="30"/>
          <w:szCs w:val="30"/>
          <w:cs/>
        </w:rPr>
        <w:t xml:space="preserve">ณ วันที่ </w:t>
      </w:r>
      <w:r w:rsidR="00AB2F00" w:rsidRPr="009A2CF7">
        <w:rPr>
          <w:rFonts w:asciiTheme="majorBidi" w:hAnsiTheme="majorBidi" w:cstheme="majorBidi"/>
          <w:spacing w:val="-8"/>
          <w:sz w:val="30"/>
          <w:szCs w:val="30"/>
          <w:lang w:val="en-US"/>
        </w:rPr>
        <w:t>31</w:t>
      </w:r>
      <w:r w:rsidR="00FF10CC" w:rsidRPr="009A2CF7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="00FF10CC" w:rsidRPr="009A2CF7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ธันวาคม </w:t>
      </w:r>
      <w:r w:rsidR="00AB2F00" w:rsidRPr="009A2CF7">
        <w:rPr>
          <w:rFonts w:asciiTheme="majorBidi" w:hAnsiTheme="majorBidi" w:cstheme="majorBidi"/>
          <w:spacing w:val="-8"/>
          <w:sz w:val="30"/>
          <w:szCs w:val="30"/>
          <w:lang w:val="en-US"/>
        </w:rPr>
        <w:t>2568</w:t>
      </w:r>
      <w:r w:rsidR="00FF10CC" w:rsidRPr="009A2CF7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="00FF10CC" w:rsidRPr="009A2CF7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ยอดคงเหลือเงินกู้ยืมมีจำนวน</w:t>
      </w:r>
      <w:r w:rsidR="006719C1" w:rsidRPr="009A2CF7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เงิน</w:t>
      </w:r>
      <w:r w:rsidR="00FF10CC" w:rsidRPr="009A2CF7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</w:t>
      </w:r>
      <w:r w:rsidR="00AB2F00" w:rsidRPr="009A2CF7">
        <w:rPr>
          <w:rFonts w:asciiTheme="majorBidi" w:hAnsiTheme="majorBidi" w:cstheme="majorBidi"/>
          <w:spacing w:val="-8"/>
          <w:sz w:val="30"/>
          <w:szCs w:val="30"/>
          <w:lang w:val="en-US"/>
        </w:rPr>
        <w:t>420</w:t>
      </w:r>
      <w:r w:rsidR="00E93A14" w:rsidRPr="009A2CF7">
        <w:rPr>
          <w:rFonts w:asciiTheme="majorBidi" w:hAnsiTheme="majorBidi" w:cstheme="majorBidi"/>
          <w:spacing w:val="-8"/>
          <w:sz w:val="30"/>
          <w:szCs w:val="30"/>
          <w:lang w:val="en-US"/>
        </w:rPr>
        <w:t>.</w:t>
      </w:r>
      <w:r w:rsidR="00AB2F00" w:rsidRPr="009A2CF7">
        <w:rPr>
          <w:rFonts w:asciiTheme="majorBidi" w:hAnsiTheme="majorBidi" w:cstheme="majorBidi"/>
          <w:spacing w:val="-8"/>
          <w:sz w:val="30"/>
          <w:szCs w:val="30"/>
          <w:lang w:val="en-US"/>
        </w:rPr>
        <w:t>20</w:t>
      </w:r>
      <w:r w:rsidR="00FF10CC" w:rsidRPr="009A2CF7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="00FF10CC" w:rsidRPr="009A2CF7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ล้านบาท </w:t>
      </w:r>
      <w:r w:rsidR="00FF10CC" w:rsidRPr="009A2CF7">
        <w:rPr>
          <w:rFonts w:asciiTheme="majorBidi" w:hAnsiTheme="majorBidi" w:cstheme="majorBidi"/>
          <w:i/>
          <w:iCs/>
          <w:spacing w:val="-8"/>
          <w:sz w:val="30"/>
          <w:szCs w:val="30"/>
          <w:lang w:val="en-US"/>
        </w:rPr>
        <w:t>(</w:t>
      </w:r>
      <w:r w:rsidR="00AB2F00" w:rsidRPr="009A2CF7">
        <w:rPr>
          <w:rFonts w:asciiTheme="majorBidi" w:hAnsiTheme="majorBidi" w:cstheme="majorBidi"/>
          <w:i/>
          <w:iCs/>
          <w:spacing w:val="-8"/>
          <w:sz w:val="30"/>
          <w:szCs w:val="30"/>
          <w:lang w:val="en-US"/>
        </w:rPr>
        <w:t>2567</w:t>
      </w:r>
      <w:r w:rsidR="00FF10CC" w:rsidRPr="009A2CF7">
        <w:rPr>
          <w:rFonts w:asciiTheme="majorBidi" w:hAnsiTheme="majorBidi" w:cstheme="majorBidi"/>
          <w:i/>
          <w:iCs/>
          <w:spacing w:val="-8"/>
          <w:sz w:val="30"/>
          <w:szCs w:val="30"/>
          <w:lang w:val="en-US"/>
        </w:rPr>
        <w:t xml:space="preserve">: </w:t>
      </w:r>
      <w:r w:rsidR="00AB2F00" w:rsidRPr="009A2CF7">
        <w:rPr>
          <w:rFonts w:asciiTheme="majorBidi" w:hAnsiTheme="majorBidi" w:cstheme="majorBidi"/>
          <w:i/>
          <w:iCs/>
          <w:spacing w:val="-8"/>
          <w:sz w:val="30"/>
          <w:szCs w:val="30"/>
          <w:lang w:val="en-US"/>
        </w:rPr>
        <w:t>300</w:t>
      </w:r>
      <w:r w:rsidR="00E93A14" w:rsidRPr="009A2CF7">
        <w:rPr>
          <w:rFonts w:asciiTheme="majorBidi" w:hAnsiTheme="majorBidi" w:cstheme="majorBidi"/>
          <w:i/>
          <w:iCs/>
          <w:spacing w:val="-8"/>
          <w:sz w:val="30"/>
          <w:szCs w:val="30"/>
          <w:lang w:val="en-US"/>
        </w:rPr>
        <w:t>.</w:t>
      </w:r>
      <w:r w:rsidR="00AB2F00" w:rsidRPr="009A2CF7">
        <w:rPr>
          <w:rFonts w:asciiTheme="majorBidi" w:hAnsiTheme="majorBidi" w:cstheme="majorBidi"/>
          <w:i/>
          <w:iCs/>
          <w:spacing w:val="-8"/>
          <w:sz w:val="30"/>
          <w:szCs w:val="30"/>
          <w:lang w:val="en-US"/>
        </w:rPr>
        <w:t>91</w:t>
      </w:r>
      <w:r w:rsidR="00FF10CC" w:rsidRPr="009A2CF7">
        <w:rPr>
          <w:rFonts w:asciiTheme="majorBidi" w:hAnsiTheme="majorBidi" w:cstheme="majorBidi"/>
          <w:i/>
          <w:iCs/>
          <w:spacing w:val="-8"/>
          <w:sz w:val="30"/>
          <w:szCs w:val="30"/>
          <w:lang w:val="en-US"/>
        </w:rPr>
        <w:t xml:space="preserve"> </w:t>
      </w:r>
      <w:r w:rsidR="00FF10CC" w:rsidRPr="009A2CF7">
        <w:rPr>
          <w:rFonts w:asciiTheme="majorBidi" w:hAnsiTheme="majorBidi" w:cstheme="majorBidi"/>
          <w:i/>
          <w:iCs/>
          <w:spacing w:val="-8"/>
          <w:sz w:val="30"/>
          <w:szCs w:val="30"/>
          <w:cs/>
          <w:lang w:val="en-US"/>
        </w:rPr>
        <w:t>ล้านบาท)</w:t>
      </w:r>
    </w:p>
    <w:p w14:paraId="4408209E" w14:textId="77777777" w:rsidR="007D68A1" w:rsidRPr="00D722BE" w:rsidRDefault="007D68A1" w:rsidP="007D68A1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6D81C4D" w14:textId="1AF500C8" w:rsidR="007D68A1" w:rsidRPr="00BA6B35" w:rsidRDefault="007D68A1" w:rsidP="007D68A1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D722BE">
        <w:rPr>
          <w:rFonts w:asciiTheme="majorBidi" w:hAnsiTheme="majorBidi" w:cstheme="majorBidi" w:hint="cs"/>
          <w:sz w:val="30"/>
          <w:szCs w:val="30"/>
          <w:cs/>
        </w:rPr>
        <w:t xml:space="preserve">ในเดือนสิงหาคม </w:t>
      </w:r>
      <w:r w:rsidR="00AB2F00" w:rsidRPr="00AB2F00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D722B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D722BE">
        <w:rPr>
          <w:rFonts w:asciiTheme="majorBidi" w:hAnsiTheme="majorBidi" w:hint="cs"/>
          <w:sz w:val="30"/>
          <w:szCs w:val="30"/>
          <w:cs/>
          <w:lang w:val="en-US"/>
        </w:rPr>
        <w:t>บริษัทย่อยได้</w:t>
      </w:r>
      <w:r w:rsidRPr="00D722BE">
        <w:rPr>
          <w:rFonts w:asciiTheme="majorBidi" w:hAnsiTheme="majorBidi" w:cstheme="majorBidi" w:hint="cs"/>
          <w:spacing w:val="-8"/>
          <w:sz w:val="30"/>
          <w:szCs w:val="30"/>
          <w:cs/>
        </w:rPr>
        <w:t>ทำ</w:t>
      </w:r>
      <w:r w:rsidRPr="00D722BE">
        <w:rPr>
          <w:rFonts w:asciiTheme="majorBidi" w:hAnsiTheme="majorBidi" w:cstheme="majorBidi"/>
          <w:spacing w:val="-8"/>
          <w:sz w:val="30"/>
          <w:szCs w:val="30"/>
          <w:cs/>
        </w:rPr>
        <w:t>สัญญาเงินกู้ยืม</w:t>
      </w:r>
      <w:r w:rsidRPr="00D722BE">
        <w:rPr>
          <w:rFonts w:asciiTheme="majorBidi" w:hAnsiTheme="majorBidi" w:cstheme="majorBidi" w:hint="cs"/>
          <w:spacing w:val="-8"/>
          <w:sz w:val="30"/>
          <w:szCs w:val="30"/>
          <w:cs/>
        </w:rPr>
        <w:t>ระยะยาวอีกฉบับหนึ่ง</w:t>
      </w:r>
      <w:r w:rsidRPr="00D722BE">
        <w:rPr>
          <w:rFonts w:asciiTheme="majorBidi" w:hAnsiTheme="majorBidi" w:cstheme="majorBidi"/>
          <w:spacing w:val="-8"/>
          <w:sz w:val="30"/>
          <w:szCs w:val="30"/>
          <w:cs/>
        </w:rPr>
        <w:t>กับสถาบันการเงินในประเทศ</w:t>
      </w:r>
      <w:r w:rsidRPr="00D722BE">
        <w:rPr>
          <w:rFonts w:asciiTheme="majorBidi" w:hAnsiTheme="majorBidi" w:cstheme="majorBidi" w:hint="cs"/>
          <w:spacing w:val="-8"/>
          <w:sz w:val="30"/>
          <w:szCs w:val="30"/>
          <w:cs/>
        </w:rPr>
        <w:t>ดังกล่าว</w:t>
      </w:r>
      <w:r w:rsidRPr="00D722B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D722BE">
        <w:rPr>
          <w:rFonts w:asciiTheme="majorBidi" w:hAnsiTheme="majorBidi" w:cstheme="majorBidi"/>
          <w:spacing w:val="-2"/>
          <w:sz w:val="30"/>
          <w:szCs w:val="30"/>
          <w:cs/>
        </w:rPr>
        <w:br/>
        <w:t>โดยมีอัตรา</w:t>
      </w:r>
      <w:r w:rsidRPr="00D722BE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ดอกเบี้ยเงินกู้ยืมขั้นต่ำ (</w:t>
      </w:r>
      <w:r w:rsidRPr="00D722BE">
        <w:rPr>
          <w:rFonts w:asciiTheme="majorBidi" w:hAnsiTheme="majorBidi" w:cstheme="majorBidi"/>
          <w:spacing w:val="-2"/>
          <w:sz w:val="30"/>
          <w:szCs w:val="30"/>
          <w:lang w:val="en-US"/>
        </w:rPr>
        <w:t>MLR</w:t>
      </w:r>
      <w:r w:rsidRPr="00D722BE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)</w:t>
      </w:r>
      <w:r w:rsidRPr="00D722BE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D722BE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ลบด้วยอัตราคงที่ต่อปีตามที่กำหนดไว้ในสัญญา </w:t>
      </w:r>
      <w:r w:rsidRPr="00D722BE">
        <w:rPr>
          <w:rFonts w:asciiTheme="majorBidi" w:hAnsiTheme="majorBidi" w:cstheme="majorBidi" w:hint="cs"/>
          <w:sz w:val="30"/>
          <w:szCs w:val="30"/>
          <w:cs/>
        </w:rPr>
        <w:t>โดยมีกำหนดชำระคืน</w:t>
      </w:r>
      <w:r w:rsidRPr="00D722BE">
        <w:rPr>
          <w:rFonts w:asciiTheme="majorBidi" w:hAnsiTheme="majorBidi" w:cstheme="majorBidi"/>
          <w:sz w:val="30"/>
          <w:szCs w:val="30"/>
          <w:cs/>
        </w:rPr>
        <w:br/>
      </w:r>
      <w:r w:rsidRPr="00D722BE">
        <w:rPr>
          <w:rFonts w:asciiTheme="majorBidi" w:hAnsiTheme="majorBidi" w:cstheme="majorBidi" w:hint="cs"/>
          <w:sz w:val="30"/>
          <w:szCs w:val="30"/>
          <w:cs/>
        </w:rPr>
        <w:t xml:space="preserve">งวดแรกเมื่อครบกำหนดเวลา </w:t>
      </w:r>
      <w:r w:rsidR="00AB2F00" w:rsidRPr="00AB2F00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D722B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เดือน นับแต่วันที่เบิกรับเงินกู้งวดแรก โดยมีรายละเอียดการผ่อนชำระคืน</w:t>
      </w:r>
      <w:r w:rsidRPr="00D722BE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D722B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ตามที่กำหนดไว้ในสัญญา </w:t>
      </w:r>
      <w:r w:rsidRPr="00D722BE">
        <w:rPr>
          <w:rFonts w:asciiTheme="majorBidi" w:hAnsiTheme="majorBidi" w:cstheme="majorBidi"/>
          <w:sz w:val="30"/>
          <w:szCs w:val="30"/>
          <w:cs/>
        </w:rPr>
        <w:t>เงินกู้ยืมดังกล่าวมีวัตถุประสงค์เพื่อ</w:t>
      </w:r>
      <w:r w:rsidRPr="00D722BE">
        <w:rPr>
          <w:rFonts w:asciiTheme="majorBidi" w:hAnsiTheme="majorBidi" w:cstheme="majorBidi" w:hint="cs"/>
          <w:sz w:val="30"/>
          <w:szCs w:val="30"/>
          <w:cs/>
        </w:rPr>
        <w:t xml:space="preserve">ชำระค่าติดตั้งเครื่องจักรและอุปกรณ์ </w:t>
      </w:r>
      <w:r w:rsidR="009D417B" w:rsidRPr="00D722B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ณ วันที่                       </w:t>
      </w:r>
      <w:r w:rsidR="00AB2F00" w:rsidRPr="00BA6B35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9D417B" w:rsidRPr="00BA6B3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D417B" w:rsidRPr="00BA6B3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ธันวาคม </w:t>
      </w:r>
      <w:r w:rsidR="00AB2F00" w:rsidRPr="00BA6B35">
        <w:rPr>
          <w:rFonts w:asciiTheme="majorBidi" w:hAnsiTheme="majorBidi" w:cstheme="majorBidi"/>
          <w:sz w:val="30"/>
          <w:szCs w:val="30"/>
          <w:lang w:val="en-US"/>
        </w:rPr>
        <w:t>2568</w:t>
      </w:r>
      <w:r w:rsidR="009D417B" w:rsidRPr="00BA6B3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D417B" w:rsidRPr="00BA6B35">
        <w:rPr>
          <w:rFonts w:asciiTheme="majorBidi" w:hAnsiTheme="majorBidi" w:cstheme="majorBidi" w:hint="cs"/>
          <w:sz w:val="30"/>
          <w:szCs w:val="30"/>
          <w:cs/>
          <w:lang w:val="en-US"/>
        </w:rPr>
        <w:t>ยอดคงเหลือเงินกู้ยืมมีจำนวน</w:t>
      </w:r>
      <w:r w:rsidR="006719C1">
        <w:rPr>
          <w:rFonts w:asciiTheme="majorBidi" w:hAnsiTheme="majorBidi" w:cstheme="majorBidi" w:hint="cs"/>
          <w:sz w:val="30"/>
          <w:szCs w:val="30"/>
          <w:cs/>
          <w:lang w:val="en-US"/>
        </w:rPr>
        <w:t>เงิน</w:t>
      </w:r>
      <w:r w:rsidR="009D417B" w:rsidRPr="00BA6B3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AB2F00" w:rsidRPr="00BA6B35">
        <w:rPr>
          <w:rFonts w:asciiTheme="majorBidi" w:hAnsiTheme="majorBidi" w:cstheme="majorBidi"/>
          <w:sz w:val="30"/>
          <w:szCs w:val="30"/>
          <w:lang w:val="en-US"/>
        </w:rPr>
        <w:t>18</w:t>
      </w:r>
      <w:r w:rsidR="00D722BE" w:rsidRPr="00BA6B35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AB2F00" w:rsidRPr="00BA6B35">
        <w:rPr>
          <w:rFonts w:asciiTheme="majorBidi" w:hAnsiTheme="majorBidi" w:cstheme="majorBidi"/>
          <w:sz w:val="30"/>
          <w:szCs w:val="30"/>
          <w:lang w:val="en-US"/>
        </w:rPr>
        <w:t>01</w:t>
      </w:r>
      <w:r w:rsidR="009D417B" w:rsidRPr="00BA6B3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D417B" w:rsidRPr="00BA6B3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ล้านบาท </w:t>
      </w:r>
      <w:r w:rsidR="009D417B" w:rsidRPr="00BA6B35">
        <w:rPr>
          <w:rFonts w:asciiTheme="majorBidi" w:hAnsiTheme="majorBidi" w:cstheme="majorBidi"/>
          <w:i/>
          <w:iCs/>
          <w:sz w:val="30"/>
          <w:szCs w:val="30"/>
          <w:lang w:val="en-US"/>
        </w:rPr>
        <w:t>(</w:t>
      </w:r>
      <w:r w:rsidR="00AB2F00" w:rsidRPr="00BA6B35">
        <w:rPr>
          <w:rFonts w:asciiTheme="majorBidi" w:hAnsiTheme="majorBidi" w:cstheme="majorBidi"/>
          <w:i/>
          <w:iCs/>
          <w:sz w:val="30"/>
          <w:szCs w:val="30"/>
          <w:lang w:val="en-US"/>
        </w:rPr>
        <w:t>2567</w:t>
      </w:r>
      <w:r w:rsidR="009D417B" w:rsidRPr="00BA6B35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D722BE" w:rsidRPr="00BA6B35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ไม่มี</w:t>
      </w:r>
      <w:r w:rsidR="009D417B" w:rsidRPr="00BA6B35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)</w:t>
      </w:r>
    </w:p>
    <w:p w14:paraId="2BC273B7" w14:textId="77777777" w:rsidR="007D68A1" w:rsidRPr="009C6693" w:rsidRDefault="007D68A1" w:rsidP="007D68A1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5DDE00BB" w14:textId="27746E69" w:rsidR="007D68A1" w:rsidRPr="007A7C07" w:rsidRDefault="007D68A1" w:rsidP="007D68A1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7A7C07">
        <w:rPr>
          <w:rFonts w:asciiTheme="majorBidi" w:hAnsiTheme="majorBidi" w:cstheme="majorBidi" w:hint="cs"/>
          <w:sz w:val="30"/>
          <w:szCs w:val="30"/>
          <w:cs/>
        </w:rPr>
        <w:t>ภายใต้สัญญาเงินกู้ยืม</w:t>
      </w:r>
      <w:r w:rsidRPr="007A7C07">
        <w:rPr>
          <w:rFonts w:asciiTheme="majorBidi" w:hAnsiTheme="majorBidi" w:cstheme="majorBidi"/>
          <w:sz w:val="30"/>
          <w:szCs w:val="30"/>
        </w:rPr>
        <w:t xml:space="preserve"> </w:t>
      </w:r>
      <w:r w:rsidRPr="007A7C07">
        <w:rPr>
          <w:rFonts w:asciiTheme="majorBidi" w:hAnsiTheme="majorBidi" w:cstheme="majorBidi" w:hint="cs"/>
          <w:sz w:val="30"/>
          <w:szCs w:val="30"/>
          <w:cs/>
        </w:rPr>
        <w:t xml:space="preserve">บริษัทย่อยจะต้องปฏิบัติตามเงื่อนไขบางประการ เช่น การดำรงอัตราส่วนของหนี้สินต่อส่วนของผู้ถือหุ้นและอัตราส่วนความสามารถในการชำระหนี้ในอัตราที่กำหนดไว้ในสัญญา นับตั้งแต่งบการเงินประจำปี </w:t>
      </w:r>
      <w:r w:rsidR="00AB2F00" w:rsidRPr="00AB2F00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7A7C0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A7C07">
        <w:rPr>
          <w:rFonts w:asciiTheme="majorBidi" w:hAnsiTheme="majorBidi" w:cstheme="majorBidi" w:hint="cs"/>
          <w:sz w:val="30"/>
          <w:szCs w:val="30"/>
          <w:cs/>
          <w:lang w:val="en-US"/>
        </w:rPr>
        <w:t>เป็นต้นไป</w:t>
      </w:r>
      <w:r w:rsidRPr="007A7C0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F00311F" w14:textId="77777777" w:rsidR="009C6693" w:rsidRPr="009C6693" w:rsidRDefault="009C6693" w:rsidP="009C669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53284A27" w14:textId="6164AEB2" w:rsidR="00945171" w:rsidRDefault="00CB5B86" w:rsidP="009C669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ณ วันที่ </w:t>
      </w:r>
      <w:r w:rsidR="00AB2F00" w:rsidRPr="00AB2F00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ธันวาคม </w:t>
      </w:r>
      <w:r w:rsidR="00AB2F00" w:rsidRPr="00AB2F00">
        <w:rPr>
          <w:rFonts w:asciiTheme="majorBidi" w:hAnsiTheme="majorBidi" w:cstheme="majorBidi"/>
          <w:spacing w:val="-4"/>
          <w:sz w:val="30"/>
          <w:szCs w:val="30"/>
          <w:lang w:val="en-US"/>
        </w:rPr>
        <w:t>2568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บริษัทย่อยไม่สามารถปฏิบัติตามเงื่อนไข</w:t>
      </w:r>
      <w:r w:rsidR="00567E40">
        <w:rPr>
          <w:rFonts w:asciiTheme="majorBidi" w:hAnsiTheme="majorBidi" w:cstheme="majorBidi" w:hint="cs"/>
          <w:spacing w:val="-4"/>
          <w:sz w:val="30"/>
          <w:szCs w:val="30"/>
          <w:cs/>
        </w:rPr>
        <w:t>ตาม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ที่ระบุ</w:t>
      </w:r>
      <w:r w:rsidR="00116A5B">
        <w:rPr>
          <w:rFonts w:asciiTheme="majorBidi" w:hAnsiTheme="majorBidi" w:cstheme="majorBidi" w:hint="cs"/>
          <w:spacing w:val="-4"/>
          <w:sz w:val="30"/>
          <w:szCs w:val="30"/>
          <w:cs/>
        </w:rPr>
        <w:t>ภายใต้</w:t>
      </w:r>
      <w:r w:rsidR="00BB701C">
        <w:rPr>
          <w:rFonts w:asciiTheme="majorBidi" w:hAnsiTheme="majorBidi" w:cstheme="majorBidi" w:hint="cs"/>
          <w:spacing w:val="-4"/>
          <w:sz w:val="30"/>
          <w:szCs w:val="30"/>
          <w:cs/>
        </w:rPr>
        <w:t>สัญญาเงินกู้ยืม</w:t>
      </w:r>
      <w:r w:rsidR="00567E40">
        <w:rPr>
          <w:rFonts w:asciiTheme="majorBidi" w:hAnsiTheme="majorBidi" w:cstheme="majorBidi" w:hint="cs"/>
          <w:spacing w:val="-4"/>
          <w:sz w:val="30"/>
          <w:szCs w:val="30"/>
          <w:cs/>
        </w:rPr>
        <w:t>ได้</w:t>
      </w:r>
      <w:r w:rsidR="0071271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D28EC">
        <w:rPr>
          <w:rFonts w:asciiTheme="majorBidi" w:hAnsiTheme="majorBidi" w:hint="cs"/>
          <w:spacing w:val="-4"/>
          <w:sz w:val="30"/>
          <w:szCs w:val="30"/>
          <w:cs/>
        </w:rPr>
        <w:t>เป็น</w:t>
      </w:r>
      <w:r w:rsidR="00712714" w:rsidRPr="00712714">
        <w:rPr>
          <w:rFonts w:asciiTheme="majorBidi" w:hAnsiTheme="majorBidi" w:hint="cs"/>
          <w:spacing w:val="-4"/>
          <w:sz w:val="30"/>
          <w:szCs w:val="30"/>
          <w:cs/>
        </w:rPr>
        <w:t>ผลให้สถาบันการเงิน</w:t>
      </w:r>
      <w:r w:rsidR="00495EE4">
        <w:rPr>
          <w:rFonts w:asciiTheme="majorBidi" w:hAnsiTheme="majorBidi" w:hint="cs"/>
          <w:spacing w:val="-4"/>
          <w:sz w:val="30"/>
          <w:szCs w:val="30"/>
          <w:cs/>
        </w:rPr>
        <w:t>ในประเทศ</w:t>
      </w:r>
      <w:r w:rsidR="006D28EC">
        <w:rPr>
          <w:rFonts w:asciiTheme="majorBidi" w:hAnsiTheme="majorBidi" w:hint="cs"/>
          <w:spacing w:val="-4"/>
          <w:sz w:val="30"/>
          <w:szCs w:val="30"/>
          <w:cs/>
        </w:rPr>
        <w:t>ดังกล่าว</w:t>
      </w:r>
      <w:r w:rsidR="00712714" w:rsidRPr="00712714">
        <w:rPr>
          <w:rFonts w:asciiTheme="majorBidi" w:hAnsiTheme="majorBidi" w:hint="cs"/>
          <w:spacing w:val="-4"/>
          <w:sz w:val="30"/>
          <w:szCs w:val="30"/>
          <w:cs/>
        </w:rPr>
        <w:t>สามารถใช้สิทธิตามที่ระบุในสัญญา</w:t>
      </w:r>
      <w:r w:rsidR="006D28EC">
        <w:rPr>
          <w:rFonts w:asciiTheme="majorBidi" w:hAnsiTheme="majorBidi" w:hint="cs"/>
          <w:spacing w:val="-4"/>
          <w:sz w:val="30"/>
          <w:szCs w:val="30"/>
          <w:cs/>
        </w:rPr>
        <w:t>ใน</w:t>
      </w:r>
      <w:r w:rsidR="00712714" w:rsidRPr="00712714">
        <w:rPr>
          <w:rFonts w:asciiTheme="majorBidi" w:hAnsiTheme="majorBidi" w:hint="cs"/>
          <w:spacing w:val="-4"/>
          <w:sz w:val="30"/>
          <w:szCs w:val="30"/>
          <w:cs/>
        </w:rPr>
        <w:t>การเรียกชำระหนี้เงินกู้ยืมคงเหลือทั้งจำนวนจากบริษัท</w:t>
      </w:r>
      <w:r w:rsidR="007C5329">
        <w:rPr>
          <w:rFonts w:asciiTheme="majorBidi" w:hAnsiTheme="majorBidi" w:hint="cs"/>
          <w:spacing w:val="-4"/>
          <w:sz w:val="30"/>
          <w:szCs w:val="30"/>
          <w:cs/>
        </w:rPr>
        <w:t>ย่อย</w:t>
      </w:r>
      <w:r w:rsidR="00712714" w:rsidRPr="00712714">
        <w:rPr>
          <w:rFonts w:asciiTheme="majorBidi" w:hAnsiTheme="majorBidi" w:hint="cs"/>
          <w:spacing w:val="-4"/>
          <w:sz w:val="30"/>
          <w:szCs w:val="30"/>
          <w:cs/>
        </w:rPr>
        <w:t>ได้</w:t>
      </w:r>
      <w:r w:rsidR="00CC4AA2">
        <w:rPr>
          <w:rFonts w:asciiTheme="majorBidi" w:hAnsiTheme="majorBidi"/>
          <w:spacing w:val="-4"/>
          <w:sz w:val="30"/>
          <w:szCs w:val="30"/>
        </w:rPr>
        <w:t xml:space="preserve"> </w:t>
      </w:r>
      <w:r w:rsidR="00CC4AA2" w:rsidRPr="00CC4AA2">
        <w:rPr>
          <w:rFonts w:asciiTheme="majorBidi" w:hAnsiTheme="majorBidi" w:hint="cs"/>
          <w:spacing w:val="-4"/>
          <w:sz w:val="30"/>
          <w:szCs w:val="30"/>
          <w:cs/>
        </w:rPr>
        <w:t>อย่างไรก็ตา</w:t>
      </w:r>
      <w:r w:rsidR="00CC4AA2" w:rsidRPr="0023783C">
        <w:rPr>
          <w:rFonts w:asciiTheme="majorBidi" w:hAnsiTheme="majorBidi" w:hint="cs"/>
          <w:spacing w:val="-4"/>
          <w:sz w:val="30"/>
          <w:szCs w:val="30"/>
          <w:cs/>
        </w:rPr>
        <w:t>ม</w:t>
      </w:r>
      <w:r w:rsidR="00A90537">
        <w:rPr>
          <w:rFonts w:asciiTheme="majorBidi" w:hAnsiTheme="majorBidi"/>
          <w:spacing w:val="-4"/>
          <w:sz w:val="30"/>
          <w:szCs w:val="30"/>
        </w:rPr>
        <w:t xml:space="preserve"> </w:t>
      </w:r>
      <w:r w:rsidR="00A90537">
        <w:rPr>
          <w:rFonts w:asciiTheme="majorBidi" w:hAnsiTheme="majorBidi" w:hint="cs"/>
          <w:spacing w:val="-4"/>
          <w:sz w:val="30"/>
          <w:szCs w:val="30"/>
          <w:cs/>
        </w:rPr>
        <w:t>บริษัทย่อย</w:t>
      </w:r>
      <w:r w:rsidR="008B08A4">
        <w:rPr>
          <w:rFonts w:asciiTheme="majorBidi" w:hAnsiTheme="majorBidi" w:hint="cs"/>
          <w:spacing w:val="-4"/>
          <w:sz w:val="30"/>
          <w:szCs w:val="30"/>
          <w:cs/>
        </w:rPr>
        <w:t>ได้รับจดหมายจากสถาบันการเงิน</w:t>
      </w:r>
      <w:r w:rsidR="00945171">
        <w:rPr>
          <w:rFonts w:asciiTheme="majorBidi" w:hAnsiTheme="majorBidi" w:hint="cs"/>
          <w:spacing w:val="-4"/>
          <w:sz w:val="30"/>
          <w:szCs w:val="30"/>
          <w:cs/>
        </w:rPr>
        <w:t>ในประเทศดังกล่าว</w:t>
      </w:r>
      <w:r w:rsidR="0025525D">
        <w:rPr>
          <w:rFonts w:asciiTheme="majorBidi" w:hAnsiTheme="majorBidi" w:hint="cs"/>
          <w:spacing w:val="-4"/>
          <w:sz w:val="30"/>
          <w:szCs w:val="30"/>
          <w:cs/>
        </w:rPr>
        <w:t>ลง</w:t>
      </w:r>
      <w:r w:rsidR="0025525D" w:rsidRPr="0023783C">
        <w:rPr>
          <w:rFonts w:asciiTheme="majorBidi" w:hAnsiTheme="majorBidi" w:hint="cs"/>
          <w:spacing w:val="-4"/>
          <w:sz w:val="30"/>
          <w:szCs w:val="30"/>
          <w:cs/>
        </w:rPr>
        <w:t>วันที่</w:t>
      </w:r>
      <w:r w:rsidR="0025525D" w:rsidRPr="0023783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25525D" w:rsidRPr="00AB2F00">
        <w:rPr>
          <w:rFonts w:asciiTheme="majorBidi" w:hAnsiTheme="majorBidi"/>
          <w:spacing w:val="-4"/>
          <w:sz w:val="30"/>
          <w:szCs w:val="30"/>
          <w:lang w:val="en-US"/>
        </w:rPr>
        <w:t>18</w:t>
      </w:r>
      <w:r w:rsidR="0025525D" w:rsidRPr="00CC4AA2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25525D">
        <w:rPr>
          <w:rFonts w:asciiTheme="majorBidi" w:hAnsiTheme="majorBidi" w:hint="cs"/>
          <w:spacing w:val="-4"/>
          <w:sz w:val="30"/>
          <w:szCs w:val="30"/>
          <w:cs/>
        </w:rPr>
        <w:t>พฤศจิกายน</w:t>
      </w:r>
      <w:r w:rsidR="0025525D" w:rsidRPr="00CC4AA2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25525D" w:rsidRPr="00AB2F00">
        <w:rPr>
          <w:rFonts w:asciiTheme="majorBidi" w:hAnsiTheme="majorBidi"/>
          <w:spacing w:val="-4"/>
          <w:sz w:val="30"/>
          <w:szCs w:val="30"/>
          <w:lang w:val="en-US"/>
        </w:rPr>
        <w:t>2568</w:t>
      </w:r>
      <w:r w:rsidR="0025525D">
        <w:rPr>
          <w:rFonts w:asciiTheme="majorBidi" w:hAnsiTheme="majorBidi"/>
          <w:spacing w:val="-4"/>
          <w:sz w:val="30"/>
          <w:szCs w:val="30"/>
        </w:rPr>
        <w:t xml:space="preserve"> </w:t>
      </w:r>
      <w:r w:rsidR="0023783C">
        <w:rPr>
          <w:rFonts w:asciiTheme="majorBidi" w:hAnsiTheme="majorBidi" w:hint="cs"/>
          <w:spacing w:val="-4"/>
          <w:sz w:val="30"/>
          <w:szCs w:val="30"/>
          <w:cs/>
        </w:rPr>
        <w:t>อนุญาตให้ผ่อนผันการปฏิบัติตามเงื่อนไขของสัญญาเงินกู้ยืมโดยไม่ถือเป็นเหตุ</w:t>
      </w:r>
      <w:r w:rsidR="002F4D7D">
        <w:rPr>
          <w:rFonts w:asciiTheme="majorBidi" w:hAnsiTheme="majorBidi" w:hint="cs"/>
          <w:spacing w:val="-4"/>
          <w:sz w:val="30"/>
          <w:szCs w:val="30"/>
          <w:cs/>
        </w:rPr>
        <w:t>ละเมิด</w:t>
      </w:r>
      <w:r w:rsidR="0023783C">
        <w:rPr>
          <w:rFonts w:asciiTheme="majorBidi" w:hAnsiTheme="majorBidi" w:hint="cs"/>
          <w:spacing w:val="-4"/>
          <w:sz w:val="30"/>
          <w:szCs w:val="30"/>
          <w:cs/>
        </w:rPr>
        <w:t>สัญญาตามสัญญา</w:t>
      </w:r>
      <w:r w:rsidR="004A6097">
        <w:rPr>
          <w:rFonts w:asciiTheme="majorBidi" w:hAnsiTheme="majorBidi"/>
          <w:spacing w:val="-4"/>
          <w:sz w:val="30"/>
          <w:szCs w:val="30"/>
          <w:cs/>
        </w:rPr>
        <w:br/>
      </w:r>
      <w:r w:rsidR="0023783C">
        <w:rPr>
          <w:rFonts w:asciiTheme="majorBidi" w:hAnsiTheme="majorBidi" w:hint="cs"/>
          <w:spacing w:val="-4"/>
          <w:sz w:val="30"/>
          <w:szCs w:val="30"/>
          <w:cs/>
        </w:rPr>
        <w:t>เงินกู้</w:t>
      </w:r>
      <w:r w:rsidR="002F4D7D">
        <w:rPr>
          <w:rFonts w:asciiTheme="majorBidi" w:hAnsiTheme="majorBidi" w:hint="cs"/>
          <w:spacing w:val="-4"/>
          <w:sz w:val="30"/>
          <w:szCs w:val="30"/>
          <w:cs/>
        </w:rPr>
        <w:t>ยืม</w:t>
      </w:r>
      <w:r w:rsidR="0023783C">
        <w:rPr>
          <w:rFonts w:asciiTheme="majorBidi" w:hAnsiTheme="majorBidi" w:hint="cs"/>
          <w:spacing w:val="-4"/>
          <w:sz w:val="30"/>
          <w:szCs w:val="30"/>
          <w:cs/>
        </w:rPr>
        <w:t xml:space="preserve"> ดังนั้นบริษัทย่อยจึงจัดประเภทเงินกู้</w:t>
      </w:r>
      <w:r w:rsidR="00743828">
        <w:rPr>
          <w:rFonts w:asciiTheme="majorBidi" w:hAnsiTheme="majorBidi" w:hint="cs"/>
          <w:spacing w:val="-4"/>
          <w:sz w:val="30"/>
          <w:szCs w:val="30"/>
          <w:cs/>
        </w:rPr>
        <w:t>ยืม</w:t>
      </w:r>
      <w:r w:rsidR="0023783C">
        <w:rPr>
          <w:rFonts w:asciiTheme="majorBidi" w:hAnsiTheme="majorBidi" w:hint="cs"/>
          <w:spacing w:val="-4"/>
          <w:sz w:val="30"/>
          <w:szCs w:val="30"/>
          <w:cs/>
        </w:rPr>
        <w:t>ดังกล่าวเป็นเงินกู้ยืมระยะยาว</w:t>
      </w:r>
      <w:r w:rsidR="002F4D7D">
        <w:rPr>
          <w:rFonts w:asciiTheme="majorBidi" w:hAnsiTheme="majorBidi" w:hint="cs"/>
          <w:spacing w:val="-4"/>
          <w:sz w:val="30"/>
          <w:szCs w:val="30"/>
          <w:cs/>
        </w:rPr>
        <w:t>จากสถาบันการเงิน</w:t>
      </w:r>
    </w:p>
    <w:p w14:paraId="28CEEA30" w14:textId="688D03D8" w:rsidR="00CF7A1B" w:rsidRDefault="00CF7A1B" w:rsidP="007D68A1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4FB0EA1" w14:textId="295B87F0" w:rsidR="007D68A1" w:rsidRDefault="007D68A1" w:rsidP="007D68A1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cstheme="majorBidi" w:hint="cs"/>
          <w:spacing w:val="-4"/>
          <w:sz w:val="30"/>
          <w:szCs w:val="30"/>
          <w:cs/>
        </w:rPr>
        <w:lastRenderedPageBreak/>
        <w:t xml:space="preserve">ทั้งนี้ </w:t>
      </w:r>
      <w:r w:rsidRPr="00FB4783">
        <w:rPr>
          <w:rFonts w:asciiTheme="majorBidi" w:hAnsiTheme="majorBidi" w:cstheme="majorBidi" w:hint="cs"/>
          <w:sz w:val="30"/>
          <w:szCs w:val="30"/>
          <w:cs/>
        </w:rPr>
        <w:t xml:space="preserve">บริษัทย่อยได้จำนองอาคาร </w:t>
      </w:r>
      <w:r w:rsidRPr="005C7097">
        <w:rPr>
          <w:rFonts w:asciiTheme="majorBidi" w:hAnsiTheme="majorBidi" w:cstheme="majorBidi" w:hint="cs"/>
          <w:spacing w:val="-4"/>
          <w:sz w:val="30"/>
          <w:szCs w:val="30"/>
          <w:cs/>
        </w:rPr>
        <w:t>และจำนำเครื่องจักร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บางส่วน</w:t>
      </w:r>
      <w:r w:rsidRPr="005C7097">
        <w:rPr>
          <w:rFonts w:asciiTheme="majorBidi" w:hAnsiTheme="majorBidi" w:cstheme="majorBidi" w:hint="cs"/>
          <w:spacing w:val="-4"/>
          <w:sz w:val="30"/>
          <w:szCs w:val="30"/>
          <w:cs/>
        </w:rPr>
        <w:t>กับสถาบันการเงินเพื่อใช้เป็นหลักประกัน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ณ วันที่ </w:t>
      </w:r>
      <w:r w:rsidR="00AB2F00" w:rsidRPr="00AB2F00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ธันวาคม </w:t>
      </w:r>
      <w:r w:rsidR="00AB2F00" w:rsidRPr="00AB2F00">
        <w:rPr>
          <w:rFonts w:asciiTheme="majorBidi" w:hAnsiTheme="majorBidi" w:cstheme="majorBidi"/>
          <w:spacing w:val="-4"/>
          <w:sz w:val="30"/>
          <w:szCs w:val="30"/>
          <w:lang w:val="en-US"/>
        </w:rPr>
        <w:t>2568</w:t>
      </w:r>
      <w:r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560FAD">
        <w:rPr>
          <w:rFonts w:asciiTheme="majorBidi" w:hAnsiTheme="majorBidi" w:hint="cs"/>
          <w:sz w:val="30"/>
          <w:szCs w:val="30"/>
          <w:cs/>
        </w:rPr>
        <w:t>มูลค่า</w:t>
      </w:r>
      <w:r>
        <w:rPr>
          <w:rFonts w:asciiTheme="majorBidi" w:hAnsiTheme="majorBidi" w:hint="cs"/>
          <w:sz w:val="30"/>
          <w:szCs w:val="30"/>
          <w:cs/>
        </w:rPr>
        <w:t>สุทธิตาม</w:t>
      </w:r>
      <w:r w:rsidRPr="00560FAD">
        <w:rPr>
          <w:rFonts w:asciiTheme="majorBidi" w:hAnsiTheme="majorBidi" w:hint="cs"/>
          <w:sz w:val="30"/>
          <w:szCs w:val="30"/>
          <w:cs/>
        </w:rPr>
        <w:t>บัญชี</w:t>
      </w:r>
      <w:r>
        <w:rPr>
          <w:rFonts w:asciiTheme="majorBidi" w:hAnsiTheme="majorBidi" w:hint="cs"/>
          <w:sz w:val="30"/>
          <w:szCs w:val="30"/>
          <w:cs/>
        </w:rPr>
        <w:t>เป็น</w:t>
      </w:r>
      <w:r w:rsidRPr="00560FAD">
        <w:rPr>
          <w:rFonts w:asciiTheme="majorBidi" w:hAnsiTheme="majorBidi" w:hint="cs"/>
          <w:sz w:val="30"/>
          <w:szCs w:val="30"/>
          <w:cs/>
        </w:rPr>
        <w:t>จำนวน</w:t>
      </w:r>
      <w:r>
        <w:rPr>
          <w:rFonts w:asciiTheme="majorBidi" w:hAnsiTheme="majorBidi" w:hint="cs"/>
          <w:sz w:val="30"/>
          <w:szCs w:val="30"/>
          <w:cs/>
        </w:rPr>
        <w:t>เงิ</w:t>
      </w:r>
      <w:r w:rsidRPr="008872A2">
        <w:rPr>
          <w:rFonts w:asciiTheme="majorBidi" w:hAnsiTheme="majorBidi" w:hint="cs"/>
          <w:sz w:val="30"/>
          <w:szCs w:val="30"/>
          <w:cs/>
        </w:rPr>
        <w:t>น</w:t>
      </w:r>
      <w:r w:rsidRPr="008872A2">
        <w:rPr>
          <w:rFonts w:asciiTheme="majorBidi" w:hAnsiTheme="majorBidi"/>
          <w:sz w:val="30"/>
          <w:szCs w:val="30"/>
          <w:cs/>
        </w:rPr>
        <w:t xml:space="preserve"> </w:t>
      </w:r>
      <w:r w:rsidR="00AB2F00" w:rsidRPr="00AB2F00">
        <w:rPr>
          <w:rFonts w:asciiTheme="majorBidi" w:hAnsiTheme="majorBidi" w:cstheme="majorBidi"/>
          <w:sz w:val="30"/>
          <w:szCs w:val="30"/>
          <w:lang w:val="en-US"/>
        </w:rPr>
        <w:t>242</w:t>
      </w:r>
      <w:r w:rsidRPr="008872A2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AB2F00" w:rsidRPr="00AB2F00">
        <w:rPr>
          <w:rFonts w:asciiTheme="majorBidi" w:hAnsiTheme="majorBidi" w:cstheme="majorBidi"/>
          <w:sz w:val="30"/>
          <w:szCs w:val="30"/>
          <w:lang w:val="en-US"/>
        </w:rPr>
        <w:t>58</w:t>
      </w:r>
      <w:r w:rsidRPr="008872A2">
        <w:rPr>
          <w:rFonts w:asciiTheme="majorBidi" w:hAnsiTheme="majorBidi" w:cstheme="majorBidi"/>
          <w:sz w:val="30"/>
          <w:szCs w:val="30"/>
        </w:rPr>
        <w:t xml:space="preserve"> </w:t>
      </w:r>
      <w:r w:rsidRPr="008872A2">
        <w:rPr>
          <w:rFonts w:asciiTheme="majorBidi" w:hAnsiTheme="majorBidi" w:hint="cs"/>
          <w:sz w:val="30"/>
          <w:szCs w:val="30"/>
          <w:cs/>
        </w:rPr>
        <w:t>ล้า</w:t>
      </w:r>
      <w:r w:rsidRPr="00CB5C3D">
        <w:rPr>
          <w:rFonts w:asciiTheme="majorBidi" w:hAnsiTheme="majorBidi" w:hint="cs"/>
          <w:sz w:val="30"/>
          <w:szCs w:val="30"/>
          <w:cs/>
        </w:rPr>
        <w:t>นบาท</w:t>
      </w:r>
      <w:r w:rsidRPr="00560FAD">
        <w:rPr>
          <w:rFonts w:asciiTheme="majorBidi" w:hAnsiTheme="majorBidi"/>
          <w:sz w:val="30"/>
          <w:szCs w:val="30"/>
          <w:cs/>
        </w:rPr>
        <w:t xml:space="preserve"> </w:t>
      </w:r>
      <w:r w:rsidRPr="00560FAD">
        <w:rPr>
          <w:rFonts w:asciiTheme="majorBidi" w:hAnsiTheme="majorBidi"/>
          <w:i/>
          <w:iCs/>
          <w:sz w:val="30"/>
          <w:szCs w:val="30"/>
          <w:cs/>
        </w:rPr>
        <w:t>(</w:t>
      </w:r>
      <w:r w:rsidR="00AB2F00" w:rsidRPr="00AB2F00">
        <w:rPr>
          <w:rFonts w:asciiTheme="majorBidi" w:hAnsiTheme="majorBidi" w:cstheme="majorBidi"/>
          <w:i/>
          <w:iCs/>
          <w:sz w:val="30"/>
          <w:szCs w:val="30"/>
          <w:lang w:val="en-US"/>
        </w:rPr>
        <w:t>2567</w:t>
      </w:r>
      <w:r w:rsidRPr="00814A7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814A79">
        <w:rPr>
          <w:rFonts w:asciiTheme="majorBidi" w:hAnsiTheme="majorBidi" w:cstheme="majorBidi" w:hint="cs"/>
          <w:i/>
          <w:iCs/>
          <w:sz w:val="30"/>
          <w:szCs w:val="30"/>
          <w:cs/>
        </w:rPr>
        <w:t>ไม่มี</w:t>
      </w:r>
      <w:r w:rsidRPr="00814A79">
        <w:rPr>
          <w:rFonts w:asciiTheme="majorBidi" w:hAnsiTheme="majorBidi"/>
          <w:i/>
          <w:iCs/>
          <w:sz w:val="30"/>
          <w:szCs w:val="30"/>
          <w:cs/>
        </w:rPr>
        <w:t>)</w:t>
      </w:r>
      <w:r w:rsidR="00D46BC5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นอกจากนี้ บริษัทได้ค้ำวงเงินสินเชื่อของบริษัทย่อย</w:t>
      </w:r>
    </w:p>
    <w:p w14:paraId="46ACEA8F" w14:textId="77777777" w:rsidR="00634BFC" w:rsidRPr="00211B09" w:rsidRDefault="00634BFC" w:rsidP="00015D0A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0" w:right="-43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0BB247AF" w14:textId="710D58F3" w:rsidR="00503EB9" w:rsidRPr="001A4231" w:rsidRDefault="00503EB9" w:rsidP="00503EB9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1A4231">
        <w:rPr>
          <w:rFonts w:asciiTheme="majorBidi" w:eastAsia="MS Mincho" w:hAnsiTheme="majorBidi" w:hint="cs"/>
          <w:sz w:val="30"/>
          <w:szCs w:val="30"/>
          <w:cs/>
        </w:rPr>
        <w:t>ณ</w:t>
      </w:r>
      <w:r w:rsidRPr="001A4231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1A4231">
        <w:rPr>
          <w:rFonts w:asciiTheme="majorBidi" w:eastAsia="MS Mincho" w:hAnsiTheme="majorBidi" w:hint="cs"/>
          <w:sz w:val="30"/>
          <w:szCs w:val="30"/>
          <w:cs/>
        </w:rPr>
        <w:t>วันที่</w:t>
      </w:r>
      <w:r w:rsidRPr="001A4231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="00AB2F00" w:rsidRPr="00AB2F00">
        <w:rPr>
          <w:rFonts w:asciiTheme="majorBidi" w:hAnsiTheme="majorBidi" w:cstheme="majorBidi"/>
          <w:sz w:val="30"/>
          <w:szCs w:val="30"/>
        </w:rPr>
        <w:t>31</w:t>
      </w:r>
      <w:r w:rsidR="001E199D">
        <w:rPr>
          <w:rFonts w:asciiTheme="majorBidi" w:hAnsiTheme="majorBidi" w:cstheme="majorBidi"/>
          <w:sz w:val="30"/>
          <w:szCs w:val="30"/>
        </w:rPr>
        <w:t xml:space="preserve"> </w:t>
      </w:r>
      <w:r w:rsidR="001E199D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8965E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2F00" w:rsidRPr="00AB2F00">
        <w:rPr>
          <w:rFonts w:asciiTheme="majorBidi" w:hAnsiTheme="majorBidi" w:cstheme="majorBidi"/>
          <w:sz w:val="30"/>
          <w:szCs w:val="30"/>
        </w:rPr>
        <w:t>2568</w:t>
      </w:r>
      <w:r w:rsidRPr="001A4231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2374F5">
        <w:rPr>
          <w:rFonts w:asciiTheme="majorBidi" w:eastAsia="MS Mincho" w:hAnsiTheme="majorBidi" w:hint="cs"/>
          <w:sz w:val="30"/>
          <w:szCs w:val="30"/>
          <w:cs/>
        </w:rPr>
        <w:t>กลุ่มบริษัท</w:t>
      </w:r>
      <w:r w:rsidRPr="001A4231">
        <w:rPr>
          <w:rFonts w:asciiTheme="majorBidi" w:eastAsia="MS Mincho" w:hAnsiTheme="majorBidi" w:hint="cs"/>
          <w:sz w:val="30"/>
          <w:szCs w:val="30"/>
          <w:cs/>
        </w:rPr>
        <w:t>และบริษัทมีวงเงินสินเชื่อซึ่งยังมิได้เบิกใช้</w:t>
      </w:r>
      <w:r w:rsidRPr="001A4231">
        <w:rPr>
          <w:rFonts w:asciiTheme="majorBidi" w:eastAsia="MS Mincho" w:hAnsiTheme="majorBidi"/>
          <w:sz w:val="30"/>
          <w:szCs w:val="30"/>
          <w:cs/>
        </w:rPr>
        <w:t xml:space="preserve"> (</w:t>
      </w:r>
      <w:r w:rsidRPr="001A4231">
        <w:rPr>
          <w:rFonts w:asciiTheme="majorBidi" w:eastAsia="MS Mincho" w:hAnsiTheme="majorBidi" w:hint="cs"/>
          <w:sz w:val="30"/>
          <w:szCs w:val="30"/>
          <w:cs/>
        </w:rPr>
        <w:t>ไม่รวมวงเงินสัญญาซื้อขายเงินตราต่างประเทศล่วงหน้าและสัญญาค้ำประกันต่างๆ</w:t>
      </w:r>
      <w:r w:rsidRPr="001A4231">
        <w:rPr>
          <w:rFonts w:asciiTheme="majorBidi" w:eastAsia="MS Mincho" w:hAnsiTheme="majorBidi"/>
          <w:sz w:val="30"/>
          <w:szCs w:val="30"/>
          <w:cs/>
        </w:rPr>
        <w:t xml:space="preserve">) </w:t>
      </w:r>
      <w:r w:rsidRPr="001A4231">
        <w:rPr>
          <w:rFonts w:asciiTheme="majorBidi" w:eastAsia="MS Mincho" w:hAnsiTheme="majorBidi" w:hint="cs"/>
          <w:sz w:val="30"/>
          <w:szCs w:val="30"/>
          <w:cs/>
        </w:rPr>
        <w:t>เป็นจำนวนเงินรวม</w:t>
      </w:r>
      <w:r w:rsidRPr="001A4231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="00AB2F00" w:rsidRPr="00AB2F00">
        <w:rPr>
          <w:rFonts w:asciiTheme="majorBidi" w:hAnsiTheme="majorBidi" w:cstheme="majorBidi"/>
          <w:sz w:val="30"/>
          <w:szCs w:val="30"/>
        </w:rPr>
        <w:t>1</w:t>
      </w:r>
      <w:r w:rsidR="001F7062">
        <w:rPr>
          <w:rFonts w:asciiTheme="majorBidi" w:hAnsiTheme="majorBidi" w:cstheme="majorBidi"/>
          <w:sz w:val="30"/>
          <w:szCs w:val="30"/>
        </w:rPr>
        <w:t>,</w:t>
      </w:r>
      <w:r w:rsidR="00AB2F00" w:rsidRPr="00AB2F00">
        <w:rPr>
          <w:rFonts w:asciiTheme="majorBidi" w:hAnsiTheme="majorBidi" w:cstheme="majorBidi"/>
          <w:sz w:val="30"/>
          <w:szCs w:val="30"/>
        </w:rPr>
        <w:t>488</w:t>
      </w:r>
      <w:r w:rsidRPr="001A4231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1A4231">
        <w:rPr>
          <w:rFonts w:asciiTheme="majorBidi" w:eastAsia="MS Mincho" w:hAnsiTheme="majorBidi" w:hint="cs"/>
          <w:sz w:val="30"/>
          <w:szCs w:val="30"/>
          <w:cs/>
        </w:rPr>
        <w:t>ล้านบาท</w:t>
      </w:r>
      <w:r w:rsidRPr="001A4231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D346D8">
        <w:rPr>
          <w:rFonts w:asciiTheme="majorBidi" w:eastAsia="MS Mincho" w:hAnsiTheme="majorBidi" w:hint="cs"/>
          <w:sz w:val="30"/>
          <w:szCs w:val="30"/>
          <w:cs/>
        </w:rPr>
        <w:t>และ</w:t>
      </w:r>
      <w:r w:rsidRPr="00D346D8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="00AB2F00" w:rsidRPr="00AB2F00">
        <w:rPr>
          <w:rFonts w:asciiTheme="majorBidi" w:hAnsiTheme="majorBidi" w:cstheme="majorBidi"/>
          <w:sz w:val="30"/>
          <w:szCs w:val="30"/>
        </w:rPr>
        <w:t>1</w:t>
      </w:r>
      <w:r w:rsidR="006C02A0">
        <w:rPr>
          <w:rFonts w:asciiTheme="majorBidi" w:hAnsiTheme="majorBidi" w:cstheme="majorBidi"/>
          <w:sz w:val="30"/>
          <w:szCs w:val="30"/>
        </w:rPr>
        <w:t>,</w:t>
      </w:r>
      <w:r w:rsidR="00AB2F00" w:rsidRPr="00AB2F00">
        <w:rPr>
          <w:rFonts w:asciiTheme="majorBidi" w:hAnsiTheme="majorBidi" w:cstheme="majorBidi"/>
          <w:sz w:val="30"/>
          <w:szCs w:val="30"/>
        </w:rPr>
        <w:t>325</w:t>
      </w:r>
      <w:r w:rsidRPr="00D346D8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D346D8">
        <w:rPr>
          <w:rFonts w:asciiTheme="majorBidi" w:eastAsia="MS Mincho" w:hAnsiTheme="majorBidi" w:hint="cs"/>
          <w:sz w:val="30"/>
          <w:szCs w:val="30"/>
          <w:cs/>
        </w:rPr>
        <w:t>ล้า</w:t>
      </w:r>
      <w:r w:rsidRPr="001A4231">
        <w:rPr>
          <w:rFonts w:asciiTheme="majorBidi" w:eastAsia="MS Mincho" w:hAnsiTheme="majorBidi" w:hint="cs"/>
          <w:sz w:val="30"/>
          <w:szCs w:val="30"/>
          <w:cs/>
        </w:rPr>
        <w:t>นบาท</w:t>
      </w:r>
      <w:r w:rsidRPr="001A4231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1A4231">
        <w:rPr>
          <w:rFonts w:asciiTheme="majorBidi" w:eastAsia="MS Mincho" w:hAnsiTheme="majorBidi" w:hint="cs"/>
          <w:sz w:val="30"/>
          <w:szCs w:val="30"/>
          <w:cs/>
        </w:rPr>
        <w:t>ตามลำดับ</w:t>
      </w:r>
    </w:p>
    <w:p w14:paraId="0E58DB39" w14:textId="62AD2D50" w:rsidR="002B5112" w:rsidRDefault="00503EB9" w:rsidP="002B5112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965E7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AB2F00" w:rsidRPr="00AB2F00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8965E7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8E528C">
        <w:rPr>
          <w:rFonts w:ascii="Angsana New" w:hAnsi="Angsana New"/>
          <w:i/>
          <w:iCs/>
          <w:sz w:val="30"/>
          <w:szCs w:val="30"/>
        </w:rPr>
        <w:t xml:space="preserve"> </w:t>
      </w:r>
      <w:r w:rsidR="00AB2F00" w:rsidRPr="00AB2F00">
        <w:rPr>
          <w:rFonts w:ascii="Angsana New" w:hAnsi="Angsana New"/>
          <w:i/>
          <w:iCs/>
          <w:sz w:val="30"/>
          <w:szCs w:val="30"/>
        </w:rPr>
        <w:t>1</w:t>
      </w:r>
      <w:r w:rsidR="00602544">
        <w:rPr>
          <w:rFonts w:ascii="Angsana New" w:hAnsi="Angsana New"/>
          <w:i/>
          <w:iCs/>
          <w:sz w:val="30"/>
          <w:szCs w:val="30"/>
        </w:rPr>
        <w:t>,</w:t>
      </w:r>
      <w:r w:rsidR="00AB2F00" w:rsidRPr="00AB2F00">
        <w:rPr>
          <w:rFonts w:ascii="Angsana New" w:hAnsi="Angsana New"/>
          <w:i/>
          <w:iCs/>
          <w:sz w:val="30"/>
          <w:szCs w:val="30"/>
        </w:rPr>
        <w:t>662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AB2F00" w:rsidRPr="00AB2F00">
        <w:rPr>
          <w:rFonts w:ascii="Angsana New" w:hAnsi="Angsana New"/>
          <w:i/>
          <w:iCs/>
          <w:sz w:val="30"/>
          <w:szCs w:val="30"/>
        </w:rPr>
        <w:t>1</w:t>
      </w:r>
      <w:r w:rsidR="00602544">
        <w:rPr>
          <w:rFonts w:ascii="Angsana New" w:hAnsi="Angsana New"/>
          <w:i/>
          <w:iCs/>
          <w:sz w:val="30"/>
          <w:szCs w:val="30"/>
        </w:rPr>
        <w:t>,</w:t>
      </w:r>
      <w:r w:rsidR="00AB2F00" w:rsidRPr="00AB2F00">
        <w:rPr>
          <w:rFonts w:ascii="Angsana New" w:hAnsi="Angsana New"/>
          <w:i/>
          <w:iCs/>
          <w:sz w:val="30"/>
          <w:szCs w:val="30"/>
        </w:rPr>
        <w:t>450</w:t>
      </w:r>
      <w:r w:rsidRPr="008965E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965E7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Pr="008965E7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24C3448F" w14:textId="37EF1030" w:rsidR="005470F6" w:rsidRDefault="00547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C3990AB" w14:textId="228A2379" w:rsidR="002B5112" w:rsidRPr="00095C50" w:rsidRDefault="00AB2F00" w:rsidP="002B5112">
      <w:pPr>
        <w:pStyle w:val="Heading6"/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AB2F00">
        <w:rPr>
          <w:rFonts w:asciiTheme="majorBidi" w:hAnsiTheme="majorBidi" w:cstheme="majorBidi"/>
          <w:sz w:val="30"/>
          <w:szCs w:val="30"/>
          <w:lang w:val="en-US"/>
        </w:rPr>
        <w:t>14</w:t>
      </w:r>
      <w:r w:rsidR="002B5112" w:rsidRPr="009A0092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 w:rsidR="002B5112" w:rsidRPr="00BB03DF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ประมาณการหนี้สินสำหรับผลประโยชน์พนักงาน</w:t>
      </w:r>
    </w:p>
    <w:p w14:paraId="1A373F38" w14:textId="506FE180" w:rsidR="00B73A5D" w:rsidRPr="00BB03DF" w:rsidRDefault="00B73A5D" w:rsidP="004451C9">
      <w:pPr>
        <w:rPr>
          <w:rFonts w:asciiTheme="majorBidi" w:hAnsiTheme="majorBidi" w:cstheme="majorBidi"/>
          <w:sz w:val="30"/>
          <w:szCs w:val="30"/>
          <w:lang w:eastAsia="x-none"/>
        </w:rPr>
      </w:pPr>
      <w:bookmarkStart w:id="5" w:name="_Hlk63811350"/>
    </w:p>
    <w:p w14:paraId="55DEC194" w14:textId="1AFC0321" w:rsidR="00B73A5D" w:rsidRPr="00BB03DF" w:rsidRDefault="00B73A5D" w:rsidP="002B5112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BB03DF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5110C2C2" w14:textId="77777777" w:rsidR="00B13266" w:rsidRPr="00BB03DF" w:rsidRDefault="00B13266" w:rsidP="004451C9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741E2260" w14:textId="77777777" w:rsidR="00B13266" w:rsidRPr="00BB03DF" w:rsidRDefault="00B13266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BB03DF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4BACEAF5" w14:textId="77777777" w:rsidR="00B13266" w:rsidRPr="00BB03DF" w:rsidRDefault="00B13266" w:rsidP="004451C9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493F42FD" w14:textId="2054D46B" w:rsidR="005A3DBE" w:rsidRPr="00BB03DF" w:rsidRDefault="00B73A5D" w:rsidP="007426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BB03DF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</w:t>
      </w:r>
      <w:r w:rsidRPr="00BB03DF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>กองทุนสำรองเลี้ยงชีพสำหรับพนักงานของ</w:t>
      </w:r>
      <w:r w:rsidR="00096AE9" w:rsidRPr="00BB03DF">
        <w:rPr>
          <w:rFonts w:asciiTheme="majorBidi" w:eastAsia="Calibri" w:hAnsiTheme="majorBidi" w:cstheme="majorBidi" w:hint="cs"/>
          <w:sz w:val="30"/>
          <w:szCs w:val="30"/>
          <w:cs/>
          <w:lang w:eastAsia="en-GB"/>
        </w:rPr>
        <w:t>กลุ่ม</w:t>
      </w:r>
      <w:r w:rsidR="00352815" w:rsidRPr="00BB03DF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>บริษัท</w:t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C50D14C" w14:textId="77777777" w:rsidR="003D372D" w:rsidRPr="00BB03DF" w:rsidRDefault="003D372D" w:rsidP="007426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  <w:cs/>
        </w:rPr>
      </w:pPr>
    </w:p>
    <w:p w14:paraId="03ED54D1" w14:textId="4C950A12" w:rsidR="00B13266" w:rsidRPr="00BB03DF" w:rsidRDefault="00B13266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  <w:cs/>
        </w:rPr>
      </w:pPr>
      <w:r w:rsidRPr="00BB03DF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5CA36883" w14:textId="77777777" w:rsidR="00B13266" w:rsidRPr="00BB03DF" w:rsidRDefault="00B1326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29B76CD" w14:textId="0E192C5C" w:rsidR="00B73A5D" w:rsidRPr="00BB03DF" w:rsidRDefault="00B73A5D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BB03DF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</w:t>
      </w:r>
      <w:r w:rsidR="008C6ECF" w:rsidRPr="00BB03DF">
        <w:rPr>
          <w:rFonts w:asciiTheme="majorBidi" w:hAnsiTheme="majorBidi" w:cstheme="majorBidi" w:hint="cs"/>
          <w:i/>
          <w:sz w:val="30"/>
          <w:szCs w:val="30"/>
          <w:cs/>
        </w:rPr>
        <w:t>กลุ่ม</w:t>
      </w:r>
      <w:r w:rsidR="00352815" w:rsidRPr="00BB03DF">
        <w:rPr>
          <w:rFonts w:asciiTheme="majorBidi" w:hAnsiTheme="majorBidi" w:cstheme="majorBidi"/>
          <w:i/>
          <w:sz w:val="30"/>
          <w:szCs w:val="30"/>
          <w:cs/>
        </w:rPr>
        <w:t>บริษัท</w:t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>จากโครงการผลประโยชน์ที่กำหนดไว้ถูกคำนวณจากการประมาณผลประโยชน์</w:t>
      </w:r>
      <w:r w:rsidR="00BB03DF">
        <w:rPr>
          <w:rFonts w:asciiTheme="majorBidi" w:hAnsiTheme="majorBidi" w:cstheme="majorBidi"/>
          <w:i/>
          <w:sz w:val="30"/>
          <w:szCs w:val="30"/>
        </w:rPr>
        <w:br/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 xml:space="preserve">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</w:t>
      </w:r>
      <w:r w:rsidR="00BB03DF">
        <w:rPr>
          <w:rFonts w:asciiTheme="majorBidi" w:hAnsiTheme="majorBidi" w:cstheme="majorBidi"/>
          <w:i/>
          <w:sz w:val="30"/>
          <w:szCs w:val="30"/>
        </w:rPr>
        <w:br/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 xml:space="preserve">โดยวิธีคิดลดแต่ละหน่วยที่ประมาณการไว้ </w:t>
      </w:r>
    </w:p>
    <w:p w14:paraId="370006CE" w14:textId="7F502BC9" w:rsidR="001D7ACC" w:rsidRPr="00BB03DF" w:rsidRDefault="001D7AC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i/>
          <w:sz w:val="30"/>
          <w:szCs w:val="30"/>
          <w:cs/>
        </w:rPr>
      </w:pPr>
    </w:p>
    <w:p w14:paraId="6C3CB073" w14:textId="33071880" w:rsidR="00B73A5D" w:rsidRPr="00BB03DF" w:rsidRDefault="00B73A5D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BB03DF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BB03D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BB03D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="00116E0C" w:rsidRPr="00BB03DF">
        <w:rPr>
          <w:rFonts w:asciiTheme="majorBidi" w:hAnsiTheme="majorBidi" w:cstheme="majorBidi" w:hint="cs"/>
          <w:i/>
          <w:sz w:val="30"/>
          <w:szCs w:val="30"/>
          <w:cs/>
        </w:rPr>
        <w:t>กลุ่ม</w:t>
      </w:r>
      <w:r w:rsidR="00352815" w:rsidRPr="00BB03DF">
        <w:rPr>
          <w:rFonts w:asciiTheme="majorBidi" w:hAnsiTheme="majorBidi" w:cstheme="majorBidi"/>
          <w:i/>
          <w:sz w:val="30"/>
          <w:szCs w:val="30"/>
          <w:cs/>
        </w:rPr>
        <w:t>บริษัท</w:t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 xml:space="preserve">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BB03DF">
        <w:rPr>
          <w:rFonts w:asciiTheme="majorBidi" w:hAnsiTheme="majorBidi" w:cstheme="majorBidi"/>
          <w:i/>
          <w:sz w:val="30"/>
          <w:szCs w:val="30"/>
        </w:rPr>
        <w:br/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</w:t>
      </w:r>
      <w:r w:rsidR="00BB03DF">
        <w:rPr>
          <w:rFonts w:asciiTheme="majorBidi" w:hAnsiTheme="majorBidi" w:cstheme="majorBidi"/>
          <w:i/>
          <w:sz w:val="30"/>
          <w:szCs w:val="30"/>
        </w:rPr>
        <w:br/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 xml:space="preserve">ในกำไรหรือขาดทุน </w:t>
      </w:r>
    </w:p>
    <w:p w14:paraId="6F4A20AA" w14:textId="434312F3" w:rsidR="000A7FF9" w:rsidRDefault="000A7FF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747EE99" w14:textId="2891E14B" w:rsidR="00B13266" w:rsidRPr="00BB03DF" w:rsidRDefault="00B13266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BB03DF">
        <w:rPr>
          <w:rFonts w:asciiTheme="majorBidi" w:hAnsiTheme="majorBidi" w:cstheme="majorBidi"/>
          <w:iCs/>
          <w:sz w:val="30"/>
          <w:szCs w:val="30"/>
          <w:cs/>
        </w:rPr>
        <w:lastRenderedPageBreak/>
        <w:t>ผลประโยชน์ระยะยาว</w:t>
      </w:r>
      <w:r w:rsidR="004A6097">
        <w:rPr>
          <w:rFonts w:asciiTheme="majorBidi" w:hAnsiTheme="majorBidi" w:cstheme="majorBidi" w:hint="cs"/>
          <w:iCs/>
          <w:sz w:val="30"/>
          <w:szCs w:val="30"/>
          <w:cs/>
        </w:rPr>
        <w:t>อื่น</w:t>
      </w:r>
      <w:r w:rsidRPr="00BB03DF">
        <w:rPr>
          <w:rFonts w:asciiTheme="majorBidi" w:hAnsiTheme="majorBidi" w:cstheme="majorBidi"/>
          <w:iCs/>
          <w:sz w:val="30"/>
          <w:szCs w:val="30"/>
          <w:cs/>
        </w:rPr>
        <w:t>ของพนักงาน</w:t>
      </w:r>
    </w:p>
    <w:p w14:paraId="07140D1E" w14:textId="77777777" w:rsidR="00B13266" w:rsidRPr="00BB03DF" w:rsidRDefault="00B1326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06DCC0C2" w14:textId="3A418708" w:rsidR="00B73A5D" w:rsidRPr="00BB03DF" w:rsidRDefault="00B73A5D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BB03DF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</w:t>
      </w:r>
      <w:r w:rsidR="00116E0C" w:rsidRPr="00BB03DF">
        <w:rPr>
          <w:rFonts w:asciiTheme="majorBidi" w:hAnsiTheme="majorBidi" w:cstheme="majorBidi" w:hint="cs"/>
          <w:i/>
          <w:sz w:val="30"/>
          <w:szCs w:val="30"/>
          <w:cs/>
        </w:rPr>
        <w:t>กลุ่ม</w:t>
      </w:r>
      <w:r w:rsidR="00352815" w:rsidRPr="00BB03DF">
        <w:rPr>
          <w:rFonts w:asciiTheme="majorBidi" w:hAnsiTheme="majorBidi" w:cstheme="majorBidi"/>
          <w:i/>
          <w:sz w:val="30"/>
          <w:szCs w:val="30"/>
          <w:cs/>
        </w:rPr>
        <w:t>บริษัท</w:t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>ที่เป็นผลประโยชน์ระยะยาวของพนักงานเป็นผลประโยชน์ในอนาคตที่เกิดจาก</w:t>
      </w:r>
      <w:r w:rsidR="00BB03DF">
        <w:rPr>
          <w:rFonts w:asciiTheme="majorBidi" w:hAnsiTheme="majorBidi" w:cstheme="majorBidi"/>
          <w:i/>
          <w:sz w:val="30"/>
          <w:szCs w:val="30"/>
        </w:rPr>
        <w:br/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>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01F87266" w14:textId="2F0FD437" w:rsidR="005470F6" w:rsidRDefault="00547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</w:p>
    <w:p w14:paraId="161C25EC" w14:textId="391BFE52" w:rsidR="00B13266" w:rsidRPr="00BB03DF" w:rsidRDefault="00B13266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BB03DF">
        <w:rPr>
          <w:rFonts w:asciiTheme="majorBidi" w:hAnsiTheme="majorBidi" w:cstheme="majorBidi"/>
          <w:iCs/>
          <w:sz w:val="30"/>
          <w:szCs w:val="30"/>
          <w:cs/>
        </w:rPr>
        <w:t xml:space="preserve">ผลประโยชน์เมื่อเลิกจ้าง </w:t>
      </w:r>
    </w:p>
    <w:p w14:paraId="00BAB771" w14:textId="77777777" w:rsidR="00B13266" w:rsidRPr="00BB03DF" w:rsidRDefault="00B1326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4BE7D9B5" w14:textId="248B2952" w:rsidR="00B73A5D" w:rsidRPr="00DF3A57" w:rsidRDefault="00B73A5D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BB03DF">
        <w:rPr>
          <w:rFonts w:asciiTheme="majorBidi" w:hAnsiTheme="majorBidi" w:cstheme="majorBidi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="00116E0C" w:rsidRPr="00BB03DF">
        <w:rPr>
          <w:rFonts w:asciiTheme="majorBidi" w:hAnsiTheme="majorBidi" w:cstheme="majorBidi" w:hint="cs"/>
          <w:i/>
          <w:sz w:val="30"/>
          <w:szCs w:val="30"/>
          <w:cs/>
        </w:rPr>
        <w:t>กลุ่ม</w:t>
      </w:r>
      <w:r w:rsidR="00352815" w:rsidRPr="00BB03DF">
        <w:rPr>
          <w:rFonts w:asciiTheme="majorBidi" w:hAnsiTheme="majorBidi" w:cstheme="majorBidi"/>
          <w:i/>
          <w:sz w:val="30"/>
          <w:szCs w:val="30"/>
          <w:cs/>
        </w:rPr>
        <w:t>บริษัท</w:t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 หรือเมื่อ</w:t>
      </w:r>
      <w:r w:rsidR="00116E0C" w:rsidRPr="00BB03DF">
        <w:rPr>
          <w:rFonts w:asciiTheme="majorBidi" w:hAnsiTheme="majorBidi" w:cstheme="majorBidi" w:hint="cs"/>
          <w:i/>
          <w:sz w:val="30"/>
          <w:szCs w:val="30"/>
          <w:cs/>
        </w:rPr>
        <w:t>กลุ่ม</w:t>
      </w:r>
      <w:r w:rsidR="00352815" w:rsidRPr="00BB03DF">
        <w:rPr>
          <w:rFonts w:asciiTheme="majorBidi" w:hAnsiTheme="majorBidi" w:cstheme="majorBidi"/>
          <w:i/>
          <w:sz w:val="30"/>
          <w:szCs w:val="30"/>
          <w:cs/>
        </w:rPr>
        <w:t>บริษัท</w:t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 xml:space="preserve">รับรู้ต้นทุนสำหรับการปรับโครงสร้าง </w:t>
      </w:r>
      <w:r w:rsidR="00BB03DF">
        <w:rPr>
          <w:rFonts w:asciiTheme="majorBidi" w:hAnsiTheme="majorBidi" w:cstheme="majorBidi"/>
          <w:i/>
          <w:sz w:val="30"/>
          <w:szCs w:val="30"/>
        </w:rPr>
        <w:br/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="00AB2F00" w:rsidRPr="00AB2F00">
        <w:rPr>
          <w:rFonts w:asciiTheme="majorBidi" w:hAnsiTheme="majorBidi" w:cstheme="majorBidi"/>
          <w:iCs/>
          <w:sz w:val="30"/>
          <w:szCs w:val="30"/>
        </w:rPr>
        <w:t>12</w:t>
      </w:r>
      <w:r w:rsidRPr="00BB03D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1897C3CE" w14:textId="77777777" w:rsidR="00B73A5D" w:rsidRPr="00BB03DF" w:rsidRDefault="00B73A5D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0F10552" w14:textId="6B3322D9" w:rsidR="00B13266" w:rsidRPr="00BB03DF" w:rsidRDefault="00B13266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BB03DF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51360880" w14:textId="77777777" w:rsidR="00B13266" w:rsidRPr="00BB03DF" w:rsidRDefault="00B1326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113F8184" w14:textId="687C11C7" w:rsidR="00B73A5D" w:rsidRPr="00BB03DF" w:rsidRDefault="00B73A5D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BB03DF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BB03D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</w:t>
      </w:r>
      <w:r w:rsidR="00BB03DF">
        <w:rPr>
          <w:rFonts w:asciiTheme="majorBidi" w:hAnsiTheme="majorBidi" w:cstheme="majorBidi"/>
          <w:i/>
          <w:sz w:val="30"/>
          <w:szCs w:val="30"/>
        </w:rPr>
        <w:br/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>จะจ่ายชำระ หาก</w:t>
      </w:r>
      <w:r w:rsidR="00116E0C" w:rsidRPr="00BB03DF">
        <w:rPr>
          <w:rFonts w:asciiTheme="majorBidi" w:hAnsiTheme="majorBidi" w:cstheme="majorBidi" w:hint="cs"/>
          <w:i/>
          <w:sz w:val="30"/>
          <w:szCs w:val="30"/>
          <w:cs/>
        </w:rPr>
        <w:t>กลุ่ม</w:t>
      </w:r>
      <w:r w:rsidR="00352815" w:rsidRPr="00BB03DF">
        <w:rPr>
          <w:rFonts w:asciiTheme="majorBidi" w:hAnsiTheme="majorBidi" w:cstheme="majorBidi"/>
          <w:i/>
          <w:sz w:val="30"/>
          <w:szCs w:val="30"/>
          <w:cs/>
        </w:rPr>
        <w:t>บริษัท</w:t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</w:t>
      </w:r>
      <w:r w:rsidR="00BF5F20">
        <w:rPr>
          <w:rFonts w:asciiTheme="majorBidi" w:hAnsiTheme="majorBidi" w:cstheme="majorBidi"/>
          <w:i/>
          <w:sz w:val="30"/>
          <w:szCs w:val="30"/>
        </w:rPr>
        <w:br/>
      </w:r>
      <w:r w:rsidRPr="00BB03DF">
        <w:rPr>
          <w:rFonts w:asciiTheme="majorBidi" w:hAnsiTheme="majorBidi" w:cstheme="majorBidi"/>
          <w:i/>
          <w:sz w:val="30"/>
          <w:szCs w:val="30"/>
          <w:cs/>
        </w:rPr>
        <w:t>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BB03DF">
        <w:rPr>
          <w:rFonts w:asciiTheme="majorBidi" w:hAnsiTheme="majorBidi" w:cstheme="majorBidi"/>
          <w:i/>
          <w:sz w:val="30"/>
          <w:szCs w:val="30"/>
        </w:rPr>
        <w:t xml:space="preserve"> </w:t>
      </w:r>
    </w:p>
    <w:p w14:paraId="645133C8" w14:textId="33496808" w:rsidR="00A04C65" w:rsidRDefault="00A04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bookmarkEnd w:id="5"/>
    <w:tbl>
      <w:tblPr>
        <w:tblpPr w:leftFromText="180" w:rightFromText="180" w:vertAnchor="text" w:horzAnchor="page" w:tblpX="1563" w:tblpY="56"/>
        <w:tblW w:w="9486" w:type="dxa"/>
        <w:tblLayout w:type="fixed"/>
        <w:tblLook w:val="01E0" w:firstRow="1" w:lastRow="1" w:firstColumn="1" w:lastColumn="1" w:noHBand="0" w:noVBand="0"/>
      </w:tblPr>
      <w:tblGrid>
        <w:gridCol w:w="3735"/>
        <w:gridCol w:w="1260"/>
        <w:gridCol w:w="270"/>
        <w:gridCol w:w="1251"/>
        <w:gridCol w:w="270"/>
        <w:gridCol w:w="1170"/>
        <w:gridCol w:w="262"/>
        <w:gridCol w:w="1268"/>
      </w:tblGrid>
      <w:tr w:rsidR="005852E0" w:rsidRPr="005D6F1A" w14:paraId="71DE190C" w14:textId="77777777" w:rsidTr="004E0554">
        <w:trPr>
          <w:tblHeader/>
        </w:trPr>
        <w:tc>
          <w:tcPr>
            <w:tcW w:w="3735" w:type="dxa"/>
          </w:tcPr>
          <w:p w14:paraId="076B3AFF" w14:textId="77777777" w:rsidR="005852E0" w:rsidRPr="004B4F84" w:rsidRDefault="005852E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0"/>
              </w:tabs>
              <w:ind w:left="1780"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14:paraId="37C2F392" w14:textId="77777777" w:rsidR="005852E0" w:rsidRPr="004B4F84" w:rsidRDefault="005852E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4F8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D0704F3" w14:textId="77777777" w:rsidR="005852E0" w:rsidRPr="004B4F84" w:rsidRDefault="005852E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155C11C" w14:textId="77777777" w:rsidR="005852E0" w:rsidRPr="004B4F84" w:rsidRDefault="005852E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4F8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52E0" w:rsidRPr="005D6F1A" w14:paraId="50966EF5" w14:textId="77777777" w:rsidTr="004E0554">
        <w:trPr>
          <w:tblHeader/>
        </w:trPr>
        <w:tc>
          <w:tcPr>
            <w:tcW w:w="3735" w:type="dxa"/>
          </w:tcPr>
          <w:p w14:paraId="7073E54E" w14:textId="3BCE3D1B" w:rsidR="005852E0" w:rsidRPr="004B4F84" w:rsidRDefault="005852E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B0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B2F00" w:rsidRPr="00AB2F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B0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center"/>
          </w:tcPr>
          <w:p w14:paraId="2930DC98" w14:textId="169D101E" w:rsidR="005852E0" w:rsidRPr="004B4F84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B2F0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528B856A" w14:textId="77777777" w:rsidR="005852E0" w:rsidRPr="004B4F84" w:rsidRDefault="005852E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1" w:type="dxa"/>
            <w:vAlign w:val="center"/>
          </w:tcPr>
          <w:p w14:paraId="4D8A1750" w14:textId="0A360213" w:rsidR="005852E0" w:rsidRPr="004B4F84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B2F0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5AD2FCE" w14:textId="77777777" w:rsidR="005852E0" w:rsidRPr="004B4F84" w:rsidRDefault="005852E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00FC037" w14:textId="23D3CF74" w:rsidR="005852E0" w:rsidRPr="004B4F84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B2F0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62" w:type="dxa"/>
            <w:vAlign w:val="center"/>
          </w:tcPr>
          <w:p w14:paraId="174DB14F" w14:textId="77777777" w:rsidR="005852E0" w:rsidRPr="004B4F84" w:rsidRDefault="005852E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vAlign w:val="center"/>
          </w:tcPr>
          <w:p w14:paraId="1A97E770" w14:textId="23A0E3ED" w:rsidR="005852E0" w:rsidRPr="004B4F84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B2F0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5852E0" w:rsidRPr="005D6F1A" w14:paraId="4054A482" w14:textId="77777777" w:rsidTr="004E0554">
        <w:trPr>
          <w:tblHeader/>
        </w:trPr>
        <w:tc>
          <w:tcPr>
            <w:tcW w:w="3735" w:type="dxa"/>
          </w:tcPr>
          <w:p w14:paraId="362B7A7B" w14:textId="77777777" w:rsidR="005852E0" w:rsidRPr="004B4F84" w:rsidRDefault="005852E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51" w:type="dxa"/>
            <w:gridSpan w:val="7"/>
          </w:tcPr>
          <w:p w14:paraId="3D06937B" w14:textId="77777777" w:rsidR="005852E0" w:rsidRPr="004B4F84" w:rsidRDefault="005852E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10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B4F8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52E0" w:rsidRPr="005D6F1A" w14:paraId="4DBB2F38" w14:textId="77777777" w:rsidTr="004E0554">
        <w:trPr>
          <w:trHeight w:val="180"/>
        </w:trPr>
        <w:tc>
          <w:tcPr>
            <w:tcW w:w="3735" w:type="dxa"/>
          </w:tcPr>
          <w:p w14:paraId="0A37EC5E" w14:textId="77777777" w:rsidR="005852E0" w:rsidRPr="004B4F84" w:rsidRDefault="005852E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1E737D29" w14:textId="5210D389" w:rsidR="005852E0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AB2F00">
              <w:rPr>
                <w:rFonts w:ascii="Angsana New" w:hAnsi="Angsana New"/>
                <w:sz w:val="30"/>
                <w:szCs w:val="30"/>
              </w:rPr>
              <w:t>42</w:t>
            </w:r>
            <w:r w:rsidR="00ED706B">
              <w:rPr>
                <w:rFonts w:ascii="Angsana New" w:hAnsi="Angsana New"/>
                <w:sz w:val="30"/>
                <w:szCs w:val="30"/>
              </w:rPr>
              <w:t>,</w:t>
            </w:r>
            <w:r w:rsidRPr="00AB2F00">
              <w:rPr>
                <w:rFonts w:ascii="Angsana New" w:hAnsi="Angsana New"/>
                <w:sz w:val="30"/>
                <w:szCs w:val="30"/>
              </w:rPr>
              <w:t>887</w:t>
            </w:r>
          </w:p>
        </w:tc>
        <w:tc>
          <w:tcPr>
            <w:tcW w:w="270" w:type="dxa"/>
          </w:tcPr>
          <w:p w14:paraId="4F954B69" w14:textId="77777777" w:rsidR="005852E0" w:rsidRPr="004B4F84" w:rsidRDefault="005852E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2D7AD9DB" w14:textId="2DF0D7CA" w:rsidR="005852E0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5852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270" w:type="dxa"/>
          </w:tcPr>
          <w:p w14:paraId="5D0470D0" w14:textId="77777777" w:rsidR="005852E0" w:rsidRPr="004B4F84" w:rsidRDefault="005852E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68B5A1" w14:textId="31BE44D2" w:rsidR="005852E0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</w:rPr>
            </w:pPr>
            <w:r w:rsidRPr="00AB2F00">
              <w:rPr>
                <w:rFonts w:ascii="Angsana New" w:hAnsi="Angsana New"/>
                <w:sz w:val="30"/>
                <w:szCs w:val="30"/>
              </w:rPr>
              <w:t>42</w:t>
            </w:r>
            <w:r w:rsidR="00640FC0">
              <w:rPr>
                <w:rFonts w:ascii="Angsana New" w:hAnsi="Angsana New"/>
                <w:sz w:val="30"/>
                <w:szCs w:val="30"/>
              </w:rPr>
              <w:t>,</w:t>
            </w:r>
            <w:r w:rsidRPr="00AB2F00">
              <w:rPr>
                <w:rFonts w:ascii="Angsana New" w:hAnsi="Angsana New"/>
                <w:sz w:val="30"/>
                <w:szCs w:val="30"/>
              </w:rPr>
              <w:t>678</w:t>
            </w:r>
          </w:p>
        </w:tc>
        <w:tc>
          <w:tcPr>
            <w:tcW w:w="262" w:type="dxa"/>
          </w:tcPr>
          <w:p w14:paraId="620CA1B3" w14:textId="77777777" w:rsidR="005852E0" w:rsidRPr="004B4F84" w:rsidRDefault="005852E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  <w:vAlign w:val="bottom"/>
          </w:tcPr>
          <w:p w14:paraId="19A4436B" w14:textId="4E623FD2" w:rsidR="005852E0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5852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</w:tr>
      <w:tr w:rsidR="005852E0" w:rsidRPr="005D6F1A" w14:paraId="03D8E790" w14:textId="77777777" w:rsidTr="004E0554">
        <w:trPr>
          <w:trHeight w:val="180"/>
        </w:trPr>
        <w:tc>
          <w:tcPr>
            <w:tcW w:w="3735" w:type="dxa"/>
          </w:tcPr>
          <w:p w14:paraId="210F5EE6" w14:textId="77777777" w:rsidR="005852E0" w:rsidRPr="003938D5" w:rsidRDefault="005852E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5B85214" w14:textId="2193D4F5" w:rsidR="005852E0" w:rsidRPr="004B4F84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AB2F00">
              <w:rPr>
                <w:rFonts w:ascii="Angsana New" w:hAnsi="Angsana New"/>
                <w:sz w:val="30"/>
                <w:szCs w:val="30"/>
              </w:rPr>
              <w:t>2</w:t>
            </w:r>
            <w:r w:rsidR="00ED706B">
              <w:rPr>
                <w:rFonts w:ascii="Angsana New" w:hAnsi="Angsana New"/>
                <w:sz w:val="30"/>
                <w:szCs w:val="30"/>
              </w:rPr>
              <w:t>,</w:t>
            </w:r>
            <w:r w:rsidRPr="00AB2F00">
              <w:rPr>
                <w:rFonts w:ascii="Angsana New" w:hAnsi="Angsana New"/>
                <w:sz w:val="30"/>
                <w:szCs w:val="30"/>
              </w:rPr>
              <w:t>347</w:t>
            </w:r>
          </w:p>
        </w:tc>
        <w:tc>
          <w:tcPr>
            <w:tcW w:w="270" w:type="dxa"/>
          </w:tcPr>
          <w:p w14:paraId="6B31AFC4" w14:textId="77777777" w:rsidR="005852E0" w:rsidRPr="004B4F84" w:rsidRDefault="005852E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6C30DE9F" w14:textId="4F25E639" w:rsidR="005852E0" w:rsidRPr="004B4F84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852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804</w:t>
            </w:r>
          </w:p>
        </w:tc>
        <w:tc>
          <w:tcPr>
            <w:tcW w:w="270" w:type="dxa"/>
          </w:tcPr>
          <w:p w14:paraId="29D973AC" w14:textId="77777777" w:rsidR="005852E0" w:rsidRPr="004B4F84" w:rsidRDefault="005852E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6375558" w14:textId="375D7CDB" w:rsidR="005852E0" w:rsidRPr="002518C5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AB2F00">
              <w:rPr>
                <w:rFonts w:ascii="Angsana New" w:hAnsi="Angsana New"/>
                <w:sz w:val="30"/>
                <w:szCs w:val="30"/>
              </w:rPr>
              <w:t>2</w:t>
            </w:r>
            <w:r w:rsidR="00640FC0">
              <w:rPr>
                <w:rFonts w:ascii="Angsana New" w:hAnsi="Angsana New"/>
                <w:sz w:val="30"/>
                <w:szCs w:val="30"/>
              </w:rPr>
              <w:t>,</w:t>
            </w:r>
            <w:r w:rsidRPr="00AB2F00"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262" w:type="dxa"/>
          </w:tcPr>
          <w:p w14:paraId="63D1CBDC" w14:textId="77777777" w:rsidR="005852E0" w:rsidRPr="004B4F84" w:rsidRDefault="005852E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0286AE49" w14:textId="58B631E0" w:rsidR="005852E0" w:rsidRPr="004B4F84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852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</w:rPr>
              <w:t>804</w:t>
            </w:r>
          </w:p>
        </w:tc>
      </w:tr>
      <w:tr w:rsidR="005852E0" w:rsidRPr="005D6F1A" w14:paraId="13CFC03E" w14:textId="77777777" w:rsidTr="004E0554">
        <w:trPr>
          <w:trHeight w:val="180"/>
        </w:trPr>
        <w:tc>
          <w:tcPr>
            <w:tcW w:w="3735" w:type="dxa"/>
          </w:tcPr>
          <w:p w14:paraId="333825E7" w14:textId="77777777" w:rsidR="005852E0" w:rsidRPr="004B4F84" w:rsidRDefault="005852E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03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C12EE4C" w14:textId="43DE1939" w:rsidR="005852E0" w:rsidRPr="004B4F84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B2F0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45</w:t>
            </w:r>
            <w:r w:rsidR="000C5B4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234</w:t>
            </w:r>
          </w:p>
        </w:tc>
        <w:tc>
          <w:tcPr>
            <w:tcW w:w="270" w:type="dxa"/>
          </w:tcPr>
          <w:p w14:paraId="4D4C869A" w14:textId="77777777" w:rsidR="005852E0" w:rsidRPr="004B4F84" w:rsidRDefault="005852E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0BD4B1DB" w14:textId="397F7388" w:rsidR="005852E0" w:rsidRPr="004B4F84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="005852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927</w:t>
            </w:r>
          </w:p>
        </w:tc>
        <w:tc>
          <w:tcPr>
            <w:tcW w:w="270" w:type="dxa"/>
          </w:tcPr>
          <w:p w14:paraId="79B7C990" w14:textId="77777777" w:rsidR="005852E0" w:rsidRPr="004B4F84" w:rsidRDefault="005852E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BCA38F" w14:textId="41B659A7" w:rsidR="005852E0" w:rsidRPr="004B4F84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B2F0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45</w:t>
            </w:r>
            <w:r w:rsidR="000237E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008</w:t>
            </w:r>
          </w:p>
        </w:tc>
        <w:tc>
          <w:tcPr>
            <w:tcW w:w="262" w:type="dxa"/>
          </w:tcPr>
          <w:p w14:paraId="51DB5D5F" w14:textId="77777777" w:rsidR="005852E0" w:rsidRPr="004B4F84" w:rsidRDefault="005852E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6799D6BB" w14:textId="6E0E4620" w:rsidR="005852E0" w:rsidRPr="004B4F84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="005852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927</w:t>
            </w:r>
          </w:p>
        </w:tc>
      </w:tr>
    </w:tbl>
    <w:p w14:paraId="3DDA86F1" w14:textId="77777777" w:rsidR="00FE57A1" w:rsidRDefault="00FE57A1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eastAsia="x-none"/>
        </w:rPr>
      </w:pPr>
    </w:p>
    <w:p w14:paraId="30C43B43" w14:textId="43A57732" w:rsidR="005852E0" w:rsidRPr="00FE57A1" w:rsidRDefault="00FE57A1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eastAsia="x-none"/>
        </w:rPr>
      </w:pPr>
      <w:r w:rsidRPr="00FE57A1">
        <w:rPr>
          <w:rFonts w:asciiTheme="majorBidi" w:hAnsiTheme="majorBidi" w:hint="cs"/>
          <w:b/>
          <w:bCs/>
          <w:i/>
          <w:iCs/>
          <w:sz w:val="30"/>
          <w:szCs w:val="30"/>
          <w:cs/>
          <w:lang w:eastAsia="x-none"/>
        </w:rPr>
        <w:t>โครงการผลประโยชน์ที่กำหนดไว้</w:t>
      </w:r>
    </w:p>
    <w:p w14:paraId="1D701D44" w14:textId="77777777" w:rsidR="00FE57A1" w:rsidRPr="00BB03DF" w:rsidRDefault="00FE57A1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1020D279" w14:textId="1EE717A2" w:rsidR="00230598" w:rsidRDefault="00E7554B" w:rsidP="000A7FF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B03DF">
        <w:rPr>
          <w:rFonts w:asciiTheme="majorBidi" w:hAnsiTheme="majorBidi" w:cstheme="majorBidi" w:hint="cs"/>
          <w:sz w:val="30"/>
          <w:szCs w:val="30"/>
          <w:cs/>
        </w:rPr>
        <w:t>กลุ่มบริษัทและ</w:t>
      </w:r>
      <w:r w:rsidR="00CD36E2" w:rsidRPr="00BB03D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57807" w:rsidRPr="00BB03DF">
        <w:rPr>
          <w:rFonts w:asciiTheme="majorBidi" w:hAnsiTheme="majorBidi" w:cstheme="majorBidi"/>
          <w:sz w:val="30"/>
          <w:szCs w:val="30"/>
          <w:cs/>
        </w:rPr>
        <w:t xml:space="preserve">จัดการโครงการผลประโยชน์ที่กำหนดไว้ตามข้อกำหนดของพระราชบัญญัติคุ้มครองแรงงาน </w:t>
      </w:r>
      <w:r w:rsidR="00E318B9" w:rsidRPr="00BB03DF">
        <w:rPr>
          <w:rFonts w:asciiTheme="majorBidi" w:hAnsiTheme="majorBidi" w:cstheme="majorBidi"/>
          <w:sz w:val="30"/>
          <w:szCs w:val="30"/>
        </w:rPr>
        <w:br/>
      </w:r>
      <w:r w:rsidR="00357807" w:rsidRPr="00BB03DF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="00AB2F00" w:rsidRPr="00AB2F00">
        <w:rPr>
          <w:rFonts w:asciiTheme="majorBidi" w:hAnsiTheme="majorBidi" w:cstheme="majorBidi"/>
          <w:sz w:val="30"/>
          <w:szCs w:val="30"/>
        </w:rPr>
        <w:t>2541</w:t>
      </w:r>
      <w:r w:rsidR="00357807" w:rsidRPr="00BB03DF">
        <w:rPr>
          <w:rFonts w:asciiTheme="majorBidi" w:hAnsiTheme="majorBidi" w:cstheme="majorBidi"/>
          <w:sz w:val="30"/>
          <w:szCs w:val="30"/>
        </w:rPr>
        <w:t xml:space="preserve"> </w:t>
      </w:r>
      <w:r w:rsidR="00357807" w:rsidRPr="00BB03DF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A558ED" w:rsidRPr="00BB03DF">
        <w:rPr>
          <w:rFonts w:asciiTheme="majorBidi" w:hAnsiTheme="majorBidi" w:cstheme="majorBidi"/>
          <w:sz w:val="30"/>
          <w:szCs w:val="30"/>
        </w:rPr>
        <w:t xml:space="preserve"> </w:t>
      </w:r>
      <w:r w:rsidR="00357807" w:rsidRPr="00BB03DF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</w:t>
      </w:r>
      <w:r w:rsidR="00BB03DF">
        <w:rPr>
          <w:rFonts w:asciiTheme="majorBidi" w:hAnsiTheme="majorBidi" w:cstheme="majorBidi"/>
          <w:sz w:val="30"/>
          <w:szCs w:val="30"/>
        </w:rPr>
        <w:br/>
      </w:r>
      <w:r w:rsidR="00357807" w:rsidRPr="00BB03DF">
        <w:rPr>
          <w:rFonts w:asciiTheme="majorBidi" w:hAnsiTheme="majorBidi" w:cstheme="majorBidi"/>
          <w:sz w:val="30"/>
          <w:szCs w:val="30"/>
          <w:cs/>
        </w:rPr>
        <w:t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</w:t>
      </w:r>
      <w:r w:rsidR="00BB03DF">
        <w:rPr>
          <w:rFonts w:asciiTheme="majorBidi" w:hAnsiTheme="majorBidi" w:cstheme="majorBidi"/>
          <w:sz w:val="30"/>
          <w:szCs w:val="30"/>
        </w:rPr>
        <w:br/>
      </w:r>
      <w:r w:rsidR="00357807" w:rsidRPr="00BB03DF">
        <w:rPr>
          <w:rFonts w:asciiTheme="majorBidi" w:hAnsiTheme="majorBidi" w:cstheme="majorBidi"/>
          <w:sz w:val="30"/>
          <w:szCs w:val="30"/>
          <w:cs/>
        </w:rPr>
        <w:t>อัตราแลกเปลี่ยน</w:t>
      </w:r>
      <w:r w:rsidR="00FD7184" w:rsidRPr="00BB03DF">
        <w:rPr>
          <w:rFonts w:asciiTheme="majorBidi" w:hAnsiTheme="majorBidi" w:cstheme="majorBidi"/>
          <w:sz w:val="30"/>
          <w:szCs w:val="30"/>
        </w:rPr>
        <w:t xml:space="preserve"> </w:t>
      </w:r>
      <w:r w:rsidR="00357807" w:rsidRPr="00BB03DF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 และความเสี่ยงจากตลาด (เงินลงทุน)</w:t>
      </w:r>
      <w:r w:rsidR="005470F6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pPr w:leftFromText="180" w:rightFromText="180" w:vertAnchor="text" w:horzAnchor="page" w:tblpX="1563" w:tblpY="56"/>
        <w:tblW w:w="9360" w:type="dxa"/>
        <w:tblLayout w:type="fixed"/>
        <w:tblLook w:val="01E0" w:firstRow="1" w:lastRow="1" w:firstColumn="1" w:lastColumn="1" w:noHBand="0" w:noVBand="0"/>
      </w:tblPr>
      <w:tblGrid>
        <w:gridCol w:w="4590"/>
        <w:gridCol w:w="990"/>
        <w:gridCol w:w="270"/>
        <w:gridCol w:w="984"/>
        <w:gridCol w:w="6"/>
        <w:gridCol w:w="264"/>
        <w:gridCol w:w="6"/>
        <w:gridCol w:w="990"/>
        <w:gridCol w:w="262"/>
        <w:gridCol w:w="992"/>
        <w:gridCol w:w="6"/>
      </w:tblGrid>
      <w:tr w:rsidR="009E290C" w:rsidRPr="005D6F1A" w14:paraId="682366C6" w14:textId="77777777" w:rsidTr="00251DE9">
        <w:trPr>
          <w:gridAfter w:val="1"/>
          <w:wAfter w:w="6" w:type="dxa"/>
          <w:tblHeader/>
        </w:trPr>
        <w:tc>
          <w:tcPr>
            <w:tcW w:w="4590" w:type="dxa"/>
          </w:tcPr>
          <w:p w14:paraId="4D086F09" w14:textId="74DF34B3" w:rsidR="009E290C" w:rsidRPr="00251DE9" w:rsidRDefault="009E290C" w:rsidP="009E29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251DE9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lastRenderedPageBreak/>
              <w:t>มูลค่าปัจจุบันของภาระผูกพันตามโครงการผลประโยชน์</w:t>
            </w:r>
          </w:p>
        </w:tc>
        <w:tc>
          <w:tcPr>
            <w:tcW w:w="2244" w:type="dxa"/>
            <w:gridSpan w:val="3"/>
          </w:tcPr>
          <w:p w14:paraId="57989C83" w14:textId="77777777" w:rsidR="009E290C" w:rsidRPr="004B4F84" w:rsidRDefault="009E290C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4F8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14B92B2E" w14:textId="77777777" w:rsidR="009E290C" w:rsidRPr="004B4F84" w:rsidRDefault="009E290C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4"/>
          </w:tcPr>
          <w:p w14:paraId="1EBA322B" w14:textId="77777777" w:rsidR="009E290C" w:rsidRPr="004B4F84" w:rsidRDefault="009E290C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4F8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290C" w:rsidRPr="005D6F1A" w14:paraId="0B763231" w14:textId="77777777" w:rsidTr="00251DE9">
        <w:trPr>
          <w:tblHeader/>
        </w:trPr>
        <w:tc>
          <w:tcPr>
            <w:tcW w:w="4590" w:type="dxa"/>
          </w:tcPr>
          <w:p w14:paraId="312A9AE3" w14:textId="6592C9D9" w:rsidR="009E290C" w:rsidRPr="004B4F84" w:rsidRDefault="009E290C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4A84D1F4" w14:textId="232CFE00" w:rsidR="009E290C" w:rsidRPr="004B4F84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B2F0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64774F29" w14:textId="77777777" w:rsidR="009E290C" w:rsidRPr="004B4F84" w:rsidRDefault="009E290C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024C9B6" w14:textId="435D6804" w:rsidR="009E290C" w:rsidRPr="004B4F84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B2F0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gridSpan w:val="2"/>
          </w:tcPr>
          <w:p w14:paraId="2E5B2196" w14:textId="77777777" w:rsidR="009E290C" w:rsidRPr="004B4F84" w:rsidRDefault="009E290C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924427E" w14:textId="293E8DF6" w:rsidR="009E290C" w:rsidRPr="004B4F84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B2F0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62" w:type="dxa"/>
            <w:vAlign w:val="center"/>
          </w:tcPr>
          <w:p w14:paraId="7F17D527" w14:textId="77777777" w:rsidR="009E290C" w:rsidRPr="004B4F84" w:rsidRDefault="009E290C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vAlign w:val="center"/>
          </w:tcPr>
          <w:p w14:paraId="50594343" w14:textId="5F3A08C8" w:rsidR="009E290C" w:rsidRPr="004B4F84" w:rsidRDefault="00AB2F00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B2F0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9E290C" w:rsidRPr="005D6F1A" w14:paraId="50DCBB2A" w14:textId="77777777" w:rsidTr="00251DE9">
        <w:trPr>
          <w:gridAfter w:val="1"/>
          <w:wAfter w:w="6" w:type="dxa"/>
          <w:tblHeader/>
        </w:trPr>
        <w:tc>
          <w:tcPr>
            <w:tcW w:w="4590" w:type="dxa"/>
          </w:tcPr>
          <w:p w14:paraId="507034E7" w14:textId="77777777" w:rsidR="009E290C" w:rsidRPr="004B4F84" w:rsidRDefault="009E290C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64" w:type="dxa"/>
            <w:gridSpan w:val="9"/>
          </w:tcPr>
          <w:p w14:paraId="7BAA571C" w14:textId="77777777" w:rsidR="009E290C" w:rsidRPr="004B4F84" w:rsidRDefault="009E290C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10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B4F8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3000" w:rsidRPr="005D6F1A" w14:paraId="755C8506" w14:textId="77777777" w:rsidTr="002B2778">
        <w:trPr>
          <w:trHeight w:val="180"/>
        </w:trPr>
        <w:tc>
          <w:tcPr>
            <w:tcW w:w="4590" w:type="dxa"/>
          </w:tcPr>
          <w:p w14:paraId="3F052CF9" w14:textId="4BA1BD4F" w:rsidR="002E3000" w:rsidRPr="004B4F84" w:rsidRDefault="002E3000" w:rsidP="002E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B03D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449B29D1" w14:textId="414C4FE7" w:rsidR="002E3000" w:rsidRPr="002E3000" w:rsidRDefault="00AB2F00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="002E3000" w:rsidRPr="006025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927</w:t>
            </w:r>
          </w:p>
        </w:tc>
        <w:tc>
          <w:tcPr>
            <w:tcW w:w="270" w:type="dxa"/>
          </w:tcPr>
          <w:p w14:paraId="0FA01D35" w14:textId="77777777" w:rsidR="002E3000" w:rsidRPr="004B4F84" w:rsidRDefault="002E3000" w:rsidP="002E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C8D2B69" w14:textId="69CE9A33" w:rsidR="002E3000" w:rsidRPr="004D0B66" w:rsidRDefault="00AB2F00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="002E30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683</w:t>
            </w:r>
          </w:p>
        </w:tc>
        <w:tc>
          <w:tcPr>
            <w:tcW w:w="270" w:type="dxa"/>
            <w:gridSpan w:val="2"/>
          </w:tcPr>
          <w:p w14:paraId="1EC7149E" w14:textId="77777777" w:rsidR="002E3000" w:rsidRPr="004D0B66" w:rsidRDefault="002E3000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6EB116" w14:textId="110D6025" w:rsidR="002E3000" w:rsidRPr="002E3000" w:rsidRDefault="00AB2F00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="002E3000" w:rsidRPr="006025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927</w:t>
            </w:r>
          </w:p>
        </w:tc>
        <w:tc>
          <w:tcPr>
            <w:tcW w:w="262" w:type="dxa"/>
          </w:tcPr>
          <w:p w14:paraId="6F8C81F7" w14:textId="77777777" w:rsidR="002E3000" w:rsidRPr="004D0B66" w:rsidRDefault="002E3000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gridSpan w:val="2"/>
          </w:tcPr>
          <w:p w14:paraId="7C62CCEC" w14:textId="7B0CF90C" w:rsidR="002E3000" w:rsidRPr="00251DE9" w:rsidRDefault="00AB2F00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="002E30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683</w:t>
            </w:r>
          </w:p>
        </w:tc>
      </w:tr>
      <w:tr w:rsidR="002E3000" w:rsidRPr="005D6F1A" w14:paraId="63309FE1" w14:textId="77777777" w:rsidTr="00251DE9">
        <w:trPr>
          <w:trHeight w:val="180"/>
        </w:trPr>
        <w:tc>
          <w:tcPr>
            <w:tcW w:w="4590" w:type="dxa"/>
          </w:tcPr>
          <w:p w14:paraId="67501049" w14:textId="4827CAD7" w:rsidR="002E3000" w:rsidRPr="00BB03DF" w:rsidRDefault="002E3000" w:rsidP="002E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0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90" w:type="dxa"/>
          </w:tcPr>
          <w:p w14:paraId="058DA90C" w14:textId="77777777" w:rsidR="002E3000" w:rsidRPr="002E3000" w:rsidRDefault="002E3000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9AF3BF" w14:textId="77777777" w:rsidR="002E3000" w:rsidRPr="004B4F84" w:rsidRDefault="002E3000" w:rsidP="002E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185BDAE" w14:textId="77777777" w:rsidR="002E3000" w:rsidRDefault="002E3000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2CA8724" w14:textId="77777777" w:rsidR="002E3000" w:rsidRPr="004D0B66" w:rsidRDefault="002E3000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AF3C21" w14:textId="77777777" w:rsidR="002E3000" w:rsidRPr="002E3000" w:rsidRDefault="002E3000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33A2A5D7" w14:textId="77777777" w:rsidR="002E3000" w:rsidRPr="004D0B66" w:rsidRDefault="002E3000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01C0F982" w14:textId="77777777" w:rsidR="002E3000" w:rsidRDefault="002E3000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26E9" w:rsidRPr="005D6F1A" w14:paraId="0ACDAF24" w14:textId="77777777" w:rsidTr="00AD1EEF">
        <w:trPr>
          <w:trHeight w:val="180"/>
        </w:trPr>
        <w:tc>
          <w:tcPr>
            <w:tcW w:w="4590" w:type="dxa"/>
          </w:tcPr>
          <w:p w14:paraId="2D0DB071" w14:textId="399D700D" w:rsidR="006626E9" w:rsidRPr="00BB03DF" w:rsidRDefault="006626E9" w:rsidP="0066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90" w:type="dxa"/>
          </w:tcPr>
          <w:p w14:paraId="013699B9" w14:textId="12A5C151" w:rsidR="006626E9" w:rsidRPr="002E3000" w:rsidRDefault="00AB2F00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9D5D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388</w:t>
            </w:r>
          </w:p>
        </w:tc>
        <w:tc>
          <w:tcPr>
            <w:tcW w:w="270" w:type="dxa"/>
          </w:tcPr>
          <w:p w14:paraId="26B40A4D" w14:textId="77777777" w:rsidR="006626E9" w:rsidRPr="004B4F84" w:rsidRDefault="006626E9" w:rsidP="0066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63FBF95F" w14:textId="0CBAA8A3" w:rsidR="006626E9" w:rsidRDefault="00AB2F00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6626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898</w:t>
            </w:r>
          </w:p>
        </w:tc>
        <w:tc>
          <w:tcPr>
            <w:tcW w:w="270" w:type="dxa"/>
            <w:gridSpan w:val="2"/>
          </w:tcPr>
          <w:p w14:paraId="549AAF34" w14:textId="77777777" w:rsidR="006626E9" w:rsidRPr="004D0B66" w:rsidRDefault="006626E9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403F72" w14:textId="78A07C23" w:rsidR="006626E9" w:rsidRPr="002E3000" w:rsidRDefault="00AB2F00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7214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</w:t>
            </w:r>
          </w:p>
        </w:tc>
        <w:tc>
          <w:tcPr>
            <w:tcW w:w="262" w:type="dxa"/>
          </w:tcPr>
          <w:p w14:paraId="34CEE549" w14:textId="77777777" w:rsidR="006626E9" w:rsidRPr="004D0B66" w:rsidRDefault="006626E9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gridSpan w:val="2"/>
          </w:tcPr>
          <w:p w14:paraId="003EF871" w14:textId="1F757A6A" w:rsidR="006626E9" w:rsidRDefault="00AB2F00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6626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898</w:t>
            </w:r>
          </w:p>
        </w:tc>
      </w:tr>
      <w:tr w:rsidR="006626E9" w:rsidRPr="005D6F1A" w14:paraId="3DD139E4" w14:textId="77777777" w:rsidTr="00AD1EEF">
        <w:trPr>
          <w:trHeight w:val="180"/>
        </w:trPr>
        <w:tc>
          <w:tcPr>
            <w:tcW w:w="4590" w:type="dxa"/>
          </w:tcPr>
          <w:p w14:paraId="0AFBBB07" w14:textId="67E0634F" w:rsidR="006626E9" w:rsidRPr="00BB03DF" w:rsidRDefault="006626E9" w:rsidP="0066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90" w:type="dxa"/>
          </w:tcPr>
          <w:p w14:paraId="7642B59C" w14:textId="2923A7A6" w:rsidR="006626E9" w:rsidRPr="002E3000" w:rsidRDefault="00AB2F00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902</w:t>
            </w:r>
          </w:p>
        </w:tc>
        <w:tc>
          <w:tcPr>
            <w:tcW w:w="270" w:type="dxa"/>
          </w:tcPr>
          <w:p w14:paraId="783E191B" w14:textId="77777777" w:rsidR="006626E9" w:rsidRPr="004B4F84" w:rsidRDefault="006626E9" w:rsidP="0066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1560F55" w14:textId="783AD919" w:rsidR="006626E9" w:rsidRDefault="00AB2F00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626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gridSpan w:val="2"/>
          </w:tcPr>
          <w:p w14:paraId="5D96E05B" w14:textId="77777777" w:rsidR="006626E9" w:rsidRPr="004D0B66" w:rsidRDefault="006626E9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29F0E9" w14:textId="473F2A0C" w:rsidR="006626E9" w:rsidRPr="002E3000" w:rsidRDefault="00AB2F00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902</w:t>
            </w:r>
          </w:p>
        </w:tc>
        <w:tc>
          <w:tcPr>
            <w:tcW w:w="262" w:type="dxa"/>
          </w:tcPr>
          <w:p w14:paraId="640BBE29" w14:textId="77777777" w:rsidR="006626E9" w:rsidRPr="004D0B66" w:rsidRDefault="006626E9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gridSpan w:val="2"/>
          </w:tcPr>
          <w:p w14:paraId="318B087C" w14:textId="2CBC9D29" w:rsidR="006626E9" w:rsidRDefault="00AB2F00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626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6626E9" w:rsidRPr="005D6F1A" w14:paraId="4675556F" w14:textId="77777777" w:rsidTr="00AD1EEF">
        <w:trPr>
          <w:trHeight w:val="180"/>
        </w:trPr>
        <w:tc>
          <w:tcPr>
            <w:tcW w:w="4590" w:type="dxa"/>
          </w:tcPr>
          <w:p w14:paraId="2B0435A0" w14:textId="7B9B3C8A" w:rsidR="006626E9" w:rsidRPr="00BB03DF" w:rsidRDefault="006626E9" w:rsidP="0066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ขาดทุนจากการประมาณตามหลักคณิตศาสตร์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ประกันภัย 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990" w:type="dxa"/>
          </w:tcPr>
          <w:p w14:paraId="5B464F37" w14:textId="77777777" w:rsidR="006626E9" w:rsidRDefault="006626E9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8A0B72" w14:textId="05BE7187" w:rsidR="009D5D65" w:rsidRPr="002E3000" w:rsidRDefault="00AB2F00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</w:t>
            </w:r>
          </w:p>
        </w:tc>
        <w:tc>
          <w:tcPr>
            <w:tcW w:w="270" w:type="dxa"/>
          </w:tcPr>
          <w:p w14:paraId="59E609D3" w14:textId="77777777" w:rsidR="006626E9" w:rsidRPr="004B4F84" w:rsidRDefault="006626E9" w:rsidP="0066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3623E135" w14:textId="77777777" w:rsidR="006626E9" w:rsidRDefault="006626E9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13D5B1" w14:textId="2644F7E8" w:rsidR="006626E9" w:rsidRPr="004D0B66" w:rsidRDefault="00AB2F00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</w:p>
        </w:tc>
        <w:tc>
          <w:tcPr>
            <w:tcW w:w="270" w:type="dxa"/>
            <w:gridSpan w:val="2"/>
          </w:tcPr>
          <w:p w14:paraId="38F9D2AC" w14:textId="77777777" w:rsidR="006626E9" w:rsidRPr="004D0B66" w:rsidRDefault="006626E9" w:rsidP="004D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951"/>
              </w:tabs>
              <w:ind w:left="-79" w:right="-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429370BF" w14:textId="77777777" w:rsidR="006626E9" w:rsidRPr="004D0B66" w:rsidRDefault="006626E9" w:rsidP="004D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951"/>
              </w:tabs>
              <w:ind w:left="-79" w:right="-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6313F57C" w14:textId="47055078" w:rsidR="002517FE" w:rsidRPr="004D0B66" w:rsidRDefault="00AB2F00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</w:t>
            </w:r>
          </w:p>
        </w:tc>
        <w:tc>
          <w:tcPr>
            <w:tcW w:w="262" w:type="dxa"/>
          </w:tcPr>
          <w:p w14:paraId="0FBD908F" w14:textId="77777777" w:rsidR="006626E9" w:rsidRPr="004D0B66" w:rsidRDefault="006626E9" w:rsidP="004D0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951"/>
              </w:tabs>
              <w:ind w:left="-79" w:right="-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gridSpan w:val="2"/>
          </w:tcPr>
          <w:p w14:paraId="69767B82" w14:textId="77777777" w:rsidR="006626E9" w:rsidRDefault="006626E9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5F70BF" w14:textId="4AEE5BF8" w:rsidR="006626E9" w:rsidRPr="004D0B66" w:rsidRDefault="00AB2F00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</w:p>
        </w:tc>
      </w:tr>
      <w:tr w:rsidR="006626E9" w:rsidRPr="005D6F1A" w14:paraId="7B7A7E9A" w14:textId="77777777" w:rsidTr="00AD1EEF">
        <w:trPr>
          <w:trHeight w:val="180"/>
        </w:trPr>
        <w:tc>
          <w:tcPr>
            <w:tcW w:w="4590" w:type="dxa"/>
          </w:tcPr>
          <w:p w14:paraId="637B3042" w14:textId="35CB44C9" w:rsidR="006626E9" w:rsidRPr="00BB03DF" w:rsidRDefault="006626E9" w:rsidP="0066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0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</w:tcPr>
          <w:p w14:paraId="07F74CD7" w14:textId="77777777" w:rsidR="006626E9" w:rsidRPr="002E3000" w:rsidRDefault="006626E9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4B870F" w14:textId="77777777" w:rsidR="006626E9" w:rsidRPr="004B4F84" w:rsidRDefault="006626E9" w:rsidP="0066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2D8911B5" w14:textId="77777777" w:rsidR="006626E9" w:rsidRDefault="006626E9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E791CA0" w14:textId="77777777" w:rsidR="006626E9" w:rsidRPr="004D0B66" w:rsidRDefault="006626E9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4C1818" w14:textId="77777777" w:rsidR="006626E9" w:rsidRPr="002E3000" w:rsidRDefault="006626E9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0D450ED6" w14:textId="77777777" w:rsidR="006626E9" w:rsidRPr="004D0B66" w:rsidRDefault="006626E9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gridSpan w:val="2"/>
          </w:tcPr>
          <w:p w14:paraId="2D56F179" w14:textId="77777777" w:rsidR="006626E9" w:rsidRDefault="006626E9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26E9" w:rsidRPr="005D6F1A" w14:paraId="1A0A9C65" w14:textId="77777777" w:rsidTr="00AD1EEF">
        <w:trPr>
          <w:trHeight w:val="180"/>
        </w:trPr>
        <w:tc>
          <w:tcPr>
            <w:tcW w:w="4590" w:type="dxa"/>
          </w:tcPr>
          <w:p w14:paraId="3A10508A" w14:textId="0D6E697B" w:rsidR="006626E9" w:rsidRPr="00BB03DF" w:rsidRDefault="006626E9" w:rsidP="0066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B03D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BB03DF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จากการประมาณตามหลักคณิตศาสตร์ประกันภัย </w:t>
            </w:r>
            <w:r w:rsidRPr="00BB03D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ผลประโยชน์พนักงานหลังออกจากงาน</w:t>
            </w:r>
          </w:p>
        </w:tc>
        <w:tc>
          <w:tcPr>
            <w:tcW w:w="990" w:type="dxa"/>
          </w:tcPr>
          <w:p w14:paraId="1EEE9474" w14:textId="77777777" w:rsidR="006626E9" w:rsidRPr="002E3000" w:rsidRDefault="006626E9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C1E335" w14:textId="77777777" w:rsidR="006626E9" w:rsidRPr="004B4F84" w:rsidRDefault="006626E9" w:rsidP="0066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46364384" w14:textId="77777777" w:rsidR="006626E9" w:rsidRDefault="006626E9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AC901EF" w14:textId="77777777" w:rsidR="006626E9" w:rsidRPr="004D0B66" w:rsidRDefault="006626E9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5C05A3" w14:textId="77777777" w:rsidR="006626E9" w:rsidRPr="002E3000" w:rsidRDefault="006626E9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715139EB" w14:textId="77777777" w:rsidR="006626E9" w:rsidRPr="004D0B66" w:rsidRDefault="006626E9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gridSpan w:val="2"/>
          </w:tcPr>
          <w:p w14:paraId="5427E860" w14:textId="77777777" w:rsidR="006626E9" w:rsidRDefault="006626E9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26E9" w:rsidRPr="005D6F1A" w14:paraId="55B6FCF0" w14:textId="77777777" w:rsidTr="00AD1EEF">
        <w:trPr>
          <w:trHeight w:val="180"/>
        </w:trPr>
        <w:tc>
          <w:tcPr>
            <w:tcW w:w="4590" w:type="dxa"/>
          </w:tcPr>
          <w:p w14:paraId="17E244C6" w14:textId="5C9E7E76" w:rsidR="006626E9" w:rsidRPr="00585FAF" w:rsidRDefault="00585FAF" w:rsidP="0058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18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5FA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626E9" w:rsidRPr="00585FAF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990" w:type="dxa"/>
          </w:tcPr>
          <w:p w14:paraId="5E75174D" w14:textId="3ED33932" w:rsidR="006626E9" w:rsidRPr="002E3000" w:rsidRDefault="00AB2F00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D5D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551</w:t>
            </w:r>
          </w:p>
        </w:tc>
        <w:tc>
          <w:tcPr>
            <w:tcW w:w="270" w:type="dxa"/>
          </w:tcPr>
          <w:p w14:paraId="4D0BC7BA" w14:textId="77777777" w:rsidR="006626E9" w:rsidRPr="004B4F84" w:rsidRDefault="006626E9" w:rsidP="0066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57FA13D8" w14:textId="411A804C" w:rsidR="006626E9" w:rsidRDefault="00AB2F00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626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035</w:t>
            </w:r>
          </w:p>
        </w:tc>
        <w:tc>
          <w:tcPr>
            <w:tcW w:w="270" w:type="dxa"/>
            <w:gridSpan w:val="2"/>
          </w:tcPr>
          <w:p w14:paraId="2FD8272D" w14:textId="77777777" w:rsidR="006626E9" w:rsidRPr="004D0B66" w:rsidRDefault="006626E9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63BDCC" w14:textId="704DE3F8" w:rsidR="006626E9" w:rsidRPr="002E3000" w:rsidRDefault="00AB2F00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517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551</w:t>
            </w:r>
          </w:p>
        </w:tc>
        <w:tc>
          <w:tcPr>
            <w:tcW w:w="262" w:type="dxa"/>
          </w:tcPr>
          <w:p w14:paraId="1774E36C" w14:textId="77777777" w:rsidR="006626E9" w:rsidRPr="004D0B66" w:rsidRDefault="006626E9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gridSpan w:val="2"/>
          </w:tcPr>
          <w:p w14:paraId="7A45756E" w14:textId="75F8D8A2" w:rsidR="006626E9" w:rsidRDefault="00AB2F00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626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035</w:t>
            </w:r>
          </w:p>
        </w:tc>
      </w:tr>
      <w:tr w:rsidR="006626E9" w:rsidRPr="005D6F1A" w14:paraId="221780F3" w14:textId="77777777" w:rsidTr="00AD1EEF">
        <w:trPr>
          <w:trHeight w:val="180"/>
        </w:trPr>
        <w:tc>
          <w:tcPr>
            <w:tcW w:w="4590" w:type="dxa"/>
          </w:tcPr>
          <w:p w14:paraId="6B44FCC7" w14:textId="360287A7" w:rsidR="006626E9" w:rsidRPr="00BB03DF" w:rsidRDefault="00585FAF" w:rsidP="00CC4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18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6626E9" w:rsidRPr="00CC4276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="006626E9"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  <w:r w:rsidR="006626E9" w:rsidRPr="00BB03DF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จากประสบการณ์</w:t>
            </w:r>
          </w:p>
        </w:tc>
        <w:tc>
          <w:tcPr>
            <w:tcW w:w="990" w:type="dxa"/>
          </w:tcPr>
          <w:p w14:paraId="50A25A86" w14:textId="5C16252B" w:rsidR="006626E9" w:rsidRPr="002E3000" w:rsidRDefault="00AB2F00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84D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642</w:t>
            </w:r>
          </w:p>
        </w:tc>
        <w:tc>
          <w:tcPr>
            <w:tcW w:w="270" w:type="dxa"/>
          </w:tcPr>
          <w:p w14:paraId="7F77A6CF" w14:textId="77777777" w:rsidR="006626E9" w:rsidRPr="004B4F84" w:rsidRDefault="006626E9" w:rsidP="0066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2C475520" w14:textId="6619BCCA" w:rsidR="006626E9" w:rsidRDefault="006626E9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47998544" w14:textId="77777777" w:rsidR="006626E9" w:rsidRPr="004D0B66" w:rsidRDefault="006626E9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9A56F8" w14:textId="11471D69" w:rsidR="006626E9" w:rsidRPr="002E3000" w:rsidRDefault="00AB2F00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517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642</w:t>
            </w:r>
          </w:p>
        </w:tc>
        <w:tc>
          <w:tcPr>
            <w:tcW w:w="262" w:type="dxa"/>
          </w:tcPr>
          <w:p w14:paraId="27075D0F" w14:textId="77777777" w:rsidR="006626E9" w:rsidRPr="004D0B66" w:rsidRDefault="006626E9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gridSpan w:val="2"/>
          </w:tcPr>
          <w:p w14:paraId="6089D0AE" w14:textId="52AFC975" w:rsidR="006626E9" w:rsidRDefault="006626E9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626E9" w:rsidRPr="005D6F1A" w14:paraId="2E9508EA" w14:textId="77777777" w:rsidTr="00AD1EEF">
        <w:trPr>
          <w:trHeight w:val="180"/>
        </w:trPr>
        <w:tc>
          <w:tcPr>
            <w:tcW w:w="4590" w:type="dxa"/>
          </w:tcPr>
          <w:p w14:paraId="6816D2F2" w14:textId="71ED103D" w:rsidR="006626E9" w:rsidRPr="00BB03DF" w:rsidRDefault="006626E9" w:rsidP="0066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90" w:type="dxa"/>
          </w:tcPr>
          <w:p w14:paraId="4EA78CEB" w14:textId="25D08A2C" w:rsidR="006626E9" w:rsidRPr="002E3000" w:rsidRDefault="00547F59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CD5E8A5" w14:textId="77777777" w:rsidR="006626E9" w:rsidRPr="004B4F84" w:rsidRDefault="006626E9" w:rsidP="0066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54AAA2F" w14:textId="1867F6AA" w:rsidR="006626E9" w:rsidRDefault="006626E9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1C6F6EF2" w14:textId="77777777" w:rsidR="006626E9" w:rsidRPr="004D0B66" w:rsidRDefault="006626E9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FFF148" w14:textId="5CFCF357" w:rsidR="006626E9" w:rsidRPr="002E3000" w:rsidRDefault="002517FE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6AD86046" w14:textId="77777777" w:rsidR="006626E9" w:rsidRPr="004D0B66" w:rsidRDefault="006626E9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gridSpan w:val="2"/>
          </w:tcPr>
          <w:p w14:paraId="09F246DC" w14:textId="7F55D703" w:rsidR="006626E9" w:rsidRDefault="006626E9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626E9" w:rsidRPr="005D6F1A" w14:paraId="63C85AA8" w14:textId="77777777" w:rsidTr="00251DE9">
        <w:trPr>
          <w:trHeight w:val="180"/>
        </w:trPr>
        <w:tc>
          <w:tcPr>
            <w:tcW w:w="4590" w:type="dxa"/>
          </w:tcPr>
          <w:p w14:paraId="7F947830" w14:textId="010B2895" w:rsidR="006626E9" w:rsidRPr="004B4F84" w:rsidRDefault="006626E9" w:rsidP="0066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03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B03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B03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DD3D194" w14:textId="7FCF4FE6" w:rsidR="006626E9" w:rsidRPr="002E3000" w:rsidRDefault="00AB2F00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</w:t>
            </w:r>
            <w:r w:rsidR="000C5B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234</w:t>
            </w:r>
          </w:p>
        </w:tc>
        <w:tc>
          <w:tcPr>
            <w:tcW w:w="270" w:type="dxa"/>
          </w:tcPr>
          <w:p w14:paraId="421C1C9E" w14:textId="77777777" w:rsidR="006626E9" w:rsidRPr="004B4F84" w:rsidRDefault="006626E9" w:rsidP="00662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82AAFF" w14:textId="321F1A21" w:rsidR="006626E9" w:rsidRPr="00251DE9" w:rsidRDefault="00AB2F00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</w:t>
            </w:r>
            <w:r w:rsidR="006626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927</w:t>
            </w:r>
          </w:p>
        </w:tc>
        <w:tc>
          <w:tcPr>
            <w:tcW w:w="270" w:type="dxa"/>
            <w:gridSpan w:val="2"/>
          </w:tcPr>
          <w:p w14:paraId="6EE6CB0E" w14:textId="77777777" w:rsidR="006626E9" w:rsidRPr="004D0B66" w:rsidRDefault="006626E9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708D0CC" w14:textId="77B4F95D" w:rsidR="006626E9" w:rsidRPr="002E3000" w:rsidRDefault="00AB2F00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</w:t>
            </w:r>
            <w:r w:rsidR="000C5B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008</w:t>
            </w:r>
          </w:p>
        </w:tc>
        <w:tc>
          <w:tcPr>
            <w:tcW w:w="262" w:type="dxa"/>
          </w:tcPr>
          <w:p w14:paraId="183EED91" w14:textId="77777777" w:rsidR="006626E9" w:rsidRPr="004D0B66" w:rsidRDefault="006626E9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2C83C8" w14:textId="4C3A55FD" w:rsidR="006626E9" w:rsidRPr="00251DE9" w:rsidRDefault="00AB2F00" w:rsidP="004D0B6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</w:t>
            </w:r>
            <w:r w:rsidR="006626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927</w:t>
            </w:r>
          </w:p>
        </w:tc>
      </w:tr>
    </w:tbl>
    <w:p w14:paraId="53519FA7" w14:textId="77777777" w:rsidR="009E290C" w:rsidRDefault="009E2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260"/>
        <w:gridCol w:w="270"/>
        <w:gridCol w:w="1260"/>
        <w:gridCol w:w="270"/>
        <w:gridCol w:w="1260"/>
        <w:gridCol w:w="236"/>
        <w:gridCol w:w="1294"/>
      </w:tblGrid>
      <w:tr w:rsidR="00A56541" w:rsidRPr="00051A2D" w14:paraId="6F3C15CF" w14:textId="77777777" w:rsidTr="00A56541">
        <w:trPr>
          <w:trHeight w:val="20"/>
        </w:trPr>
        <w:tc>
          <w:tcPr>
            <w:tcW w:w="3690" w:type="dxa"/>
            <w:hideMark/>
          </w:tcPr>
          <w:p w14:paraId="0032B590" w14:textId="0D96284D" w:rsidR="00BA23CC" w:rsidRPr="0078071F" w:rsidRDefault="00BA23CC" w:rsidP="00BA23C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7807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 w:type="page"/>
            </w:r>
            <w:r w:rsidR="00AB2F00" w:rsidRPr="00AB2F00">
              <w:rPr>
                <w:rFonts w:ascii="ZWAdobeF" w:hAnsi="ZWAdobeF" w:cs="ZWAdobeF"/>
                <w:b/>
                <w:bCs/>
                <w:sz w:val="30"/>
                <w:szCs w:val="30"/>
              </w:rPr>
              <w:t>1</w:t>
            </w:r>
            <w:r w:rsidRPr="0078071F">
              <w:rPr>
                <w:rFonts w:ascii="ZWAdobeF" w:hAnsi="ZWAdobeF" w:cs="ZWAdobeF"/>
                <w:b/>
                <w:bCs/>
                <w:sz w:val="30"/>
                <w:szCs w:val="30"/>
              </w:rPr>
              <w:t>B</w:t>
            </w:r>
            <w:r w:rsidR="002B020B" w:rsidRPr="002B02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ข้อสมมติหลักในการประมาณการตาม</w:t>
            </w:r>
            <w:r w:rsidR="002B020B" w:rsidRPr="002B02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x-none" w:eastAsia="x-none"/>
              </w:rPr>
              <w:t xml:space="preserve"> </w:t>
            </w:r>
            <w:r w:rsidR="002B020B" w:rsidRPr="002B02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x-none" w:eastAsia="x-none"/>
              </w:rPr>
              <w:br/>
            </w:r>
            <w:r w:rsidR="002B020B" w:rsidRPr="002B02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 xml:space="preserve">   หลักคณิตศาสตร์ประกันภัย  </w:t>
            </w:r>
            <w:r w:rsidR="002B020B" w:rsidRPr="00BB03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90" w:type="dxa"/>
            <w:gridSpan w:val="3"/>
            <w:hideMark/>
          </w:tcPr>
          <w:p w14:paraId="346C0B69" w14:textId="6B445983" w:rsidR="00BA23CC" w:rsidRPr="00051A2D" w:rsidRDefault="00BA23CC" w:rsidP="00BA23CC">
            <w:pPr>
              <w:pStyle w:val="acctfourfigures"/>
              <w:tabs>
                <w:tab w:val="clear" w:pos="765"/>
                <w:tab w:val="left" w:pos="79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4B4F8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FE9A88" w14:textId="77777777" w:rsidR="00BA23CC" w:rsidRPr="00051A2D" w:rsidRDefault="00BA23CC" w:rsidP="00BA23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90" w:type="dxa"/>
            <w:gridSpan w:val="3"/>
            <w:hideMark/>
          </w:tcPr>
          <w:p w14:paraId="557B1E09" w14:textId="62CC212E" w:rsidR="00BA23CC" w:rsidRPr="00051A2D" w:rsidRDefault="00BA23CC" w:rsidP="00BA23CC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4B4F8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6541" w:rsidRPr="00051A2D" w14:paraId="3A002C6E" w14:textId="77777777" w:rsidTr="00923C5E">
        <w:trPr>
          <w:trHeight w:val="20"/>
        </w:trPr>
        <w:tc>
          <w:tcPr>
            <w:tcW w:w="3690" w:type="dxa"/>
          </w:tcPr>
          <w:p w14:paraId="6F1D9E88" w14:textId="2BCD031E" w:rsidR="00095F50" w:rsidRPr="00051A2D" w:rsidRDefault="00095F50" w:rsidP="004E055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hideMark/>
          </w:tcPr>
          <w:p w14:paraId="5E57BCD1" w14:textId="60B99444" w:rsidR="00095F50" w:rsidRPr="00051A2D" w:rsidRDefault="00AB2F00" w:rsidP="004E055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bCs/>
                <w:spacing w:val="-4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66F3900A" w14:textId="77777777" w:rsidR="00095F50" w:rsidRPr="00051A2D" w:rsidRDefault="00095F50" w:rsidP="004E05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hideMark/>
          </w:tcPr>
          <w:p w14:paraId="28E9C1FA" w14:textId="33FE3461" w:rsidR="00095F50" w:rsidRPr="00051A2D" w:rsidRDefault="00AB2F00" w:rsidP="004E055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AB2F00">
              <w:rPr>
                <w:rFonts w:asciiTheme="majorBidi" w:hAnsiTheme="majorBidi" w:cstheme="majorBidi"/>
                <w:bCs/>
                <w:spacing w:val="-4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2AC34E57" w14:textId="77777777" w:rsidR="00095F50" w:rsidRPr="00051A2D" w:rsidRDefault="00095F50" w:rsidP="004E05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hideMark/>
          </w:tcPr>
          <w:p w14:paraId="21A13420" w14:textId="40961DE8" w:rsidR="00095F50" w:rsidRPr="00051A2D" w:rsidRDefault="00AB2F00" w:rsidP="004E055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bCs/>
                <w:spacing w:val="-4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6" w:type="dxa"/>
          </w:tcPr>
          <w:p w14:paraId="40598545" w14:textId="77777777" w:rsidR="00095F50" w:rsidRPr="00051A2D" w:rsidRDefault="00095F50" w:rsidP="004E05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  <w:hideMark/>
          </w:tcPr>
          <w:p w14:paraId="455A7325" w14:textId="4DE0D0C2" w:rsidR="00095F50" w:rsidRPr="00051A2D" w:rsidRDefault="00AB2F00" w:rsidP="004E0554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AB2F00">
              <w:rPr>
                <w:rFonts w:asciiTheme="majorBidi" w:hAnsiTheme="majorBidi" w:cstheme="majorBidi"/>
                <w:bCs/>
                <w:spacing w:val="-4"/>
                <w:sz w:val="30"/>
                <w:szCs w:val="30"/>
                <w:lang w:val="en-US"/>
              </w:rPr>
              <w:t>2567</w:t>
            </w:r>
          </w:p>
        </w:tc>
      </w:tr>
      <w:tr w:rsidR="00A56541" w:rsidRPr="00051A2D" w14:paraId="00B6F96B" w14:textId="77777777" w:rsidTr="00A56541">
        <w:trPr>
          <w:trHeight w:val="20"/>
        </w:trPr>
        <w:tc>
          <w:tcPr>
            <w:tcW w:w="3690" w:type="dxa"/>
          </w:tcPr>
          <w:p w14:paraId="33B55792" w14:textId="77777777" w:rsidR="00BA23CC" w:rsidRPr="00051A2D" w:rsidRDefault="00BA23CC" w:rsidP="00BA23CC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850" w:type="dxa"/>
            <w:gridSpan w:val="7"/>
            <w:vAlign w:val="bottom"/>
            <w:hideMark/>
          </w:tcPr>
          <w:p w14:paraId="4EED4D30" w14:textId="511658CA" w:rsidR="00BA23CC" w:rsidRPr="00051A2D" w:rsidRDefault="00BA23CC" w:rsidP="00BA23CC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BB03D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</w:tr>
      <w:tr w:rsidR="00A56541" w:rsidRPr="00051A2D" w14:paraId="28767FC6" w14:textId="77777777" w:rsidTr="00A56541">
        <w:trPr>
          <w:trHeight w:val="20"/>
        </w:trPr>
        <w:tc>
          <w:tcPr>
            <w:tcW w:w="3690" w:type="dxa"/>
            <w:hideMark/>
          </w:tcPr>
          <w:p w14:paraId="068B1C39" w14:textId="6E691688" w:rsidR="008B710C" w:rsidRPr="00051A2D" w:rsidRDefault="008B710C" w:rsidP="008B710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21C6597A" w14:textId="1F76B21E" w:rsidR="008B710C" w:rsidRPr="00051A2D" w:rsidRDefault="00AB2F00" w:rsidP="008B710C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D43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  <w:r w:rsidR="00AD43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7C7B08"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="00AD43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AD43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270" w:type="dxa"/>
            <w:vAlign w:val="center"/>
          </w:tcPr>
          <w:p w14:paraId="51636715" w14:textId="77777777" w:rsidR="008B710C" w:rsidRPr="008B710C" w:rsidRDefault="008B710C" w:rsidP="008B7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1155"/>
              </w:tabs>
              <w:spacing w:line="240" w:lineRule="auto"/>
              <w:ind w:firstLine="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D766F4C" w14:textId="383D2BC3" w:rsidR="008B710C" w:rsidRPr="00051A2D" w:rsidRDefault="00AB2F00" w:rsidP="008B710C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B710C"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 w:rsidR="008B71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8B710C"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- 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B710C"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B2F0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70" w:type="dxa"/>
            <w:vAlign w:val="center"/>
          </w:tcPr>
          <w:p w14:paraId="7398B6E2" w14:textId="77777777" w:rsidR="008B710C" w:rsidRPr="008B710C" w:rsidRDefault="008B710C" w:rsidP="008B7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4ACFB1B" w14:textId="17D45E97" w:rsidR="008B710C" w:rsidRPr="00051A2D" w:rsidRDefault="00AB2F00" w:rsidP="008B710C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779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  <w:r w:rsidR="001779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177982"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- 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77982"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236" w:type="dxa"/>
            <w:vAlign w:val="center"/>
          </w:tcPr>
          <w:p w14:paraId="3B2A1027" w14:textId="77777777" w:rsidR="008B710C" w:rsidRPr="008B710C" w:rsidRDefault="008B710C" w:rsidP="008B7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hideMark/>
          </w:tcPr>
          <w:p w14:paraId="57BA7DBC" w14:textId="1EC167CC" w:rsidR="008B710C" w:rsidRPr="00051A2D" w:rsidRDefault="00AB2F00" w:rsidP="008B710C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B710C"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 w:rsidR="008B71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8B710C"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- 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B710C"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B2F0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32</w:t>
            </w:r>
          </w:p>
        </w:tc>
      </w:tr>
      <w:tr w:rsidR="00A56541" w:rsidRPr="00051A2D" w14:paraId="49BE2A9A" w14:textId="77777777" w:rsidTr="00A56541">
        <w:trPr>
          <w:trHeight w:val="20"/>
        </w:trPr>
        <w:tc>
          <w:tcPr>
            <w:tcW w:w="3690" w:type="dxa"/>
            <w:hideMark/>
          </w:tcPr>
          <w:p w14:paraId="651086AD" w14:textId="17E3F298" w:rsidR="008B710C" w:rsidRPr="00051A2D" w:rsidRDefault="008B710C" w:rsidP="008B710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60" w:type="dxa"/>
          </w:tcPr>
          <w:p w14:paraId="460B7A15" w14:textId="2B5CED63" w:rsidR="008B710C" w:rsidRPr="00051A2D" w:rsidRDefault="00AB2F00" w:rsidP="008B710C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41574C4C" w14:textId="77777777" w:rsidR="008B710C" w:rsidRPr="008B710C" w:rsidRDefault="008B710C" w:rsidP="008B7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4D16E330" w14:textId="0A3D3759" w:rsidR="008B710C" w:rsidRPr="00051A2D" w:rsidRDefault="00AB2F00" w:rsidP="008B710C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21691A4" w14:textId="77777777" w:rsidR="008B710C" w:rsidRPr="008B710C" w:rsidRDefault="008B710C" w:rsidP="008B7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DDF4F4" w14:textId="15C1E974" w:rsidR="008B710C" w:rsidRPr="00051A2D" w:rsidRDefault="00AB2F00" w:rsidP="008B710C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7C0B0D34" w14:textId="77777777" w:rsidR="008B710C" w:rsidRPr="008B710C" w:rsidRDefault="008B710C" w:rsidP="008B7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hideMark/>
          </w:tcPr>
          <w:p w14:paraId="4F068F8E" w14:textId="00587DE1" w:rsidR="008B710C" w:rsidRPr="00051A2D" w:rsidRDefault="00AB2F00" w:rsidP="008B710C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177982" w:rsidRPr="00051A2D" w14:paraId="6E817CEA" w14:textId="77777777" w:rsidTr="003107E7">
        <w:trPr>
          <w:trHeight w:val="20"/>
        </w:trPr>
        <w:tc>
          <w:tcPr>
            <w:tcW w:w="3690" w:type="dxa"/>
          </w:tcPr>
          <w:p w14:paraId="1F7544FE" w14:textId="1EDE78B4" w:rsidR="00177982" w:rsidRPr="00051A2D" w:rsidRDefault="00177982" w:rsidP="00177982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BB03D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60" w:type="dxa"/>
            <w:vAlign w:val="bottom"/>
          </w:tcPr>
          <w:p w14:paraId="70E47F17" w14:textId="5AB86FD1" w:rsidR="00177982" w:rsidRPr="008B710C" w:rsidRDefault="00AB2F00" w:rsidP="0017798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779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</w:t>
            </w:r>
            <w:r w:rsidR="001779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177982"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="001779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  <w:r w:rsidR="001779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270" w:type="dxa"/>
            <w:vAlign w:val="bottom"/>
          </w:tcPr>
          <w:p w14:paraId="08EC85C0" w14:textId="77777777" w:rsidR="00177982" w:rsidRPr="008B710C" w:rsidRDefault="00177982" w:rsidP="00177982">
            <w:pPr>
              <w:tabs>
                <w:tab w:val="clear" w:pos="227"/>
                <w:tab w:val="clear" w:pos="454"/>
                <w:tab w:val="clear" w:pos="680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D3DBE8" w14:textId="184C82D5" w:rsidR="00177982" w:rsidRPr="008B710C" w:rsidRDefault="00AB2F00" w:rsidP="0017798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177982"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  <w:r w:rsidR="00177982"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  <w:r w:rsidR="00177982"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270" w:type="dxa"/>
            <w:vAlign w:val="bottom"/>
          </w:tcPr>
          <w:p w14:paraId="7EA84638" w14:textId="77777777" w:rsidR="00177982" w:rsidRPr="008B710C" w:rsidRDefault="00177982" w:rsidP="00177982">
            <w:pPr>
              <w:tabs>
                <w:tab w:val="clear" w:pos="227"/>
                <w:tab w:val="clear" w:pos="454"/>
                <w:tab w:val="clear" w:pos="680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9AC4C3" w14:textId="6C67B1E7" w:rsidR="00177982" w:rsidRPr="008B710C" w:rsidRDefault="00AB2F00" w:rsidP="0017798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177982"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  <w:r w:rsidR="00177982"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  <w:r w:rsidR="00177982"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236" w:type="dxa"/>
            <w:vAlign w:val="bottom"/>
          </w:tcPr>
          <w:p w14:paraId="047B2E68" w14:textId="77777777" w:rsidR="00177982" w:rsidRPr="008B710C" w:rsidRDefault="00177982" w:rsidP="00177982">
            <w:pPr>
              <w:tabs>
                <w:tab w:val="clear" w:pos="227"/>
                <w:tab w:val="clear" w:pos="454"/>
                <w:tab w:val="clear" w:pos="680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4AFFCCA" w14:textId="3ECFB77E" w:rsidR="00177982" w:rsidRPr="008B710C" w:rsidRDefault="00AB2F00" w:rsidP="0017798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177982"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  <w:r w:rsidR="00177982"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  <w:r w:rsidR="00177982" w:rsidRPr="00BB03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</w:p>
        </w:tc>
      </w:tr>
    </w:tbl>
    <w:p w14:paraId="0E102855" w14:textId="77777777" w:rsidR="00095F50" w:rsidRDefault="00095F50" w:rsidP="004451C9">
      <w:pPr>
        <w:spacing w:line="276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BE9EE3" w14:textId="7E271212" w:rsidR="004C7AD6" w:rsidRPr="00BB03DF" w:rsidRDefault="004C7AD6" w:rsidP="004451C9">
      <w:pPr>
        <w:spacing w:line="276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BB03DF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46CB4B2E" w14:textId="77777777" w:rsidR="005A3DBE" w:rsidRPr="00BB03DF" w:rsidRDefault="005A3DBE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946AD4" w14:textId="4208CC75" w:rsidR="004C7AD6" w:rsidRPr="00BB03DF" w:rsidRDefault="004C7AD6" w:rsidP="004451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B03D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B2F00" w:rsidRPr="00AB2F00">
        <w:rPr>
          <w:rFonts w:asciiTheme="majorBidi" w:hAnsiTheme="majorBidi" w:cstheme="majorBidi"/>
          <w:sz w:val="30"/>
          <w:szCs w:val="30"/>
        </w:rPr>
        <w:t>31</w:t>
      </w:r>
      <w:r w:rsidRPr="00BB03DF">
        <w:rPr>
          <w:rFonts w:asciiTheme="majorBidi" w:hAnsiTheme="majorBidi" w:cstheme="majorBidi"/>
          <w:sz w:val="30"/>
          <w:szCs w:val="30"/>
        </w:rPr>
        <w:t xml:space="preserve"> </w:t>
      </w:r>
      <w:r w:rsidRPr="00BB03D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B2F00" w:rsidRPr="00AB2F00">
        <w:rPr>
          <w:rFonts w:asciiTheme="majorBidi" w:hAnsiTheme="majorBidi" w:cstheme="majorBidi"/>
          <w:sz w:val="30"/>
          <w:szCs w:val="30"/>
        </w:rPr>
        <w:t>2568</w:t>
      </w:r>
      <w:r w:rsidR="005A3DBE" w:rsidRPr="00BB03DF">
        <w:rPr>
          <w:rFonts w:asciiTheme="majorBidi" w:hAnsiTheme="majorBidi" w:cstheme="majorBidi"/>
          <w:sz w:val="30"/>
          <w:szCs w:val="30"/>
        </w:rPr>
        <w:t xml:space="preserve"> </w:t>
      </w:r>
      <w:r w:rsidRPr="00BB03DF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ระยะเวลาถัวเฉลี่ยถ่วงน้ำหนักของภาระผูกพันผลประโยชน์ที่กำหนดไว้สำหรับ</w:t>
      </w:r>
      <w:r w:rsidR="00BF5F20">
        <w:rPr>
          <w:rFonts w:asciiTheme="majorBidi" w:hAnsiTheme="majorBidi" w:cstheme="majorBidi"/>
          <w:sz w:val="30"/>
          <w:szCs w:val="30"/>
        </w:rPr>
        <w:br/>
      </w:r>
      <w:r w:rsidR="00341261" w:rsidRPr="00BB03DF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52815" w:rsidRPr="00BB03DF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B03DF">
        <w:rPr>
          <w:rFonts w:asciiTheme="majorBidi" w:hAnsiTheme="majorBidi" w:cstheme="majorBidi"/>
          <w:sz w:val="30"/>
          <w:szCs w:val="30"/>
          <w:cs/>
        </w:rPr>
        <w:t xml:space="preserve">อยู่ในช่วงระยะเวลา </w:t>
      </w:r>
      <w:r w:rsidR="00AB2F00" w:rsidRPr="00AB2F00">
        <w:rPr>
          <w:rFonts w:asciiTheme="majorBidi" w:hAnsiTheme="majorBidi" w:cstheme="majorBidi"/>
          <w:sz w:val="30"/>
          <w:szCs w:val="30"/>
        </w:rPr>
        <w:t>8</w:t>
      </w:r>
      <w:r w:rsidR="00D53E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74DCA">
        <w:rPr>
          <w:rFonts w:asciiTheme="majorBidi" w:hAnsiTheme="majorBidi" w:cstheme="majorBidi"/>
          <w:sz w:val="30"/>
          <w:szCs w:val="30"/>
        </w:rPr>
        <w:t>-</w:t>
      </w:r>
      <w:r w:rsidR="00D53E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B2F00" w:rsidRPr="00AB2F00">
        <w:rPr>
          <w:rFonts w:asciiTheme="majorBidi" w:hAnsiTheme="majorBidi" w:cstheme="majorBidi"/>
          <w:sz w:val="30"/>
          <w:szCs w:val="30"/>
        </w:rPr>
        <w:t>19</w:t>
      </w:r>
      <w:r w:rsidR="00286EDC" w:rsidRPr="00BB03DF">
        <w:rPr>
          <w:rFonts w:asciiTheme="majorBidi" w:hAnsiTheme="majorBidi" w:cstheme="majorBidi"/>
          <w:sz w:val="30"/>
          <w:szCs w:val="30"/>
        </w:rPr>
        <w:t xml:space="preserve"> </w:t>
      </w:r>
      <w:r w:rsidRPr="00BB03DF">
        <w:rPr>
          <w:rFonts w:asciiTheme="majorBidi" w:hAnsiTheme="majorBidi" w:cstheme="majorBidi"/>
          <w:sz w:val="30"/>
          <w:szCs w:val="30"/>
          <w:cs/>
        </w:rPr>
        <w:t>ปี</w:t>
      </w:r>
      <w:r w:rsidR="00A1767A" w:rsidRPr="00BB03DF">
        <w:rPr>
          <w:rFonts w:asciiTheme="majorBidi" w:hAnsiTheme="majorBidi" w:cstheme="majorBidi"/>
          <w:sz w:val="30"/>
          <w:szCs w:val="30"/>
        </w:rPr>
        <w:t xml:space="preserve"> </w:t>
      </w:r>
      <w:r w:rsidR="00A1767A" w:rsidRPr="00BB03DF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AB2F00" w:rsidRPr="00AB2F00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="00A1767A" w:rsidRPr="00BB03DF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AB2F00" w:rsidRPr="00AB2F00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A1767A" w:rsidRPr="00BB03D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20441" w:rsidRPr="00BB03DF">
        <w:rPr>
          <w:rFonts w:asciiTheme="majorBidi" w:hAnsiTheme="majorBidi" w:cstheme="majorBidi"/>
          <w:i/>
          <w:iCs/>
          <w:sz w:val="30"/>
          <w:szCs w:val="30"/>
        </w:rPr>
        <w:t>-</w:t>
      </w:r>
      <w:r w:rsidR="00A1767A" w:rsidRPr="00BB03D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B2F00" w:rsidRPr="00AB2F00">
        <w:rPr>
          <w:rFonts w:asciiTheme="majorBidi" w:hAnsiTheme="majorBidi" w:cstheme="majorBidi"/>
          <w:i/>
          <w:iCs/>
          <w:sz w:val="30"/>
          <w:szCs w:val="30"/>
        </w:rPr>
        <w:t>11</w:t>
      </w:r>
      <w:r w:rsidR="00A1767A" w:rsidRPr="00BB03D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1767A" w:rsidRPr="00BB03DF">
        <w:rPr>
          <w:rFonts w:asciiTheme="majorBidi" w:hAnsiTheme="majorBidi" w:cstheme="majorBidi" w:hint="cs"/>
          <w:i/>
          <w:iCs/>
          <w:sz w:val="30"/>
          <w:szCs w:val="30"/>
          <w:cs/>
        </w:rPr>
        <w:t>ปี)</w:t>
      </w:r>
    </w:p>
    <w:p w14:paraId="49B8300C" w14:textId="77777777" w:rsidR="005A3DBE" w:rsidRPr="00A04C65" w:rsidRDefault="005A3DBE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Calibri" w:hAnsiTheme="majorBidi" w:cstheme="majorBidi"/>
          <w:i/>
          <w:iCs/>
          <w:sz w:val="32"/>
          <w:szCs w:val="32"/>
          <w:cs/>
        </w:rPr>
      </w:pPr>
    </w:p>
    <w:p w14:paraId="0FA6ED0A" w14:textId="77777777" w:rsidR="005470F6" w:rsidRDefault="00547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Calibri" w:hAnsiTheme="majorBidi" w:cstheme="majorBidi"/>
          <w:i/>
          <w:iCs/>
          <w:sz w:val="30"/>
          <w:szCs w:val="30"/>
          <w:cs/>
        </w:rPr>
        <w:br w:type="page"/>
      </w:r>
    </w:p>
    <w:p w14:paraId="7141107A" w14:textId="3CCC9618" w:rsidR="003F3A28" w:rsidRPr="00051A2D" w:rsidRDefault="003F3A28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051A2D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3675F6B3" w14:textId="77777777" w:rsidR="005A3DBE" w:rsidRPr="00051A2D" w:rsidRDefault="005A3DBE" w:rsidP="004451C9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B2656D" w14:textId="64B95EC7" w:rsidR="00223DDF" w:rsidRPr="00051A2D" w:rsidRDefault="00223DDF" w:rsidP="004451C9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51A2D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05E9FABE" w14:textId="17A7D615" w:rsidR="00CC168B" w:rsidRPr="00051A2D" w:rsidRDefault="00CC168B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54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990"/>
        <w:gridCol w:w="270"/>
        <w:gridCol w:w="990"/>
        <w:gridCol w:w="270"/>
        <w:gridCol w:w="989"/>
        <w:gridCol w:w="236"/>
        <w:gridCol w:w="1030"/>
      </w:tblGrid>
      <w:tr w:rsidR="00D53E47" w:rsidRPr="00051A2D" w14:paraId="4994E8E4" w14:textId="77777777" w:rsidTr="00931652">
        <w:trPr>
          <w:trHeight w:val="20"/>
        </w:trPr>
        <w:tc>
          <w:tcPr>
            <w:tcW w:w="4770" w:type="dxa"/>
          </w:tcPr>
          <w:p w14:paraId="7C44ED1D" w14:textId="77777777" w:rsidR="00D53E47" w:rsidRPr="00051A2D" w:rsidRDefault="00D53E47" w:rsidP="004E4A97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775" w:type="dxa"/>
            <w:gridSpan w:val="7"/>
            <w:vAlign w:val="bottom"/>
            <w:hideMark/>
          </w:tcPr>
          <w:p w14:paraId="7B49642C" w14:textId="058F7563" w:rsidR="00D53E47" w:rsidRPr="00051A2D" w:rsidRDefault="00D53E47" w:rsidP="004E4A9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051A2D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</w:rPr>
              <w:t>งบการเงิน</w:t>
            </w:r>
            <w:r w:rsidRPr="00051A2D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F0AA1" w:rsidRPr="00051A2D" w14:paraId="03E808B7" w14:textId="77777777" w:rsidTr="00D53E47">
        <w:trPr>
          <w:trHeight w:val="20"/>
        </w:trPr>
        <w:tc>
          <w:tcPr>
            <w:tcW w:w="4770" w:type="dxa"/>
            <w:hideMark/>
          </w:tcPr>
          <w:p w14:paraId="70B744DF" w14:textId="1B7C605B" w:rsidR="004C7AD6" w:rsidRPr="00051A2D" w:rsidRDefault="004C7AD6" w:rsidP="004451C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051A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ผลกระทบต่อภาระผูกพันของโครงการ</w:t>
            </w:r>
            <w:r w:rsidR="001B02AD" w:rsidRPr="00051A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ผลประโยชน์</w:t>
            </w:r>
          </w:p>
        </w:tc>
        <w:tc>
          <w:tcPr>
            <w:tcW w:w="2250" w:type="dxa"/>
            <w:gridSpan w:val="3"/>
            <w:hideMark/>
          </w:tcPr>
          <w:p w14:paraId="41DA1B3E" w14:textId="72F75854" w:rsidR="004C7AD6" w:rsidRPr="00051A2D" w:rsidRDefault="004C7AD6" w:rsidP="009C51E6">
            <w:pPr>
              <w:pStyle w:val="acctfourfigures"/>
              <w:tabs>
                <w:tab w:val="clear" w:pos="765"/>
                <w:tab w:val="left" w:pos="79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 xml:space="preserve">ข้อสมมติเพิ่มขึ้นร้อยละ 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</w:p>
        </w:tc>
        <w:tc>
          <w:tcPr>
            <w:tcW w:w="270" w:type="dxa"/>
          </w:tcPr>
          <w:p w14:paraId="6753F9A8" w14:textId="77777777" w:rsidR="004C7AD6" w:rsidRPr="00051A2D" w:rsidRDefault="004C7AD6" w:rsidP="004451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255" w:type="dxa"/>
            <w:gridSpan w:val="3"/>
            <w:hideMark/>
          </w:tcPr>
          <w:p w14:paraId="1B9D7D99" w14:textId="4806790A" w:rsidR="004C7AD6" w:rsidRPr="00051A2D" w:rsidRDefault="004C7AD6" w:rsidP="004451C9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ข้อสมมติ</w:t>
            </w:r>
            <w:r w:rsidRPr="00051A2D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ลดลง</w:t>
            </w:r>
            <w:r w:rsidRPr="00051A2D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 xml:space="preserve">ร้อยละ 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</w:p>
        </w:tc>
      </w:tr>
      <w:tr w:rsidR="004565A6" w:rsidRPr="00051A2D" w14:paraId="302B3456" w14:textId="77777777" w:rsidTr="00D53E47">
        <w:trPr>
          <w:trHeight w:val="20"/>
        </w:trPr>
        <w:tc>
          <w:tcPr>
            <w:tcW w:w="4770" w:type="dxa"/>
            <w:hideMark/>
          </w:tcPr>
          <w:p w14:paraId="77A2F572" w14:textId="661F141A" w:rsidR="004565A6" w:rsidRPr="00051A2D" w:rsidRDefault="004565A6" w:rsidP="004565A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051A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AB2F00" w:rsidRPr="00AB2F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 w:rsidRPr="00051A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051A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990" w:type="dxa"/>
            <w:hideMark/>
          </w:tcPr>
          <w:p w14:paraId="41AF139F" w14:textId="7262A483" w:rsidR="004565A6" w:rsidRPr="00051A2D" w:rsidRDefault="00AB2F00" w:rsidP="004565A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bCs/>
                <w:spacing w:val="-4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74908251" w14:textId="77777777" w:rsidR="004565A6" w:rsidRPr="00051A2D" w:rsidRDefault="004565A6" w:rsidP="004565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0" w:type="dxa"/>
            <w:hideMark/>
          </w:tcPr>
          <w:p w14:paraId="66E4492C" w14:textId="45D4952A" w:rsidR="004565A6" w:rsidRPr="00051A2D" w:rsidRDefault="00AB2F00" w:rsidP="004565A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AB2F00">
              <w:rPr>
                <w:rFonts w:asciiTheme="majorBidi" w:hAnsiTheme="majorBidi" w:cstheme="majorBidi"/>
                <w:bCs/>
                <w:spacing w:val="-4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5ED7FE9D" w14:textId="77777777" w:rsidR="004565A6" w:rsidRPr="00051A2D" w:rsidRDefault="004565A6" w:rsidP="004565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89" w:type="dxa"/>
            <w:hideMark/>
          </w:tcPr>
          <w:p w14:paraId="1F4FC0E0" w14:textId="4D2A7637" w:rsidR="004565A6" w:rsidRPr="00051A2D" w:rsidRDefault="00AB2F00" w:rsidP="004565A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bCs/>
                <w:spacing w:val="-4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6" w:type="dxa"/>
          </w:tcPr>
          <w:p w14:paraId="51A7242C" w14:textId="77777777" w:rsidR="004565A6" w:rsidRPr="00051A2D" w:rsidRDefault="004565A6" w:rsidP="004565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30" w:type="dxa"/>
            <w:hideMark/>
          </w:tcPr>
          <w:p w14:paraId="14237AD0" w14:textId="3847CBF2" w:rsidR="004565A6" w:rsidRPr="00051A2D" w:rsidRDefault="00AB2F00" w:rsidP="004565A6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AB2F00">
              <w:rPr>
                <w:rFonts w:asciiTheme="majorBidi" w:hAnsiTheme="majorBidi" w:cstheme="majorBidi"/>
                <w:bCs/>
                <w:spacing w:val="-4"/>
                <w:sz w:val="30"/>
                <w:szCs w:val="30"/>
                <w:lang w:val="en-US"/>
              </w:rPr>
              <w:t>2567</w:t>
            </w:r>
          </w:p>
        </w:tc>
      </w:tr>
      <w:tr w:rsidR="004565A6" w:rsidRPr="00051A2D" w14:paraId="79B0C9B7" w14:textId="77777777" w:rsidTr="00931059">
        <w:trPr>
          <w:trHeight w:val="20"/>
        </w:trPr>
        <w:tc>
          <w:tcPr>
            <w:tcW w:w="4770" w:type="dxa"/>
          </w:tcPr>
          <w:p w14:paraId="0483989E" w14:textId="77777777" w:rsidR="004565A6" w:rsidRPr="00051A2D" w:rsidRDefault="004565A6" w:rsidP="004565A6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775" w:type="dxa"/>
            <w:gridSpan w:val="7"/>
            <w:vAlign w:val="center"/>
            <w:hideMark/>
          </w:tcPr>
          <w:p w14:paraId="4782A2EA" w14:textId="77777777" w:rsidR="004565A6" w:rsidRPr="00051A2D" w:rsidRDefault="004565A6" w:rsidP="004565A6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051A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602544" w:rsidRPr="00051A2D" w14:paraId="6E0D7F45" w14:textId="77777777" w:rsidTr="00D53E47">
        <w:trPr>
          <w:trHeight w:val="20"/>
        </w:trPr>
        <w:tc>
          <w:tcPr>
            <w:tcW w:w="4770" w:type="dxa"/>
            <w:hideMark/>
          </w:tcPr>
          <w:p w14:paraId="0E37621A" w14:textId="77777777" w:rsidR="00602544" w:rsidRPr="00051A2D" w:rsidRDefault="00602544" w:rsidP="00602544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อัตราคิดลด  </w:t>
            </w:r>
          </w:p>
        </w:tc>
        <w:tc>
          <w:tcPr>
            <w:tcW w:w="990" w:type="dxa"/>
          </w:tcPr>
          <w:p w14:paraId="7DBB3338" w14:textId="01CF57AE" w:rsidR="00602544" w:rsidRPr="00051A2D" w:rsidRDefault="00E922A5" w:rsidP="00602544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900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70" w:type="dxa"/>
            <w:vAlign w:val="center"/>
          </w:tcPr>
          <w:p w14:paraId="11A8D8E4" w14:textId="77777777" w:rsidR="00602544" w:rsidRPr="00051A2D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9" w:firstLine="19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hideMark/>
          </w:tcPr>
          <w:p w14:paraId="15956BE3" w14:textId="7F0B4065" w:rsidR="00602544" w:rsidRPr="00051A2D" w:rsidRDefault="00602544" w:rsidP="00602544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499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70" w:type="dxa"/>
            <w:vAlign w:val="center"/>
          </w:tcPr>
          <w:p w14:paraId="20589AC4" w14:textId="77777777" w:rsidR="00602544" w:rsidRPr="00051A2D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89" w:type="dxa"/>
            <w:vAlign w:val="center"/>
          </w:tcPr>
          <w:p w14:paraId="023606A2" w14:textId="0E665770" w:rsidR="00602544" w:rsidRPr="00051A2D" w:rsidRDefault="00AB2F00" w:rsidP="00602544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</w:t>
            </w:r>
            <w:r w:rsidR="00BB16F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287</w:t>
            </w:r>
          </w:p>
        </w:tc>
        <w:tc>
          <w:tcPr>
            <w:tcW w:w="236" w:type="dxa"/>
            <w:vAlign w:val="center"/>
          </w:tcPr>
          <w:p w14:paraId="6DA91585" w14:textId="77777777" w:rsidR="00602544" w:rsidRPr="00051A2D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30" w:type="dxa"/>
            <w:vAlign w:val="center"/>
            <w:hideMark/>
          </w:tcPr>
          <w:p w14:paraId="0AAB70A7" w14:textId="19734731" w:rsidR="00602544" w:rsidRPr="00051A2D" w:rsidRDefault="00AB2F00" w:rsidP="00602544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  <w:r w:rsidR="00602544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817</w:t>
            </w:r>
          </w:p>
        </w:tc>
      </w:tr>
      <w:tr w:rsidR="00602544" w:rsidRPr="00051A2D" w14:paraId="4A275ECF" w14:textId="77777777" w:rsidTr="00D53E47">
        <w:trPr>
          <w:trHeight w:val="20"/>
        </w:trPr>
        <w:tc>
          <w:tcPr>
            <w:tcW w:w="4770" w:type="dxa"/>
            <w:hideMark/>
          </w:tcPr>
          <w:p w14:paraId="16D87AA5" w14:textId="77777777" w:rsidR="00602544" w:rsidRPr="00051A2D" w:rsidRDefault="00602544" w:rsidP="00602544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การเพิ่มขึ้นของเงินเดือนในอนาคต  </w:t>
            </w:r>
          </w:p>
        </w:tc>
        <w:tc>
          <w:tcPr>
            <w:tcW w:w="990" w:type="dxa"/>
          </w:tcPr>
          <w:p w14:paraId="09E5DA18" w14:textId="0C2BCAA0" w:rsidR="00602544" w:rsidRPr="00051A2D" w:rsidRDefault="00AB2F00" w:rsidP="00602544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</w:t>
            </w:r>
            <w:r w:rsidR="00E922A5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063</w:t>
            </w:r>
          </w:p>
        </w:tc>
        <w:tc>
          <w:tcPr>
            <w:tcW w:w="270" w:type="dxa"/>
          </w:tcPr>
          <w:p w14:paraId="51EC8F81" w14:textId="77777777" w:rsidR="00602544" w:rsidRPr="00051A2D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0" w:type="dxa"/>
            <w:hideMark/>
          </w:tcPr>
          <w:p w14:paraId="7B4A17F5" w14:textId="6DC90D84" w:rsidR="00602544" w:rsidRPr="00051A2D" w:rsidRDefault="00AB2F00" w:rsidP="00602544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  <w:r w:rsidR="00602544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646</w:t>
            </w:r>
          </w:p>
        </w:tc>
        <w:tc>
          <w:tcPr>
            <w:tcW w:w="270" w:type="dxa"/>
          </w:tcPr>
          <w:p w14:paraId="648618DF" w14:textId="77777777" w:rsidR="00602544" w:rsidRPr="00051A2D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89" w:type="dxa"/>
          </w:tcPr>
          <w:p w14:paraId="0775216B" w14:textId="7EC0877E" w:rsidR="00602544" w:rsidRPr="00051A2D" w:rsidRDefault="00BB16F8" w:rsidP="00602544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758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36" w:type="dxa"/>
          </w:tcPr>
          <w:p w14:paraId="338FC9C2" w14:textId="77777777" w:rsidR="00602544" w:rsidRPr="00051A2D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30" w:type="dxa"/>
            <w:hideMark/>
          </w:tcPr>
          <w:p w14:paraId="2E3BE0AF" w14:textId="6DB9F1D5" w:rsidR="00602544" w:rsidRPr="00051A2D" w:rsidRDefault="00602544" w:rsidP="00602544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395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)</w:t>
            </w:r>
          </w:p>
        </w:tc>
      </w:tr>
      <w:tr w:rsidR="004565A6" w:rsidRPr="00051A2D" w14:paraId="4B18DD30" w14:textId="77777777" w:rsidTr="00D53E47">
        <w:trPr>
          <w:trHeight w:val="20"/>
        </w:trPr>
        <w:tc>
          <w:tcPr>
            <w:tcW w:w="4770" w:type="dxa"/>
          </w:tcPr>
          <w:p w14:paraId="6690E9EA" w14:textId="77777777" w:rsidR="004565A6" w:rsidRPr="00051A2D" w:rsidRDefault="004565A6" w:rsidP="004565A6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0" w:type="dxa"/>
            <w:vAlign w:val="bottom"/>
          </w:tcPr>
          <w:p w14:paraId="606AA8DF" w14:textId="77777777" w:rsidR="004565A6" w:rsidRPr="00051A2D" w:rsidRDefault="004565A6" w:rsidP="004565A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6DD5E4E" w14:textId="77777777" w:rsidR="004565A6" w:rsidRPr="00051A2D" w:rsidRDefault="004565A6" w:rsidP="004565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bottom"/>
          </w:tcPr>
          <w:p w14:paraId="2577DABC" w14:textId="77777777" w:rsidR="004565A6" w:rsidRPr="00051A2D" w:rsidRDefault="004565A6" w:rsidP="004565A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20F36A4" w14:textId="77777777" w:rsidR="004565A6" w:rsidRPr="00051A2D" w:rsidRDefault="004565A6" w:rsidP="004565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89" w:type="dxa"/>
            <w:vAlign w:val="bottom"/>
          </w:tcPr>
          <w:p w14:paraId="1CAFEAFA" w14:textId="77777777" w:rsidR="004565A6" w:rsidRPr="00051A2D" w:rsidRDefault="004565A6" w:rsidP="004565A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3D6318C" w14:textId="77777777" w:rsidR="004565A6" w:rsidRPr="00051A2D" w:rsidRDefault="004565A6" w:rsidP="004565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30" w:type="dxa"/>
            <w:vAlign w:val="bottom"/>
          </w:tcPr>
          <w:p w14:paraId="6B377F3B" w14:textId="77777777" w:rsidR="004565A6" w:rsidRPr="00051A2D" w:rsidRDefault="004565A6" w:rsidP="004565A6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65A6" w:rsidRPr="00051A2D" w14:paraId="50E77B28" w14:textId="77777777" w:rsidTr="00D53E47">
        <w:trPr>
          <w:trHeight w:val="68"/>
        </w:trPr>
        <w:tc>
          <w:tcPr>
            <w:tcW w:w="4770" w:type="dxa"/>
          </w:tcPr>
          <w:p w14:paraId="2F7D2782" w14:textId="361E1B53" w:rsidR="004565A6" w:rsidRPr="00051A2D" w:rsidRDefault="004565A6" w:rsidP="004565A6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250" w:type="dxa"/>
            <w:gridSpan w:val="3"/>
          </w:tcPr>
          <w:p w14:paraId="2B453B2D" w14:textId="675BF881" w:rsidR="004565A6" w:rsidRPr="00051A2D" w:rsidRDefault="004565A6" w:rsidP="004565A6">
            <w:pPr>
              <w:pStyle w:val="acctfourfigures"/>
              <w:tabs>
                <w:tab w:val="left" w:pos="720"/>
              </w:tabs>
              <w:spacing w:line="240" w:lineRule="atLeast"/>
              <w:ind w:left="-19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 xml:space="preserve">ข้อสมมติเพิ่มขึ้นร้อยละ 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20</w:t>
            </w:r>
          </w:p>
        </w:tc>
        <w:tc>
          <w:tcPr>
            <w:tcW w:w="270" w:type="dxa"/>
            <w:vAlign w:val="bottom"/>
          </w:tcPr>
          <w:p w14:paraId="19FBE625" w14:textId="77777777" w:rsidR="004565A6" w:rsidRPr="00051A2D" w:rsidRDefault="004565A6" w:rsidP="004565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255" w:type="dxa"/>
            <w:gridSpan w:val="3"/>
          </w:tcPr>
          <w:p w14:paraId="3BD0B61E" w14:textId="566C85D9" w:rsidR="004565A6" w:rsidRPr="00051A2D" w:rsidRDefault="004565A6" w:rsidP="004565A6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ข้อสมมติ</w:t>
            </w:r>
            <w:r w:rsidRPr="00051A2D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ลดลง</w:t>
            </w:r>
            <w:r w:rsidRPr="00051A2D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ร้อยละ</w:t>
            </w:r>
            <w:r w:rsidRPr="00051A2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20</w:t>
            </w:r>
          </w:p>
        </w:tc>
      </w:tr>
      <w:tr w:rsidR="00602544" w:rsidRPr="00051A2D" w14:paraId="0E0FF52B" w14:textId="77777777" w:rsidTr="00D53E47">
        <w:trPr>
          <w:trHeight w:val="20"/>
        </w:trPr>
        <w:tc>
          <w:tcPr>
            <w:tcW w:w="4770" w:type="dxa"/>
            <w:hideMark/>
          </w:tcPr>
          <w:p w14:paraId="5EDDEF73" w14:textId="17CB70CD" w:rsidR="00602544" w:rsidRPr="00051A2D" w:rsidRDefault="00602544" w:rsidP="00602544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อัตราการหมุนเวียนของพนักงาน</w:t>
            </w:r>
          </w:p>
        </w:tc>
        <w:tc>
          <w:tcPr>
            <w:tcW w:w="990" w:type="dxa"/>
          </w:tcPr>
          <w:p w14:paraId="03380445" w14:textId="603C5527" w:rsidR="00602544" w:rsidRPr="00051A2D" w:rsidRDefault="00BB16F8" w:rsidP="00602544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</w:t>
            </w:r>
            <w:r w:rsidR="00A5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198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</w:tcPr>
          <w:p w14:paraId="1708775A" w14:textId="77777777" w:rsidR="00602544" w:rsidRPr="00051A2D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hideMark/>
          </w:tcPr>
          <w:p w14:paraId="3AD77896" w14:textId="62FEC5C2" w:rsidR="00602544" w:rsidRPr="00D53E47" w:rsidRDefault="00602544" w:rsidP="00602544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705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</w:tcPr>
          <w:p w14:paraId="7739E882" w14:textId="77777777" w:rsidR="00602544" w:rsidRPr="00051A2D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89" w:type="dxa"/>
          </w:tcPr>
          <w:p w14:paraId="0399B126" w14:textId="3F4C03E7" w:rsidR="00602544" w:rsidRPr="00051A2D" w:rsidRDefault="00AB2F00" w:rsidP="00602544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</w:t>
            </w:r>
            <w:r w:rsidR="00A5323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906</w:t>
            </w:r>
          </w:p>
        </w:tc>
        <w:tc>
          <w:tcPr>
            <w:tcW w:w="236" w:type="dxa"/>
          </w:tcPr>
          <w:p w14:paraId="3A2DC444" w14:textId="77777777" w:rsidR="00602544" w:rsidRPr="00051A2D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7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1030" w:type="dxa"/>
            <w:hideMark/>
          </w:tcPr>
          <w:p w14:paraId="08CF26CB" w14:textId="2E72513F" w:rsidR="00602544" w:rsidRPr="00051A2D" w:rsidRDefault="00AB2F00" w:rsidP="00602544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</w:t>
            </w:r>
            <w:r w:rsidR="00602544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263</w:t>
            </w:r>
          </w:p>
        </w:tc>
      </w:tr>
      <w:tr w:rsidR="00BB16F8" w:rsidRPr="00051A2D" w14:paraId="246B9B31" w14:textId="77777777" w:rsidTr="00D53E47">
        <w:trPr>
          <w:trHeight w:val="20"/>
        </w:trPr>
        <w:tc>
          <w:tcPr>
            <w:tcW w:w="4770" w:type="dxa"/>
          </w:tcPr>
          <w:p w14:paraId="4B23B091" w14:textId="5DC87C71" w:rsidR="00BB16F8" w:rsidRPr="00051A2D" w:rsidRDefault="00BB16F8" w:rsidP="00BB16F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อัตรามรณะในอนาคต</w:t>
            </w:r>
          </w:p>
        </w:tc>
        <w:tc>
          <w:tcPr>
            <w:tcW w:w="990" w:type="dxa"/>
          </w:tcPr>
          <w:p w14:paraId="333997EC" w14:textId="7B2A369F" w:rsidR="00BB16F8" w:rsidRPr="00051A2D" w:rsidRDefault="00BB16F8" w:rsidP="00BB16F8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199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</w:tcPr>
          <w:p w14:paraId="43860C21" w14:textId="77777777" w:rsidR="00BB16F8" w:rsidRPr="00051A2D" w:rsidRDefault="00BB16F8" w:rsidP="00BB1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088C2E33" w14:textId="01FD19C3" w:rsidR="00BB16F8" w:rsidRPr="00D53E47" w:rsidRDefault="00BB16F8" w:rsidP="00BB16F8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172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</w:tcPr>
          <w:p w14:paraId="04D516B3" w14:textId="77777777" w:rsidR="00BB16F8" w:rsidRPr="00051A2D" w:rsidRDefault="00BB16F8" w:rsidP="00BB1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89" w:type="dxa"/>
          </w:tcPr>
          <w:p w14:paraId="7DD47F08" w14:textId="1510BE12" w:rsidR="00BB16F8" w:rsidRPr="00051A2D" w:rsidRDefault="00AB2F00" w:rsidP="00BB16F8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200</w:t>
            </w:r>
          </w:p>
        </w:tc>
        <w:tc>
          <w:tcPr>
            <w:tcW w:w="236" w:type="dxa"/>
          </w:tcPr>
          <w:p w14:paraId="5C1A43F9" w14:textId="77777777" w:rsidR="00BB16F8" w:rsidRPr="00051A2D" w:rsidRDefault="00BB16F8" w:rsidP="00BB1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7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1030" w:type="dxa"/>
          </w:tcPr>
          <w:p w14:paraId="76AEA136" w14:textId="4366FF29" w:rsidR="00BB16F8" w:rsidRPr="00051A2D" w:rsidRDefault="00AB2F00" w:rsidP="00BB16F8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173</w:t>
            </w:r>
          </w:p>
        </w:tc>
      </w:tr>
    </w:tbl>
    <w:p w14:paraId="468F983D" w14:textId="04E13E20" w:rsidR="00993F99" w:rsidRDefault="00993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54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990"/>
        <w:gridCol w:w="270"/>
        <w:gridCol w:w="990"/>
        <w:gridCol w:w="270"/>
        <w:gridCol w:w="989"/>
        <w:gridCol w:w="236"/>
        <w:gridCol w:w="1030"/>
      </w:tblGrid>
      <w:tr w:rsidR="000136D1" w:rsidRPr="00051A2D" w14:paraId="422ADE8D" w14:textId="77777777" w:rsidTr="004E0554">
        <w:trPr>
          <w:trHeight w:val="20"/>
        </w:trPr>
        <w:tc>
          <w:tcPr>
            <w:tcW w:w="4770" w:type="dxa"/>
          </w:tcPr>
          <w:p w14:paraId="0FA9B6F7" w14:textId="77777777" w:rsidR="000136D1" w:rsidRPr="00051A2D" w:rsidRDefault="000136D1" w:rsidP="004E0554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775" w:type="dxa"/>
            <w:gridSpan w:val="7"/>
            <w:vAlign w:val="bottom"/>
            <w:hideMark/>
          </w:tcPr>
          <w:p w14:paraId="7CDCEADB" w14:textId="6AD6777B" w:rsidR="000136D1" w:rsidRPr="00051A2D" w:rsidRDefault="000136D1" w:rsidP="004E055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051A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36D1" w:rsidRPr="00051A2D" w14:paraId="45ED7AA4" w14:textId="77777777" w:rsidTr="004E0554">
        <w:trPr>
          <w:trHeight w:val="20"/>
        </w:trPr>
        <w:tc>
          <w:tcPr>
            <w:tcW w:w="4770" w:type="dxa"/>
            <w:hideMark/>
          </w:tcPr>
          <w:p w14:paraId="01A89EF8" w14:textId="77777777" w:rsidR="000136D1" w:rsidRPr="00051A2D" w:rsidRDefault="000136D1" w:rsidP="004E055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051A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50" w:type="dxa"/>
            <w:gridSpan w:val="3"/>
            <w:hideMark/>
          </w:tcPr>
          <w:p w14:paraId="3CE7381B" w14:textId="575C17E2" w:rsidR="000136D1" w:rsidRPr="00051A2D" w:rsidRDefault="000136D1" w:rsidP="004E0554">
            <w:pPr>
              <w:pStyle w:val="acctfourfigures"/>
              <w:tabs>
                <w:tab w:val="clear" w:pos="765"/>
                <w:tab w:val="left" w:pos="79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 xml:space="preserve">ข้อสมมติเพิ่มขึ้นร้อยละ 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</w:p>
        </w:tc>
        <w:tc>
          <w:tcPr>
            <w:tcW w:w="270" w:type="dxa"/>
          </w:tcPr>
          <w:p w14:paraId="0D603D81" w14:textId="77777777" w:rsidR="000136D1" w:rsidRPr="00051A2D" w:rsidRDefault="000136D1" w:rsidP="004E05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255" w:type="dxa"/>
            <w:gridSpan w:val="3"/>
            <w:hideMark/>
          </w:tcPr>
          <w:p w14:paraId="402426B3" w14:textId="2C0EC603" w:rsidR="000136D1" w:rsidRPr="00051A2D" w:rsidRDefault="000136D1" w:rsidP="004E0554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ข้อสมมติ</w:t>
            </w:r>
            <w:r w:rsidRPr="00051A2D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ลดลง</w:t>
            </w:r>
            <w:r w:rsidRPr="00051A2D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 xml:space="preserve">ร้อยละ 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</w:p>
        </w:tc>
      </w:tr>
      <w:tr w:rsidR="000136D1" w:rsidRPr="00051A2D" w14:paraId="447DBDA6" w14:textId="77777777" w:rsidTr="004E0554">
        <w:trPr>
          <w:trHeight w:val="20"/>
        </w:trPr>
        <w:tc>
          <w:tcPr>
            <w:tcW w:w="4770" w:type="dxa"/>
            <w:hideMark/>
          </w:tcPr>
          <w:p w14:paraId="4286C8B5" w14:textId="42361FB6" w:rsidR="000136D1" w:rsidRPr="00051A2D" w:rsidRDefault="000136D1" w:rsidP="004E055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051A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AB2F00" w:rsidRPr="00AB2F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 w:rsidRPr="00051A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051A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990" w:type="dxa"/>
            <w:hideMark/>
          </w:tcPr>
          <w:p w14:paraId="47CEAD82" w14:textId="7E165F38" w:rsidR="000136D1" w:rsidRPr="00051A2D" w:rsidRDefault="00AB2F00" w:rsidP="004E055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bCs/>
                <w:spacing w:val="-4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5EE32154" w14:textId="77777777" w:rsidR="000136D1" w:rsidRPr="00051A2D" w:rsidRDefault="000136D1" w:rsidP="004E05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0" w:type="dxa"/>
            <w:hideMark/>
          </w:tcPr>
          <w:p w14:paraId="4A8269D5" w14:textId="7C685DFF" w:rsidR="000136D1" w:rsidRPr="00051A2D" w:rsidRDefault="00AB2F00" w:rsidP="004E055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AB2F00">
              <w:rPr>
                <w:rFonts w:asciiTheme="majorBidi" w:hAnsiTheme="majorBidi" w:cstheme="majorBidi"/>
                <w:bCs/>
                <w:spacing w:val="-4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0822F3D0" w14:textId="77777777" w:rsidR="000136D1" w:rsidRPr="00051A2D" w:rsidRDefault="000136D1" w:rsidP="004E05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89" w:type="dxa"/>
            <w:hideMark/>
          </w:tcPr>
          <w:p w14:paraId="3FF02776" w14:textId="0136B145" w:rsidR="000136D1" w:rsidRPr="00051A2D" w:rsidRDefault="00AB2F00" w:rsidP="004E055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bCs/>
                <w:spacing w:val="-4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6" w:type="dxa"/>
          </w:tcPr>
          <w:p w14:paraId="7B26BCD8" w14:textId="77777777" w:rsidR="000136D1" w:rsidRPr="00051A2D" w:rsidRDefault="000136D1" w:rsidP="004E05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30" w:type="dxa"/>
            <w:hideMark/>
          </w:tcPr>
          <w:p w14:paraId="1827A8A7" w14:textId="33F871C5" w:rsidR="000136D1" w:rsidRPr="00051A2D" w:rsidRDefault="00AB2F00" w:rsidP="004E0554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AB2F00">
              <w:rPr>
                <w:rFonts w:asciiTheme="majorBidi" w:hAnsiTheme="majorBidi" w:cstheme="majorBidi"/>
                <w:bCs/>
                <w:spacing w:val="-4"/>
                <w:sz w:val="30"/>
                <w:szCs w:val="30"/>
                <w:lang w:val="en-US"/>
              </w:rPr>
              <w:t>2567</w:t>
            </w:r>
          </w:p>
        </w:tc>
      </w:tr>
      <w:tr w:rsidR="000136D1" w:rsidRPr="00051A2D" w14:paraId="66EB2228" w14:textId="77777777" w:rsidTr="004E0554">
        <w:trPr>
          <w:trHeight w:val="20"/>
        </w:trPr>
        <w:tc>
          <w:tcPr>
            <w:tcW w:w="4770" w:type="dxa"/>
          </w:tcPr>
          <w:p w14:paraId="26E15EE0" w14:textId="77777777" w:rsidR="000136D1" w:rsidRPr="00051A2D" w:rsidRDefault="000136D1" w:rsidP="004E0554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775" w:type="dxa"/>
            <w:gridSpan w:val="7"/>
            <w:vAlign w:val="center"/>
            <w:hideMark/>
          </w:tcPr>
          <w:p w14:paraId="2F017B7C" w14:textId="77777777" w:rsidR="000136D1" w:rsidRPr="00051A2D" w:rsidRDefault="000136D1" w:rsidP="004E0554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051A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0136D1" w:rsidRPr="00051A2D" w14:paraId="6DF0BC0D" w14:textId="77777777" w:rsidTr="004E0554">
        <w:trPr>
          <w:trHeight w:val="20"/>
        </w:trPr>
        <w:tc>
          <w:tcPr>
            <w:tcW w:w="4770" w:type="dxa"/>
            <w:hideMark/>
          </w:tcPr>
          <w:p w14:paraId="658A37C3" w14:textId="77777777" w:rsidR="000136D1" w:rsidRPr="00051A2D" w:rsidRDefault="000136D1" w:rsidP="004E0554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อัตราคิดลด  </w:t>
            </w:r>
          </w:p>
        </w:tc>
        <w:tc>
          <w:tcPr>
            <w:tcW w:w="990" w:type="dxa"/>
          </w:tcPr>
          <w:p w14:paraId="028A2EE0" w14:textId="43B3C8FC" w:rsidR="000136D1" w:rsidRPr="00051A2D" w:rsidRDefault="00DE66D2" w:rsidP="004E0554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877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70" w:type="dxa"/>
            <w:vAlign w:val="center"/>
          </w:tcPr>
          <w:p w14:paraId="0A350498" w14:textId="77777777" w:rsidR="000136D1" w:rsidRPr="00051A2D" w:rsidRDefault="000136D1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9" w:firstLine="19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hideMark/>
          </w:tcPr>
          <w:p w14:paraId="2EFDFE0F" w14:textId="16542BC9" w:rsidR="000136D1" w:rsidRPr="00051A2D" w:rsidRDefault="000136D1" w:rsidP="004E0554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499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70" w:type="dxa"/>
            <w:vAlign w:val="center"/>
          </w:tcPr>
          <w:p w14:paraId="610850D1" w14:textId="77777777" w:rsidR="000136D1" w:rsidRPr="00051A2D" w:rsidRDefault="000136D1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89" w:type="dxa"/>
            <w:vAlign w:val="center"/>
          </w:tcPr>
          <w:p w14:paraId="1711488B" w14:textId="193E1DD1" w:rsidR="000136D1" w:rsidRPr="00051A2D" w:rsidRDefault="00AB2F00" w:rsidP="004E0554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</w:t>
            </w:r>
            <w:r w:rsidR="002C003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259</w:t>
            </w:r>
          </w:p>
        </w:tc>
        <w:tc>
          <w:tcPr>
            <w:tcW w:w="236" w:type="dxa"/>
            <w:vAlign w:val="center"/>
          </w:tcPr>
          <w:p w14:paraId="0D18B9CA" w14:textId="77777777" w:rsidR="000136D1" w:rsidRPr="00051A2D" w:rsidRDefault="000136D1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30" w:type="dxa"/>
            <w:vAlign w:val="center"/>
            <w:hideMark/>
          </w:tcPr>
          <w:p w14:paraId="089C4431" w14:textId="1BC35B59" w:rsidR="000136D1" w:rsidRPr="00051A2D" w:rsidRDefault="00AB2F00" w:rsidP="004E0554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  <w:r w:rsidR="000136D1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817</w:t>
            </w:r>
          </w:p>
        </w:tc>
      </w:tr>
      <w:tr w:rsidR="000136D1" w:rsidRPr="00051A2D" w14:paraId="271C9402" w14:textId="77777777" w:rsidTr="004E0554">
        <w:trPr>
          <w:trHeight w:val="20"/>
        </w:trPr>
        <w:tc>
          <w:tcPr>
            <w:tcW w:w="4770" w:type="dxa"/>
            <w:hideMark/>
          </w:tcPr>
          <w:p w14:paraId="476B3E07" w14:textId="77777777" w:rsidR="000136D1" w:rsidRPr="00051A2D" w:rsidRDefault="000136D1" w:rsidP="004E0554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การเพิ่มขึ้นของเงินเดือนในอนาคต  </w:t>
            </w:r>
          </w:p>
        </w:tc>
        <w:tc>
          <w:tcPr>
            <w:tcW w:w="990" w:type="dxa"/>
          </w:tcPr>
          <w:p w14:paraId="78375D65" w14:textId="3BE1D65F" w:rsidR="000136D1" w:rsidRPr="00051A2D" w:rsidRDefault="00AB2F00" w:rsidP="004E0554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</w:t>
            </w:r>
            <w:r w:rsidR="00DE66D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038</w:t>
            </w:r>
          </w:p>
        </w:tc>
        <w:tc>
          <w:tcPr>
            <w:tcW w:w="270" w:type="dxa"/>
          </w:tcPr>
          <w:p w14:paraId="7F06D723" w14:textId="77777777" w:rsidR="000136D1" w:rsidRPr="00051A2D" w:rsidRDefault="000136D1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0" w:type="dxa"/>
            <w:hideMark/>
          </w:tcPr>
          <w:p w14:paraId="447845D6" w14:textId="245EB7B7" w:rsidR="000136D1" w:rsidRPr="00051A2D" w:rsidRDefault="00AB2F00" w:rsidP="004E0554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  <w:r w:rsidR="000136D1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646</w:t>
            </w:r>
          </w:p>
        </w:tc>
        <w:tc>
          <w:tcPr>
            <w:tcW w:w="270" w:type="dxa"/>
          </w:tcPr>
          <w:p w14:paraId="551C00C7" w14:textId="77777777" w:rsidR="000136D1" w:rsidRPr="00051A2D" w:rsidRDefault="000136D1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89" w:type="dxa"/>
          </w:tcPr>
          <w:p w14:paraId="2E56AA8F" w14:textId="48A55C48" w:rsidR="000136D1" w:rsidRPr="00051A2D" w:rsidRDefault="002C0037" w:rsidP="004E0554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737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36" w:type="dxa"/>
          </w:tcPr>
          <w:p w14:paraId="4DDA08BD" w14:textId="77777777" w:rsidR="000136D1" w:rsidRPr="00051A2D" w:rsidRDefault="000136D1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30" w:type="dxa"/>
            <w:hideMark/>
          </w:tcPr>
          <w:p w14:paraId="408E1DDE" w14:textId="52A6FB5B" w:rsidR="000136D1" w:rsidRPr="00051A2D" w:rsidRDefault="000136D1" w:rsidP="004E0554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395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)</w:t>
            </w:r>
          </w:p>
        </w:tc>
      </w:tr>
      <w:tr w:rsidR="000136D1" w:rsidRPr="00051A2D" w14:paraId="0471A92F" w14:textId="77777777" w:rsidTr="004E0554">
        <w:trPr>
          <w:trHeight w:val="20"/>
        </w:trPr>
        <w:tc>
          <w:tcPr>
            <w:tcW w:w="4770" w:type="dxa"/>
          </w:tcPr>
          <w:p w14:paraId="0E66D9B6" w14:textId="77777777" w:rsidR="000136D1" w:rsidRPr="00051A2D" w:rsidRDefault="000136D1" w:rsidP="004E0554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0" w:type="dxa"/>
            <w:vAlign w:val="bottom"/>
          </w:tcPr>
          <w:p w14:paraId="1ABACB73" w14:textId="77777777" w:rsidR="000136D1" w:rsidRPr="00051A2D" w:rsidRDefault="000136D1" w:rsidP="004E055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B1BB453" w14:textId="77777777" w:rsidR="000136D1" w:rsidRPr="00051A2D" w:rsidRDefault="000136D1" w:rsidP="004E05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bottom"/>
          </w:tcPr>
          <w:p w14:paraId="40E19ACF" w14:textId="77777777" w:rsidR="000136D1" w:rsidRPr="00051A2D" w:rsidRDefault="000136D1" w:rsidP="004E055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9FCDC0E" w14:textId="77777777" w:rsidR="000136D1" w:rsidRPr="00051A2D" w:rsidRDefault="000136D1" w:rsidP="004E05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89" w:type="dxa"/>
            <w:vAlign w:val="bottom"/>
          </w:tcPr>
          <w:p w14:paraId="6492CB4B" w14:textId="77777777" w:rsidR="000136D1" w:rsidRPr="00051A2D" w:rsidRDefault="000136D1" w:rsidP="004E055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E8DDDA6" w14:textId="77777777" w:rsidR="000136D1" w:rsidRPr="00051A2D" w:rsidRDefault="000136D1" w:rsidP="004E05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30" w:type="dxa"/>
            <w:vAlign w:val="bottom"/>
          </w:tcPr>
          <w:p w14:paraId="537D2E9A" w14:textId="77777777" w:rsidR="000136D1" w:rsidRPr="00051A2D" w:rsidRDefault="000136D1" w:rsidP="004E0554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36D1" w:rsidRPr="00051A2D" w14:paraId="2739035A" w14:textId="77777777" w:rsidTr="004E0554">
        <w:trPr>
          <w:trHeight w:val="68"/>
        </w:trPr>
        <w:tc>
          <w:tcPr>
            <w:tcW w:w="4770" w:type="dxa"/>
          </w:tcPr>
          <w:p w14:paraId="17741E62" w14:textId="77777777" w:rsidR="000136D1" w:rsidRPr="00051A2D" w:rsidRDefault="000136D1" w:rsidP="004E0554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250" w:type="dxa"/>
            <w:gridSpan w:val="3"/>
          </w:tcPr>
          <w:p w14:paraId="5CBE52D1" w14:textId="5705B54A" w:rsidR="000136D1" w:rsidRPr="00051A2D" w:rsidRDefault="000136D1" w:rsidP="004E0554">
            <w:pPr>
              <w:pStyle w:val="acctfourfigures"/>
              <w:tabs>
                <w:tab w:val="left" w:pos="720"/>
              </w:tabs>
              <w:spacing w:line="240" w:lineRule="atLeast"/>
              <w:ind w:left="-19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 xml:space="preserve">ข้อสมมติเพิ่มขึ้นร้อยละ 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20</w:t>
            </w:r>
          </w:p>
        </w:tc>
        <w:tc>
          <w:tcPr>
            <w:tcW w:w="270" w:type="dxa"/>
            <w:vAlign w:val="bottom"/>
          </w:tcPr>
          <w:p w14:paraId="0C7C0521" w14:textId="77777777" w:rsidR="000136D1" w:rsidRPr="00051A2D" w:rsidRDefault="000136D1" w:rsidP="004E05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255" w:type="dxa"/>
            <w:gridSpan w:val="3"/>
          </w:tcPr>
          <w:p w14:paraId="0CDD775E" w14:textId="1840193B" w:rsidR="000136D1" w:rsidRPr="00051A2D" w:rsidRDefault="000136D1" w:rsidP="004E0554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ข้อสมมติ</w:t>
            </w:r>
            <w:r w:rsidRPr="00051A2D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ลดลง</w:t>
            </w:r>
            <w:r w:rsidRPr="00051A2D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ร้อยละ</w:t>
            </w:r>
            <w:r w:rsidRPr="00051A2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20</w:t>
            </w:r>
          </w:p>
        </w:tc>
      </w:tr>
      <w:tr w:rsidR="000136D1" w:rsidRPr="00051A2D" w14:paraId="64D79DCA" w14:textId="77777777" w:rsidTr="004E0554">
        <w:trPr>
          <w:trHeight w:val="20"/>
        </w:trPr>
        <w:tc>
          <w:tcPr>
            <w:tcW w:w="4770" w:type="dxa"/>
            <w:hideMark/>
          </w:tcPr>
          <w:p w14:paraId="514261FF" w14:textId="77777777" w:rsidR="000136D1" w:rsidRPr="00051A2D" w:rsidRDefault="000136D1" w:rsidP="004E0554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อัตราการหมุนเวียนของพนักงาน</w:t>
            </w:r>
          </w:p>
        </w:tc>
        <w:tc>
          <w:tcPr>
            <w:tcW w:w="990" w:type="dxa"/>
          </w:tcPr>
          <w:p w14:paraId="7AB6465B" w14:textId="37C7FACB" w:rsidR="000136D1" w:rsidRPr="00051A2D" w:rsidRDefault="00DE66D2" w:rsidP="004E0554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172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</w:tcPr>
          <w:p w14:paraId="3DB5FF47" w14:textId="77777777" w:rsidR="000136D1" w:rsidRPr="00051A2D" w:rsidRDefault="000136D1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hideMark/>
          </w:tcPr>
          <w:p w14:paraId="0A0F2821" w14:textId="59250464" w:rsidR="000136D1" w:rsidRPr="00D53E47" w:rsidRDefault="000136D1" w:rsidP="004E0554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705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</w:tcPr>
          <w:p w14:paraId="02832B98" w14:textId="77777777" w:rsidR="000136D1" w:rsidRPr="00051A2D" w:rsidRDefault="000136D1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89" w:type="dxa"/>
          </w:tcPr>
          <w:p w14:paraId="7D2C2322" w14:textId="63C643E1" w:rsidR="000136D1" w:rsidRPr="00051A2D" w:rsidRDefault="00AB2F00" w:rsidP="004E0554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</w:t>
            </w:r>
            <w:r w:rsidR="002C003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871</w:t>
            </w:r>
          </w:p>
        </w:tc>
        <w:tc>
          <w:tcPr>
            <w:tcW w:w="236" w:type="dxa"/>
          </w:tcPr>
          <w:p w14:paraId="214CC30C" w14:textId="77777777" w:rsidR="000136D1" w:rsidRPr="00051A2D" w:rsidRDefault="000136D1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7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1030" w:type="dxa"/>
            <w:hideMark/>
          </w:tcPr>
          <w:p w14:paraId="18E358F0" w14:textId="74F0D6FB" w:rsidR="000136D1" w:rsidRPr="00051A2D" w:rsidRDefault="00AB2F00" w:rsidP="004E0554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</w:t>
            </w:r>
            <w:r w:rsidR="000136D1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263</w:t>
            </w:r>
          </w:p>
        </w:tc>
      </w:tr>
      <w:tr w:rsidR="000136D1" w:rsidRPr="00051A2D" w14:paraId="19CE292D" w14:textId="77777777" w:rsidTr="004E0554">
        <w:trPr>
          <w:trHeight w:val="20"/>
        </w:trPr>
        <w:tc>
          <w:tcPr>
            <w:tcW w:w="4770" w:type="dxa"/>
          </w:tcPr>
          <w:p w14:paraId="3ECD4DD6" w14:textId="77777777" w:rsidR="000136D1" w:rsidRPr="00051A2D" w:rsidRDefault="000136D1" w:rsidP="004E0554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051A2D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อัตรามรณะในอนาคต</w:t>
            </w:r>
          </w:p>
        </w:tc>
        <w:tc>
          <w:tcPr>
            <w:tcW w:w="990" w:type="dxa"/>
          </w:tcPr>
          <w:p w14:paraId="652FE375" w14:textId="56B404CA" w:rsidR="000136D1" w:rsidRPr="00051A2D" w:rsidRDefault="00DE66D2" w:rsidP="004E0554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197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</w:tcPr>
          <w:p w14:paraId="7935DBBD" w14:textId="77777777" w:rsidR="000136D1" w:rsidRPr="00051A2D" w:rsidRDefault="000136D1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223BD281" w14:textId="3C6C5E7F" w:rsidR="000136D1" w:rsidRPr="00D53E47" w:rsidRDefault="000136D1" w:rsidP="004E0554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172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</w:tcPr>
          <w:p w14:paraId="6C07679E" w14:textId="77777777" w:rsidR="000136D1" w:rsidRPr="00051A2D" w:rsidRDefault="000136D1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89" w:type="dxa"/>
          </w:tcPr>
          <w:p w14:paraId="731F008C" w14:textId="59D51EA6" w:rsidR="000136D1" w:rsidRPr="00051A2D" w:rsidRDefault="00AB2F00" w:rsidP="004E0554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198</w:t>
            </w:r>
          </w:p>
        </w:tc>
        <w:tc>
          <w:tcPr>
            <w:tcW w:w="236" w:type="dxa"/>
          </w:tcPr>
          <w:p w14:paraId="0764E749" w14:textId="77777777" w:rsidR="000136D1" w:rsidRPr="00051A2D" w:rsidRDefault="000136D1" w:rsidP="004E0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7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1030" w:type="dxa"/>
          </w:tcPr>
          <w:p w14:paraId="450988B4" w14:textId="4397EB4A" w:rsidR="000136D1" w:rsidRPr="00051A2D" w:rsidRDefault="00AB2F00" w:rsidP="004E0554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173</w:t>
            </w:r>
          </w:p>
        </w:tc>
      </w:tr>
    </w:tbl>
    <w:p w14:paraId="5E307E84" w14:textId="77777777" w:rsidR="000136D1" w:rsidRDefault="0001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576F535" w14:textId="77777777" w:rsidR="000136D1" w:rsidRDefault="00013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5018F6A4" w14:textId="77777777" w:rsidR="00993F99" w:rsidRDefault="00993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090FA71" w14:textId="1DBDE1E1" w:rsidR="00EF4E77" w:rsidRPr="00A605D7" w:rsidRDefault="00AB2F00" w:rsidP="004451C9">
      <w:pPr>
        <w:pStyle w:val="Heading6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AB2F00">
        <w:rPr>
          <w:rFonts w:asciiTheme="majorBidi" w:hAnsiTheme="majorBidi" w:cstheme="majorBidi"/>
          <w:sz w:val="30"/>
          <w:szCs w:val="30"/>
          <w:lang w:val="en-US"/>
        </w:rPr>
        <w:lastRenderedPageBreak/>
        <w:t>15</w:t>
      </w:r>
      <w:r w:rsidR="002B5112" w:rsidRPr="009A0092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 w:rsidR="00F918DC" w:rsidRPr="00A605D7">
        <w:rPr>
          <w:rFonts w:asciiTheme="majorBidi" w:hAnsiTheme="majorBidi" w:cstheme="majorBidi"/>
          <w:sz w:val="30"/>
          <w:szCs w:val="30"/>
          <w:cs/>
          <w:lang w:val="th-TH"/>
        </w:rPr>
        <w:t>ส่วนเกินมูลค่าหุ้นและสำรองตามกฎหมาย</w:t>
      </w:r>
    </w:p>
    <w:p w14:paraId="7D08EE17" w14:textId="5AA2D945" w:rsidR="00F918DC" w:rsidRPr="00A605D7" w:rsidRDefault="00F918DC" w:rsidP="004451C9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556C4722" w14:textId="77777777" w:rsidR="00F918DC" w:rsidRPr="00A605D7" w:rsidRDefault="00F918D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605D7">
        <w:rPr>
          <w:rFonts w:asciiTheme="majorBidi" w:hAnsiTheme="majorBidi" w:cstheme="majorBidi"/>
          <w:i/>
          <w:iCs/>
          <w:sz w:val="30"/>
          <w:szCs w:val="30"/>
          <w:cs/>
        </w:rPr>
        <w:t>ส่วนเกินมูลค่าหุ้น</w:t>
      </w:r>
    </w:p>
    <w:p w14:paraId="15139C90" w14:textId="4E3DB4BD" w:rsidR="00F918DC" w:rsidRPr="00A605D7" w:rsidRDefault="00F918D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1268B50" w14:textId="59FCAFF0" w:rsidR="00F918DC" w:rsidRPr="00A605D7" w:rsidRDefault="00F918D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605D7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AB2F00" w:rsidRPr="00AB2F00">
        <w:rPr>
          <w:rFonts w:asciiTheme="majorBidi" w:hAnsiTheme="majorBidi" w:cstheme="majorBidi"/>
          <w:sz w:val="30"/>
          <w:szCs w:val="30"/>
        </w:rPr>
        <w:t>2535</w:t>
      </w:r>
      <w:r w:rsidRPr="00A605D7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AB2F00" w:rsidRPr="00AB2F00">
        <w:rPr>
          <w:rFonts w:asciiTheme="majorBidi" w:hAnsiTheme="majorBidi" w:cstheme="majorBidi"/>
          <w:sz w:val="30"/>
          <w:szCs w:val="30"/>
        </w:rPr>
        <w:t>51</w:t>
      </w:r>
      <w:r w:rsidRPr="00A605D7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A605D7">
        <w:rPr>
          <w:rFonts w:asciiTheme="majorBidi" w:hAnsiTheme="majorBidi" w:cstheme="majorBidi"/>
          <w:sz w:val="30"/>
          <w:szCs w:val="30"/>
        </w:rPr>
        <w:t>“</w:t>
      </w:r>
      <w:r w:rsidRPr="00A605D7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A605D7">
        <w:rPr>
          <w:rFonts w:asciiTheme="majorBidi" w:hAnsiTheme="majorBidi" w:cstheme="majorBidi"/>
          <w:sz w:val="30"/>
          <w:szCs w:val="30"/>
        </w:rPr>
        <w:t>”</w:t>
      </w:r>
      <w:r w:rsidRPr="00A605D7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61C4531F" w14:textId="628C2DF9" w:rsidR="00A605D7" w:rsidRDefault="00A60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34762214" w14:textId="67E5463C" w:rsidR="00F918DC" w:rsidRPr="00A605D7" w:rsidRDefault="00F918D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605D7">
        <w:rPr>
          <w:rFonts w:asciiTheme="majorBidi" w:hAnsiTheme="majorBidi" w:cstheme="majorBidi"/>
          <w:i/>
          <w:iCs/>
          <w:sz w:val="30"/>
          <w:szCs w:val="30"/>
          <w:cs/>
        </w:rPr>
        <w:t>สำรองตามกฎหมาย</w:t>
      </w:r>
    </w:p>
    <w:p w14:paraId="6052438E" w14:textId="4EF69473" w:rsidR="00164FA5" w:rsidRPr="00A605D7" w:rsidRDefault="00164FA5" w:rsidP="004451C9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60AF14A8" w14:textId="4517226C" w:rsidR="00164FA5" w:rsidRPr="00A605D7" w:rsidRDefault="00164F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605D7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AB2F00" w:rsidRPr="00AB2F00">
        <w:rPr>
          <w:rFonts w:asciiTheme="majorBidi" w:hAnsiTheme="majorBidi" w:cstheme="majorBidi"/>
          <w:sz w:val="30"/>
          <w:szCs w:val="30"/>
        </w:rPr>
        <w:t>2535</w:t>
      </w:r>
      <w:r w:rsidRPr="00A605D7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AB2F00" w:rsidRPr="00AB2F00">
        <w:rPr>
          <w:rFonts w:asciiTheme="majorBidi" w:hAnsiTheme="majorBidi" w:cstheme="majorBidi"/>
          <w:sz w:val="30"/>
          <w:szCs w:val="30"/>
        </w:rPr>
        <w:t>116</w:t>
      </w:r>
      <w:r w:rsidRPr="00A605D7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A605D7">
        <w:rPr>
          <w:rFonts w:asciiTheme="majorBidi" w:hAnsiTheme="majorBidi" w:cstheme="majorBidi"/>
          <w:sz w:val="30"/>
          <w:szCs w:val="30"/>
        </w:rPr>
        <w:t>“</w:t>
      </w:r>
      <w:r w:rsidRPr="00A605D7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A605D7">
        <w:rPr>
          <w:rFonts w:asciiTheme="majorBidi" w:hAnsiTheme="majorBidi" w:cstheme="majorBidi"/>
          <w:sz w:val="30"/>
          <w:szCs w:val="30"/>
        </w:rPr>
        <w:t>”</w:t>
      </w:r>
      <w:r w:rsidRPr="00A605D7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="00AB2F00" w:rsidRPr="00AB2F00">
        <w:rPr>
          <w:rFonts w:asciiTheme="majorBidi" w:hAnsiTheme="majorBidi" w:cstheme="majorBidi"/>
          <w:sz w:val="30"/>
          <w:szCs w:val="30"/>
        </w:rPr>
        <w:t>5</w:t>
      </w:r>
      <w:r w:rsidRPr="00A605D7">
        <w:rPr>
          <w:rFonts w:asciiTheme="majorBidi" w:hAnsiTheme="majorBidi" w:cstheme="majorBidi"/>
          <w:sz w:val="30"/>
          <w:szCs w:val="30"/>
        </w:rPr>
        <w:t xml:space="preserve"> </w:t>
      </w:r>
      <w:r w:rsidRPr="00A605D7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AB2F00" w:rsidRPr="00AB2F00">
        <w:rPr>
          <w:rFonts w:asciiTheme="majorBidi" w:hAnsiTheme="majorBidi" w:cstheme="majorBidi"/>
          <w:sz w:val="30"/>
          <w:szCs w:val="30"/>
        </w:rPr>
        <w:t>10</w:t>
      </w:r>
      <w:r w:rsidRPr="00A605D7">
        <w:rPr>
          <w:rFonts w:asciiTheme="majorBidi" w:hAnsiTheme="majorBidi" w:cstheme="majorBidi"/>
          <w:sz w:val="30"/>
          <w:szCs w:val="30"/>
        </w:rPr>
        <w:t xml:space="preserve"> </w:t>
      </w:r>
      <w:r w:rsidRPr="00A605D7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64A9CEE6" w14:textId="61734690" w:rsidR="00164FA5" w:rsidRPr="00A605D7" w:rsidRDefault="00164FA5" w:rsidP="004451C9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1E66E991" w14:textId="77F5E1E3" w:rsidR="00164FA5" w:rsidRPr="00A605D7" w:rsidRDefault="00AB2F00" w:rsidP="004451C9">
      <w:pPr>
        <w:pStyle w:val="Heading6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AB2F00">
        <w:rPr>
          <w:rFonts w:asciiTheme="majorBidi" w:hAnsiTheme="majorBidi" w:cstheme="majorBidi"/>
          <w:sz w:val="30"/>
          <w:szCs w:val="30"/>
          <w:lang w:val="en-US"/>
        </w:rPr>
        <w:t>16</w:t>
      </w:r>
      <w:r w:rsidR="00164FA5" w:rsidRPr="00A605D7">
        <w:rPr>
          <w:rFonts w:asciiTheme="majorBidi" w:hAnsiTheme="majorBidi" w:cstheme="majorBidi"/>
          <w:sz w:val="30"/>
          <w:szCs w:val="30"/>
          <w:lang w:val="en-US"/>
        </w:rPr>
        <w:tab/>
      </w:r>
      <w:r w:rsidR="00164FA5" w:rsidRPr="00A605D7">
        <w:rPr>
          <w:rFonts w:asciiTheme="majorBidi" w:hAnsiTheme="majorBidi" w:cstheme="majorBidi"/>
          <w:sz w:val="30"/>
          <w:szCs w:val="30"/>
          <w:cs/>
          <w:lang w:val="en-US"/>
        </w:rPr>
        <w:t>ส่วนงานดำเนินงานและการจำแนกรายได้</w:t>
      </w:r>
    </w:p>
    <w:p w14:paraId="1A67DAEF" w14:textId="1A5AC94F" w:rsidR="00F4452B" w:rsidRPr="00A605D7" w:rsidRDefault="00F4452B" w:rsidP="004451C9">
      <w:pPr>
        <w:spacing w:line="240" w:lineRule="auto"/>
        <w:ind w:left="900"/>
        <w:rPr>
          <w:rFonts w:asciiTheme="majorBidi" w:hAnsiTheme="majorBidi" w:cstheme="majorBidi"/>
          <w:sz w:val="30"/>
          <w:szCs w:val="30"/>
        </w:rPr>
      </w:pPr>
    </w:p>
    <w:p w14:paraId="131097F2" w14:textId="5EF8215C" w:rsidR="00025D27" w:rsidRPr="00A605D7" w:rsidRDefault="00025D2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605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7024AAAC" w14:textId="77777777" w:rsidR="00A241A5" w:rsidRPr="00A605D7" w:rsidRDefault="00A241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EA1D708" w14:textId="00D97C06" w:rsidR="00025D27" w:rsidRPr="00A605D7" w:rsidRDefault="00025D27" w:rsidP="00F2291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605D7">
        <w:rPr>
          <w:rFonts w:asciiTheme="majorBidi" w:hAnsiTheme="majorBidi" w:cstheme="majorBidi"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3277959F" w14:textId="77777777" w:rsidR="00382225" w:rsidRPr="00A605D7" w:rsidRDefault="0038222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1C34FFC" w14:textId="23E5988C" w:rsidR="00025D27" w:rsidRPr="00A605D7" w:rsidRDefault="00025D2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605D7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</w:t>
      </w:r>
      <w:r w:rsidR="00417FDF" w:rsidRPr="00A605D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52815" w:rsidRPr="00A605D7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F5F20">
        <w:rPr>
          <w:rFonts w:asciiTheme="majorBidi" w:hAnsiTheme="majorBidi" w:cstheme="majorBidi"/>
          <w:sz w:val="30"/>
          <w:szCs w:val="30"/>
        </w:rPr>
        <w:br/>
      </w:r>
      <w:r w:rsidRPr="00A605D7">
        <w:rPr>
          <w:rFonts w:asciiTheme="majorBidi" w:hAnsiTheme="majorBidi" w:cstheme="majorBidi"/>
          <w:sz w:val="30"/>
          <w:szCs w:val="30"/>
          <w:cs/>
        </w:rPr>
        <w:t xml:space="preserve"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68464422" w14:textId="01D57CA5" w:rsidR="00F918DC" w:rsidRPr="00A605D7" w:rsidRDefault="00025D2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605D7">
        <w:rPr>
          <w:rFonts w:asciiTheme="majorBidi" w:hAnsiTheme="majorBidi" w:cstheme="majorBidi"/>
          <w:sz w:val="30"/>
          <w:szCs w:val="30"/>
        </w:rPr>
        <w:t> </w:t>
      </w:r>
    </w:p>
    <w:p w14:paraId="178B7738" w14:textId="582CA146" w:rsidR="00025D27" w:rsidRPr="00A605D7" w:rsidRDefault="00025D27" w:rsidP="00F2291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605D7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4333DBFD" w14:textId="77777777" w:rsidR="00382225" w:rsidRPr="00A605D7" w:rsidRDefault="0038222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C695FC8" w14:textId="20FF5729" w:rsidR="00025D27" w:rsidRPr="00A605D7" w:rsidRDefault="00025D2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605D7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417FDF" w:rsidRPr="00A605D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52815" w:rsidRPr="00A605D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A605D7">
        <w:rPr>
          <w:rFonts w:asciiTheme="majorBidi" w:hAnsiTheme="majorBidi" w:cstheme="majorBidi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</w:t>
      </w:r>
      <w:r w:rsidR="00A605D7">
        <w:rPr>
          <w:rFonts w:asciiTheme="majorBidi" w:hAnsiTheme="majorBidi" w:cstheme="majorBidi"/>
          <w:sz w:val="30"/>
          <w:szCs w:val="30"/>
        </w:rPr>
        <w:br/>
      </w:r>
      <w:r w:rsidRPr="00A605D7">
        <w:rPr>
          <w:rFonts w:asciiTheme="majorBidi" w:hAnsiTheme="majorBidi" w:cstheme="majorBidi"/>
          <w:sz w:val="30"/>
          <w:szCs w:val="30"/>
          <w:cs/>
        </w:rPr>
        <w:t>ภาษีขายอื่นๆและแสดงสุทธิจากส่วนลดการค้าและส่วนลดตามปริมาณ รายได้ที่เป็นเงินตราต่างประเทศ</w:t>
      </w:r>
      <w:r w:rsidR="00A605D7">
        <w:rPr>
          <w:rFonts w:asciiTheme="majorBidi" w:hAnsiTheme="majorBidi" w:cstheme="majorBidi"/>
          <w:sz w:val="30"/>
          <w:szCs w:val="30"/>
        </w:rPr>
        <w:br/>
      </w:r>
      <w:r w:rsidRPr="00A605D7">
        <w:rPr>
          <w:rFonts w:asciiTheme="majorBidi" w:hAnsiTheme="majorBidi" w:cstheme="majorBidi"/>
          <w:sz w:val="30"/>
          <w:szCs w:val="30"/>
          <w:cs/>
        </w:rPr>
        <w:t>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518C5D96" w14:textId="77777777" w:rsidR="00025D27" w:rsidRPr="00A605D7" w:rsidRDefault="00025D2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8741C08" w14:textId="77777777" w:rsidR="00993F99" w:rsidRDefault="00993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0EF2CD8" w14:textId="1637DF09" w:rsidR="00025D27" w:rsidRPr="00A605D7" w:rsidRDefault="00025D2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605D7">
        <w:rPr>
          <w:rFonts w:asciiTheme="majorBidi" w:hAnsiTheme="majorBidi" w:cstheme="majorBidi"/>
          <w:sz w:val="30"/>
          <w:szCs w:val="30"/>
          <w:cs/>
        </w:rPr>
        <w:lastRenderedPageBreak/>
        <w:t>รายได้จากการขายสินค้ารับรู้ ณ วันที่มีการส่งมอบสินค้าให้กับลูกค้า</w:t>
      </w:r>
    </w:p>
    <w:p w14:paraId="42981CC8" w14:textId="77777777" w:rsidR="00025D27" w:rsidRPr="00A605D7" w:rsidRDefault="00025D2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094F4FA" w14:textId="69495A24" w:rsidR="00025D27" w:rsidRPr="00A605D7" w:rsidRDefault="00025D2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605D7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</w:t>
      </w:r>
      <w:r w:rsidR="00A605D7">
        <w:rPr>
          <w:rFonts w:asciiTheme="majorBidi" w:hAnsiTheme="majorBidi" w:cstheme="majorBidi"/>
          <w:sz w:val="30"/>
          <w:szCs w:val="30"/>
        </w:rPr>
        <w:br/>
      </w:r>
      <w:r w:rsidRPr="00A605D7">
        <w:rPr>
          <w:rFonts w:asciiTheme="majorBidi" w:hAnsiTheme="majorBidi" w:cstheme="majorBidi"/>
          <w:sz w:val="30"/>
          <w:szCs w:val="30"/>
          <w:cs/>
        </w:rPr>
        <w:t>เมื่อเกิดขึ้น</w:t>
      </w:r>
    </w:p>
    <w:p w14:paraId="0954721D" w14:textId="767233BD" w:rsidR="00A605D7" w:rsidRDefault="00A60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0921AA1" w14:textId="2F40463E" w:rsidR="00025D27" w:rsidRPr="00A605D7" w:rsidRDefault="00025D27" w:rsidP="00F2291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605D7">
        <w:rPr>
          <w:rFonts w:asciiTheme="majorBidi" w:hAnsiTheme="majorBidi" w:cstheme="majorBidi"/>
          <w:i/>
          <w:iCs/>
          <w:sz w:val="30"/>
          <w:szCs w:val="30"/>
          <w:cs/>
        </w:rPr>
        <w:t>ยอดคงเหลือของสัญญา</w:t>
      </w:r>
    </w:p>
    <w:p w14:paraId="7A55BAB9" w14:textId="77777777" w:rsidR="00382225" w:rsidRPr="00A605D7" w:rsidRDefault="0038222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D06DB9A" w14:textId="330F21BA" w:rsidR="00D023DA" w:rsidRPr="00A605D7" w:rsidRDefault="00025D2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605D7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</w:t>
      </w:r>
      <w:r w:rsidR="00333108" w:rsidRPr="00A605D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52815" w:rsidRPr="00A605D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A605D7">
        <w:rPr>
          <w:rFonts w:asciiTheme="majorBidi" w:hAnsiTheme="majorBidi" w:cstheme="majorBidi"/>
          <w:sz w:val="30"/>
          <w:szCs w:val="30"/>
          <w:cs/>
        </w:rPr>
        <w:t>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="00333108" w:rsidRPr="00A605D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352815" w:rsidRPr="00A605D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A605D7">
        <w:rPr>
          <w:rFonts w:asciiTheme="majorBidi" w:hAnsiTheme="majorBidi" w:cstheme="majorBidi"/>
          <w:sz w:val="30"/>
          <w:szCs w:val="30"/>
          <w:cs/>
        </w:rPr>
        <w:t>รับรู้รายได้ที่เกี่ยวข้อง</w:t>
      </w:r>
      <w:r w:rsidR="00410773" w:rsidRPr="00A605D7">
        <w:rPr>
          <w:rFonts w:asciiTheme="majorBidi" w:hAnsiTheme="majorBidi" w:cstheme="majorBidi"/>
          <w:sz w:val="30"/>
          <w:szCs w:val="30"/>
        </w:rPr>
        <w:t xml:space="preserve"> </w:t>
      </w:r>
      <w:r w:rsidR="00410773" w:rsidRPr="00A605D7">
        <w:rPr>
          <w:rFonts w:asciiTheme="majorBidi" w:hAnsiTheme="majorBidi" w:cstheme="majorBidi"/>
          <w:sz w:val="30"/>
          <w:szCs w:val="30"/>
          <w:cs/>
        </w:rPr>
        <w:t>แสดงเป็นส่วนหนึ่งของเจ้าหนี้การค้าและเจ้าหนี้อื่นในงบฐานะการเงิน</w:t>
      </w:r>
    </w:p>
    <w:p w14:paraId="3AD7FA87" w14:textId="6F2AE73C" w:rsidR="00A241A5" w:rsidRPr="00A605D7" w:rsidRDefault="00A241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</w:pPr>
    </w:p>
    <w:p w14:paraId="7DA17EC6" w14:textId="0AB2E7C9" w:rsidR="00025D27" w:rsidRPr="00A605D7" w:rsidRDefault="00025D27" w:rsidP="00F2291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  <w:r w:rsidRPr="00A605D7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 xml:space="preserve">ส่วนงานดำเนินงาน </w:t>
      </w:r>
    </w:p>
    <w:p w14:paraId="0C72BC3A" w14:textId="77777777" w:rsidR="00A241A5" w:rsidRPr="00A605D7" w:rsidRDefault="00A241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</w:p>
    <w:p w14:paraId="4C4C986B" w14:textId="6803E75D" w:rsidR="0068064C" w:rsidRDefault="0068064C" w:rsidP="00680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  <w:r w:rsidRPr="00043B38">
        <w:rPr>
          <w:rFonts w:ascii="Angsana New" w:eastAsia="Cordia New" w:hAnsi="Angsana New" w:hint="cs"/>
          <w:color w:val="000000"/>
          <w:sz w:val="30"/>
          <w:szCs w:val="30"/>
          <w:cs/>
        </w:rPr>
        <w:t>ผู้บริหารพิจารณาว่ากลุ่มบริษัทมี</w:t>
      </w:r>
      <w:r w:rsidRPr="00043B38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="00AB2F00" w:rsidRPr="00AB2F00">
        <w:rPr>
          <w:rFonts w:ascii="Angsana New" w:eastAsia="Cordia New" w:hAnsi="Angsana New"/>
          <w:color w:val="000000"/>
          <w:sz w:val="30"/>
          <w:szCs w:val="30"/>
        </w:rPr>
        <w:t>2</w:t>
      </w:r>
      <w:r w:rsidRPr="00043B38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043B38">
        <w:rPr>
          <w:rFonts w:ascii="Angsana New" w:eastAsia="Cordia New" w:hAnsi="Angsana New" w:hint="cs"/>
          <w:color w:val="000000"/>
          <w:sz w:val="30"/>
          <w:szCs w:val="30"/>
          <w:cs/>
        </w:rPr>
        <w:t>ส่วนงานที่รายงาน</w:t>
      </w:r>
      <w:r w:rsidRPr="00043B38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043B38">
        <w:rPr>
          <w:rFonts w:ascii="Angsana New" w:eastAsia="Cordia New" w:hAnsi="Angsana New" w:hint="cs"/>
          <w:color w:val="000000"/>
          <w:sz w:val="30"/>
          <w:szCs w:val="30"/>
          <w:cs/>
        </w:rPr>
        <w:t>ซึ่งเป็นหน่วยงานธุรกิจที่สำคัญของกลุ่มบริษัทที่มีสินค้าและการบริการที่แตกต่างกัน</w:t>
      </w:r>
      <w:r w:rsidRPr="00043B38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043B38">
        <w:rPr>
          <w:rFonts w:ascii="Angsana New" w:eastAsia="Cordia New" w:hAnsi="Angsana New" w:hint="cs"/>
          <w:color w:val="000000"/>
          <w:sz w:val="30"/>
          <w:szCs w:val="30"/>
          <w:cs/>
        </w:rPr>
        <w:t>และมีการบริหารจัดการแยกต่างหาก</w:t>
      </w:r>
      <w:r w:rsidRPr="00043B38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043B38">
        <w:rPr>
          <w:rFonts w:ascii="Angsana New" w:eastAsia="Cordia New" w:hAnsi="Angsana New" w:hint="cs"/>
          <w:color w:val="000000"/>
          <w:sz w:val="30"/>
          <w:szCs w:val="30"/>
          <w:cs/>
        </w:rPr>
        <w:t>เนื่องจากใช้เทคโนโลยีและกลยุทธ์ทางการตลาด</w:t>
      </w:r>
      <w:r>
        <w:rPr>
          <w:rFonts w:ascii="Angsana New" w:eastAsia="Cordia New" w:hAnsi="Angsana New"/>
          <w:color w:val="000000"/>
          <w:sz w:val="30"/>
          <w:szCs w:val="30"/>
        </w:rPr>
        <w:br/>
      </w:r>
      <w:r w:rsidRPr="00043B38">
        <w:rPr>
          <w:rFonts w:ascii="Angsana New" w:eastAsia="Cordia New" w:hAnsi="Angsana New" w:hint="cs"/>
          <w:color w:val="000000"/>
          <w:sz w:val="30"/>
          <w:szCs w:val="30"/>
          <w:cs/>
        </w:rPr>
        <w:t>ที่แตกต่างกัน</w:t>
      </w:r>
      <w:r w:rsidRPr="00043B38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043B38">
        <w:rPr>
          <w:rFonts w:ascii="Angsana New" w:eastAsia="Cordia New" w:hAnsi="Angsana New" w:hint="cs"/>
          <w:color w:val="000000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3180208E" w14:textId="77777777" w:rsidR="0068064C" w:rsidRPr="008E3F44" w:rsidRDefault="0068064C" w:rsidP="00680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1B6DBFB4" w14:textId="35A4B770" w:rsidR="0068064C" w:rsidRPr="008E3F44" w:rsidRDefault="0068064C" w:rsidP="00F22913">
      <w:pPr>
        <w:pStyle w:val="ListParagraph"/>
        <w:numPr>
          <w:ilvl w:val="0"/>
          <w:numId w:val="23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8E3F44">
        <w:rPr>
          <w:rFonts w:asciiTheme="majorBidi" w:eastAsia="MS Mincho" w:hAnsiTheme="majorBidi" w:cstheme="majorBidi"/>
          <w:sz w:val="30"/>
          <w:szCs w:val="30"/>
          <w:cs/>
        </w:rPr>
        <w:t>ส่วนงาน</w:t>
      </w:r>
      <w:r w:rsidRPr="008E3F44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AB2F00" w:rsidRPr="00AB2F00">
        <w:rPr>
          <w:rFonts w:asciiTheme="majorBidi" w:eastAsia="MS Mincho" w:hAnsiTheme="majorBidi" w:cstheme="majorBidi"/>
          <w:sz w:val="30"/>
          <w:szCs w:val="30"/>
        </w:rPr>
        <w:t>1</w:t>
      </w:r>
      <w:r w:rsidRPr="008E3F44">
        <w:rPr>
          <w:rFonts w:asciiTheme="majorBidi" w:eastAsia="MS Mincho" w:hAnsiTheme="majorBidi" w:cstheme="majorBidi"/>
          <w:sz w:val="30"/>
          <w:szCs w:val="30"/>
        </w:rPr>
        <w:t xml:space="preserve"> </w:t>
      </w:r>
      <w:r>
        <w:rPr>
          <w:rFonts w:asciiTheme="majorBidi" w:eastAsia="MS Mincho" w:hAnsiTheme="majorBidi" w:cstheme="majorBidi" w:hint="cs"/>
          <w:sz w:val="30"/>
          <w:szCs w:val="30"/>
          <w:cs/>
        </w:rPr>
        <w:t>ผลิตอาหารทะเลและผลไม้แช่แข็ง</w:t>
      </w:r>
    </w:p>
    <w:p w14:paraId="5C60273E" w14:textId="56F1A606" w:rsidR="0068064C" w:rsidRDefault="0068064C" w:rsidP="00F22913">
      <w:pPr>
        <w:pStyle w:val="ListParagraph"/>
        <w:numPr>
          <w:ilvl w:val="0"/>
          <w:numId w:val="23"/>
        </w:numPr>
        <w:tabs>
          <w:tab w:val="clear" w:pos="340"/>
          <w:tab w:val="clear" w:pos="680"/>
          <w:tab w:val="num" w:pos="1080"/>
        </w:tabs>
        <w:ind w:left="990" w:hanging="45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8E3F44">
        <w:rPr>
          <w:rFonts w:asciiTheme="majorBidi" w:eastAsia="MS Mincho" w:hAnsiTheme="majorBidi" w:cstheme="majorBidi"/>
          <w:sz w:val="30"/>
          <w:szCs w:val="30"/>
          <w:cs/>
        </w:rPr>
        <w:t xml:space="preserve">ส่วนงาน </w:t>
      </w:r>
      <w:r w:rsidR="00AB2F00" w:rsidRPr="00AB2F00">
        <w:rPr>
          <w:rFonts w:asciiTheme="majorBidi" w:eastAsia="MS Mincho" w:hAnsiTheme="majorBidi" w:cstheme="majorBidi"/>
          <w:sz w:val="30"/>
          <w:szCs w:val="30"/>
        </w:rPr>
        <w:t>2</w:t>
      </w:r>
      <w:r w:rsidRPr="008E3F44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252C3C">
        <w:rPr>
          <w:rFonts w:asciiTheme="majorBidi" w:eastAsia="MS Mincho" w:hAnsiTheme="majorBidi" w:hint="cs"/>
          <w:sz w:val="30"/>
          <w:szCs w:val="30"/>
          <w:cs/>
        </w:rPr>
        <w:t>ธุรกิจห้องเย็น</w:t>
      </w:r>
    </w:p>
    <w:p w14:paraId="6FCE60F8" w14:textId="77777777" w:rsidR="0068064C" w:rsidRDefault="0068064C" w:rsidP="00680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  <w:cs/>
        </w:rPr>
      </w:pPr>
    </w:p>
    <w:p w14:paraId="5B6AF610" w14:textId="77777777" w:rsidR="0068064C" w:rsidRPr="00F1598F" w:rsidRDefault="0068064C" w:rsidP="0068064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598F">
        <w:rPr>
          <w:rFonts w:ascii="Angsana New" w:hAnsi="Angsana New"/>
          <w:sz w:val="30"/>
          <w:szCs w:val="30"/>
          <w:cs/>
        </w:rPr>
        <w:t>ผลการดำเนินงานของแต่ละส่วนงานวัดโดยใช้</w:t>
      </w:r>
      <w:r w:rsidRPr="00F1598F">
        <w:rPr>
          <w:rFonts w:ascii="Angsana New" w:hAnsi="Angsana New" w:hint="cs"/>
          <w:sz w:val="30"/>
          <w:szCs w:val="30"/>
          <w:cs/>
        </w:rPr>
        <w:t>รายได้และกำไรขั้นต้น</w:t>
      </w:r>
      <w:r w:rsidRPr="00F1598F">
        <w:rPr>
          <w:rFonts w:ascii="Angsana New" w:hAnsi="Angsana New"/>
          <w:sz w:val="30"/>
          <w:szCs w:val="30"/>
          <w:cs/>
        </w:rPr>
        <w:t>ของส่วนงาน ซึ่งนำเสนอในรายงานการจัดการภายในและสอบทาน</w:t>
      </w:r>
      <w:r w:rsidRPr="00F1598F">
        <w:rPr>
          <w:rFonts w:ascii="Angsana New" w:hAnsi="Angsana New" w:hint="cs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z w:val="30"/>
          <w:szCs w:val="30"/>
          <w:cs/>
        </w:rPr>
        <w:t>โดยผู้มีอำนาจตัดสินใจสูงสุดด้านการดำเนินงานของกลุ่มบริษัท ผู้บริหารเชื่อว่าการใช้</w:t>
      </w:r>
      <w:r w:rsidRPr="00F1598F">
        <w:rPr>
          <w:rFonts w:ascii="Angsana New" w:hAnsi="Angsana New" w:hint="cs"/>
          <w:sz w:val="30"/>
          <w:szCs w:val="30"/>
          <w:cs/>
        </w:rPr>
        <w:t>รายได้และกำไรขั้นต้น</w:t>
      </w:r>
      <w:r w:rsidRPr="00F1598F">
        <w:rPr>
          <w:rFonts w:ascii="Angsana New" w:hAnsi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F1598F">
        <w:rPr>
          <w:rFonts w:ascii="Angsana New" w:hAnsi="Angsana New"/>
          <w:sz w:val="30"/>
          <w:szCs w:val="30"/>
        </w:rPr>
        <w:t xml:space="preserve"> </w:t>
      </w:r>
      <w:r w:rsidRPr="00F1598F">
        <w:rPr>
          <w:rFonts w:ascii="Angsana New" w:hAnsi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16EBA46" w14:textId="77777777" w:rsidR="0068064C" w:rsidRPr="00E924BE" w:rsidRDefault="0068064C" w:rsidP="00680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</w:p>
    <w:p w14:paraId="7FECEFEF" w14:textId="77777777" w:rsidR="0068064C" w:rsidRPr="00DF3A57" w:rsidRDefault="0068064C" w:rsidP="00680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  <w:sectPr w:rsidR="0068064C" w:rsidRPr="00DF3A57" w:rsidSect="006E5A50">
          <w:headerReference w:type="default" r:id="rId18"/>
          <w:footerReference w:type="default" r:id="rId19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FBDA23B" w14:textId="77777777" w:rsidR="0068064C" w:rsidRDefault="0068064C" w:rsidP="00680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left" w:pos="5220"/>
          <w:tab w:val="left" w:pos="540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381DBA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ข้อมูลตามส่วนงานดำเนินงาน</w:t>
      </w:r>
    </w:p>
    <w:tbl>
      <w:tblPr>
        <w:tblW w:w="15298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080"/>
        <w:gridCol w:w="90"/>
        <w:gridCol w:w="1080"/>
        <w:gridCol w:w="90"/>
        <w:gridCol w:w="1080"/>
        <w:gridCol w:w="92"/>
        <w:gridCol w:w="1078"/>
        <w:gridCol w:w="90"/>
        <w:gridCol w:w="1080"/>
        <w:gridCol w:w="90"/>
        <w:gridCol w:w="1080"/>
        <w:gridCol w:w="92"/>
        <w:gridCol w:w="1078"/>
        <w:gridCol w:w="90"/>
        <w:gridCol w:w="1080"/>
        <w:gridCol w:w="90"/>
        <w:gridCol w:w="1078"/>
        <w:gridCol w:w="90"/>
        <w:gridCol w:w="1080"/>
      </w:tblGrid>
      <w:tr w:rsidR="0068064C" w:rsidRPr="004C69A4" w14:paraId="07BE28C3" w14:textId="77777777" w:rsidTr="008D1C22">
        <w:trPr>
          <w:trHeight w:val="366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17573DE" w14:textId="77777777" w:rsidR="0068064C" w:rsidRPr="004C69A4" w:rsidRDefault="0068064C" w:rsidP="008D1C22">
            <w:pPr>
              <w:pStyle w:val="Heading5"/>
              <w:ind w:left="90" w:right="5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1608" w:type="dxa"/>
            <w:gridSpan w:val="19"/>
            <w:tcBorders>
              <w:left w:val="nil"/>
              <w:right w:val="nil"/>
            </w:tcBorders>
          </w:tcPr>
          <w:p w14:paraId="61EACCC2" w14:textId="77777777" w:rsidR="0068064C" w:rsidRPr="00381DBA" w:rsidRDefault="0068064C" w:rsidP="008D1C22">
            <w:pP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1DB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68064C" w:rsidRPr="004C69A4" w14:paraId="791FC46F" w14:textId="77777777" w:rsidTr="008D1C22">
        <w:trPr>
          <w:trHeight w:val="366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52E851A" w14:textId="77777777" w:rsidR="0068064C" w:rsidRPr="004C69A4" w:rsidRDefault="0068064C" w:rsidP="008D1C22">
            <w:pPr>
              <w:pStyle w:val="Heading5"/>
              <w:ind w:left="90" w:right="5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14:paraId="04B4FC22" w14:textId="77777777" w:rsidR="0068064C" w:rsidRPr="00381DBA" w:rsidRDefault="0068064C" w:rsidP="0050090A">
            <w:pPr>
              <w:spacing w:line="280" w:lineRule="exact"/>
              <w:ind w:lef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1DBA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ผลิตอาหารทะเลและ</w:t>
            </w:r>
            <w:r w:rsidRPr="00381DBA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br/>
              <w:t>ผลไม้แช่แข็ง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E3954FB" w14:textId="77777777" w:rsidR="0068064C" w:rsidRPr="00381DBA" w:rsidRDefault="0068064C" w:rsidP="0050090A">
            <w:pPr>
              <w:spacing w:line="280" w:lineRule="exact"/>
              <w:ind w:left="-14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14:paraId="687DF69A" w14:textId="77777777" w:rsidR="0068064C" w:rsidRPr="00381DBA" w:rsidRDefault="0068064C" w:rsidP="0050090A">
            <w:pPr>
              <w:spacing w:line="280" w:lineRule="exact"/>
              <w:ind w:left="-14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81DBA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br/>
              <w:t>ธุรกิจห้องเย็น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6A4E7B" w14:textId="77777777" w:rsidR="0068064C" w:rsidRPr="004C69A4" w:rsidRDefault="0068064C" w:rsidP="0050090A">
            <w:pPr>
              <w:spacing w:line="280" w:lineRule="exact"/>
              <w:ind w:lef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14:paraId="6051AB09" w14:textId="4E11817C" w:rsidR="0068064C" w:rsidRPr="00381DBA" w:rsidRDefault="0068064C" w:rsidP="0050090A">
            <w:pPr>
              <w:spacing w:line="280" w:lineRule="exact"/>
              <w:ind w:left="-14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81DBA">
              <w:rPr>
                <w:rFonts w:ascii="Angsana New" w:eastAsia="Times New Roman" w:hAnsi="Angsana New"/>
                <w:color w:val="000000"/>
                <w:spacing w:val="-4"/>
                <w:sz w:val="30"/>
                <w:szCs w:val="30"/>
                <w:cs/>
                <w:lang w:eastAsia="zh-CN"/>
              </w:rPr>
              <w:br/>
              <w:t>รวมส่วนงานท</w:t>
            </w:r>
            <w:r w:rsidR="00C10C18">
              <w:rPr>
                <w:rFonts w:ascii="Angsana New" w:eastAsia="Times New Roman" w:hAnsi="Angsana New" w:hint="cs"/>
                <w:color w:val="000000"/>
                <w:spacing w:val="-4"/>
                <w:sz w:val="30"/>
                <w:szCs w:val="30"/>
                <w:cs/>
                <w:lang w:eastAsia="zh-CN"/>
              </w:rPr>
              <w:t>ี่</w:t>
            </w:r>
            <w:r w:rsidRPr="00381DBA">
              <w:rPr>
                <w:rFonts w:ascii="Angsana New" w:eastAsia="Times New Roman" w:hAnsi="Angsana New"/>
                <w:color w:val="000000"/>
                <w:spacing w:val="-4"/>
                <w:sz w:val="30"/>
                <w:szCs w:val="30"/>
                <w:cs/>
                <w:lang w:eastAsia="zh-CN"/>
              </w:rPr>
              <w:t>รายงาน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381B56C1" w14:textId="77777777" w:rsidR="0068064C" w:rsidRPr="00381DBA" w:rsidRDefault="0068064C" w:rsidP="0050090A">
            <w:pPr>
              <w:spacing w:line="280" w:lineRule="exact"/>
              <w:ind w:left="-14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2248" w:type="dxa"/>
            <w:gridSpan w:val="3"/>
            <w:tcBorders>
              <w:left w:val="nil"/>
              <w:right w:val="nil"/>
            </w:tcBorders>
          </w:tcPr>
          <w:p w14:paraId="0BDC05D4" w14:textId="77777777" w:rsidR="0068064C" w:rsidRPr="00381DBA" w:rsidRDefault="0068064C" w:rsidP="0050090A">
            <w:pPr>
              <w:spacing w:line="280" w:lineRule="exact"/>
              <w:ind w:left="-14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81DBA">
              <w:rPr>
                <w:rFonts w:ascii="Angsana New" w:eastAsia="Times New Roman" w:hAnsi="Angsana New"/>
                <w:color w:val="000000"/>
                <w:spacing w:val="-4"/>
                <w:sz w:val="30"/>
                <w:szCs w:val="30"/>
                <w:cs/>
                <w:lang w:eastAsia="zh-CN"/>
              </w:rPr>
              <w:br/>
              <w:t>ตัดรายการระหว่างกัน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2D85615" w14:textId="77777777" w:rsidR="0068064C" w:rsidRPr="004C69A4" w:rsidRDefault="0068064C" w:rsidP="0050090A">
            <w:pPr>
              <w:spacing w:line="280" w:lineRule="exact"/>
              <w:ind w:left="-1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2248" w:type="dxa"/>
            <w:gridSpan w:val="3"/>
            <w:tcBorders>
              <w:left w:val="nil"/>
              <w:right w:val="nil"/>
            </w:tcBorders>
          </w:tcPr>
          <w:p w14:paraId="106B22B9" w14:textId="77777777" w:rsidR="0068064C" w:rsidRPr="00381DBA" w:rsidRDefault="0068064C" w:rsidP="0050090A">
            <w:pPr>
              <w:spacing w:line="280" w:lineRule="exact"/>
              <w:ind w:left="-14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C69A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br/>
            </w:r>
            <w:r w:rsidRPr="00381DBA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</w:tr>
      <w:tr w:rsidR="0068064C" w:rsidRPr="004C69A4" w14:paraId="7799B2BC" w14:textId="77777777" w:rsidTr="008D1C22">
        <w:trPr>
          <w:trHeight w:val="366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2BFBD20" w14:textId="434FFBF5" w:rsidR="0068064C" w:rsidRPr="00C97B27" w:rsidRDefault="0068064C" w:rsidP="008D1C22">
            <w:pPr>
              <w:pStyle w:val="Heading5"/>
              <w:ind w:left="90" w:right="57"/>
              <w:rPr>
                <w:rFonts w:ascii="Angsana New" w:hAnsi="Angsana New"/>
                <w:b w:val="0"/>
                <w:bCs w:val="0"/>
                <w:sz w:val="30"/>
                <w:szCs w:val="30"/>
                <w:u w:val="single"/>
                <w:cs/>
              </w:rPr>
            </w:pPr>
            <w:r w:rsidRPr="00C97B27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สำหรับ</w:t>
            </w:r>
            <w:r w:rsidR="00C97B27" w:rsidRPr="00C97B27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ปี</w:t>
            </w:r>
            <w:r w:rsidRPr="00C97B27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สิ้นสุดวันที่ </w:t>
            </w:r>
            <w:r w:rsidR="00AB2F00" w:rsidRPr="00AB2F00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val="en-US" w:eastAsia="zh-CN"/>
              </w:rPr>
              <w:t>31</w:t>
            </w:r>
            <w:r w:rsidRPr="00C97B27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C97B27" w:rsidRPr="00C97B27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0C7568F" w14:textId="16B0E9D9" w:rsidR="0068064C" w:rsidRPr="00381DBA" w:rsidRDefault="00AB2F00" w:rsidP="008D1C22">
            <w:pPr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B2F00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A506EF0" w14:textId="77777777" w:rsidR="0068064C" w:rsidRPr="00381DBA" w:rsidRDefault="0068064C" w:rsidP="008D1C22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ABCAF80" w14:textId="0ED70E2D" w:rsidR="0068064C" w:rsidRPr="00381DBA" w:rsidRDefault="00AB2F00" w:rsidP="008D1C22">
            <w:pPr>
              <w:ind w:left="-1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B2F00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3A591D2" w14:textId="77777777" w:rsidR="0068064C" w:rsidRPr="00381DBA" w:rsidRDefault="0068064C" w:rsidP="008D1C22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1D81AB4" w14:textId="7882062C" w:rsidR="0068064C" w:rsidRPr="00381DBA" w:rsidRDefault="00AB2F00" w:rsidP="008D1C22">
            <w:pPr>
              <w:ind w:left="-1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B2F00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2568</w:t>
            </w:r>
          </w:p>
        </w:tc>
        <w:tc>
          <w:tcPr>
            <w:tcW w:w="92" w:type="dxa"/>
            <w:tcBorders>
              <w:left w:val="nil"/>
              <w:right w:val="nil"/>
            </w:tcBorders>
            <w:vAlign w:val="bottom"/>
          </w:tcPr>
          <w:p w14:paraId="2A853712" w14:textId="77777777" w:rsidR="0068064C" w:rsidRPr="00381DBA" w:rsidRDefault="0068064C" w:rsidP="008D1C22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539E728C" w14:textId="3534D8AA" w:rsidR="0068064C" w:rsidRPr="00381DBA" w:rsidRDefault="00AB2F00" w:rsidP="008D1C22">
            <w:pPr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B2F00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09D49DE" w14:textId="77777777" w:rsidR="0068064C" w:rsidRPr="00381DBA" w:rsidRDefault="0068064C" w:rsidP="008D1C22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D27776E" w14:textId="70E7E9F0" w:rsidR="0068064C" w:rsidRPr="00381DBA" w:rsidRDefault="00AB2F00" w:rsidP="008D1C22">
            <w:pPr>
              <w:ind w:left="-1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B2F00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E1D9020" w14:textId="77777777" w:rsidR="0068064C" w:rsidRPr="00381DBA" w:rsidRDefault="0068064C" w:rsidP="008D1C22">
            <w:pPr>
              <w:ind w:left="-1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F2F06D0" w14:textId="1B8270CE" w:rsidR="0068064C" w:rsidRPr="00381DBA" w:rsidRDefault="00AB2F00" w:rsidP="008D1C22">
            <w:pPr>
              <w:ind w:left="-1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B2F00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2567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3A251A00" w14:textId="77777777" w:rsidR="0068064C" w:rsidRPr="00381DBA" w:rsidRDefault="0068064C" w:rsidP="008D1C22">
            <w:pPr>
              <w:ind w:left="-1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3C6353EF" w14:textId="758D8FEE" w:rsidR="0068064C" w:rsidRPr="00381DBA" w:rsidRDefault="00AB2F00" w:rsidP="008D1C22">
            <w:pPr>
              <w:ind w:left="-1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B2F00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997BACF" w14:textId="77777777" w:rsidR="0068064C" w:rsidRPr="00381DBA" w:rsidRDefault="0068064C" w:rsidP="008D1C22">
            <w:pPr>
              <w:ind w:left="-1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CE67FDF" w14:textId="6C6452AC" w:rsidR="0068064C" w:rsidRPr="00381DBA" w:rsidRDefault="00AB2F00" w:rsidP="008D1C22">
            <w:pPr>
              <w:ind w:left="-1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B2F00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1C484B4" w14:textId="77777777" w:rsidR="0068064C" w:rsidRPr="00381DBA" w:rsidRDefault="0068064C" w:rsidP="008D1C22">
            <w:pPr>
              <w:ind w:left="-1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3B239614" w14:textId="3401FD81" w:rsidR="0068064C" w:rsidRPr="00381DBA" w:rsidRDefault="00AB2F00" w:rsidP="008D1C22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2F00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F4148F1" w14:textId="77777777" w:rsidR="0068064C" w:rsidRPr="00381DBA" w:rsidRDefault="0068064C" w:rsidP="008D1C22">
            <w:pPr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69830EC" w14:textId="136DFBFF" w:rsidR="0068064C" w:rsidRPr="00381DBA" w:rsidRDefault="00AB2F00" w:rsidP="008D1C22">
            <w:pPr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B2F00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2567</w:t>
            </w:r>
          </w:p>
        </w:tc>
      </w:tr>
      <w:tr w:rsidR="0068064C" w:rsidRPr="004C69A4" w14:paraId="24AEE78E" w14:textId="77777777" w:rsidTr="008D1C22">
        <w:trPr>
          <w:trHeight w:val="353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E6AD0CE" w14:textId="77777777" w:rsidR="0068064C" w:rsidRPr="00381DBA" w:rsidRDefault="0068064C" w:rsidP="008D1C22">
            <w:pPr>
              <w:pStyle w:val="Heading5"/>
              <w:ind w:left="142" w:right="57"/>
              <w:rPr>
                <w:rFonts w:ascii="Angsana New" w:hAnsi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11608" w:type="dxa"/>
            <w:gridSpan w:val="19"/>
            <w:tcBorders>
              <w:left w:val="nil"/>
              <w:right w:val="nil"/>
            </w:tcBorders>
          </w:tcPr>
          <w:p w14:paraId="42D94813" w14:textId="77777777" w:rsidR="0068064C" w:rsidRPr="00381DBA" w:rsidRDefault="0068064C" w:rsidP="008D1C22">
            <w:pPr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81DB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5F72" w:rsidRPr="004C69A4" w14:paraId="159D126D" w14:textId="77777777" w:rsidTr="008D1C22">
        <w:trPr>
          <w:trHeight w:val="34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4F60694" w14:textId="77777777" w:rsidR="00835F72" w:rsidRPr="00F276D0" w:rsidRDefault="00835F72" w:rsidP="00835F72">
            <w:pPr>
              <w:pStyle w:val="Heading5"/>
              <w:ind w:left="90" w:right="57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  <w:r w:rsidRPr="00381DBA">
              <w:rPr>
                <w:rFonts w:ascii="Angsana New" w:eastAsia="Times New Roman" w:hAnsi="Angsana New"/>
                <w:b w:val="0"/>
                <w:bCs w:val="0"/>
                <w:color w:val="000000"/>
                <w:sz w:val="30"/>
                <w:szCs w:val="30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D674D5B" w14:textId="4BA955B6" w:rsidR="00835F72" w:rsidRPr="00381DBA" w:rsidRDefault="00AB2F00" w:rsidP="00835F7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BA674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407</w:t>
            </w:r>
            <w:r w:rsidR="00BA674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548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F0F83FD" w14:textId="77777777" w:rsidR="00835F72" w:rsidRPr="00381DBA" w:rsidRDefault="00835F72" w:rsidP="00835F72">
            <w:pPr>
              <w:tabs>
                <w:tab w:val="clear" w:pos="907"/>
                <w:tab w:val="decimal" w:pos="903"/>
              </w:tabs>
              <w:ind w:left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14731E9" w14:textId="55A09D4C" w:rsidR="00835F72" w:rsidRPr="00381DBA" w:rsidRDefault="00AB2F00" w:rsidP="00835F7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35F72" w:rsidRPr="00835F7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543</w:t>
            </w:r>
            <w:r w:rsidR="00835F72" w:rsidRPr="00835F7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479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352AFE9" w14:textId="77777777" w:rsidR="00835F72" w:rsidRPr="00381DBA" w:rsidRDefault="00835F72" w:rsidP="00835F72">
            <w:pPr>
              <w:tabs>
                <w:tab w:val="clear" w:pos="907"/>
                <w:tab w:val="decimal" w:pos="903"/>
              </w:tabs>
              <w:ind w:left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6331F37" w14:textId="013A5635" w:rsidR="00835F72" w:rsidRPr="00381DBA" w:rsidRDefault="00AB2F00" w:rsidP="00835F7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="008B7F8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589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424142D8" w14:textId="77777777" w:rsidR="00835F72" w:rsidRPr="00381DBA" w:rsidRDefault="00835F72" w:rsidP="00835F72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5CAE3C59" w14:textId="77777777" w:rsidR="00835F72" w:rsidRPr="00381DBA" w:rsidRDefault="00835F72" w:rsidP="00835F7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4E010B" w14:textId="77777777" w:rsidR="00835F72" w:rsidRPr="00381DBA" w:rsidRDefault="00835F72" w:rsidP="00835F72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28ACD41" w14:textId="3496AE3F" w:rsidR="00835F72" w:rsidRPr="00381DBA" w:rsidRDefault="00AB2F00" w:rsidP="00835F7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383B0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429</w:t>
            </w:r>
            <w:r w:rsidR="00383B0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137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1F0EA51" w14:textId="77777777" w:rsidR="00835F72" w:rsidRPr="00381DBA" w:rsidRDefault="00835F72" w:rsidP="00835F72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259E5A5" w14:textId="1919B2BE" w:rsidR="00835F72" w:rsidRPr="00381DBA" w:rsidRDefault="00AB2F00" w:rsidP="00835F7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35F72" w:rsidRPr="00835F7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543</w:t>
            </w:r>
            <w:r w:rsidR="00835F72" w:rsidRPr="00835F7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479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3DCBA89C" w14:textId="77777777" w:rsidR="00835F72" w:rsidRPr="00381DBA" w:rsidRDefault="00835F72" w:rsidP="00835F72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49102EF4" w14:textId="77777777" w:rsidR="00835F72" w:rsidRPr="00381DBA" w:rsidRDefault="00835F72" w:rsidP="00835F7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CE62F05" w14:textId="77777777" w:rsidR="00835F72" w:rsidRPr="00381DBA" w:rsidRDefault="00835F72" w:rsidP="00835F72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5A68743" w14:textId="77777777" w:rsidR="00835F72" w:rsidRPr="00381DBA" w:rsidRDefault="00835F72" w:rsidP="00835F7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0A01B3D" w14:textId="77777777" w:rsidR="00835F72" w:rsidRPr="00381DBA" w:rsidRDefault="00835F72" w:rsidP="00835F72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6941BD69" w14:textId="101CEAB8" w:rsidR="00835F72" w:rsidRPr="00381DBA" w:rsidRDefault="00AB2F00" w:rsidP="00835F7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AB2F0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87C65">
              <w:rPr>
                <w:rFonts w:ascii="Angsana New" w:hAnsi="Angsana New"/>
                <w:sz w:val="30"/>
                <w:szCs w:val="30"/>
              </w:rPr>
              <w:t>,</w:t>
            </w:r>
            <w:r w:rsidRPr="00AB2F00">
              <w:rPr>
                <w:rFonts w:ascii="Angsana New" w:hAnsi="Angsana New"/>
                <w:sz w:val="30"/>
                <w:szCs w:val="30"/>
                <w:lang w:val="en-US"/>
              </w:rPr>
              <w:t>429</w:t>
            </w:r>
            <w:r w:rsidR="00487C65">
              <w:rPr>
                <w:rFonts w:ascii="Angsana New" w:hAnsi="Angsana New"/>
                <w:sz w:val="30"/>
                <w:szCs w:val="30"/>
              </w:rPr>
              <w:t>,</w:t>
            </w:r>
            <w:r w:rsidRPr="00AB2F00"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0C6593" w14:textId="77777777" w:rsidR="00835F72" w:rsidRPr="00381DBA" w:rsidRDefault="00835F72" w:rsidP="00835F7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8A1789D" w14:textId="0AED086F" w:rsidR="00835F72" w:rsidRPr="00381DBA" w:rsidRDefault="00AB2F00" w:rsidP="00835F7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35F72" w:rsidRPr="00835F7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543</w:t>
            </w:r>
            <w:r w:rsidR="00835F72" w:rsidRPr="00835F7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479</w:t>
            </w:r>
          </w:p>
        </w:tc>
      </w:tr>
      <w:tr w:rsidR="00835F72" w:rsidRPr="004C69A4" w14:paraId="54F79686" w14:textId="77777777" w:rsidTr="008D1C22">
        <w:trPr>
          <w:trHeight w:val="34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5D8AEF2" w14:textId="77777777" w:rsidR="00835F72" w:rsidRPr="00381DBA" w:rsidRDefault="00835F72" w:rsidP="00835F72">
            <w:pPr>
              <w:pStyle w:val="Heading5"/>
              <w:ind w:left="90" w:right="57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381DBA">
              <w:rPr>
                <w:rFonts w:ascii="Angsana New" w:eastAsia="Times New Roman" w:hAnsi="Angsana New"/>
                <w:b w:val="0"/>
                <w:bCs w:val="0"/>
                <w:color w:val="000000"/>
                <w:sz w:val="30"/>
                <w:szCs w:val="30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4BC6178" w14:textId="5D8B2F94" w:rsidR="00835F72" w:rsidRPr="00381DBA" w:rsidRDefault="00AB2F00" w:rsidP="00835F7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112</w:t>
            </w:r>
            <w:r w:rsidR="00FC313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569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F3ED1E" w14:textId="77777777" w:rsidR="00835F72" w:rsidRPr="00381DBA" w:rsidRDefault="00835F72" w:rsidP="00835F72">
            <w:pPr>
              <w:tabs>
                <w:tab w:val="clear" w:pos="907"/>
                <w:tab w:val="decimal" w:pos="903"/>
                <w:tab w:val="decimal" w:pos="1154"/>
              </w:tabs>
              <w:ind w:left="18" w:right="-11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DDC7E66" w14:textId="77777777" w:rsidR="00835F72" w:rsidRPr="00381DBA" w:rsidRDefault="00835F72" w:rsidP="00835F7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81D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EE9FB7A" w14:textId="77777777" w:rsidR="00835F72" w:rsidRPr="00381DBA" w:rsidRDefault="00835F72" w:rsidP="00835F72">
            <w:pPr>
              <w:tabs>
                <w:tab w:val="decimal" w:pos="1154"/>
              </w:tabs>
              <w:ind w:left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1614ACB" w14:textId="7174C05D" w:rsidR="00835F72" w:rsidRPr="00381DBA" w:rsidRDefault="00AB2F00" w:rsidP="00835F7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8B7F8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977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5C7F0E8F" w14:textId="77777777" w:rsidR="00835F72" w:rsidRPr="00381DBA" w:rsidRDefault="00835F72" w:rsidP="00835F72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</w:tcPr>
          <w:p w14:paraId="115E625D" w14:textId="77777777" w:rsidR="00835F72" w:rsidRPr="00381DBA" w:rsidRDefault="00835F72" w:rsidP="00835F7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CF0382A" w14:textId="77777777" w:rsidR="00835F72" w:rsidRPr="00381DBA" w:rsidRDefault="00835F72" w:rsidP="00835F72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6A78DCE" w14:textId="055118ED" w:rsidR="00835F72" w:rsidRPr="00381DBA" w:rsidRDefault="00AB2F00" w:rsidP="00835F7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124</w:t>
            </w:r>
            <w:r w:rsidR="00F418A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546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4F7FD10" w14:textId="77777777" w:rsidR="00835F72" w:rsidRPr="00381DBA" w:rsidRDefault="00835F72" w:rsidP="00835F7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8B437DC" w14:textId="1A62AE16" w:rsidR="00835F72" w:rsidRPr="00381DBA" w:rsidRDefault="00835F72" w:rsidP="00835F7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D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64CFE63C" w14:textId="77777777" w:rsidR="00835F72" w:rsidRPr="00381DBA" w:rsidRDefault="00835F72" w:rsidP="00835F7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</w:tcPr>
          <w:p w14:paraId="16C07A8B" w14:textId="1634D796" w:rsidR="00835F72" w:rsidRPr="00381DBA" w:rsidRDefault="003A4A6E" w:rsidP="00835F7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B2F00"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124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B2F00"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546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129EBCD" w14:textId="77777777" w:rsidR="00835F72" w:rsidRPr="00381DBA" w:rsidRDefault="00835F72" w:rsidP="00835F7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0481859" w14:textId="77777777" w:rsidR="00835F72" w:rsidRPr="00381DBA" w:rsidRDefault="00835F72" w:rsidP="00835F7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8DAF85C" w14:textId="77777777" w:rsidR="00835F72" w:rsidRPr="00381DBA" w:rsidRDefault="00835F72" w:rsidP="00835F7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7695CC" w14:textId="77777777" w:rsidR="00835F72" w:rsidRPr="00381DBA" w:rsidRDefault="00835F72" w:rsidP="00835F7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5D8BAD" w14:textId="77777777" w:rsidR="00835F72" w:rsidRPr="00381DBA" w:rsidRDefault="00835F72" w:rsidP="00835F7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AC43A25" w14:textId="4702A223" w:rsidR="00835F72" w:rsidRPr="00381DBA" w:rsidRDefault="00835F72" w:rsidP="00835F7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DB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5F72" w:rsidRPr="004C69A4" w14:paraId="083858BF" w14:textId="77777777" w:rsidTr="008D1C22">
        <w:trPr>
          <w:trHeight w:val="34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5680E6" w14:textId="77777777" w:rsidR="00835F72" w:rsidRPr="00381DBA" w:rsidRDefault="00835F72" w:rsidP="00835F72">
            <w:pPr>
              <w:pStyle w:val="Heading5"/>
              <w:ind w:left="90"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381DBA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9BD8D0" w14:textId="311E6D3C" w:rsidR="00835F72" w:rsidRPr="00381DBA" w:rsidRDefault="00AB2F00" w:rsidP="00835F7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9E38C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520</w:t>
            </w:r>
            <w:r w:rsidR="009E38C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3D9748F" w14:textId="77777777" w:rsidR="00835F72" w:rsidRPr="00381DBA" w:rsidRDefault="00835F72" w:rsidP="00835F72">
            <w:pPr>
              <w:tabs>
                <w:tab w:val="decimal" w:pos="1154"/>
              </w:tabs>
              <w:ind w:left="1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59795A" w14:textId="765C9735" w:rsidR="00835F72" w:rsidRPr="00381DBA" w:rsidRDefault="00AB2F00" w:rsidP="00835F7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2F0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835F72" w:rsidRPr="00835F7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543</w:t>
            </w:r>
            <w:r w:rsidR="00835F72" w:rsidRPr="00835F7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913EA6" w14:textId="77777777" w:rsidR="00835F72" w:rsidRPr="00381DBA" w:rsidRDefault="00835F72" w:rsidP="00835F72">
            <w:pPr>
              <w:tabs>
                <w:tab w:val="decimal" w:pos="1154"/>
              </w:tabs>
              <w:ind w:left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1D2EAF" w14:textId="3F97716C" w:rsidR="00835F72" w:rsidRPr="00381DBA" w:rsidRDefault="00AB2F00" w:rsidP="00835F7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</w:t>
            </w:r>
            <w:r w:rsidR="008B7F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2094DB40" w14:textId="77777777" w:rsidR="00835F72" w:rsidRPr="00381DBA" w:rsidRDefault="00835F72" w:rsidP="00835F72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ABDA67" w14:textId="77777777" w:rsidR="00835F72" w:rsidRPr="00381DBA" w:rsidRDefault="00835F72" w:rsidP="00835F7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DB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0E66515" w14:textId="77777777" w:rsidR="00835F72" w:rsidRPr="00381DBA" w:rsidRDefault="00835F72" w:rsidP="00835F72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C08AEE" w14:textId="793776F6" w:rsidR="00835F72" w:rsidRPr="00381DBA" w:rsidRDefault="00AB2F00" w:rsidP="00835F7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5F55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553</w:t>
            </w:r>
            <w:r w:rsidR="005F554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683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29E9E10" w14:textId="77777777" w:rsidR="00835F72" w:rsidRPr="00381DBA" w:rsidRDefault="00835F72" w:rsidP="00835F7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2277DE" w14:textId="00881803" w:rsidR="00835F72" w:rsidRPr="00381DBA" w:rsidRDefault="00AB2F00" w:rsidP="00835F7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2F0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835F72" w:rsidRPr="00835F7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543</w:t>
            </w:r>
            <w:r w:rsidR="00835F72" w:rsidRPr="00835F7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479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475D785C" w14:textId="77777777" w:rsidR="00835F72" w:rsidRPr="00381DBA" w:rsidRDefault="00835F72" w:rsidP="00835F7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DF2CCC" w14:textId="52DA8124" w:rsidR="00835F72" w:rsidRPr="00381DBA" w:rsidRDefault="003A4A6E" w:rsidP="00835F7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AB2F00" w:rsidRPr="00AB2F0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B2F00" w:rsidRPr="00AB2F0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7C683F8" w14:textId="77777777" w:rsidR="00835F72" w:rsidRPr="00381DBA" w:rsidRDefault="00835F72" w:rsidP="00835F7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C1B696" w14:textId="77777777" w:rsidR="00835F72" w:rsidRPr="00381DBA" w:rsidRDefault="00835F72" w:rsidP="00835F7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DB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8644C6" w14:textId="77777777" w:rsidR="00835F72" w:rsidRPr="00381DBA" w:rsidRDefault="00835F72" w:rsidP="00835F7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09472F" w14:textId="2DAD6309" w:rsidR="00835F72" w:rsidRPr="00381DBA" w:rsidRDefault="00AB2F00" w:rsidP="00835F7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E041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429</w:t>
            </w:r>
            <w:r w:rsidR="00E041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BFC9517" w14:textId="77777777" w:rsidR="00835F72" w:rsidRPr="00381DBA" w:rsidRDefault="00835F72" w:rsidP="00835F7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F063FB" w14:textId="421B9998" w:rsidR="00835F72" w:rsidRPr="00381DBA" w:rsidRDefault="00AB2F00" w:rsidP="00835F7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2F0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835F72" w:rsidRPr="00835F7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543</w:t>
            </w:r>
            <w:r w:rsidR="00835F72" w:rsidRPr="00835F7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479</w:t>
            </w:r>
          </w:p>
        </w:tc>
      </w:tr>
      <w:tr w:rsidR="0068064C" w:rsidRPr="004C69A4" w14:paraId="553A879B" w14:textId="77777777" w:rsidTr="008D1C22">
        <w:trPr>
          <w:trHeight w:val="34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15294" w14:textId="77777777" w:rsidR="0068064C" w:rsidRPr="00381DBA" w:rsidRDefault="0068064C" w:rsidP="008D1C22">
            <w:pPr>
              <w:pStyle w:val="Heading5"/>
              <w:ind w:left="90" w:right="5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51B9E4A3" w14:textId="77777777" w:rsidR="0068064C" w:rsidRPr="009B09B5" w:rsidRDefault="0068064C" w:rsidP="008D1C2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3851834" w14:textId="77777777" w:rsidR="0068064C" w:rsidRPr="009B09B5" w:rsidRDefault="0068064C" w:rsidP="008D1C22">
            <w:pPr>
              <w:tabs>
                <w:tab w:val="decimal" w:pos="1154"/>
              </w:tabs>
              <w:ind w:left="1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03FE7EAD" w14:textId="77777777" w:rsidR="0068064C" w:rsidRPr="009B09B5" w:rsidRDefault="0068064C" w:rsidP="008D1C2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54E6905" w14:textId="77777777" w:rsidR="0068064C" w:rsidRPr="009B09B5" w:rsidRDefault="0068064C" w:rsidP="008D1C22">
            <w:pPr>
              <w:tabs>
                <w:tab w:val="decimal" w:pos="1154"/>
              </w:tabs>
              <w:ind w:left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C1FCB2B" w14:textId="77777777" w:rsidR="0068064C" w:rsidRPr="009B09B5" w:rsidRDefault="0068064C" w:rsidP="008D1C2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2AC20F1B" w14:textId="77777777" w:rsidR="0068064C" w:rsidRPr="009B09B5" w:rsidRDefault="0068064C" w:rsidP="008D1C22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</w:tcPr>
          <w:p w14:paraId="71CA5A85" w14:textId="77777777" w:rsidR="0068064C" w:rsidRPr="009B09B5" w:rsidRDefault="0068064C" w:rsidP="008D1C2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AFF86BD" w14:textId="77777777" w:rsidR="0068064C" w:rsidRPr="00381DBA" w:rsidRDefault="0068064C" w:rsidP="008D1C22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7E10C8D" w14:textId="77777777" w:rsidR="0068064C" w:rsidRPr="00381DBA" w:rsidRDefault="0068064C" w:rsidP="008D1C2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AB5BDB" w14:textId="77777777" w:rsidR="0068064C" w:rsidRPr="00381DBA" w:rsidRDefault="0068064C" w:rsidP="008D1C2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7BEFCA34" w14:textId="77777777" w:rsidR="0068064C" w:rsidRPr="00381DBA" w:rsidRDefault="0068064C" w:rsidP="008D1C2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392D3171" w14:textId="77777777" w:rsidR="0068064C" w:rsidRPr="00381DBA" w:rsidRDefault="0068064C" w:rsidP="008D1C2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</w:tcPr>
          <w:p w14:paraId="15CE7BF8" w14:textId="77777777" w:rsidR="0068064C" w:rsidRPr="00381DBA" w:rsidRDefault="0068064C" w:rsidP="008D1C2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D768A40" w14:textId="77777777" w:rsidR="0068064C" w:rsidRPr="00381DBA" w:rsidRDefault="0068064C" w:rsidP="008D1C2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7A272B9" w14:textId="77777777" w:rsidR="0068064C" w:rsidRPr="00381DBA" w:rsidRDefault="0068064C" w:rsidP="008D1C2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17E2E5" w14:textId="77777777" w:rsidR="0068064C" w:rsidRPr="00381DBA" w:rsidRDefault="0068064C" w:rsidP="008D1C2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</w:tcPr>
          <w:p w14:paraId="2568542B" w14:textId="77777777" w:rsidR="0068064C" w:rsidRPr="00381DBA" w:rsidRDefault="0068064C" w:rsidP="008D1C2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E71BB88" w14:textId="77777777" w:rsidR="0068064C" w:rsidRPr="00381DBA" w:rsidRDefault="0068064C" w:rsidP="008D1C2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5C3415F0" w14:textId="77777777" w:rsidR="0068064C" w:rsidRPr="00381DBA" w:rsidRDefault="0068064C" w:rsidP="008D1C2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8064C" w:rsidRPr="004C69A4" w14:paraId="4B9B01BA" w14:textId="77777777" w:rsidTr="008D1C22">
        <w:trPr>
          <w:trHeight w:val="34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122F8" w14:textId="3C759DBE" w:rsidR="0068064C" w:rsidRPr="00381DBA" w:rsidRDefault="00487C65" w:rsidP="008D1C22">
            <w:pPr>
              <w:pStyle w:val="Heading5"/>
              <w:ind w:left="90" w:right="57"/>
              <w:rPr>
                <w:rFonts w:ascii="Angsana New" w:hAnsi="Angsana New"/>
                <w:b w:val="0"/>
                <w:bCs w:val="0"/>
                <w:spacing w:val="-4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30"/>
                <w:szCs w:val="30"/>
                <w:cs/>
                <w:lang w:eastAsia="zh-CN"/>
              </w:rPr>
              <w:t>กำไร (</w:t>
            </w:r>
            <w:r w:rsidR="0068064C" w:rsidRPr="00381DBA">
              <w:rPr>
                <w:rFonts w:ascii="Angsana New" w:eastAsia="Times New Roman" w:hAnsi="Angsana New"/>
                <w:b w:val="0"/>
                <w:bCs w:val="0"/>
                <w:color w:val="000000"/>
                <w:sz w:val="30"/>
                <w:szCs w:val="30"/>
                <w:cs/>
                <w:lang w:eastAsia="zh-CN"/>
              </w:rPr>
              <w:t>ขาดทุน</w:t>
            </w:r>
            <w:r>
              <w:rPr>
                <w:rFonts w:ascii="Angsana New" w:eastAsia="Times New Roman" w:hAnsi="Angsana New" w:hint="cs"/>
                <w:b w:val="0"/>
                <w:bCs w:val="0"/>
                <w:color w:val="000000"/>
                <w:sz w:val="30"/>
                <w:szCs w:val="30"/>
                <w:cs/>
                <w:lang w:eastAsia="zh-CN"/>
              </w:rPr>
              <w:t xml:space="preserve">) </w:t>
            </w:r>
            <w:r w:rsidR="0068064C" w:rsidRPr="00381DBA">
              <w:rPr>
                <w:rFonts w:ascii="Angsana New" w:eastAsia="Times New Roman" w:hAnsi="Angsana New"/>
                <w:b w:val="0"/>
                <w:bCs w:val="0"/>
                <w:color w:val="000000"/>
                <w:sz w:val="30"/>
                <w:szCs w:val="30"/>
                <w:cs/>
                <w:lang w:eastAsia="zh-CN"/>
              </w:rPr>
              <w:t>ขั้นต้น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C575FE2" w14:textId="29FCCFA1" w:rsidR="0068064C" w:rsidRPr="009B09B5" w:rsidRDefault="009E38C0" w:rsidP="008D1C2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09B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B2F00"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273</w:t>
            </w:r>
            <w:r w:rsidR="009B09B5" w:rsidRPr="009B09B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B2F00"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470</w:t>
            </w:r>
            <w:r w:rsidRPr="009B09B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F062823" w14:textId="77777777" w:rsidR="0068064C" w:rsidRPr="009B09B5" w:rsidRDefault="0068064C" w:rsidP="008D1C22">
            <w:pPr>
              <w:tabs>
                <w:tab w:val="decimal" w:pos="1154"/>
              </w:tabs>
              <w:ind w:left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A3E81B0" w14:textId="2F7B2FA4" w:rsidR="0068064C" w:rsidRPr="009B09B5" w:rsidRDefault="00AB2F00" w:rsidP="008D1C2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  <w:r w:rsidR="003C53E2" w:rsidRPr="009B09B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449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B01EE8A" w14:textId="77777777" w:rsidR="0068064C" w:rsidRPr="009B09B5" w:rsidRDefault="0068064C" w:rsidP="008D1C22">
            <w:pPr>
              <w:tabs>
                <w:tab w:val="decimal" w:pos="1154"/>
              </w:tabs>
              <w:ind w:left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429076A" w14:textId="2260220B" w:rsidR="0068064C" w:rsidRPr="009B09B5" w:rsidRDefault="008B7F80" w:rsidP="008D1C2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09B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B2F00"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 w:rsidRPr="009B09B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B2F00"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808</w:t>
            </w:r>
            <w:r w:rsidRPr="009B09B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750E3AE8" w14:textId="77777777" w:rsidR="0068064C" w:rsidRPr="009B09B5" w:rsidRDefault="0068064C" w:rsidP="008D1C22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3DF6C879" w14:textId="77777777" w:rsidR="0068064C" w:rsidRPr="009B09B5" w:rsidRDefault="0068064C" w:rsidP="008D1C2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09B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F759CE7" w14:textId="77777777" w:rsidR="0068064C" w:rsidRPr="00381DBA" w:rsidRDefault="0068064C" w:rsidP="008D1C22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E1126AE" w14:textId="729D39FF" w:rsidR="0068064C" w:rsidRPr="00381DBA" w:rsidRDefault="003A4A6E" w:rsidP="008D1C2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B2F00"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288</w:t>
            </w:r>
            <w:r w:rsidR="00BB0FC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B2F00"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278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305B61C" w14:textId="77777777" w:rsidR="0068064C" w:rsidRPr="00381DBA" w:rsidRDefault="0068064C" w:rsidP="008D1C2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D27FBEE" w14:textId="4CF5C115" w:rsidR="0068064C" w:rsidRPr="00381DBA" w:rsidRDefault="00AB2F00" w:rsidP="008D1C2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  <w:r w:rsidR="003C53E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449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61F8B64C" w14:textId="77777777" w:rsidR="0068064C" w:rsidRPr="00381DBA" w:rsidRDefault="0068064C" w:rsidP="008D1C2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1D765D79" w14:textId="77777777" w:rsidR="0068064C" w:rsidRPr="00381DBA" w:rsidRDefault="0068064C" w:rsidP="008D1C2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0ECB8F5" w14:textId="77777777" w:rsidR="0068064C" w:rsidRPr="00381DBA" w:rsidRDefault="0068064C" w:rsidP="008D1C2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4806C36" w14:textId="77777777" w:rsidR="0068064C" w:rsidRPr="00381DBA" w:rsidRDefault="0068064C" w:rsidP="008D1C2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DC45251" w14:textId="77777777" w:rsidR="0068064C" w:rsidRPr="00381DBA" w:rsidRDefault="0068064C" w:rsidP="008D1C2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6F96F39F" w14:textId="623BAA1C" w:rsidR="0068064C" w:rsidRPr="007224E6" w:rsidRDefault="00683004" w:rsidP="008D1C2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24E6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B2F00"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288</w:t>
            </w:r>
            <w:r w:rsidR="00BB0FC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B2F00"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278</w:t>
            </w:r>
            <w:r w:rsidRPr="007224E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D0D00E4" w14:textId="77777777" w:rsidR="0068064C" w:rsidRPr="00381DBA" w:rsidRDefault="0068064C" w:rsidP="008D1C22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6E7F47C" w14:textId="2B39F944" w:rsidR="0068064C" w:rsidRPr="00381DBA" w:rsidRDefault="00AB2F00" w:rsidP="008D1C2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  <w:r w:rsidR="0068300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449</w:t>
            </w:r>
          </w:p>
        </w:tc>
      </w:tr>
      <w:tr w:rsidR="0050090A" w:rsidRPr="004C69A4" w14:paraId="6EE713FB" w14:textId="77777777" w:rsidTr="008D1C22">
        <w:trPr>
          <w:trHeight w:val="34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9E1DC1" w14:textId="15C260A6" w:rsidR="0050090A" w:rsidRPr="00381DBA" w:rsidRDefault="0050090A" w:rsidP="0050090A">
            <w:pPr>
              <w:pStyle w:val="Heading5"/>
              <w:ind w:left="270" w:right="57" w:hanging="180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25F0A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pacing w:val="-4"/>
                <w:sz w:val="30"/>
                <w:szCs w:val="30"/>
                <w:cs/>
                <w:lang w:eastAsia="zh-CN"/>
              </w:rPr>
              <w:t>ค่าใช้จ่าย</w:t>
            </w:r>
            <w:r w:rsidRPr="00A25F0A">
              <w:rPr>
                <w:rFonts w:asciiTheme="majorBidi" w:eastAsia="Times New Roman" w:hAnsiTheme="majorBidi" w:cstheme="majorBidi" w:hint="cs"/>
                <w:b w:val="0"/>
                <w:bCs w:val="0"/>
                <w:color w:val="000000"/>
                <w:spacing w:val="-4"/>
                <w:sz w:val="30"/>
                <w:szCs w:val="30"/>
                <w:cs/>
                <w:lang w:eastAsia="zh-CN"/>
              </w:rPr>
              <w:t>ในการจัดจำหน่ายและบริหาร ขาดทุนจากอัตราแลกเปลี่ยนและต้นทุนทางการเงิน</w:t>
            </w:r>
            <w:r w:rsidRPr="00A25F0A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pacing w:val="-4"/>
                <w:sz w:val="30"/>
                <w:szCs w:val="30"/>
                <w:cs/>
                <w:lang w:eastAsia="zh-CN"/>
              </w:rPr>
              <w:t>ที่ไม่ได้ปันส่วน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0E83F25" w14:textId="77777777" w:rsidR="0050090A" w:rsidRPr="004C69A4" w:rsidRDefault="0050090A" w:rsidP="0050090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8CB339A" w14:textId="77777777" w:rsidR="0050090A" w:rsidRPr="004C69A4" w:rsidRDefault="0050090A" w:rsidP="0050090A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6876785" w14:textId="77777777" w:rsidR="0050090A" w:rsidRPr="004C69A4" w:rsidRDefault="0050090A" w:rsidP="0050090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39B4B94" w14:textId="77777777" w:rsidR="0050090A" w:rsidRPr="004C69A4" w:rsidRDefault="0050090A" w:rsidP="0050090A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7AF6D0B" w14:textId="77777777" w:rsidR="0050090A" w:rsidRPr="004C69A4" w:rsidRDefault="0050090A" w:rsidP="0050090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0FF717A4" w14:textId="77777777" w:rsidR="0050090A" w:rsidRPr="004C69A4" w:rsidRDefault="0050090A" w:rsidP="0050090A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15529D7C" w14:textId="77777777" w:rsidR="0050090A" w:rsidRPr="004C69A4" w:rsidRDefault="0050090A" w:rsidP="0050090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D706CA6" w14:textId="77777777" w:rsidR="0050090A" w:rsidRPr="004C69A4" w:rsidRDefault="0050090A" w:rsidP="0050090A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D04E488" w14:textId="77777777" w:rsidR="0050090A" w:rsidRPr="004C69A4" w:rsidRDefault="0050090A" w:rsidP="0050090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FC03981" w14:textId="77777777" w:rsidR="0050090A" w:rsidRPr="004C69A4" w:rsidRDefault="0050090A" w:rsidP="0050090A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C6AECB1" w14:textId="77777777" w:rsidR="0050090A" w:rsidRPr="004C69A4" w:rsidRDefault="0050090A" w:rsidP="0050090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3D07328B" w14:textId="77777777" w:rsidR="0050090A" w:rsidRPr="004C69A4" w:rsidRDefault="0050090A" w:rsidP="0050090A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582ADC15" w14:textId="77777777" w:rsidR="0050090A" w:rsidRPr="004C69A4" w:rsidRDefault="0050090A" w:rsidP="0050090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F49E672" w14:textId="77777777" w:rsidR="0050090A" w:rsidRPr="004C69A4" w:rsidRDefault="0050090A" w:rsidP="0050090A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11A94EE" w14:textId="77777777" w:rsidR="0050090A" w:rsidRPr="004C69A4" w:rsidRDefault="0050090A" w:rsidP="0050090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3D04F7F" w14:textId="77777777" w:rsidR="0050090A" w:rsidRPr="004C69A4" w:rsidRDefault="0050090A" w:rsidP="0050090A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4126E1B5" w14:textId="77777777" w:rsidR="0050090A" w:rsidRPr="007224E6" w:rsidRDefault="0050090A" w:rsidP="0050090A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3C9A54E" w14:textId="77777777" w:rsidR="00F13CD9" w:rsidRPr="007224E6" w:rsidRDefault="00F13CD9" w:rsidP="0050090A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986773A" w14:textId="7CECB7AB" w:rsidR="00F13CD9" w:rsidRPr="007224E6" w:rsidRDefault="00F13CD9" w:rsidP="0050090A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24E6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B2F00"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202</w:t>
            </w:r>
            <w:r w:rsidR="00917841" w:rsidRPr="007224E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B2F00"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050</w:t>
            </w:r>
            <w:r w:rsidRPr="007224E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698DFD5" w14:textId="77777777" w:rsidR="0050090A" w:rsidRPr="00381DBA" w:rsidRDefault="0050090A" w:rsidP="0050090A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80538DC" w14:textId="77777777" w:rsidR="0050090A" w:rsidRDefault="0050090A" w:rsidP="0050090A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60F51F8" w14:textId="77777777" w:rsidR="00D10808" w:rsidRDefault="00D10808" w:rsidP="0050090A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1CFE093" w14:textId="24C779A8" w:rsidR="00D10808" w:rsidRPr="00381DBA" w:rsidRDefault="00EC1658" w:rsidP="0050090A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B2F00"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202</w:t>
            </w:r>
            <w:r w:rsidR="00D1080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B2F00"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323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68064C" w:rsidRPr="004C69A4" w14:paraId="0D0FCA1C" w14:textId="77777777" w:rsidTr="008D1C22">
        <w:trPr>
          <w:trHeight w:val="34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6874F" w14:textId="77777777" w:rsidR="0068064C" w:rsidRPr="00381DBA" w:rsidRDefault="0068064C" w:rsidP="008D1C22">
            <w:pPr>
              <w:pStyle w:val="Heading5"/>
              <w:ind w:left="90" w:right="57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381DBA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  <w:t>รายได้อื่นและกำไรจากอัตราแลกเปลี่ยน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9B1B6BE" w14:textId="77777777" w:rsidR="0068064C" w:rsidRPr="004C69A4" w:rsidRDefault="0068064C" w:rsidP="008D1C2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1BC7716" w14:textId="77777777" w:rsidR="0068064C" w:rsidRPr="004C69A4" w:rsidRDefault="0068064C" w:rsidP="008D1C22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631353A" w14:textId="77777777" w:rsidR="0068064C" w:rsidRPr="004C69A4" w:rsidRDefault="0068064C" w:rsidP="008D1C2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D3A852" w14:textId="77777777" w:rsidR="0068064C" w:rsidRPr="004C69A4" w:rsidRDefault="0068064C" w:rsidP="008D1C22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AED18BF" w14:textId="77777777" w:rsidR="0068064C" w:rsidRPr="004C69A4" w:rsidRDefault="0068064C" w:rsidP="008D1C2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54DB31C0" w14:textId="77777777" w:rsidR="0068064C" w:rsidRPr="004C69A4" w:rsidRDefault="0068064C" w:rsidP="008D1C22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78106ED5" w14:textId="77777777" w:rsidR="0068064C" w:rsidRPr="004C69A4" w:rsidRDefault="0068064C" w:rsidP="008D1C2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978EAA6" w14:textId="77777777" w:rsidR="0068064C" w:rsidRPr="004C69A4" w:rsidRDefault="0068064C" w:rsidP="008D1C22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ECEB328" w14:textId="77777777" w:rsidR="0068064C" w:rsidRPr="004C69A4" w:rsidRDefault="0068064C" w:rsidP="008D1C2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ABBB8A1" w14:textId="77777777" w:rsidR="0068064C" w:rsidRPr="004C69A4" w:rsidRDefault="0068064C" w:rsidP="008D1C22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EA6F40C" w14:textId="77777777" w:rsidR="0068064C" w:rsidRPr="004C69A4" w:rsidRDefault="0068064C" w:rsidP="008D1C2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35ED3811" w14:textId="77777777" w:rsidR="0068064C" w:rsidRPr="004C69A4" w:rsidRDefault="0068064C" w:rsidP="008D1C22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688CB77E" w14:textId="77777777" w:rsidR="0068064C" w:rsidRPr="004C69A4" w:rsidRDefault="0068064C" w:rsidP="008D1C2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9685C60" w14:textId="77777777" w:rsidR="0068064C" w:rsidRPr="004C69A4" w:rsidRDefault="0068064C" w:rsidP="008D1C22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3ACB587" w14:textId="77777777" w:rsidR="0068064C" w:rsidRPr="004C69A4" w:rsidRDefault="0068064C" w:rsidP="008D1C2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3BCD031" w14:textId="77777777" w:rsidR="0068064C" w:rsidRPr="004C69A4" w:rsidRDefault="0068064C" w:rsidP="008D1C22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7D8B9A99" w14:textId="7C7DADF4" w:rsidR="0068064C" w:rsidRPr="007224E6" w:rsidRDefault="00AB2F00" w:rsidP="008D1C2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="00AA65DD" w:rsidRPr="007224E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385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FB6E5A0" w14:textId="77777777" w:rsidR="0068064C" w:rsidRPr="00381DBA" w:rsidRDefault="0068064C" w:rsidP="008D1C2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69429AE" w14:textId="008F87C1" w:rsidR="0068064C" w:rsidRPr="00381DBA" w:rsidRDefault="00AB2F00" w:rsidP="008D1C2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EC165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166</w:t>
            </w:r>
          </w:p>
        </w:tc>
      </w:tr>
      <w:tr w:rsidR="0068064C" w:rsidRPr="004C69A4" w14:paraId="05DA9DD2" w14:textId="77777777" w:rsidTr="008D1C22">
        <w:trPr>
          <w:trHeight w:val="34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95C1B" w14:textId="77777777" w:rsidR="0068064C" w:rsidRPr="00381DBA" w:rsidRDefault="0068064C" w:rsidP="008D1C22">
            <w:pPr>
              <w:pStyle w:val="Heading5"/>
              <w:ind w:left="90" w:right="57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381DBA">
              <w:rPr>
                <w:rFonts w:ascii="Angsana New" w:eastAsia="Times New Roman" w:hAnsi="Angsana New"/>
                <w:b w:val="0"/>
                <w:bCs w:val="0"/>
                <w:color w:val="000000"/>
                <w:spacing w:val="-2"/>
                <w:sz w:val="30"/>
                <w:szCs w:val="30"/>
                <w:cs/>
                <w:lang w:eastAsia="zh-CN"/>
              </w:rPr>
              <w:t>ส่วนแบ่งขาดทุนจากเงินลงทุนในบริษัทร่วม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4DF39AC" w14:textId="77777777" w:rsidR="0068064C" w:rsidRPr="004C69A4" w:rsidRDefault="0068064C" w:rsidP="008D1C2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2B4485C" w14:textId="77777777" w:rsidR="0068064C" w:rsidRPr="004C69A4" w:rsidRDefault="0068064C" w:rsidP="008D1C22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948D932" w14:textId="77777777" w:rsidR="0068064C" w:rsidRPr="004C69A4" w:rsidRDefault="0068064C" w:rsidP="008D1C2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AC142F5" w14:textId="77777777" w:rsidR="0068064C" w:rsidRPr="004C69A4" w:rsidRDefault="0068064C" w:rsidP="008D1C22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3328B24" w14:textId="77777777" w:rsidR="0068064C" w:rsidRPr="004C69A4" w:rsidRDefault="0068064C" w:rsidP="008D1C2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5510D19F" w14:textId="77777777" w:rsidR="0068064C" w:rsidRPr="004C69A4" w:rsidRDefault="0068064C" w:rsidP="008D1C22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0146B009" w14:textId="77777777" w:rsidR="0068064C" w:rsidRPr="004C69A4" w:rsidRDefault="0068064C" w:rsidP="008D1C2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FDBF2A2" w14:textId="77777777" w:rsidR="0068064C" w:rsidRPr="004C69A4" w:rsidRDefault="0068064C" w:rsidP="008D1C22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3F7EE86" w14:textId="77777777" w:rsidR="0068064C" w:rsidRPr="004C69A4" w:rsidRDefault="0068064C" w:rsidP="008D1C2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9863619" w14:textId="77777777" w:rsidR="0068064C" w:rsidRPr="004C69A4" w:rsidRDefault="0068064C" w:rsidP="008D1C2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CD6541C" w14:textId="77777777" w:rsidR="0068064C" w:rsidRPr="004C69A4" w:rsidRDefault="0068064C" w:rsidP="008D1C2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15656B13" w14:textId="77777777" w:rsidR="0068064C" w:rsidRPr="004C69A4" w:rsidRDefault="0068064C" w:rsidP="008D1C2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6EC97484" w14:textId="77777777" w:rsidR="0068064C" w:rsidRPr="004C69A4" w:rsidRDefault="0068064C" w:rsidP="008D1C2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187EA22" w14:textId="77777777" w:rsidR="0068064C" w:rsidRPr="004C69A4" w:rsidRDefault="0068064C" w:rsidP="008D1C2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62DEFB3" w14:textId="77777777" w:rsidR="0068064C" w:rsidRPr="004C69A4" w:rsidRDefault="0068064C" w:rsidP="008D1C2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B51553B" w14:textId="77777777" w:rsidR="0068064C" w:rsidRPr="004C69A4" w:rsidRDefault="0068064C" w:rsidP="008D1C2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</w:tcPr>
          <w:p w14:paraId="7A3FA2E7" w14:textId="7C2D3173" w:rsidR="0068064C" w:rsidRPr="007224E6" w:rsidRDefault="00AA65DD" w:rsidP="008D1C2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24E6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B2F00"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7224E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B2F00"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421</w:t>
            </w:r>
            <w:r w:rsidRPr="007224E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6597C77" w14:textId="77777777" w:rsidR="0068064C" w:rsidRPr="00381DBA" w:rsidRDefault="0068064C" w:rsidP="008D1C22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208C781" w14:textId="73FC9DBB" w:rsidR="0068064C" w:rsidRPr="00381DBA" w:rsidRDefault="00F13CD9" w:rsidP="008D1C2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B2F00"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558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68064C" w:rsidRPr="004C69A4" w14:paraId="24E0D201" w14:textId="77777777" w:rsidTr="008D1C22">
        <w:trPr>
          <w:trHeight w:val="34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E541BB" w14:textId="77777777" w:rsidR="0068064C" w:rsidRPr="00381DBA" w:rsidRDefault="0068064C" w:rsidP="008D1C22">
            <w:pPr>
              <w:pStyle w:val="Heading5"/>
              <w:ind w:left="90" w:right="57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381DBA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ขาดทุนก่อนภาษีเงินได้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C175E81" w14:textId="77777777" w:rsidR="0068064C" w:rsidRPr="004C69A4" w:rsidRDefault="0068064C" w:rsidP="008D1C2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913DDA" w14:textId="77777777" w:rsidR="0068064C" w:rsidRPr="004C69A4" w:rsidRDefault="0068064C" w:rsidP="008D1C22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9FE9682" w14:textId="77777777" w:rsidR="0068064C" w:rsidRPr="004C69A4" w:rsidRDefault="0068064C" w:rsidP="008D1C2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6E0C98C" w14:textId="77777777" w:rsidR="0068064C" w:rsidRPr="004C69A4" w:rsidRDefault="0068064C" w:rsidP="008D1C22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8A0F546" w14:textId="77777777" w:rsidR="0068064C" w:rsidRPr="004C69A4" w:rsidRDefault="0068064C" w:rsidP="008D1C2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41EE4A2F" w14:textId="77777777" w:rsidR="0068064C" w:rsidRPr="004C69A4" w:rsidRDefault="0068064C" w:rsidP="008D1C22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6DA0B90D" w14:textId="77777777" w:rsidR="0068064C" w:rsidRPr="004C69A4" w:rsidRDefault="0068064C" w:rsidP="008D1C22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9E8089B" w14:textId="77777777" w:rsidR="0068064C" w:rsidRPr="004C69A4" w:rsidRDefault="0068064C" w:rsidP="008D1C22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59EF6E7" w14:textId="77777777" w:rsidR="0068064C" w:rsidRPr="004C69A4" w:rsidRDefault="0068064C" w:rsidP="008D1C2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E72D888" w14:textId="77777777" w:rsidR="0068064C" w:rsidRPr="004C69A4" w:rsidRDefault="0068064C" w:rsidP="008D1C2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6E9A05D" w14:textId="77777777" w:rsidR="0068064C" w:rsidRPr="004C69A4" w:rsidRDefault="0068064C" w:rsidP="008D1C2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3BB9EA26" w14:textId="77777777" w:rsidR="0068064C" w:rsidRPr="004C69A4" w:rsidRDefault="0068064C" w:rsidP="008D1C2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66588FE4" w14:textId="77777777" w:rsidR="0068064C" w:rsidRPr="004C69A4" w:rsidRDefault="0068064C" w:rsidP="008D1C2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9500BB" w14:textId="77777777" w:rsidR="0068064C" w:rsidRPr="004C69A4" w:rsidRDefault="0068064C" w:rsidP="008D1C2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549FD24" w14:textId="77777777" w:rsidR="0068064C" w:rsidRPr="004C69A4" w:rsidRDefault="0068064C" w:rsidP="008D1C2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2814DFB" w14:textId="77777777" w:rsidR="0068064C" w:rsidRPr="004C69A4" w:rsidRDefault="0068064C" w:rsidP="008D1C2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997259" w14:textId="4182A177" w:rsidR="0068064C" w:rsidRPr="007224E6" w:rsidRDefault="00683004" w:rsidP="008D1C2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224E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AB2F00" w:rsidRPr="00AB2F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481</w:t>
            </w:r>
            <w:r w:rsidR="000A275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B2F00" w:rsidRPr="00AB2F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364</w:t>
            </w:r>
            <w:r w:rsidRPr="007224E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C483D8" w14:textId="77777777" w:rsidR="0068064C" w:rsidRPr="00381DBA" w:rsidRDefault="0068064C" w:rsidP="008D1C22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02C233" w14:textId="4DB6E512" w:rsidR="0068064C" w:rsidRPr="00381DBA" w:rsidRDefault="00683004" w:rsidP="008D1C22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AB2F00" w:rsidRPr="00AB2F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137</w:t>
            </w:r>
            <w:r w:rsidR="00F8711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AB2F00" w:rsidRPr="00AB2F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68064C" w:rsidRPr="005F3988" w14:paraId="3F2A9F41" w14:textId="77777777" w:rsidTr="0090107C">
        <w:trPr>
          <w:trHeight w:val="33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FE54209" w14:textId="77777777" w:rsidR="0068064C" w:rsidRPr="005F3988" w:rsidRDefault="0068064C" w:rsidP="008D1C22">
            <w:pPr>
              <w:pStyle w:val="Heading5"/>
              <w:ind w:left="319" w:right="57" w:hanging="2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9232CA8" w14:textId="77777777" w:rsidR="0068064C" w:rsidRPr="005F3988" w:rsidRDefault="0068064C" w:rsidP="008D1C22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5751D9E" w14:textId="77777777" w:rsidR="0068064C" w:rsidRPr="005F3988" w:rsidRDefault="0068064C" w:rsidP="008D1C22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8FE2885" w14:textId="77777777" w:rsidR="0068064C" w:rsidRPr="005F3988" w:rsidRDefault="0068064C" w:rsidP="008D1C22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9651BEF" w14:textId="77777777" w:rsidR="0068064C" w:rsidRPr="005F3988" w:rsidRDefault="0068064C" w:rsidP="008D1C22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6ED5A58" w14:textId="77777777" w:rsidR="0068064C" w:rsidRPr="00310066" w:rsidRDefault="0068064C" w:rsidP="008D1C2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6AAFB67C" w14:textId="77777777" w:rsidR="0068064C" w:rsidRPr="005F3988" w:rsidRDefault="0068064C" w:rsidP="008D1C22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71F8AF0D" w14:textId="77777777" w:rsidR="0068064C" w:rsidRPr="005F3988" w:rsidRDefault="0068064C" w:rsidP="008D1C22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C607729" w14:textId="77777777" w:rsidR="0068064C" w:rsidRPr="005F3988" w:rsidRDefault="0068064C" w:rsidP="008D1C22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BC86065" w14:textId="77777777" w:rsidR="0068064C" w:rsidRPr="005F3988" w:rsidRDefault="0068064C" w:rsidP="008D1C2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126F04F" w14:textId="77777777" w:rsidR="0068064C" w:rsidRPr="005F3988" w:rsidRDefault="0068064C" w:rsidP="008D1C22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DDDFCF0" w14:textId="77777777" w:rsidR="0068064C" w:rsidRPr="005E47E5" w:rsidRDefault="0068064C" w:rsidP="008D1C2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383D4ECA" w14:textId="77777777" w:rsidR="0068064C" w:rsidRPr="005F3988" w:rsidRDefault="0068064C" w:rsidP="008D1C22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23047FCA" w14:textId="77777777" w:rsidR="0068064C" w:rsidRPr="00E468FE" w:rsidRDefault="0068064C" w:rsidP="008D1C2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EA72B24" w14:textId="77777777" w:rsidR="0068064C" w:rsidRPr="005F3988" w:rsidRDefault="0068064C" w:rsidP="008D1C22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E2EFE35" w14:textId="77777777" w:rsidR="0068064C" w:rsidRPr="00E468FE" w:rsidRDefault="0068064C" w:rsidP="008D1C2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BDB3A75" w14:textId="77777777" w:rsidR="0068064C" w:rsidRPr="005F3988" w:rsidRDefault="0068064C" w:rsidP="008D1C22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</w:tcPr>
          <w:p w14:paraId="445E5014" w14:textId="77777777" w:rsidR="0068064C" w:rsidRPr="005470F6" w:rsidRDefault="0068064C" w:rsidP="008D1C2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132E43B" w14:textId="77777777" w:rsidR="0068064C" w:rsidRPr="005F3988" w:rsidRDefault="0068064C" w:rsidP="008D1C22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86AAAE3" w14:textId="77777777" w:rsidR="0068064C" w:rsidRPr="00E468FE" w:rsidRDefault="0068064C" w:rsidP="008D1C2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0107C" w:rsidRPr="005F3988" w14:paraId="20DC76A2" w14:textId="77777777" w:rsidTr="0090107C">
        <w:trPr>
          <w:trHeight w:val="34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555FDFB" w14:textId="4AC1B07D" w:rsidR="0090107C" w:rsidRPr="00B379A1" w:rsidRDefault="00B379A1" w:rsidP="008D1C22">
            <w:pPr>
              <w:pStyle w:val="Heading5"/>
              <w:ind w:left="319" w:right="57" w:hanging="2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สินทรัพย์ส่วนงาน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EFD6C89" w14:textId="77777777" w:rsidR="0090107C" w:rsidRPr="005F3988" w:rsidRDefault="0090107C" w:rsidP="008D1C22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B39A241" w14:textId="77777777" w:rsidR="0090107C" w:rsidRPr="005F3988" w:rsidRDefault="0090107C" w:rsidP="008D1C22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D127352" w14:textId="77777777" w:rsidR="0090107C" w:rsidRPr="005F3988" w:rsidRDefault="0090107C" w:rsidP="008D1C22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7DF1D94" w14:textId="77777777" w:rsidR="0090107C" w:rsidRPr="005F3988" w:rsidRDefault="0090107C" w:rsidP="008D1C22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57E9C4B" w14:textId="77777777" w:rsidR="0090107C" w:rsidRPr="00310066" w:rsidRDefault="0090107C" w:rsidP="008D1C2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753EC7CD" w14:textId="77777777" w:rsidR="0090107C" w:rsidRPr="005F3988" w:rsidRDefault="0090107C" w:rsidP="008D1C22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04840C85" w14:textId="77777777" w:rsidR="0090107C" w:rsidRPr="005F3988" w:rsidRDefault="0090107C" w:rsidP="008D1C22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8E10655" w14:textId="77777777" w:rsidR="0090107C" w:rsidRPr="005F3988" w:rsidRDefault="0090107C" w:rsidP="008D1C22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BBCD7AD" w14:textId="77777777" w:rsidR="0090107C" w:rsidRPr="005F3988" w:rsidRDefault="0090107C" w:rsidP="008D1C2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6AAD7CC" w14:textId="77777777" w:rsidR="0090107C" w:rsidRPr="005F3988" w:rsidRDefault="0090107C" w:rsidP="008D1C22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3257FAF" w14:textId="77777777" w:rsidR="0090107C" w:rsidRPr="005E47E5" w:rsidRDefault="0090107C" w:rsidP="008D1C2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50A0167E" w14:textId="77777777" w:rsidR="0090107C" w:rsidRPr="005F3988" w:rsidRDefault="0090107C" w:rsidP="008D1C22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288BC947" w14:textId="77777777" w:rsidR="0090107C" w:rsidRPr="00E468FE" w:rsidRDefault="0090107C" w:rsidP="008D1C2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5B569AF" w14:textId="77777777" w:rsidR="0090107C" w:rsidRPr="005F3988" w:rsidRDefault="0090107C" w:rsidP="008D1C22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BA41D96" w14:textId="77777777" w:rsidR="0090107C" w:rsidRPr="00E468FE" w:rsidRDefault="0090107C" w:rsidP="008D1C2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20FFA7B" w14:textId="77777777" w:rsidR="0090107C" w:rsidRPr="005F3988" w:rsidRDefault="0090107C" w:rsidP="008D1C22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0A09053F" w14:textId="3C4DF9AC" w:rsidR="0090107C" w:rsidRPr="002842C3" w:rsidRDefault="00AB2F00" w:rsidP="00527BBD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D40FA" w:rsidRPr="00CD40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125</w:t>
            </w:r>
            <w:r w:rsidR="00CD40FA" w:rsidRPr="00CD40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1AFD15" w14:textId="77777777" w:rsidR="0090107C" w:rsidRPr="005F3988" w:rsidRDefault="0090107C" w:rsidP="008D1C22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16BD524" w14:textId="624489F1" w:rsidR="0090107C" w:rsidRPr="005D543F" w:rsidRDefault="00AB2F00" w:rsidP="005D543F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D543F" w:rsidRPr="005D543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291</w:t>
            </w:r>
            <w:r w:rsidR="005D543F" w:rsidRPr="005D543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151</w:t>
            </w:r>
          </w:p>
        </w:tc>
      </w:tr>
      <w:tr w:rsidR="00B379A1" w:rsidRPr="005F3988" w14:paraId="025BEC2F" w14:textId="77777777" w:rsidTr="0090107C">
        <w:trPr>
          <w:trHeight w:val="34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25220F4" w14:textId="0A109C5A" w:rsidR="00B379A1" w:rsidRPr="00B379A1" w:rsidRDefault="00B379A1" w:rsidP="008D1C22">
            <w:pPr>
              <w:pStyle w:val="Heading5"/>
              <w:ind w:left="319" w:right="57" w:hanging="2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379A1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หนี้สินส่วนงาน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3C70157" w14:textId="77777777" w:rsidR="00B379A1" w:rsidRPr="005F3988" w:rsidRDefault="00B379A1" w:rsidP="008D1C22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48B3222" w14:textId="77777777" w:rsidR="00B379A1" w:rsidRPr="005F3988" w:rsidRDefault="00B379A1" w:rsidP="008D1C22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B0F1FCA" w14:textId="77777777" w:rsidR="00B379A1" w:rsidRPr="005F3988" w:rsidRDefault="00B379A1" w:rsidP="008D1C22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E434F43" w14:textId="77777777" w:rsidR="00B379A1" w:rsidRPr="005F3988" w:rsidRDefault="00B379A1" w:rsidP="008D1C22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744B718" w14:textId="77777777" w:rsidR="00B379A1" w:rsidRPr="00310066" w:rsidRDefault="00B379A1" w:rsidP="008D1C2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22311A5E" w14:textId="77777777" w:rsidR="00B379A1" w:rsidRPr="005F3988" w:rsidRDefault="00B379A1" w:rsidP="008D1C22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50CD4B5C" w14:textId="77777777" w:rsidR="00B379A1" w:rsidRPr="005F3988" w:rsidRDefault="00B379A1" w:rsidP="008D1C22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D0DFA3" w14:textId="77777777" w:rsidR="00B379A1" w:rsidRPr="005F3988" w:rsidRDefault="00B379A1" w:rsidP="008D1C22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E205A89" w14:textId="77777777" w:rsidR="00B379A1" w:rsidRPr="005F3988" w:rsidRDefault="00B379A1" w:rsidP="008D1C2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3E3062" w14:textId="77777777" w:rsidR="00B379A1" w:rsidRPr="005F3988" w:rsidRDefault="00B379A1" w:rsidP="008D1C22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ED2E7AE" w14:textId="77777777" w:rsidR="00B379A1" w:rsidRPr="005E47E5" w:rsidRDefault="00B379A1" w:rsidP="008D1C2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5C0EF45F" w14:textId="77777777" w:rsidR="00B379A1" w:rsidRPr="005F3988" w:rsidRDefault="00B379A1" w:rsidP="008D1C22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44C1CB82" w14:textId="77777777" w:rsidR="00B379A1" w:rsidRPr="00E468FE" w:rsidRDefault="00B379A1" w:rsidP="008D1C2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9A922C0" w14:textId="77777777" w:rsidR="00B379A1" w:rsidRPr="005F3988" w:rsidRDefault="00B379A1" w:rsidP="008D1C22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8A70880" w14:textId="77777777" w:rsidR="00B379A1" w:rsidRPr="00E468FE" w:rsidRDefault="00B379A1" w:rsidP="008D1C2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FDEDCB" w14:textId="77777777" w:rsidR="00B379A1" w:rsidRPr="005F3988" w:rsidRDefault="00B379A1" w:rsidP="008D1C22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0A984FAE" w14:textId="3C277019" w:rsidR="00B379A1" w:rsidRPr="002842C3" w:rsidRDefault="00AB2F00" w:rsidP="005D543F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D40FA" w:rsidRPr="00CD40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708</w:t>
            </w:r>
            <w:r w:rsidR="00CD40FA" w:rsidRPr="00CD40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0356BE7" w14:textId="77777777" w:rsidR="00B379A1" w:rsidRPr="005F3988" w:rsidRDefault="00B379A1" w:rsidP="008D1C22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C793E67" w14:textId="59ADCC3A" w:rsidR="00B379A1" w:rsidRPr="005D543F" w:rsidRDefault="00AB2F00" w:rsidP="005D543F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1380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445</w:t>
            </w:r>
            <w:r w:rsidR="0081380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621</w:t>
            </w:r>
          </w:p>
        </w:tc>
      </w:tr>
    </w:tbl>
    <w:p w14:paraId="612C63D1" w14:textId="77777777" w:rsidR="0068064C" w:rsidRDefault="0068064C" w:rsidP="0068064C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EFE35A5" w14:textId="77777777" w:rsidR="0068064C" w:rsidRPr="00DF3A57" w:rsidRDefault="0068064C" w:rsidP="00680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8"/>
          <w:szCs w:val="28"/>
          <w:cs/>
        </w:rPr>
        <w:sectPr w:rsidR="0068064C" w:rsidRPr="00DF3A57" w:rsidSect="0068064C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95CEA48" w14:textId="77777777" w:rsidR="0068064C" w:rsidRDefault="0068064C" w:rsidP="0068064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  <w:r w:rsidRPr="007B3117">
        <w:rPr>
          <w:rFonts w:ascii="Angsana New" w:eastAsia="Cordia New" w:hAnsi="Angsana New" w:hint="cs"/>
          <w:color w:val="000000"/>
          <w:sz w:val="30"/>
          <w:szCs w:val="30"/>
          <w:cs/>
        </w:rPr>
        <w:lastRenderedPageBreak/>
        <w:t>กลุ่มบริษัทได้นำเสนอข้อมูลส่วนงานดำเนินงานทางภูมิศ</w:t>
      </w:r>
      <w:r w:rsidRPr="003F4716">
        <w:rPr>
          <w:rFonts w:ascii="Angsana New" w:eastAsia="Cordia New" w:hAnsi="Angsana New" w:hint="cs"/>
          <w:color w:val="000000"/>
          <w:sz w:val="30"/>
          <w:szCs w:val="30"/>
          <w:cs/>
        </w:rPr>
        <w:t>าสตร์หลัก</w:t>
      </w:r>
      <w:r w:rsidRPr="003F4716">
        <w:rPr>
          <w:rFonts w:ascii="Angsana New" w:eastAsia="Cordia New" w:hAnsi="Angsana New"/>
          <w:color w:val="000000"/>
          <w:sz w:val="30"/>
          <w:szCs w:val="30"/>
        </w:rPr>
        <w:t xml:space="preserve"> </w:t>
      </w:r>
      <w:r w:rsidRPr="003F4716">
        <w:rPr>
          <w:rFonts w:ascii="Angsana New" w:eastAsia="Cordia New" w:hAnsi="Angsana New" w:hint="cs"/>
          <w:color w:val="000000"/>
          <w:sz w:val="30"/>
          <w:szCs w:val="30"/>
          <w:cs/>
        </w:rPr>
        <w:t>ประเภทของสินค้าและบริการหลัก</w:t>
      </w:r>
      <w:r w:rsidRPr="003F4716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3F4716">
        <w:rPr>
          <w:rFonts w:ascii="Angsana New" w:eastAsia="Cordia New" w:hAnsi="Angsana New" w:hint="cs"/>
          <w:color w:val="000000"/>
          <w:sz w:val="30"/>
          <w:szCs w:val="30"/>
          <w:cs/>
        </w:rPr>
        <w:t>และจังหวะเวลาในการรับรู้รายได้</w:t>
      </w:r>
      <w:r w:rsidRPr="003F4716">
        <w:rPr>
          <w:rFonts w:ascii="Angsana New" w:eastAsia="Cordia New" w:hAnsi="Angsana New"/>
          <w:color w:val="000000"/>
          <w:sz w:val="30"/>
          <w:szCs w:val="30"/>
        </w:rPr>
        <w:t xml:space="preserve"> </w:t>
      </w:r>
      <w:r w:rsidRPr="003F4716">
        <w:rPr>
          <w:rFonts w:ascii="Angsana New" w:eastAsia="Cordia New" w:hAnsi="Angsana New" w:hint="cs"/>
          <w:color w:val="000000"/>
          <w:sz w:val="30"/>
          <w:szCs w:val="30"/>
          <w:cs/>
        </w:rPr>
        <w:t>โดยพิจารณาจากระบบการบริหาร</w:t>
      </w:r>
      <w:r w:rsidRPr="003F4716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3F4716">
        <w:rPr>
          <w:rFonts w:ascii="Angsana New" w:eastAsia="Cordia New" w:hAnsi="Angsana New" w:hint="cs"/>
          <w:color w:val="000000"/>
          <w:sz w:val="30"/>
          <w:szCs w:val="30"/>
          <w:cs/>
        </w:rPr>
        <w:t>การจัดการและโครงสร้างการรายงานทางการเงินภายในของกลุ่มบริษัทเป็นเกณฑ์ในการกำหนดส่วนงาน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6B24893C" w14:textId="77777777" w:rsidR="004C09E1" w:rsidRPr="00A605D7" w:rsidRDefault="004C09E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C3D311" w14:textId="56F1F4AB" w:rsidR="00421CA0" w:rsidRPr="00A605D7" w:rsidRDefault="00164FA5" w:rsidP="001D7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AD7E6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การจำแนกรายได้ตามส่วนงานภูมิศาสตร์หลัก </w:t>
      </w:r>
      <w:r w:rsidR="00142779" w:rsidRPr="00AD7E6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สำหรับปีสิ้นสุดวันที่ </w:t>
      </w:r>
      <w:r w:rsidR="00AB2F00" w:rsidRPr="00AB2F0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31</w:t>
      </w:r>
      <w:r w:rsidR="00142779" w:rsidRPr="00AD7E6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ธันวาคม</w:t>
      </w:r>
    </w:p>
    <w:p w14:paraId="3A1A9BE7" w14:textId="42B14951" w:rsidR="00571481" w:rsidRDefault="00F276D0" w:rsidP="00554D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276D0">
        <w:rPr>
          <w:rFonts w:asciiTheme="majorBidi" w:hAnsiTheme="majorBidi" w:cstheme="majorBidi"/>
          <w:b/>
          <w:bCs/>
          <w:i/>
          <w:iCs/>
          <w:noProof/>
          <w:sz w:val="28"/>
          <w:szCs w:val="28"/>
        </w:rPr>
        <w:drawing>
          <wp:inline distT="0" distB="0" distL="0" distR="0" wp14:anchorId="26568FE7" wp14:editId="272ED096">
            <wp:extent cx="6629400" cy="2668325"/>
            <wp:effectExtent l="0" t="0" r="0" b="0"/>
            <wp:docPr id="17632472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3247239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651870" cy="2677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9100B4" w14:textId="77777777" w:rsidR="00D32D13" w:rsidRPr="00D25CD3" w:rsidRDefault="00D32D13" w:rsidP="00316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73120B55" w14:textId="1EB15E61" w:rsidR="00CE59B2" w:rsidRPr="0069648E" w:rsidRDefault="00164FA5" w:rsidP="001B3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noProof/>
        </w:rPr>
      </w:pPr>
      <w:r w:rsidRPr="001B3AE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การจำแนกรายได้ตามประเภทของสินค้าและบริการหลัก</w:t>
      </w:r>
      <w:r w:rsidRPr="001B3AE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="00142779" w:rsidRPr="001B3AE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สำหรับปีสิ้นสุดวันที่ </w:t>
      </w:r>
      <w:r w:rsidR="00AB2F00" w:rsidRPr="00AB2F0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31</w:t>
      </w:r>
      <w:r w:rsidR="00142779" w:rsidRPr="001B3AE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ธันวาคม</w:t>
      </w:r>
      <w:r w:rsidR="0020475A" w:rsidRPr="0020475A">
        <w:rPr>
          <w:rFonts w:asciiTheme="majorBidi" w:hAnsiTheme="majorBidi"/>
          <w:b/>
          <w:bCs/>
          <w:i/>
          <w:iCs/>
          <w:noProof/>
          <w:color w:val="000000"/>
          <w:sz w:val="30"/>
          <w:szCs w:val="30"/>
          <w:cs/>
        </w:rPr>
        <w:drawing>
          <wp:inline distT="0" distB="0" distL="0" distR="0" wp14:anchorId="32A89FAC" wp14:editId="6AB245F6">
            <wp:extent cx="6664036" cy="2570563"/>
            <wp:effectExtent l="0" t="0" r="3810" b="1270"/>
            <wp:docPr id="14452184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5218475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680999" cy="2577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0365E1" w14:textId="77777777" w:rsidR="00CC5FFA" w:rsidRDefault="00CC5FFA" w:rsidP="00CE5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noProof/>
        </w:rPr>
      </w:pPr>
    </w:p>
    <w:p w14:paraId="30F9099A" w14:textId="27A07227" w:rsidR="00E16A87" w:rsidRPr="0069648E" w:rsidRDefault="00285646" w:rsidP="004925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noProof/>
          <w:cs/>
        </w:rPr>
      </w:pPr>
      <w:r w:rsidRPr="00285646">
        <w:rPr>
          <w:noProof/>
        </w:rPr>
        <w:lastRenderedPageBreak/>
        <w:drawing>
          <wp:inline distT="0" distB="0" distL="0" distR="0" wp14:anchorId="514807ED" wp14:editId="22CA4BED">
            <wp:extent cx="6617324" cy="2692400"/>
            <wp:effectExtent l="0" t="0" r="0" b="0"/>
            <wp:docPr id="9245040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4504074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635541" cy="2699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AF2F51" w14:textId="77777777" w:rsidR="0049258B" w:rsidRDefault="0049258B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highlight w:val="yellow"/>
        </w:rPr>
      </w:pPr>
    </w:p>
    <w:p w14:paraId="5041047A" w14:textId="2E10A778" w:rsidR="00164FA5" w:rsidRDefault="00164F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49258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การจำแนกรายได้ตามจังหวะเวลาในการรับรู้รายได้</w:t>
      </w:r>
      <w:r w:rsidRPr="0049258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="00142779" w:rsidRPr="0049258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สำหรับปีสิ้นสุดวันที่ </w:t>
      </w:r>
      <w:r w:rsidR="00AB2F00" w:rsidRPr="00AB2F0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31</w:t>
      </w:r>
      <w:r w:rsidR="00142779" w:rsidRPr="0049258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ธันวาคม</w:t>
      </w:r>
    </w:p>
    <w:p w14:paraId="746516DB" w14:textId="77777777" w:rsidR="00886739" w:rsidRPr="00886739" w:rsidRDefault="0088673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</w:rPr>
      </w:pPr>
    </w:p>
    <w:p w14:paraId="12431F3C" w14:textId="3A88841A" w:rsidR="00886739" w:rsidRDefault="00C9208C" w:rsidP="00C77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center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  <w:r w:rsidRPr="00C9208C">
        <w:rPr>
          <w:rFonts w:asciiTheme="majorBidi" w:hAnsiTheme="majorBidi"/>
          <w:b/>
          <w:bCs/>
          <w:i/>
          <w:iCs/>
          <w:noProof/>
          <w:color w:val="000000"/>
          <w:sz w:val="28"/>
          <w:szCs w:val="28"/>
        </w:rPr>
        <w:drawing>
          <wp:inline distT="0" distB="0" distL="0" distR="0" wp14:anchorId="2240A174" wp14:editId="7232A0E7">
            <wp:extent cx="5515151" cy="3016250"/>
            <wp:effectExtent l="0" t="0" r="9525" b="0"/>
            <wp:docPr id="17745888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4588866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521125" cy="3019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FCD548" w14:textId="4B44321B" w:rsidR="00A15B09" w:rsidRPr="00BD71F2" w:rsidRDefault="00A15B09" w:rsidP="00BD7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8"/>
          <w:szCs w:val="28"/>
        </w:rPr>
      </w:pPr>
      <w:r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 xml:space="preserve">         </w:t>
      </w:r>
    </w:p>
    <w:p w14:paraId="5167F2F2" w14:textId="50FD8FC4" w:rsidR="00142779" w:rsidRPr="00A605D7" w:rsidRDefault="00142779" w:rsidP="00F2291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  <w:r w:rsidRPr="00A605D7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>ลูกค้ารายใหญ่</w:t>
      </w:r>
    </w:p>
    <w:p w14:paraId="2A813782" w14:textId="77777777" w:rsidR="00A241A5" w:rsidRPr="00A605D7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</w:p>
    <w:p w14:paraId="0CF6A9C7" w14:textId="50824AFE" w:rsidR="00991DA1" w:rsidRPr="0040071F" w:rsidRDefault="00142779" w:rsidP="00266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40071F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รายได้จากลูกค้า</w:t>
      </w:r>
      <w:r w:rsidR="00593DB7" w:rsidRPr="0040071F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สาม</w:t>
      </w:r>
      <w:r w:rsidRPr="0040071F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รายจากส่วนงานการผลิตอาหารทะเลแช่แข็งของ</w:t>
      </w:r>
      <w:r w:rsidR="00542FDC" w:rsidRPr="0040071F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40071F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Pr="0040071F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เป็น</w:t>
      </w:r>
      <w:r w:rsidR="00441075" w:rsidRPr="0040071F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จำนวน</w:t>
      </w:r>
      <w:r w:rsidRPr="0040071F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เงินประมาณ</w:t>
      </w:r>
      <w:bookmarkStart w:id="6" w:name="_Hlk164943881"/>
      <w:r w:rsidR="00E430FF" w:rsidRPr="0040071F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  <w:r w:rsidR="00AB2F00" w:rsidRPr="00AB2F00">
        <w:rPr>
          <w:rFonts w:asciiTheme="majorBidi" w:eastAsia="Cordia New" w:hAnsiTheme="majorBidi" w:cstheme="majorBidi"/>
          <w:color w:val="000000"/>
          <w:sz w:val="30"/>
          <w:szCs w:val="30"/>
        </w:rPr>
        <w:t>726</w:t>
      </w:r>
      <w:r w:rsidR="0040071F" w:rsidRPr="0040071F">
        <w:rPr>
          <w:rFonts w:asciiTheme="majorBidi" w:eastAsia="Cordia New" w:hAnsiTheme="majorBidi" w:cstheme="majorBidi"/>
          <w:color w:val="000000"/>
          <w:sz w:val="30"/>
          <w:szCs w:val="30"/>
        </w:rPr>
        <w:t>.</w:t>
      </w:r>
      <w:r w:rsidR="00AB2F00" w:rsidRPr="00AB2F00">
        <w:rPr>
          <w:rFonts w:asciiTheme="majorBidi" w:eastAsia="Cordia New" w:hAnsiTheme="majorBidi" w:cstheme="majorBidi"/>
          <w:color w:val="000000"/>
          <w:sz w:val="30"/>
          <w:szCs w:val="30"/>
        </w:rPr>
        <w:t>72</w:t>
      </w:r>
      <w:r w:rsidR="00E430FF" w:rsidRPr="0040071F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 xml:space="preserve"> </w:t>
      </w:r>
      <w:bookmarkEnd w:id="6"/>
      <w:r w:rsidR="0040071F" w:rsidRPr="0040071F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40071F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ล้านบาท </w:t>
      </w:r>
      <w:r w:rsidRPr="0040071F">
        <w:rPr>
          <w:rFonts w:asciiTheme="majorBidi" w:eastAsia="Cordia New" w:hAnsiTheme="majorBidi" w:cstheme="majorBidi"/>
          <w:i/>
          <w:iCs/>
          <w:color w:val="000000"/>
          <w:sz w:val="30"/>
          <w:szCs w:val="30"/>
          <w:cs/>
        </w:rPr>
        <w:t>(</w:t>
      </w:r>
      <w:r w:rsidR="00AB2F00" w:rsidRPr="00AB2F00"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  <w:t>2567</w:t>
      </w:r>
      <w:r w:rsidRPr="0040071F"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  <w:t xml:space="preserve">: </w:t>
      </w:r>
      <w:r w:rsidR="00AB2F00" w:rsidRPr="00AB2F00"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  <w:t>895</w:t>
      </w:r>
      <w:r w:rsidR="00602544" w:rsidRPr="0040071F"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  <w:t>.</w:t>
      </w:r>
      <w:r w:rsidR="00AB2F00" w:rsidRPr="00AB2F00"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  <w:t>25</w:t>
      </w:r>
      <w:r w:rsidR="004565A6" w:rsidRPr="0040071F"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  <w:t xml:space="preserve"> </w:t>
      </w:r>
      <w:r w:rsidRPr="0040071F">
        <w:rPr>
          <w:rFonts w:asciiTheme="majorBidi" w:eastAsia="Cordia New" w:hAnsiTheme="majorBidi" w:cstheme="majorBidi"/>
          <w:i/>
          <w:iCs/>
          <w:color w:val="000000"/>
          <w:sz w:val="30"/>
          <w:szCs w:val="30"/>
          <w:cs/>
        </w:rPr>
        <w:t>ล้านบาท)</w:t>
      </w:r>
      <w:r w:rsidRPr="0040071F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 จากรายได้รวมของ</w:t>
      </w:r>
      <w:r w:rsidR="00352815" w:rsidRPr="0040071F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</w:t>
      </w:r>
      <w:r w:rsidR="007A5F8A" w:rsidRPr="0040071F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ท</w:t>
      </w:r>
    </w:p>
    <w:p w14:paraId="1ACCF3E5" w14:textId="644A2C65" w:rsidR="00C4017A" w:rsidRDefault="00C401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color w:val="000000"/>
          <w:sz w:val="30"/>
          <w:szCs w:val="30"/>
        </w:rPr>
      </w:pPr>
      <w:r>
        <w:rPr>
          <w:rFonts w:asciiTheme="majorBidi" w:eastAsia="Cordia New" w:hAnsiTheme="majorBidi" w:cstheme="majorBidi"/>
          <w:color w:val="000000"/>
          <w:sz w:val="30"/>
          <w:szCs w:val="30"/>
          <w:cs/>
        </w:rPr>
        <w:br w:type="page"/>
      </w:r>
    </w:p>
    <w:p w14:paraId="2CC34267" w14:textId="305E4F40" w:rsidR="00A10B70" w:rsidRPr="00A605D7" w:rsidRDefault="00142779" w:rsidP="00F2291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  <w:r w:rsidRPr="00A605D7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lastRenderedPageBreak/>
        <w:t>ยอดคงเหลือของสัญญา</w:t>
      </w:r>
      <w:bookmarkStart w:id="7" w:name="_Hlk33139193"/>
    </w:p>
    <w:p w14:paraId="6A4C0239" w14:textId="77777777" w:rsidR="002666FA" w:rsidRPr="00982913" w:rsidRDefault="002666FA" w:rsidP="002666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i/>
          <w:iCs/>
          <w:snapToGrid w:val="0"/>
          <w:sz w:val="22"/>
          <w:lang w:eastAsia="th-TH"/>
        </w:rPr>
      </w:pPr>
    </w:p>
    <w:tbl>
      <w:tblPr>
        <w:tblW w:w="918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2160"/>
        <w:gridCol w:w="270"/>
        <w:gridCol w:w="2164"/>
      </w:tblGrid>
      <w:tr w:rsidR="003E4B11" w:rsidRPr="00A605D7" w14:paraId="22172892" w14:textId="77777777" w:rsidTr="008D6CCF">
        <w:trPr>
          <w:trHeight w:val="80"/>
          <w:tblHeader/>
        </w:trPr>
        <w:tc>
          <w:tcPr>
            <w:tcW w:w="4590" w:type="dxa"/>
          </w:tcPr>
          <w:p w14:paraId="3E5F3E64" w14:textId="7D76757D" w:rsidR="003E4B11" w:rsidRPr="00A605D7" w:rsidRDefault="003E4B11" w:rsidP="00A60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4594" w:type="dxa"/>
            <w:gridSpan w:val="3"/>
            <w:vAlign w:val="bottom"/>
          </w:tcPr>
          <w:p w14:paraId="66E96010" w14:textId="06CFBE09" w:rsidR="003E4B11" w:rsidRPr="00A605D7" w:rsidRDefault="003E4B11" w:rsidP="00A60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605D7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 xml:space="preserve">/ </w:t>
            </w:r>
            <w:r w:rsidRPr="00A605D7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br/>
              <w:t>งบการเงินเฉพาะกิจการ</w:t>
            </w:r>
          </w:p>
        </w:tc>
      </w:tr>
      <w:tr w:rsidR="004565A6" w:rsidRPr="00A605D7" w14:paraId="6E886664" w14:textId="77777777" w:rsidTr="008D6CCF">
        <w:trPr>
          <w:trHeight w:val="80"/>
          <w:tblHeader/>
        </w:trPr>
        <w:tc>
          <w:tcPr>
            <w:tcW w:w="4590" w:type="dxa"/>
          </w:tcPr>
          <w:p w14:paraId="481573F3" w14:textId="44864800" w:rsidR="004565A6" w:rsidRPr="00A605D7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7A0E0079" w14:textId="0D5B5E8F" w:rsidR="004565A6" w:rsidRPr="00A605D7" w:rsidRDefault="00AB2F00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63521F0" w14:textId="77777777" w:rsidR="004565A6" w:rsidRPr="00A605D7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64" w:type="dxa"/>
          </w:tcPr>
          <w:p w14:paraId="3F63B0F4" w14:textId="3B8AC4AA" w:rsidR="004565A6" w:rsidRPr="00A605D7" w:rsidRDefault="00AB2F00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2567</w:t>
            </w:r>
          </w:p>
        </w:tc>
      </w:tr>
      <w:tr w:rsidR="004565A6" w:rsidRPr="00A605D7" w14:paraId="6950C81D" w14:textId="77777777" w:rsidTr="008D6CCF">
        <w:trPr>
          <w:tblHeader/>
        </w:trPr>
        <w:tc>
          <w:tcPr>
            <w:tcW w:w="4590" w:type="dxa"/>
          </w:tcPr>
          <w:p w14:paraId="01CCFDCC" w14:textId="77777777" w:rsidR="004565A6" w:rsidRPr="00A605D7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94" w:type="dxa"/>
            <w:gridSpan w:val="3"/>
          </w:tcPr>
          <w:p w14:paraId="30312B24" w14:textId="77777777" w:rsidR="004565A6" w:rsidRPr="00A605D7" w:rsidRDefault="004565A6" w:rsidP="004565A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05D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A605D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4565A6" w:rsidRPr="00A605D7" w14:paraId="72B907AC" w14:textId="77777777" w:rsidTr="008D6CCF">
        <w:tc>
          <w:tcPr>
            <w:tcW w:w="4590" w:type="dxa"/>
          </w:tcPr>
          <w:p w14:paraId="114644FD" w14:textId="19742A87" w:rsidR="004565A6" w:rsidRPr="00A605D7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เงินรับล่วงหน้า</w:t>
            </w:r>
            <w:r w:rsidR="0038483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จากลูกค้า</w:t>
            </w:r>
          </w:p>
        </w:tc>
        <w:tc>
          <w:tcPr>
            <w:tcW w:w="2160" w:type="dxa"/>
            <w:vAlign w:val="bottom"/>
          </w:tcPr>
          <w:p w14:paraId="4FD14A6B" w14:textId="1D1B54C9" w:rsidR="004565A6" w:rsidRPr="00A605D7" w:rsidRDefault="00AB2F00" w:rsidP="00507090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4007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860</w:t>
            </w:r>
          </w:p>
        </w:tc>
        <w:tc>
          <w:tcPr>
            <w:tcW w:w="270" w:type="dxa"/>
          </w:tcPr>
          <w:p w14:paraId="2B20C0AA" w14:textId="77777777" w:rsidR="004565A6" w:rsidRPr="00A605D7" w:rsidRDefault="004565A6" w:rsidP="004565A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64" w:type="dxa"/>
            <w:vAlign w:val="bottom"/>
          </w:tcPr>
          <w:p w14:paraId="228C12C6" w14:textId="69EE5FFD" w:rsidR="004565A6" w:rsidRPr="00A605D7" w:rsidRDefault="00AB2F00" w:rsidP="004565A6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602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522</w:t>
            </w:r>
          </w:p>
        </w:tc>
      </w:tr>
    </w:tbl>
    <w:p w14:paraId="215C733D" w14:textId="77777777" w:rsidR="00C6084F" w:rsidRPr="00982913" w:rsidRDefault="00C6084F" w:rsidP="00266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22"/>
          <w:szCs w:val="22"/>
        </w:rPr>
      </w:pPr>
    </w:p>
    <w:p w14:paraId="396D80DD" w14:textId="3A5FF202" w:rsidR="00431954" w:rsidRPr="00A605D7" w:rsidRDefault="00B76228" w:rsidP="00266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เงินรับล่วงหน้า</w:t>
      </w:r>
      <w:r w:rsidR="0038483D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จากลูกค้า</w:t>
      </w:r>
      <w:r w:rsidR="00950036"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ส่วนใหญ่เกิดจาก</w:t>
      </w:r>
      <w:r w:rsidR="008D6271"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การรับจ้างผลิต</w:t>
      </w:r>
      <w:r w:rsidR="00AB3A84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สินค้า</w:t>
      </w:r>
      <w:r w:rsidR="008D6271"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 หรือการกำหนดเงื่อนไขการชำระเงิน</w:t>
      </w:r>
      <w:r w:rsidR="008D6271" w:rsidRPr="00A605D7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  <w:r w:rsidR="00950036"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ซึ่ง</w:t>
      </w:r>
      <w:r w:rsidR="000444C6" w:rsidRPr="00A605D7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="00950036"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จะรับรู้เป็นรายได้จากการขาย ณ วันที่มีการส่งมอบสินค้าให้กับลูกค้า </w:t>
      </w:r>
    </w:p>
    <w:p w14:paraId="1B6F1546" w14:textId="77777777" w:rsidR="005A3DBE" w:rsidRPr="00982913" w:rsidRDefault="005A3DBE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22"/>
          <w:szCs w:val="22"/>
        </w:rPr>
      </w:pPr>
    </w:p>
    <w:p w14:paraId="0C0A7E4E" w14:textId="0B2D36F7" w:rsidR="00950036" w:rsidRPr="00A605D7" w:rsidRDefault="0095003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pacing w:val="-4"/>
          <w:sz w:val="30"/>
          <w:szCs w:val="30"/>
        </w:rPr>
      </w:pPr>
      <w:r w:rsidRPr="005527F1">
        <w:rPr>
          <w:rFonts w:asciiTheme="majorBidi" w:eastAsia="Cordia New" w:hAnsiTheme="majorBidi" w:cstheme="majorBidi"/>
          <w:color w:val="000000"/>
          <w:spacing w:val="-4"/>
          <w:sz w:val="30"/>
          <w:szCs w:val="30"/>
          <w:cs/>
        </w:rPr>
        <w:t>หนี้สินที่เกิดจากสัญญาของ</w:t>
      </w:r>
      <w:r w:rsidR="000444C6" w:rsidRPr="005527F1">
        <w:rPr>
          <w:rFonts w:asciiTheme="majorBidi" w:eastAsia="Cordia New" w:hAnsiTheme="majorBidi" w:cstheme="majorBidi" w:hint="cs"/>
          <w:color w:val="000000"/>
          <w:spacing w:val="-4"/>
          <w:sz w:val="30"/>
          <w:szCs w:val="30"/>
          <w:cs/>
        </w:rPr>
        <w:t>กลุ่ม</w:t>
      </w:r>
      <w:r w:rsidR="00CD36E2" w:rsidRPr="005527F1">
        <w:rPr>
          <w:rFonts w:asciiTheme="majorBidi" w:eastAsia="Cordia New" w:hAnsiTheme="majorBidi" w:cstheme="majorBidi"/>
          <w:color w:val="000000"/>
          <w:spacing w:val="-4"/>
          <w:sz w:val="30"/>
          <w:szCs w:val="30"/>
          <w:cs/>
        </w:rPr>
        <w:t>บริษัท</w:t>
      </w:r>
      <w:r w:rsidRPr="005527F1">
        <w:rPr>
          <w:rFonts w:asciiTheme="majorBidi" w:eastAsia="Cordia New" w:hAnsiTheme="majorBidi" w:cstheme="majorBidi"/>
          <w:color w:val="000000"/>
          <w:spacing w:val="-4"/>
          <w:sz w:val="30"/>
          <w:szCs w:val="30"/>
          <w:cs/>
        </w:rPr>
        <w:t xml:space="preserve"> ณ วันที่ </w:t>
      </w:r>
      <w:r w:rsidR="00AB2F00" w:rsidRPr="00AB2F00">
        <w:rPr>
          <w:rFonts w:asciiTheme="majorBidi" w:eastAsia="Cordia New" w:hAnsiTheme="majorBidi" w:cstheme="majorBidi"/>
          <w:color w:val="000000"/>
          <w:spacing w:val="-4"/>
          <w:sz w:val="30"/>
          <w:szCs w:val="30"/>
        </w:rPr>
        <w:t>31</w:t>
      </w:r>
      <w:r w:rsidRPr="005527F1">
        <w:rPr>
          <w:rFonts w:asciiTheme="majorBidi" w:eastAsia="Cordia New" w:hAnsiTheme="majorBidi" w:cstheme="majorBidi"/>
          <w:color w:val="000000"/>
          <w:spacing w:val="-4"/>
          <w:sz w:val="30"/>
          <w:szCs w:val="30"/>
        </w:rPr>
        <w:t xml:space="preserve"> </w:t>
      </w:r>
      <w:r w:rsidRPr="005527F1">
        <w:rPr>
          <w:rFonts w:asciiTheme="majorBidi" w:eastAsia="Cordia New" w:hAnsiTheme="majorBidi" w:cstheme="majorBidi"/>
          <w:color w:val="000000"/>
          <w:spacing w:val="-4"/>
          <w:sz w:val="30"/>
          <w:szCs w:val="30"/>
          <w:cs/>
        </w:rPr>
        <w:t xml:space="preserve">ธันวาคม </w:t>
      </w:r>
      <w:r w:rsidR="00AB2F00" w:rsidRPr="00AB2F00">
        <w:rPr>
          <w:rFonts w:asciiTheme="majorBidi" w:eastAsia="Cordia New" w:hAnsiTheme="majorBidi" w:cstheme="majorBidi"/>
          <w:color w:val="000000"/>
          <w:spacing w:val="-4"/>
          <w:sz w:val="30"/>
          <w:szCs w:val="30"/>
        </w:rPr>
        <w:t>2567</w:t>
      </w:r>
      <w:r w:rsidRPr="005527F1">
        <w:rPr>
          <w:rFonts w:asciiTheme="majorBidi" w:eastAsia="Cordia New" w:hAnsiTheme="majorBidi" w:cstheme="majorBidi"/>
          <w:color w:val="000000"/>
          <w:spacing w:val="-4"/>
          <w:sz w:val="30"/>
          <w:szCs w:val="30"/>
          <w:cs/>
        </w:rPr>
        <w:t xml:space="preserve"> จำนวน</w:t>
      </w:r>
      <w:r w:rsidR="00A221CC" w:rsidRPr="005527F1">
        <w:rPr>
          <w:rFonts w:asciiTheme="majorBidi" w:eastAsia="Cordia New" w:hAnsiTheme="majorBidi" w:cstheme="majorBidi"/>
          <w:color w:val="000000"/>
          <w:spacing w:val="-4"/>
          <w:sz w:val="30"/>
          <w:szCs w:val="30"/>
          <w:cs/>
        </w:rPr>
        <w:t>เงิน</w:t>
      </w:r>
      <w:r w:rsidR="00464489" w:rsidRPr="005527F1">
        <w:rPr>
          <w:rFonts w:asciiTheme="majorBidi" w:eastAsia="Cordia New" w:hAnsiTheme="majorBidi" w:cstheme="majorBidi"/>
          <w:color w:val="000000"/>
          <w:spacing w:val="-4"/>
          <w:sz w:val="30"/>
          <w:szCs w:val="30"/>
        </w:rPr>
        <w:t xml:space="preserve"> </w:t>
      </w:r>
      <w:r w:rsidR="00AB2F00" w:rsidRPr="00AB2F00">
        <w:rPr>
          <w:rFonts w:asciiTheme="majorBidi" w:eastAsia="Cordia New" w:hAnsiTheme="majorBidi" w:cstheme="majorBidi"/>
          <w:color w:val="000000"/>
          <w:spacing w:val="-4"/>
          <w:sz w:val="30"/>
          <w:szCs w:val="30"/>
        </w:rPr>
        <w:t>6</w:t>
      </w:r>
      <w:r w:rsidR="004565A6" w:rsidRPr="005527F1">
        <w:rPr>
          <w:rFonts w:asciiTheme="majorBidi" w:eastAsia="Cordia New" w:hAnsiTheme="majorBidi" w:cstheme="majorBidi"/>
          <w:color w:val="000000"/>
          <w:spacing w:val="-4"/>
          <w:sz w:val="30"/>
          <w:szCs w:val="30"/>
        </w:rPr>
        <w:t>.</w:t>
      </w:r>
      <w:r w:rsidR="00AB2F00" w:rsidRPr="00AB2F00">
        <w:rPr>
          <w:rFonts w:asciiTheme="majorBidi" w:eastAsia="Cordia New" w:hAnsiTheme="majorBidi" w:cstheme="majorBidi"/>
          <w:color w:val="000000"/>
          <w:spacing w:val="-4"/>
          <w:sz w:val="30"/>
          <w:szCs w:val="30"/>
        </w:rPr>
        <w:t>52</w:t>
      </w:r>
      <w:r w:rsidR="00B1158F" w:rsidRPr="005527F1">
        <w:rPr>
          <w:rFonts w:asciiTheme="majorBidi" w:eastAsia="Cordia New" w:hAnsiTheme="majorBidi" w:cstheme="majorBidi"/>
          <w:color w:val="000000"/>
          <w:spacing w:val="-4"/>
          <w:sz w:val="30"/>
          <w:szCs w:val="30"/>
        </w:rPr>
        <w:t xml:space="preserve"> </w:t>
      </w:r>
      <w:r w:rsidRPr="005527F1">
        <w:rPr>
          <w:rFonts w:asciiTheme="majorBidi" w:eastAsia="Cordia New" w:hAnsiTheme="majorBidi" w:cstheme="majorBidi"/>
          <w:color w:val="000000"/>
          <w:spacing w:val="-4"/>
          <w:sz w:val="30"/>
          <w:szCs w:val="30"/>
          <w:cs/>
        </w:rPr>
        <w:t>ล้</w:t>
      </w:r>
      <w:r w:rsidRPr="00A605D7">
        <w:rPr>
          <w:rFonts w:asciiTheme="majorBidi" w:eastAsia="Cordia New" w:hAnsiTheme="majorBidi" w:cstheme="majorBidi"/>
          <w:color w:val="000000"/>
          <w:spacing w:val="-4"/>
          <w:sz w:val="30"/>
          <w:szCs w:val="30"/>
          <w:cs/>
        </w:rPr>
        <w:t xml:space="preserve">านบาท ถูกรับรู้เป็นรายได้ในระหว่างปี </w:t>
      </w:r>
      <w:r w:rsidR="00AB2F00" w:rsidRPr="00AB2F00">
        <w:rPr>
          <w:rFonts w:asciiTheme="majorBidi" w:eastAsia="Cordia New" w:hAnsiTheme="majorBidi" w:cstheme="majorBidi"/>
          <w:color w:val="000000"/>
          <w:spacing w:val="-4"/>
          <w:sz w:val="30"/>
          <w:szCs w:val="30"/>
        </w:rPr>
        <w:t>2568</w:t>
      </w:r>
    </w:p>
    <w:bookmarkEnd w:id="7"/>
    <w:p w14:paraId="6EB28072" w14:textId="77777777" w:rsidR="00E0702E" w:rsidRPr="00982913" w:rsidRDefault="00E0702E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2"/>
          <w:szCs w:val="22"/>
          <w:lang w:eastAsia="x-none"/>
        </w:rPr>
      </w:pPr>
    </w:p>
    <w:p w14:paraId="01C9F583" w14:textId="0FB51406" w:rsidR="00942AAC" w:rsidRPr="00A605D7" w:rsidRDefault="00AB2F00" w:rsidP="004451C9">
      <w:pPr>
        <w:pStyle w:val="Heading6"/>
        <w:tabs>
          <w:tab w:val="left" w:pos="540"/>
        </w:tabs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AB2F00">
        <w:rPr>
          <w:rFonts w:asciiTheme="majorBidi" w:eastAsia="MS Mincho" w:hAnsiTheme="majorBidi" w:cstheme="majorBidi"/>
          <w:sz w:val="28"/>
          <w:szCs w:val="28"/>
          <w:lang w:val="en-US"/>
        </w:rPr>
        <w:t>17</w:t>
      </w:r>
      <w:r w:rsidR="003F66C1" w:rsidRPr="00DF3A57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942AAC" w:rsidRPr="00A605D7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ค่าใช้จ่ายตาม</w:t>
      </w:r>
      <w:r w:rsidR="00C815CE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ธรรมชาติ</w:t>
      </w:r>
    </w:p>
    <w:p w14:paraId="3BDC6234" w14:textId="198B74B7" w:rsidR="00942AAC" w:rsidRPr="00982913" w:rsidRDefault="00942AA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22"/>
          <w:szCs w:val="22"/>
        </w:rPr>
      </w:pPr>
    </w:p>
    <w:tbl>
      <w:tblPr>
        <w:tblW w:w="91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42"/>
        <w:gridCol w:w="1116"/>
      </w:tblGrid>
      <w:tr w:rsidR="003E4B11" w:rsidRPr="00A605D7" w14:paraId="231E1F49" w14:textId="77777777" w:rsidTr="00982913">
        <w:trPr>
          <w:tblHeader/>
        </w:trPr>
        <w:tc>
          <w:tcPr>
            <w:tcW w:w="4050" w:type="dxa"/>
          </w:tcPr>
          <w:p w14:paraId="10B046E7" w14:textId="77777777" w:rsidR="003E4B11" w:rsidRPr="00A605D7" w:rsidRDefault="003E4B11" w:rsidP="00A60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A786B13" w14:textId="1DABF094" w:rsidR="003E4B11" w:rsidRPr="00A605D7" w:rsidRDefault="003E4B11" w:rsidP="00A605D7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pacing w:val="-12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8B0AFC9" w14:textId="77777777" w:rsidR="003E4B11" w:rsidRPr="00A605D7" w:rsidRDefault="003E4B11" w:rsidP="00A60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8" w:type="dxa"/>
            <w:gridSpan w:val="3"/>
            <w:vAlign w:val="bottom"/>
          </w:tcPr>
          <w:p w14:paraId="2D54A3D6" w14:textId="77777777" w:rsidR="003E4B11" w:rsidRPr="00A605D7" w:rsidRDefault="003E4B11" w:rsidP="00A605D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565A6" w:rsidRPr="00A605D7" w14:paraId="75DDDF95" w14:textId="77777777" w:rsidTr="00982913">
        <w:trPr>
          <w:tblHeader/>
        </w:trPr>
        <w:tc>
          <w:tcPr>
            <w:tcW w:w="4050" w:type="dxa"/>
          </w:tcPr>
          <w:p w14:paraId="55A3057D" w14:textId="77777777" w:rsidR="004565A6" w:rsidRPr="00A605D7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C798796" w14:textId="65BDD984" w:rsidR="004565A6" w:rsidRPr="00A605D7" w:rsidRDefault="00AB2F00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D53791B" w14:textId="77777777" w:rsidR="004565A6" w:rsidRPr="00A605D7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59E523" w14:textId="66585535" w:rsidR="004565A6" w:rsidRPr="00A605D7" w:rsidRDefault="00AB2F00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1B851E0" w14:textId="77777777" w:rsidR="004565A6" w:rsidRPr="00A605D7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29AFE7" w14:textId="41C8490E" w:rsidR="004565A6" w:rsidRPr="00A605D7" w:rsidRDefault="00AB2F00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2568</w:t>
            </w:r>
          </w:p>
        </w:tc>
        <w:tc>
          <w:tcPr>
            <w:tcW w:w="242" w:type="dxa"/>
          </w:tcPr>
          <w:p w14:paraId="554E0D3B" w14:textId="77777777" w:rsidR="004565A6" w:rsidRPr="00A605D7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6" w:type="dxa"/>
          </w:tcPr>
          <w:p w14:paraId="2E5E61E2" w14:textId="08769CE1" w:rsidR="004565A6" w:rsidRPr="00A605D7" w:rsidRDefault="00AB2F00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2567</w:t>
            </w:r>
          </w:p>
        </w:tc>
      </w:tr>
      <w:tr w:rsidR="004565A6" w:rsidRPr="00A605D7" w14:paraId="63ECE42D" w14:textId="77777777" w:rsidTr="00982913">
        <w:trPr>
          <w:tblHeader/>
        </w:trPr>
        <w:tc>
          <w:tcPr>
            <w:tcW w:w="4050" w:type="dxa"/>
          </w:tcPr>
          <w:p w14:paraId="5BD75814" w14:textId="77777777" w:rsidR="004565A6" w:rsidRPr="00A605D7" w:rsidRDefault="004565A6" w:rsidP="0045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8" w:type="dxa"/>
            <w:gridSpan w:val="7"/>
            <w:vAlign w:val="bottom"/>
          </w:tcPr>
          <w:p w14:paraId="0D8FE265" w14:textId="77777777" w:rsidR="004565A6" w:rsidRPr="00A605D7" w:rsidRDefault="004565A6" w:rsidP="004565A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02544" w:rsidRPr="00A605D7" w14:paraId="284C9EC5" w14:textId="77777777" w:rsidTr="00982913">
        <w:tc>
          <w:tcPr>
            <w:tcW w:w="4050" w:type="dxa"/>
          </w:tcPr>
          <w:p w14:paraId="740F82A6" w14:textId="297C03CE" w:rsidR="00602544" w:rsidRPr="00A605D7" w:rsidRDefault="00602544" w:rsidP="0060254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080" w:type="dxa"/>
          </w:tcPr>
          <w:p w14:paraId="527215FC" w14:textId="3B774702" w:rsidR="00602544" w:rsidRPr="00A605D7" w:rsidRDefault="00AB2F00" w:rsidP="0060254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 w:rsidR="000D215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034</w:t>
            </w:r>
            <w:r w:rsidR="000D215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306</w:t>
            </w:r>
          </w:p>
        </w:tc>
        <w:tc>
          <w:tcPr>
            <w:tcW w:w="270" w:type="dxa"/>
            <w:vAlign w:val="bottom"/>
          </w:tcPr>
          <w:p w14:paraId="7DC236F7" w14:textId="77777777" w:rsidR="00602544" w:rsidRPr="00A605D7" w:rsidRDefault="00602544" w:rsidP="00602544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1EC39A71" w14:textId="0BFBCC32" w:rsidR="00602544" w:rsidRPr="00A605D7" w:rsidRDefault="00AB2F00" w:rsidP="006025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60254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765</w:t>
            </w:r>
            <w:r w:rsidR="0060254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724</w:t>
            </w:r>
          </w:p>
        </w:tc>
        <w:tc>
          <w:tcPr>
            <w:tcW w:w="270" w:type="dxa"/>
            <w:vAlign w:val="bottom"/>
          </w:tcPr>
          <w:p w14:paraId="5108AC81" w14:textId="77777777" w:rsidR="00602544" w:rsidRPr="00A605D7" w:rsidRDefault="00602544" w:rsidP="0060254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080" w:type="dxa"/>
          </w:tcPr>
          <w:p w14:paraId="54CEA754" w14:textId="2129A25C" w:rsidR="00602544" w:rsidRPr="00A605D7" w:rsidRDefault="00AB2F00" w:rsidP="0060254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 w:rsidR="00C605B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023</w:t>
            </w:r>
            <w:r w:rsidR="00C605B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648</w:t>
            </w:r>
          </w:p>
        </w:tc>
        <w:tc>
          <w:tcPr>
            <w:tcW w:w="242" w:type="dxa"/>
            <w:vAlign w:val="bottom"/>
          </w:tcPr>
          <w:p w14:paraId="16F632E3" w14:textId="77777777" w:rsidR="00602544" w:rsidRPr="00A605D7" w:rsidRDefault="00602544" w:rsidP="0060254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116" w:type="dxa"/>
          </w:tcPr>
          <w:p w14:paraId="12141A96" w14:textId="68B55147" w:rsidR="00602544" w:rsidRPr="00A605D7" w:rsidRDefault="00AB2F00" w:rsidP="006025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60254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765</w:t>
            </w:r>
            <w:r w:rsidR="0060254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724</w:t>
            </w:r>
          </w:p>
        </w:tc>
      </w:tr>
      <w:tr w:rsidR="00602544" w:rsidRPr="00A605D7" w14:paraId="6646B5BA" w14:textId="77777777" w:rsidTr="00982913">
        <w:tc>
          <w:tcPr>
            <w:tcW w:w="4050" w:type="dxa"/>
          </w:tcPr>
          <w:p w14:paraId="214D2E3F" w14:textId="125D86B5" w:rsidR="00602544" w:rsidRPr="00A605D7" w:rsidRDefault="00602544" w:rsidP="0060254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080" w:type="dxa"/>
          </w:tcPr>
          <w:p w14:paraId="28F3D9B1" w14:textId="265D1BAD" w:rsidR="00602544" w:rsidRPr="00A605D7" w:rsidRDefault="00AB2F00" w:rsidP="0060254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292</w:t>
            </w:r>
            <w:r w:rsidR="00E049CD" w:rsidRPr="00E049C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310</w:t>
            </w:r>
          </w:p>
        </w:tc>
        <w:tc>
          <w:tcPr>
            <w:tcW w:w="270" w:type="dxa"/>
            <w:vAlign w:val="bottom"/>
          </w:tcPr>
          <w:p w14:paraId="2DF3149F" w14:textId="77777777" w:rsidR="00602544" w:rsidRPr="00A605D7" w:rsidRDefault="00602544" w:rsidP="00602544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616AEFE0" w14:textId="27F397C4" w:rsidR="00602544" w:rsidRPr="00A605D7" w:rsidRDefault="00AB2F00" w:rsidP="006025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362</w:t>
            </w:r>
            <w:r w:rsidR="0060254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110</w:t>
            </w:r>
          </w:p>
        </w:tc>
        <w:tc>
          <w:tcPr>
            <w:tcW w:w="270" w:type="dxa"/>
            <w:vAlign w:val="bottom"/>
          </w:tcPr>
          <w:p w14:paraId="5E815597" w14:textId="77777777" w:rsidR="00602544" w:rsidRPr="00A605D7" w:rsidRDefault="00602544" w:rsidP="0060254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080" w:type="dxa"/>
          </w:tcPr>
          <w:p w14:paraId="22BD6D4E" w14:textId="39A1DE82" w:rsidR="00602544" w:rsidRPr="00A605D7" w:rsidRDefault="00AB2F00" w:rsidP="0060254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294</w:t>
            </w:r>
            <w:r w:rsidR="00E049CD" w:rsidRPr="00E049C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515</w:t>
            </w:r>
          </w:p>
        </w:tc>
        <w:tc>
          <w:tcPr>
            <w:tcW w:w="242" w:type="dxa"/>
            <w:vAlign w:val="bottom"/>
          </w:tcPr>
          <w:p w14:paraId="58170EF1" w14:textId="77777777" w:rsidR="00602544" w:rsidRPr="00A605D7" w:rsidRDefault="00602544" w:rsidP="0060254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116" w:type="dxa"/>
          </w:tcPr>
          <w:p w14:paraId="07A529F1" w14:textId="18648087" w:rsidR="00602544" w:rsidRPr="00A605D7" w:rsidRDefault="00AB2F00" w:rsidP="006025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362</w:t>
            </w:r>
            <w:r w:rsidR="0060254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110</w:t>
            </w:r>
          </w:p>
        </w:tc>
      </w:tr>
      <w:tr w:rsidR="00602544" w:rsidRPr="00A605D7" w14:paraId="1F27420C" w14:textId="77777777" w:rsidTr="00982913">
        <w:tc>
          <w:tcPr>
            <w:tcW w:w="4050" w:type="dxa"/>
          </w:tcPr>
          <w:p w14:paraId="28A49918" w14:textId="4CCCF622" w:rsidR="00602544" w:rsidRPr="00A605D7" w:rsidRDefault="00602544" w:rsidP="0060254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080" w:type="dxa"/>
          </w:tcPr>
          <w:p w14:paraId="4D92060F" w14:textId="24ABD563" w:rsidR="00602544" w:rsidRPr="00A605D7" w:rsidRDefault="00AB2F00" w:rsidP="0060254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179</w:t>
            </w:r>
            <w:r w:rsidR="002114F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330</w:t>
            </w:r>
          </w:p>
        </w:tc>
        <w:tc>
          <w:tcPr>
            <w:tcW w:w="270" w:type="dxa"/>
          </w:tcPr>
          <w:p w14:paraId="75FF4D34" w14:textId="77777777" w:rsidR="00602544" w:rsidRPr="00A605D7" w:rsidRDefault="00602544" w:rsidP="00602544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E41C956" w14:textId="1D12BD8D" w:rsidR="00602544" w:rsidRPr="00A605D7" w:rsidRDefault="00AB2F00" w:rsidP="006025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164</w:t>
            </w:r>
            <w:r w:rsidR="0060254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095</w:t>
            </w:r>
          </w:p>
        </w:tc>
        <w:tc>
          <w:tcPr>
            <w:tcW w:w="270" w:type="dxa"/>
          </w:tcPr>
          <w:p w14:paraId="1CD5D56A" w14:textId="77777777" w:rsidR="00602544" w:rsidRPr="00A605D7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2690FEF" w14:textId="7AA7B438" w:rsidR="00602544" w:rsidRPr="00A605D7" w:rsidRDefault="00AB2F00" w:rsidP="0060254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166</w:t>
            </w:r>
            <w:r w:rsidR="00C605B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552</w:t>
            </w:r>
          </w:p>
        </w:tc>
        <w:tc>
          <w:tcPr>
            <w:tcW w:w="242" w:type="dxa"/>
          </w:tcPr>
          <w:p w14:paraId="23952828" w14:textId="77777777" w:rsidR="00602544" w:rsidRPr="00A605D7" w:rsidRDefault="00602544" w:rsidP="00602544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16" w:type="dxa"/>
          </w:tcPr>
          <w:p w14:paraId="2C324253" w14:textId="2C285FA9" w:rsidR="00602544" w:rsidRPr="00A605D7" w:rsidRDefault="00AB2F00" w:rsidP="006025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164</w:t>
            </w:r>
            <w:r w:rsidR="0060254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095</w:t>
            </w:r>
          </w:p>
        </w:tc>
      </w:tr>
      <w:tr w:rsidR="00602544" w:rsidRPr="00A605D7" w14:paraId="08C09358" w14:textId="77777777" w:rsidTr="00982913">
        <w:tc>
          <w:tcPr>
            <w:tcW w:w="4050" w:type="dxa"/>
          </w:tcPr>
          <w:p w14:paraId="401D7C4F" w14:textId="6ED20F5A" w:rsidR="00602544" w:rsidRPr="00A605D7" w:rsidRDefault="00602544" w:rsidP="0060254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ค่าจ้างบุคคลภายนอก</w:t>
            </w:r>
          </w:p>
        </w:tc>
        <w:tc>
          <w:tcPr>
            <w:tcW w:w="1080" w:type="dxa"/>
          </w:tcPr>
          <w:p w14:paraId="4636B425" w14:textId="1E9B8465" w:rsidR="00602544" w:rsidRPr="00A605D7" w:rsidRDefault="00AB2F00" w:rsidP="0060254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24</w:t>
            </w:r>
            <w:r w:rsidR="002114F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240</w:t>
            </w:r>
          </w:p>
        </w:tc>
        <w:tc>
          <w:tcPr>
            <w:tcW w:w="270" w:type="dxa"/>
          </w:tcPr>
          <w:p w14:paraId="3BA9DA4A" w14:textId="77777777" w:rsidR="00602544" w:rsidRPr="00A605D7" w:rsidRDefault="00602544" w:rsidP="00602544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E282378" w14:textId="4EBD72E4" w:rsidR="00602544" w:rsidRPr="00A605D7" w:rsidRDefault="00AB2F00" w:rsidP="006025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17</w:t>
            </w:r>
            <w:r w:rsidR="0060254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909</w:t>
            </w:r>
          </w:p>
        </w:tc>
        <w:tc>
          <w:tcPr>
            <w:tcW w:w="270" w:type="dxa"/>
          </w:tcPr>
          <w:p w14:paraId="64E5A395" w14:textId="77777777" w:rsidR="00602544" w:rsidRPr="00A605D7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8C18808" w14:textId="09F01FA8" w:rsidR="00602544" w:rsidRPr="00A605D7" w:rsidRDefault="00AB2F00" w:rsidP="0060254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81</w:t>
            </w:r>
            <w:r w:rsidR="00C605B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066</w:t>
            </w:r>
          </w:p>
        </w:tc>
        <w:tc>
          <w:tcPr>
            <w:tcW w:w="242" w:type="dxa"/>
          </w:tcPr>
          <w:p w14:paraId="138C933E" w14:textId="77777777" w:rsidR="00602544" w:rsidRPr="00A605D7" w:rsidRDefault="00602544" w:rsidP="00602544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16" w:type="dxa"/>
          </w:tcPr>
          <w:p w14:paraId="12F9806D" w14:textId="715D8789" w:rsidR="00602544" w:rsidRPr="00A605D7" w:rsidRDefault="00AB2F00" w:rsidP="006025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17</w:t>
            </w:r>
            <w:r w:rsidR="0060254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909</w:t>
            </w:r>
          </w:p>
        </w:tc>
      </w:tr>
      <w:tr w:rsidR="00602544" w:rsidRPr="00A605D7" w14:paraId="681E09C1" w14:textId="77777777" w:rsidTr="00982913">
        <w:tc>
          <w:tcPr>
            <w:tcW w:w="4050" w:type="dxa"/>
          </w:tcPr>
          <w:p w14:paraId="32DE38FB" w14:textId="69D2FB1C" w:rsidR="00602544" w:rsidRPr="00FD746C" w:rsidRDefault="00602544" w:rsidP="00602544">
            <w:pPr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FD746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ค่าฝากเก็บวัตถุดิบและสินค้า และค่า</w:t>
            </w:r>
            <w:r w:rsidR="00EF1D2A" w:rsidRPr="00FD746C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แช</w:t>
            </w:r>
            <w:r w:rsidR="00FD746C" w:rsidRPr="00FD746C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่</w:t>
            </w:r>
            <w:r w:rsidR="00EF1D2A" w:rsidRPr="00FD746C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แข็ง</w:t>
            </w:r>
            <w:r w:rsidRPr="00FD746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สินค้า</w:t>
            </w:r>
          </w:p>
        </w:tc>
        <w:tc>
          <w:tcPr>
            <w:tcW w:w="1080" w:type="dxa"/>
          </w:tcPr>
          <w:p w14:paraId="123CCB0E" w14:textId="391C8546" w:rsidR="00602544" w:rsidRPr="00A605D7" w:rsidRDefault="00AB2F00" w:rsidP="0060254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27</w:t>
            </w:r>
            <w:r w:rsidR="002114F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946</w:t>
            </w:r>
          </w:p>
        </w:tc>
        <w:tc>
          <w:tcPr>
            <w:tcW w:w="270" w:type="dxa"/>
          </w:tcPr>
          <w:p w14:paraId="414691B5" w14:textId="77777777" w:rsidR="00602544" w:rsidRPr="00A605D7" w:rsidRDefault="00602544" w:rsidP="00602544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B509A61" w14:textId="0BC33D37" w:rsidR="00602544" w:rsidRPr="00A605D7" w:rsidRDefault="00AB2F00" w:rsidP="006025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63</w:t>
            </w:r>
            <w:r w:rsidR="0060254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192</w:t>
            </w:r>
          </w:p>
        </w:tc>
        <w:tc>
          <w:tcPr>
            <w:tcW w:w="270" w:type="dxa"/>
          </w:tcPr>
          <w:p w14:paraId="6E3F5BF8" w14:textId="77777777" w:rsidR="00602544" w:rsidRPr="00A605D7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FB8260B" w14:textId="4D3A7C23" w:rsidR="00602544" w:rsidRPr="00A605D7" w:rsidRDefault="00AB2F00" w:rsidP="0060254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40</w:t>
            </w:r>
            <w:r w:rsidR="00C605B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813</w:t>
            </w:r>
          </w:p>
        </w:tc>
        <w:tc>
          <w:tcPr>
            <w:tcW w:w="242" w:type="dxa"/>
          </w:tcPr>
          <w:p w14:paraId="26982BAB" w14:textId="77777777" w:rsidR="00602544" w:rsidRPr="00A605D7" w:rsidRDefault="00602544" w:rsidP="00602544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16" w:type="dxa"/>
          </w:tcPr>
          <w:p w14:paraId="36D01763" w14:textId="6F7DBB90" w:rsidR="00602544" w:rsidRPr="00A605D7" w:rsidRDefault="00AB2F00" w:rsidP="006025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63</w:t>
            </w:r>
            <w:r w:rsidR="0060254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192</w:t>
            </w:r>
          </w:p>
        </w:tc>
      </w:tr>
      <w:tr w:rsidR="00602544" w:rsidRPr="00A605D7" w14:paraId="56183E71" w14:textId="77777777" w:rsidTr="00982913">
        <w:tc>
          <w:tcPr>
            <w:tcW w:w="4050" w:type="dxa"/>
          </w:tcPr>
          <w:p w14:paraId="5EE13DDB" w14:textId="18E87BB2" w:rsidR="00602544" w:rsidRPr="00A605D7" w:rsidRDefault="00602544" w:rsidP="0060254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</w:tcPr>
          <w:p w14:paraId="020EDED1" w14:textId="357FAB4F" w:rsidR="00602544" w:rsidRPr="00A605D7" w:rsidRDefault="00AB2F00" w:rsidP="0060254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64</w:t>
            </w:r>
            <w:r w:rsidR="002114F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426</w:t>
            </w:r>
          </w:p>
        </w:tc>
        <w:tc>
          <w:tcPr>
            <w:tcW w:w="270" w:type="dxa"/>
          </w:tcPr>
          <w:p w14:paraId="0F86ACC1" w14:textId="77777777" w:rsidR="00602544" w:rsidRPr="00A605D7" w:rsidRDefault="00602544" w:rsidP="00602544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C9E1DC4" w14:textId="791EDFE7" w:rsidR="00602544" w:rsidRPr="00A605D7" w:rsidRDefault="00AB2F00" w:rsidP="006025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42</w:t>
            </w:r>
            <w:r w:rsidR="0060254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089</w:t>
            </w:r>
          </w:p>
        </w:tc>
        <w:tc>
          <w:tcPr>
            <w:tcW w:w="270" w:type="dxa"/>
          </w:tcPr>
          <w:p w14:paraId="18E8B4C8" w14:textId="77777777" w:rsidR="00602544" w:rsidRPr="00A605D7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26C288F" w14:textId="0D71BA35" w:rsidR="00602544" w:rsidRPr="00A605D7" w:rsidRDefault="00AB2F00" w:rsidP="0060254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43</w:t>
            </w:r>
            <w:r w:rsidR="00C605B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314</w:t>
            </w:r>
          </w:p>
        </w:tc>
        <w:tc>
          <w:tcPr>
            <w:tcW w:w="242" w:type="dxa"/>
          </w:tcPr>
          <w:p w14:paraId="7A5CCFDC" w14:textId="77777777" w:rsidR="00602544" w:rsidRPr="00A605D7" w:rsidRDefault="00602544" w:rsidP="00602544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16" w:type="dxa"/>
          </w:tcPr>
          <w:p w14:paraId="559F29ED" w14:textId="513C1963" w:rsidR="00602544" w:rsidRPr="00A605D7" w:rsidRDefault="00AB2F00" w:rsidP="006025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42</w:t>
            </w:r>
            <w:r w:rsidR="0060254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089</w:t>
            </w:r>
          </w:p>
        </w:tc>
      </w:tr>
      <w:tr w:rsidR="00602544" w:rsidRPr="00A605D7" w14:paraId="2503B961" w14:textId="77777777" w:rsidTr="00982913">
        <w:tc>
          <w:tcPr>
            <w:tcW w:w="4050" w:type="dxa"/>
          </w:tcPr>
          <w:p w14:paraId="226C377A" w14:textId="4F2EA8DB" w:rsidR="00602544" w:rsidRPr="00A605D7" w:rsidRDefault="00602544" w:rsidP="0060254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990243" w14:textId="5C7194AC" w:rsidR="00602544" w:rsidRPr="00A605D7" w:rsidRDefault="00AB2F00" w:rsidP="0060254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94</w:t>
            </w:r>
            <w:r w:rsidR="002114F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857</w:t>
            </w:r>
          </w:p>
        </w:tc>
        <w:tc>
          <w:tcPr>
            <w:tcW w:w="270" w:type="dxa"/>
          </w:tcPr>
          <w:p w14:paraId="04F88E00" w14:textId="77777777" w:rsidR="00602544" w:rsidRPr="00A605D7" w:rsidRDefault="00602544" w:rsidP="00602544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6C3851" w14:textId="11B6DA48" w:rsidR="00602544" w:rsidRPr="00A605D7" w:rsidRDefault="00AB2F00" w:rsidP="006025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67</w:t>
            </w:r>
            <w:r w:rsidR="0060254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911</w:t>
            </w:r>
          </w:p>
        </w:tc>
        <w:tc>
          <w:tcPr>
            <w:tcW w:w="270" w:type="dxa"/>
          </w:tcPr>
          <w:p w14:paraId="28B95C9C" w14:textId="77777777" w:rsidR="00602544" w:rsidRPr="00A605D7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2296B3" w14:textId="3762BB2D" w:rsidR="00602544" w:rsidRPr="00A605D7" w:rsidRDefault="00AB2F00" w:rsidP="0060254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75</w:t>
            </w:r>
            <w:r w:rsidR="0059279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556</w:t>
            </w:r>
          </w:p>
        </w:tc>
        <w:tc>
          <w:tcPr>
            <w:tcW w:w="242" w:type="dxa"/>
          </w:tcPr>
          <w:p w14:paraId="4BFC3C8D" w14:textId="77777777" w:rsidR="00602544" w:rsidRPr="00A605D7" w:rsidRDefault="00602544" w:rsidP="00602544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6ABB9CD" w14:textId="7D5CC468" w:rsidR="00602544" w:rsidRPr="00A605D7" w:rsidRDefault="00AB2F00" w:rsidP="006025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67</w:t>
            </w:r>
            <w:r w:rsidR="0060254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911</w:t>
            </w:r>
          </w:p>
        </w:tc>
      </w:tr>
      <w:tr w:rsidR="00602544" w:rsidRPr="00A605D7" w14:paraId="4E0B9663" w14:textId="77777777" w:rsidTr="00982913">
        <w:tc>
          <w:tcPr>
            <w:tcW w:w="4050" w:type="dxa"/>
          </w:tcPr>
          <w:p w14:paraId="1AEB71CB" w14:textId="07E2B298" w:rsidR="00602544" w:rsidRPr="00A605D7" w:rsidRDefault="00602544" w:rsidP="0060254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A605D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792B06" w14:textId="1C9AB74D" w:rsidR="00602544" w:rsidRPr="006C5F9E" w:rsidRDefault="00AB2F00" w:rsidP="0060254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</w:t>
            </w:r>
            <w:r w:rsidR="00E049CD" w:rsidRPr="00E049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717</w:t>
            </w:r>
            <w:r w:rsidR="00E049CD" w:rsidRPr="00E049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415</w:t>
            </w:r>
          </w:p>
        </w:tc>
        <w:tc>
          <w:tcPr>
            <w:tcW w:w="270" w:type="dxa"/>
          </w:tcPr>
          <w:p w14:paraId="24745A73" w14:textId="77777777" w:rsidR="00602544" w:rsidRPr="00A605D7" w:rsidRDefault="00602544" w:rsidP="00602544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BEBC61" w14:textId="3D0E9F0C" w:rsidR="00602544" w:rsidRPr="00EC701A" w:rsidRDefault="00AB2F00" w:rsidP="006025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</w:t>
            </w:r>
            <w:r w:rsidR="006025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483</w:t>
            </w:r>
            <w:r w:rsidR="006025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030</w:t>
            </w:r>
          </w:p>
        </w:tc>
        <w:tc>
          <w:tcPr>
            <w:tcW w:w="270" w:type="dxa"/>
          </w:tcPr>
          <w:p w14:paraId="164D9D79" w14:textId="77777777" w:rsidR="00602544" w:rsidRPr="00A605D7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9EE254" w14:textId="47C4EBF4" w:rsidR="00602544" w:rsidRPr="006C5F9E" w:rsidRDefault="00AB2F00" w:rsidP="0060254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</w:t>
            </w:r>
            <w:r w:rsidR="00E049CD" w:rsidRPr="00E049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725</w:t>
            </w:r>
            <w:r w:rsidR="00E049CD" w:rsidRPr="00E049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464</w:t>
            </w:r>
          </w:p>
        </w:tc>
        <w:tc>
          <w:tcPr>
            <w:tcW w:w="242" w:type="dxa"/>
          </w:tcPr>
          <w:p w14:paraId="7C5D9345" w14:textId="77777777" w:rsidR="00602544" w:rsidRPr="00A605D7" w:rsidRDefault="00602544" w:rsidP="00602544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2CE7A758" w14:textId="779B2A33" w:rsidR="00602544" w:rsidRPr="00EC701A" w:rsidRDefault="00AB2F00" w:rsidP="006025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</w:t>
            </w:r>
            <w:r w:rsidR="006025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483</w:t>
            </w:r>
            <w:r w:rsidR="006025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030</w:t>
            </w:r>
          </w:p>
        </w:tc>
      </w:tr>
      <w:tr w:rsidR="00602544" w:rsidRPr="00982913" w14:paraId="3AE86770" w14:textId="77777777" w:rsidTr="00982913">
        <w:tc>
          <w:tcPr>
            <w:tcW w:w="4050" w:type="dxa"/>
          </w:tcPr>
          <w:p w14:paraId="7B204A9E" w14:textId="77777777" w:rsidR="00602544" w:rsidRPr="00982913" w:rsidRDefault="00602544" w:rsidP="00602544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0DB79E0" w14:textId="77777777" w:rsidR="00602544" w:rsidRPr="00982913" w:rsidRDefault="00602544" w:rsidP="0060254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1EDF3E33" w14:textId="77777777" w:rsidR="00602544" w:rsidRPr="00982913" w:rsidRDefault="00602544" w:rsidP="00602544">
            <w:pPr>
              <w:ind w:left="-79" w:right="-18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561EA5D" w14:textId="77777777" w:rsidR="00602544" w:rsidRPr="00982913" w:rsidRDefault="00602544" w:rsidP="00602544">
            <w:pPr>
              <w:pStyle w:val="acctfourfigures"/>
              <w:tabs>
                <w:tab w:val="clear" w:pos="765"/>
                <w:tab w:val="decimal" w:pos="864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4868E8B2" w14:textId="77777777" w:rsidR="00602544" w:rsidRPr="00982913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BB3D8B1" w14:textId="77777777" w:rsidR="00602544" w:rsidRPr="00982913" w:rsidRDefault="00602544" w:rsidP="00602544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242" w:type="dxa"/>
          </w:tcPr>
          <w:p w14:paraId="3D8CEAF3" w14:textId="77777777" w:rsidR="00602544" w:rsidRPr="00982913" w:rsidRDefault="00602544" w:rsidP="00602544">
            <w:pPr>
              <w:ind w:left="-79" w:right="-18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</w:tcPr>
          <w:p w14:paraId="621E2E70" w14:textId="77777777" w:rsidR="00602544" w:rsidRPr="00982913" w:rsidRDefault="00602544" w:rsidP="00602544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</w:tr>
      <w:tr w:rsidR="00602544" w:rsidRPr="00A605D7" w14:paraId="398EDE7D" w14:textId="77777777" w:rsidTr="00982913">
        <w:tc>
          <w:tcPr>
            <w:tcW w:w="4050" w:type="dxa"/>
          </w:tcPr>
          <w:p w14:paraId="28211309" w14:textId="01926232" w:rsidR="00602544" w:rsidRPr="00A605D7" w:rsidRDefault="00602544" w:rsidP="0060254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ค่าใช้จ่ายในการส่งออก</w:t>
            </w:r>
          </w:p>
        </w:tc>
        <w:tc>
          <w:tcPr>
            <w:tcW w:w="1080" w:type="dxa"/>
          </w:tcPr>
          <w:p w14:paraId="201BCBC6" w14:textId="3B2CDE8A" w:rsidR="00602544" w:rsidRPr="00A605D7" w:rsidRDefault="00AB2F00" w:rsidP="0060254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54</w:t>
            </w:r>
            <w:r w:rsidR="00C35FE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432</w:t>
            </w:r>
          </w:p>
        </w:tc>
        <w:tc>
          <w:tcPr>
            <w:tcW w:w="270" w:type="dxa"/>
          </w:tcPr>
          <w:p w14:paraId="65653C73" w14:textId="77777777" w:rsidR="00602544" w:rsidRPr="00A605D7" w:rsidRDefault="00602544" w:rsidP="00602544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7CCF997" w14:textId="59B274EA" w:rsidR="00602544" w:rsidRPr="00A605D7" w:rsidRDefault="00AB2F00" w:rsidP="006025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56</w:t>
            </w:r>
            <w:r w:rsidR="0060254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927</w:t>
            </w:r>
          </w:p>
        </w:tc>
        <w:tc>
          <w:tcPr>
            <w:tcW w:w="270" w:type="dxa"/>
          </w:tcPr>
          <w:p w14:paraId="0D9012B0" w14:textId="77777777" w:rsidR="00602544" w:rsidRPr="00A605D7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B29B517" w14:textId="1165C36C" w:rsidR="00602544" w:rsidRPr="00A605D7" w:rsidRDefault="00AB2F00" w:rsidP="0060254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54</w:t>
            </w:r>
            <w:r w:rsidR="00C35FE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432</w:t>
            </w:r>
          </w:p>
        </w:tc>
        <w:tc>
          <w:tcPr>
            <w:tcW w:w="242" w:type="dxa"/>
          </w:tcPr>
          <w:p w14:paraId="3A151450" w14:textId="77777777" w:rsidR="00602544" w:rsidRPr="00A605D7" w:rsidRDefault="00602544" w:rsidP="00602544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16" w:type="dxa"/>
          </w:tcPr>
          <w:p w14:paraId="55B91CB3" w14:textId="5470C5B5" w:rsidR="00602544" w:rsidRPr="00A605D7" w:rsidRDefault="00AB2F00" w:rsidP="006025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56</w:t>
            </w:r>
            <w:r w:rsidR="0060254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927</w:t>
            </w:r>
          </w:p>
        </w:tc>
      </w:tr>
      <w:tr w:rsidR="00602544" w:rsidRPr="00A605D7" w14:paraId="0166A1A7" w14:textId="77777777" w:rsidTr="00982913">
        <w:tc>
          <w:tcPr>
            <w:tcW w:w="4050" w:type="dxa"/>
          </w:tcPr>
          <w:p w14:paraId="5FFF6FE8" w14:textId="24484C54" w:rsidR="00602544" w:rsidRPr="00A605D7" w:rsidRDefault="00602544" w:rsidP="0060254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080" w:type="dxa"/>
          </w:tcPr>
          <w:p w14:paraId="657505E0" w14:textId="6F3C0AAA" w:rsidR="00602544" w:rsidRPr="00A605D7" w:rsidRDefault="00AB2F00" w:rsidP="0060254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59</w:t>
            </w:r>
            <w:r w:rsidR="00C35FE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156</w:t>
            </w:r>
          </w:p>
        </w:tc>
        <w:tc>
          <w:tcPr>
            <w:tcW w:w="270" w:type="dxa"/>
          </w:tcPr>
          <w:p w14:paraId="556F401C" w14:textId="2270EA41" w:rsidR="00602544" w:rsidRPr="00A605D7" w:rsidRDefault="00602544" w:rsidP="00602544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27FB54EE" w14:textId="4BB189E4" w:rsidR="00602544" w:rsidRPr="00A605D7" w:rsidRDefault="00AB2F00" w:rsidP="006025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55</w:t>
            </w:r>
            <w:r w:rsidR="0060254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284</w:t>
            </w:r>
          </w:p>
        </w:tc>
        <w:tc>
          <w:tcPr>
            <w:tcW w:w="270" w:type="dxa"/>
          </w:tcPr>
          <w:p w14:paraId="6FF5F15F" w14:textId="77777777" w:rsidR="00602544" w:rsidRPr="00A605D7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939AB38" w14:textId="2EC9865F" w:rsidR="00602544" w:rsidRPr="00A605D7" w:rsidRDefault="00AB2F00" w:rsidP="0060254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58</w:t>
            </w:r>
            <w:r w:rsidR="00C35FE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601</w:t>
            </w:r>
          </w:p>
        </w:tc>
        <w:tc>
          <w:tcPr>
            <w:tcW w:w="242" w:type="dxa"/>
          </w:tcPr>
          <w:p w14:paraId="446A57CA" w14:textId="77777777" w:rsidR="00602544" w:rsidRPr="00A605D7" w:rsidRDefault="00602544" w:rsidP="00602544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16" w:type="dxa"/>
          </w:tcPr>
          <w:p w14:paraId="3EB6AF0F" w14:textId="4E3177E8" w:rsidR="00602544" w:rsidRPr="00A605D7" w:rsidRDefault="00AB2F00" w:rsidP="006025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54</w:t>
            </w:r>
            <w:r w:rsidR="0060254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927</w:t>
            </w:r>
          </w:p>
        </w:tc>
      </w:tr>
      <w:tr w:rsidR="00602544" w:rsidRPr="00A605D7" w14:paraId="6D84E235" w14:textId="77777777" w:rsidTr="00982913">
        <w:tc>
          <w:tcPr>
            <w:tcW w:w="4050" w:type="dxa"/>
          </w:tcPr>
          <w:p w14:paraId="670ACA00" w14:textId="43D4DBAB" w:rsidR="00602544" w:rsidRPr="00A605D7" w:rsidRDefault="00602544" w:rsidP="0060254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8" w:name="_Hlk95987962"/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080" w:type="dxa"/>
          </w:tcPr>
          <w:p w14:paraId="6F29506D" w14:textId="1FD07853" w:rsidR="00602544" w:rsidRPr="00A605D7" w:rsidRDefault="00AB2F00" w:rsidP="0060254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13</w:t>
            </w:r>
            <w:r w:rsidR="00C35FE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046</w:t>
            </w:r>
          </w:p>
        </w:tc>
        <w:tc>
          <w:tcPr>
            <w:tcW w:w="270" w:type="dxa"/>
          </w:tcPr>
          <w:p w14:paraId="1EFF5192" w14:textId="77777777" w:rsidR="00602544" w:rsidRPr="00A605D7" w:rsidRDefault="00602544" w:rsidP="00602544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3E91E23" w14:textId="0760706B" w:rsidR="00602544" w:rsidRPr="00A605D7" w:rsidRDefault="00AB2F00" w:rsidP="006025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13</w:t>
            </w:r>
            <w:r w:rsidR="0060254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102</w:t>
            </w:r>
          </w:p>
        </w:tc>
        <w:tc>
          <w:tcPr>
            <w:tcW w:w="270" w:type="dxa"/>
          </w:tcPr>
          <w:p w14:paraId="61360539" w14:textId="77777777" w:rsidR="00602544" w:rsidRPr="00A605D7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07333BF" w14:textId="19C4A0E7" w:rsidR="00602544" w:rsidRPr="00A605D7" w:rsidRDefault="00AB2F00" w:rsidP="0060254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13</w:t>
            </w:r>
            <w:r w:rsidR="00C35FE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046</w:t>
            </w:r>
          </w:p>
        </w:tc>
        <w:tc>
          <w:tcPr>
            <w:tcW w:w="242" w:type="dxa"/>
          </w:tcPr>
          <w:p w14:paraId="0E9510A3" w14:textId="77777777" w:rsidR="00602544" w:rsidRPr="00A605D7" w:rsidRDefault="00602544" w:rsidP="00602544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16" w:type="dxa"/>
          </w:tcPr>
          <w:p w14:paraId="07AC0693" w14:textId="6BE286A5" w:rsidR="00602544" w:rsidRPr="00A605D7" w:rsidRDefault="00AB2F00" w:rsidP="006025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13</w:t>
            </w:r>
            <w:r w:rsidR="0060254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102</w:t>
            </w:r>
          </w:p>
        </w:tc>
      </w:tr>
      <w:bookmarkEnd w:id="8"/>
      <w:tr w:rsidR="00602544" w:rsidRPr="00A605D7" w14:paraId="359CCE61" w14:textId="77777777" w:rsidTr="00982913">
        <w:tc>
          <w:tcPr>
            <w:tcW w:w="4050" w:type="dxa"/>
          </w:tcPr>
          <w:p w14:paraId="7998B41E" w14:textId="00D3FE4D" w:rsidR="00602544" w:rsidRPr="00A605D7" w:rsidRDefault="00602544" w:rsidP="0060254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</w:tcPr>
          <w:p w14:paraId="08CD6844" w14:textId="739D6D8F" w:rsidR="00602544" w:rsidRPr="00A605D7" w:rsidRDefault="00AB2F00" w:rsidP="0060254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35</w:t>
            </w:r>
            <w:r w:rsidR="00C35FE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080</w:t>
            </w:r>
          </w:p>
        </w:tc>
        <w:tc>
          <w:tcPr>
            <w:tcW w:w="270" w:type="dxa"/>
          </w:tcPr>
          <w:p w14:paraId="4B25AA15" w14:textId="77777777" w:rsidR="00602544" w:rsidRPr="00A605D7" w:rsidRDefault="00602544" w:rsidP="00602544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EFAB600" w14:textId="3F9A4AE6" w:rsidR="00602544" w:rsidRPr="00A605D7" w:rsidRDefault="00AB2F00" w:rsidP="006025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29</w:t>
            </w:r>
            <w:r w:rsidR="0060254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243</w:t>
            </w:r>
          </w:p>
        </w:tc>
        <w:tc>
          <w:tcPr>
            <w:tcW w:w="270" w:type="dxa"/>
          </w:tcPr>
          <w:p w14:paraId="73251E0D" w14:textId="1CE41E54" w:rsidR="00602544" w:rsidRPr="00A605D7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1FEC2E5" w14:textId="0AFF67A0" w:rsidR="00602544" w:rsidRPr="00A605D7" w:rsidRDefault="00AB2F00" w:rsidP="0060254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33</w:t>
            </w:r>
            <w:r w:rsidR="00C35FE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255</w:t>
            </w:r>
          </w:p>
        </w:tc>
        <w:tc>
          <w:tcPr>
            <w:tcW w:w="242" w:type="dxa"/>
          </w:tcPr>
          <w:p w14:paraId="5587B3DE" w14:textId="77777777" w:rsidR="00602544" w:rsidRPr="00A605D7" w:rsidRDefault="00602544" w:rsidP="00602544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16" w:type="dxa"/>
          </w:tcPr>
          <w:p w14:paraId="520C1C0C" w14:textId="4A71D356" w:rsidR="00602544" w:rsidRPr="00A605D7" w:rsidRDefault="00AB2F00" w:rsidP="006025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28</w:t>
            </w:r>
            <w:r w:rsidR="0060254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683</w:t>
            </w:r>
          </w:p>
        </w:tc>
      </w:tr>
      <w:tr w:rsidR="00602544" w:rsidRPr="00A605D7" w14:paraId="607224F6" w14:textId="77777777" w:rsidTr="00982913">
        <w:tc>
          <w:tcPr>
            <w:tcW w:w="4050" w:type="dxa"/>
          </w:tcPr>
          <w:p w14:paraId="2172E717" w14:textId="40FE8D79" w:rsidR="00602544" w:rsidRPr="00A605D7" w:rsidRDefault="00602544" w:rsidP="00602544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A605D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ต้นทุนในการจัดจำหน่ายและ</w:t>
            </w:r>
            <w:r w:rsidRPr="00A605D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br/>
            </w:r>
            <w:r w:rsidRPr="00A605D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  ค่าใช้จ่ายในการบริหาร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ED8B99" w14:textId="77777777" w:rsidR="00602544" w:rsidRDefault="00602544" w:rsidP="0060254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5018291B" w14:textId="202BC70B" w:rsidR="00C35FE5" w:rsidRPr="00A605D7" w:rsidRDefault="00AB2F00" w:rsidP="0060254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161</w:t>
            </w:r>
            <w:r w:rsidR="00C35F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714</w:t>
            </w:r>
          </w:p>
        </w:tc>
        <w:tc>
          <w:tcPr>
            <w:tcW w:w="270" w:type="dxa"/>
          </w:tcPr>
          <w:p w14:paraId="49EDE326" w14:textId="77777777" w:rsidR="00602544" w:rsidRPr="00B905DE" w:rsidRDefault="00602544" w:rsidP="00602544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B513AD" w14:textId="77777777" w:rsidR="00602544" w:rsidRDefault="00602544" w:rsidP="0060254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463009B0" w14:textId="1613B567" w:rsidR="00602544" w:rsidRPr="00EC701A" w:rsidRDefault="00AB2F00" w:rsidP="006025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154</w:t>
            </w:r>
            <w:r w:rsidR="006025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556</w:t>
            </w:r>
          </w:p>
        </w:tc>
        <w:tc>
          <w:tcPr>
            <w:tcW w:w="270" w:type="dxa"/>
          </w:tcPr>
          <w:p w14:paraId="3BF07975" w14:textId="77777777" w:rsidR="00602544" w:rsidRPr="00A605D7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FF65175" w14:textId="77777777" w:rsidR="00602544" w:rsidRDefault="00602544" w:rsidP="0060254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13705326" w14:textId="10D632D5" w:rsidR="00C35FE5" w:rsidRPr="00A605D7" w:rsidRDefault="00AB2F00" w:rsidP="0060254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159</w:t>
            </w:r>
            <w:r w:rsidR="00C35F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334</w:t>
            </w:r>
          </w:p>
        </w:tc>
        <w:tc>
          <w:tcPr>
            <w:tcW w:w="242" w:type="dxa"/>
          </w:tcPr>
          <w:p w14:paraId="5732A3E2" w14:textId="77777777" w:rsidR="00602544" w:rsidRPr="00A605D7" w:rsidRDefault="00602544" w:rsidP="00602544">
            <w:pPr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7152B5E5" w14:textId="77777777" w:rsidR="00602544" w:rsidRDefault="00602544" w:rsidP="00602544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4CC5EF17" w14:textId="4258D1F5" w:rsidR="00602544" w:rsidRPr="00EC701A" w:rsidRDefault="00AB2F00" w:rsidP="0060254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153</w:t>
            </w:r>
            <w:r w:rsidR="006025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639</w:t>
            </w:r>
          </w:p>
        </w:tc>
      </w:tr>
    </w:tbl>
    <w:p w14:paraId="446B6A9B" w14:textId="3255431D" w:rsidR="001503B0" w:rsidRPr="00AE7173" w:rsidRDefault="001503B0" w:rsidP="00AE7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</w:pPr>
      <w:r w:rsidRPr="00AE7173">
        <w:rPr>
          <w:rFonts w:asciiTheme="majorBidi" w:eastAsia="Cordia New" w:hAnsiTheme="majorBidi" w:cstheme="majorBidi" w:hint="cs"/>
          <w:i/>
          <w:iCs/>
          <w:color w:val="000000"/>
          <w:sz w:val="30"/>
          <w:szCs w:val="30"/>
          <w:cs/>
        </w:rPr>
        <w:lastRenderedPageBreak/>
        <w:t>สัญญาค่านายหน้า</w:t>
      </w:r>
    </w:p>
    <w:p w14:paraId="0813FEE5" w14:textId="77777777" w:rsidR="001503B0" w:rsidRPr="001503B0" w:rsidRDefault="001503B0" w:rsidP="001503B0">
      <w:pPr>
        <w:rPr>
          <w:rFonts w:asciiTheme="majorBidi" w:eastAsia="Cordia New" w:hAnsiTheme="majorBidi" w:cstheme="majorBidi"/>
          <w:color w:val="000000"/>
          <w:sz w:val="30"/>
          <w:szCs w:val="30"/>
        </w:rPr>
      </w:pPr>
    </w:p>
    <w:p w14:paraId="17596B11" w14:textId="57AA80D9" w:rsidR="001503B0" w:rsidRPr="001503B0" w:rsidRDefault="002D46F9" w:rsidP="00AE7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2D46F9">
        <w:rPr>
          <w:rFonts w:asciiTheme="majorBidi" w:eastAsia="Cordia New" w:hAnsiTheme="majorBidi" w:hint="cs"/>
          <w:color w:val="000000"/>
          <w:spacing w:val="-4"/>
          <w:sz w:val="30"/>
          <w:szCs w:val="30"/>
          <w:cs/>
        </w:rPr>
        <w:t>กลุ่มบริษัทได้ทำสัญญาค่านายหน้ากับบุคคลและกิจการที่ไม่เกี่ยวข้องกันหลายแห่ง</w:t>
      </w:r>
      <w:r w:rsidRPr="002D46F9">
        <w:rPr>
          <w:rFonts w:asciiTheme="majorBidi" w:eastAsia="Cordia New" w:hAnsiTheme="majorBidi"/>
          <w:color w:val="000000"/>
          <w:spacing w:val="-4"/>
          <w:sz w:val="30"/>
          <w:szCs w:val="30"/>
          <w:cs/>
        </w:rPr>
        <w:t xml:space="preserve"> </w:t>
      </w:r>
      <w:r w:rsidRPr="002D46F9">
        <w:rPr>
          <w:rFonts w:asciiTheme="majorBidi" w:eastAsia="Cordia New" w:hAnsiTheme="majorBidi" w:hint="cs"/>
          <w:color w:val="000000"/>
          <w:spacing w:val="-4"/>
          <w:sz w:val="30"/>
          <w:szCs w:val="30"/>
          <w:cs/>
        </w:rPr>
        <w:t>เ</w:t>
      </w:r>
      <w:r w:rsidR="007318C6">
        <w:rPr>
          <w:rFonts w:asciiTheme="majorBidi" w:eastAsia="Cordia New" w:hAnsiTheme="majorBidi" w:hint="cs"/>
          <w:color w:val="000000"/>
          <w:spacing w:val="-4"/>
          <w:sz w:val="30"/>
          <w:szCs w:val="30"/>
          <w:cs/>
        </w:rPr>
        <w:t>กี่ยวกับ</w:t>
      </w:r>
      <w:r w:rsidRPr="002D46F9">
        <w:rPr>
          <w:rFonts w:asciiTheme="majorBidi" w:eastAsia="Cordia New" w:hAnsiTheme="majorBidi" w:hint="cs"/>
          <w:color w:val="000000"/>
          <w:sz w:val="30"/>
          <w:szCs w:val="30"/>
          <w:cs/>
        </w:rPr>
        <w:t>การขายสินค้า</w:t>
      </w:r>
      <w:r w:rsidRPr="002D46F9">
        <w:rPr>
          <w:rFonts w:asciiTheme="majorBidi" w:eastAsia="Cordia New" w:hAnsiTheme="majorBidi"/>
          <w:color w:val="000000"/>
          <w:sz w:val="30"/>
          <w:szCs w:val="30"/>
          <w:cs/>
        </w:rPr>
        <w:t xml:space="preserve"> </w:t>
      </w:r>
      <w:r w:rsidR="0062525F">
        <w:rPr>
          <w:rFonts w:asciiTheme="majorBidi" w:eastAsia="Cordia New" w:hAnsiTheme="majorBidi" w:hint="cs"/>
          <w:color w:val="000000"/>
          <w:sz w:val="30"/>
          <w:szCs w:val="30"/>
          <w:cs/>
        </w:rPr>
        <w:t xml:space="preserve">                         </w:t>
      </w:r>
      <w:r w:rsidR="00327BE5">
        <w:rPr>
          <w:rFonts w:asciiTheme="majorBidi" w:eastAsia="Cordia New" w:hAnsiTheme="majorBidi" w:hint="cs"/>
          <w:color w:val="000000"/>
          <w:sz w:val="30"/>
          <w:szCs w:val="30"/>
          <w:cs/>
        </w:rPr>
        <w:t>ทั้งนี้</w:t>
      </w:r>
      <w:r w:rsidR="005C4DFC">
        <w:rPr>
          <w:rFonts w:asciiTheme="majorBidi" w:eastAsia="Cordia New" w:hAnsiTheme="majorBidi" w:hint="cs"/>
          <w:color w:val="000000"/>
          <w:sz w:val="30"/>
          <w:szCs w:val="30"/>
          <w:cs/>
        </w:rPr>
        <w:t>กลุ่ม</w:t>
      </w:r>
      <w:r w:rsidRPr="002D46F9">
        <w:rPr>
          <w:rFonts w:asciiTheme="majorBidi" w:eastAsia="Cordia New" w:hAnsiTheme="majorBidi" w:hint="cs"/>
          <w:color w:val="000000"/>
          <w:sz w:val="30"/>
          <w:szCs w:val="30"/>
          <w:cs/>
        </w:rPr>
        <w:t>บริษัทตกลงจ่ายค่านายหน้าตามอัตราที่ระบุในสัญญา</w:t>
      </w:r>
      <w:r w:rsidRPr="002D46F9">
        <w:rPr>
          <w:rFonts w:asciiTheme="majorBidi" w:eastAsia="Cordia New" w:hAnsiTheme="majorBidi"/>
          <w:color w:val="000000"/>
          <w:sz w:val="30"/>
          <w:szCs w:val="30"/>
          <w:cs/>
        </w:rPr>
        <w:t xml:space="preserve"> </w:t>
      </w:r>
      <w:r w:rsidR="001503B0" w:rsidRPr="001503B0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 xml:space="preserve"> </w:t>
      </w:r>
    </w:p>
    <w:p w14:paraId="456D2261" w14:textId="77777777" w:rsidR="001503B0" w:rsidRPr="001503B0" w:rsidRDefault="001503B0" w:rsidP="001503B0">
      <w:pPr>
        <w:rPr>
          <w:rFonts w:asciiTheme="majorBidi" w:hAnsiTheme="majorBidi"/>
          <w:sz w:val="30"/>
          <w:szCs w:val="30"/>
          <w:lang w:eastAsia="x-none"/>
        </w:rPr>
      </w:pPr>
    </w:p>
    <w:p w14:paraId="02D94E5C" w14:textId="391FE322" w:rsidR="00AD071D" w:rsidRPr="00A605D7" w:rsidRDefault="00AB2F00" w:rsidP="00AD071D">
      <w:pPr>
        <w:pStyle w:val="Heading6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AB2F00">
        <w:rPr>
          <w:rFonts w:asciiTheme="majorBidi" w:hAnsiTheme="majorBidi" w:cstheme="majorBidi"/>
          <w:sz w:val="30"/>
          <w:szCs w:val="30"/>
          <w:lang w:val="en-US"/>
        </w:rPr>
        <w:t>18</w:t>
      </w:r>
      <w:r w:rsidR="002B5112" w:rsidRPr="009A0092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 w:rsidR="00AD071D">
        <w:rPr>
          <w:rFonts w:asciiTheme="majorBidi" w:hAnsiTheme="majorBidi" w:cstheme="majorBidi" w:hint="cs"/>
          <w:sz w:val="30"/>
          <w:szCs w:val="30"/>
          <w:cs/>
          <w:lang w:val="en-US"/>
        </w:rPr>
        <w:t>ภาษีเงินได้</w:t>
      </w:r>
    </w:p>
    <w:p w14:paraId="3F138F69" w14:textId="4E5CF614" w:rsidR="0089797B" w:rsidRPr="00A605D7" w:rsidRDefault="0089797B" w:rsidP="004451C9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0175E6A3" w14:textId="0653EE32" w:rsidR="00417BA9" w:rsidRPr="00A605D7" w:rsidRDefault="00417BA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b/>
          <w:bCs/>
          <w:i/>
          <w:iCs/>
          <w:color w:val="000000"/>
          <w:sz w:val="30"/>
          <w:szCs w:val="30"/>
        </w:rPr>
      </w:pPr>
      <w:r w:rsidRPr="00A605D7">
        <w:rPr>
          <w:rFonts w:asciiTheme="majorBidi" w:eastAsia="Cordia New" w:hAnsiTheme="majorBidi" w:cstheme="majorBidi"/>
          <w:b/>
          <w:bCs/>
          <w:i/>
          <w:iCs/>
          <w:color w:val="000000"/>
          <w:sz w:val="30"/>
          <w:szCs w:val="30"/>
          <w:cs/>
        </w:rPr>
        <w:t>นโยบายการบัญชี</w:t>
      </w:r>
    </w:p>
    <w:p w14:paraId="5CE5B055" w14:textId="77777777" w:rsidR="00A241A5" w:rsidRPr="00A605D7" w:rsidRDefault="00A241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231DB9DB" w14:textId="11D97567" w:rsidR="00417BA9" w:rsidRPr="00A605D7" w:rsidRDefault="00417BA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</w:t>
      </w:r>
      <w:r w:rsidR="00A605D7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กำไรหรือขาดทุนเว้นแต่รายการที่รับรู้โดยตรงในกำไรขาดทุนเบ็ดเสร็จอื่น</w:t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</w:p>
    <w:p w14:paraId="466FDAB4" w14:textId="77777777" w:rsidR="00417BA9" w:rsidRPr="00A605D7" w:rsidRDefault="00417BA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  <w:cs/>
        </w:rPr>
      </w:pPr>
    </w:p>
    <w:p w14:paraId="4C26100E" w14:textId="460DAE29" w:rsidR="00417BA9" w:rsidRPr="00A605D7" w:rsidRDefault="00417BA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</w:t>
      </w:r>
      <w:r w:rsidR="0035681C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1F22DCD7" w14:textId="760853CF" w:rsidR="00A241A5" w:rsidRPr="00A605D7" w:rsidRDefault="00A241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color w:val="000000"/>
          <w:sz w:val="30"/>
          <w:szCs w:val="30"/>
          <w:cs/>
        </w:rPr>
      </w:pPr>
    </w:p>
    <w:p w14:paraId="7E4D8C76" w14:textId="45C8C348" w:rsidR="00417BA9" w:rsidRDefault="00417BA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ผลแตกต่างชั่วคราว</w:t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</w:t>
      </w:r>
      <w:r w:rsidR="003679E3" w:rsidRPr="003679E3">
        <w:rPr>
          <w:rFonts w:asciiTheme="majorBidi" w:eastAsia="Cordia New" w:hAnsiTheme="majorBidi" w:hint="cs"/>
          <w:color w:val="000000"/>
          <w:sz w:val="30"/>
          <w:szCs w:val="30"/>
          <w:cs/>
        </w:rPr>
        <w:t>หรือ</w:t>
      </w:r>
      <w:r w:rsidR="00596910">
        <w:rPr>
          <w:rFonts w:asciiTheme="majorBidi" w:eastAsia="Cordia New" w:hAnsiTheme="majorBidi"/>
          <w:color w:val="000000"/>
          <w:sz w:val="30"/>
          <w:szCs w:val="30"/>
          <w:cs/>
        </w:rPr>
        <w:br/>
      </w:r>
      <w:r w:rsidR="003679E3" w:rsidRPr="003679E3">
        <w:rPr>
          <w:rFonts w:asciiTheme="majorBidi" w:eastAsia="Cordia New" w:hAnsiTheme="majorBidi" w:hint="cs"/>
          <w:color w:val="000000"/>
          <w:sz w:val="30"/>
          <w:szCs w:val="30"/>
          <w:cs/>
        </w:rPr>
        <w:t>ไม่ส่งผลกระทบต่อกำไรขาดทุนทางบัญชีและทางภาษี</w:t>
      </w:r>
      <w:r w:rsidR="003679E3" w:rsidRPr="003679E3">
        <w:rPr>
          <w:rFonts w:asciiTheme="majorBidi" w:eastAsia="Cordia New" w:hAnsiTheme="majorBidi"/>
          <w:color w:val="000000"/>
          <w:sz w:val="30"/>
          <w:szCs w:val="30"/>
          <w:cs/>
        </w:rPr>
        <w:t xml:space="preserve"> </w:t>
      </w:r>
      <w:r w:rsidR="003679E3" w:rsidRPr="003679E3">
        <w:rPr>
          <w:rFonts w:asciiTheme="majorBidi" w:eastAsia="Cordia New" w:hAnsiTheme="majorBidi" w:hint="cs"/>
          <w:color w:val="000000"/>
          <w:sz w:val="30"/>
          <w:szCs w:val="30"/>
          <w:cs/>
        </w:rPr>
        <w:t>ณ</w:t>
      </w:r>
      <w:r w:rsidR="003679E3" w:rsidRPr="003679E3">
        <w:rPr>
          <w:rFonts w:asciiTheme="majorBidi" w:eastAsia="Cordia New" w:hAnsiTheme="majorBidi"/>
          <w:color w:val="000000"/>
          <w:sz w:val="30"/>
          <w:szCs w:val="30"/>
          <w:cs/>
        </w:rPr>
        <w:t xml:space="preserve"> </w:t>
      </w:r>
      <w:r w:rsidR="003679E3" w:rsidRPr="003679E3">
        <w:rPr>
          <w:rFonts w:asciiTheme="majorBidi" w:eastAsia="Cordia New" w:hAnsiTheme="majorBidi" w:hint="cs"/>
          <w:color w:val="000000"/>
          <w:sz w:val="30"/>
          <w:szCs w:val="30"/>
          <w:cs/>
        </w:rPr>
        <w:t>วันที่เกิดรายการนั้น</w:t>
      </w:r>
      <w:r w:rsidR="003679E3" w:rsidRPr="003679E3">
        <w:rPr>
          <w:rFonts w:asciiTheme="majorBidi" w:eastAsia="Cordia New" w:hAnsiTheme="majorBidi"/>
          <w:color w:val="000000"/>
          <w:sz w:val="30"/>
          <w:szCs w:val="30"/>
          <w:cs/>
        </w:rPr>
        <w:t xml:space="preserve"> </w:t>
      </w:r>
      <w:r w:rsidR="003679E3" w:rsidRPr="003679E3">
        <w:rPr>
          <w:rFonts w:asciiTheme="majorBidi" w:eastAsia="Cordia New" w:hAnsiTheme="majorBidi" w:hint="cs"/>
          <w:color w:val="000000"/>
          <w:sz w:val="30"/>
          <w:szCs w:val="30"/>
          <w:cs/>
        </w:rPr>
        <w:t>และไม่ทำให้ผลแตกต่างชั่วคราวที่ต้องเสียภาษีและผลแตกต่างชั่วคราวที่ใช้หักภาษีมีจำนวนเท่ากัน</w:t>
      </w:r>
      <w:r w:rsidR="003679E3" w:rsidRPr="003679E3">
        <w:rPr>
          <w:rFonts w:asciiTheme="majorBidi" w:eastAsia="Cordia New" w:hAnsiTheme="majorBidi"/>
          <w:color w:val="000000"/>
          <w:sz w:val="30"/>
          <w:szCs w:val="30"/>
          <w:cs/>
        </w:rPr>
        <w:t xml:space="preserve"> </w:t>
      </w:r>
      <w:r w:rsidR="003679E3" w:rsidRPr="003679E3">
        <w:rPr>
          <w:rFonts w:asciiTheme="majorBidi" w:eastAsia="Cordia New" w:hAnsiTheme="majorBidi" w:hint="cs"/>
          <w:color w:val="000000"/>
          <w:sz w:val="30"/>
          <w:szCs w:val="30"/>
          <w:cs/>
        </w:rPr>
        <w:t>ณ</w:t>
      </w:r>
      <w:r w:rsidR="003679E3" w:rsidRPr="003679E3">
        <w:rPr>
          <w:rFonts w:asciiTheme="majorBidi" w:eastAsia="Cordia New" w:hAnsiTheme="majorBidi"/>
          <w:color w:val="000000"/>
          <w:sz w:val="30"/>
          <w:szCs w:val="30"/>
          <w:cs/>
        </w:rPr>
        <w:t xml:space="preserve"> </w:t>
      </w:r>
      <w:r w:rsidR="003679E3" w:rsidRPr="003679E3">
        <w:rPr>
          <w:rFonts w:asciiTheme="majorBidi" w:eastAsia="Cordia New" w:hAnsiTheme="majorBidi" w:hint="cs"/>
          <w:color w:val="000000"/>
          <w:sz w:val="30"/>
          <w:szCs w:val="30"/>
          <w:cs/>
        </w:rPr>
        <w:t>วันที่เกิดรายการนั้น</w:t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 </w:t>
      </w:r>
    </w:p>
    <w:p w14:paraId="3055D3C3" w14:textId="77777777" w:rsidR="008B5C6A" w:rsidRPr="00A605D7" w:rsidRDefault="008B5C6A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</w:p>
    <w:p w14:paraId="607F9987" w14:textId="66212DC7" w:rsidR="00417BA9" w:rsidRPr="00A605D7" w:rsidRDefault="00417BA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  <w:cs/>
        </w:rPr>
      </w:pP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</w:t>
      </w:r>
      <w:r w:rsidR="0021764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br/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ที่</w:t>
      </w:r>
      <w:r w:rsidR="00B3619E" w:rsidRPr="00A605D7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ทั้งนี้ สินทรัพย์</w:t>
      </w:r>
      <w:r w:rsid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1DEC3546" w14:textId="5F48B9AF" w:rsidR="001442B0" w:rsidRPr="00A605D7" w:rsidRDefault="00144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color w:val="000000"/>
          <w:sz w:val="30"/>
          <w:szCs w:val="30"/>
          <w:cs/>
        </w:rPr>
      </w:pPr>
    </w:p>
    <w:p w14:paraId="5F59469D" w14:textId="737CEDEB" w:rsidR="00417BA9" w:rsidRPr="00A605D7" w:rsidRDefault="00417BA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</w:t>
      </w:r>
      <w:r w:rsid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</w:t>
      </w:r>
      <w:r w:rsid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A605D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EEEE41B" w14:textId="0A3DE22F" w:rsidR="0026686D" w:rsidRPr="00A605D7" w:rsidRDefault="008B5C6A" w:rsidP="00B905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9" w:name="_Hlk33311720"/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00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260"/>
        <w:gridCol w:w="270"/>
        <w:gridCol w:w="1260"/>
        <w:gridCol w:w="270"/>
        <w:gridCol w:w="1260"/>
        <w:gridCol w:w="270"/>
        <w:gridCol w:w="1263"/>
      </w:tblGrid>
      <w:tr w:rsidR="003E4B11" w:rsidRPr="00A605D7" w14:paraId="002505B8" w14:textId="77777777" w:rsidTr="00FB236D">
        <w:trPr>
          <w:tblHeader/>
        </w:trPr>
        <w:tc>
          <w:tcPr>
            <w:tcW w:w="3150" w:type="dxa"/>
            <w:vAlign w:val="bottom"/>
          </w:tcPr>
          <w:p w14:paraId="1D51F701" w14:textId="00524E83" w:rsidR="003E4B11" w:rsidRPr="00A605D7" w:rsidRDefault="003E4B11" w:rsidP="008B5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lastRenderedPageBreak/>
              <w:t>ภาษีเงินได้ที่รับรู้ในกำไรหรือขาดทุน</w:t>
            </w:r>
          </w:p>
        </w:tc>
        <w:tc>
          <w:tcPr>
            <w:tcW w:w="2790" w:type="dxa"/>
            <w:gridSpan w:val="3"/>
            <w:vAlign w:val="bottom"/>
          </w:tcPr>
          <w:p w14:paraId="6C7DA46C" w14:textId="26CD3566" w:rsidR="003E4B11" w:rsidRPr="00A605D7" w:rsidRDefault="003E4B11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pacing w:val="-12"/>
                <w:sz w:val="30"/>
                <w:szCs w:val="30"/>
              </w:rPr>
            </w:pPr>
            <w:r w:rsidRPr="00A605D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B19B2E1" w14:textId="77777777" w:rsidR="003E4B11" w:rsidRPr="00A605D7" w:rsidRDefault="003E4B11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93" w:type="dxa"/>
            <w:gridSpan w:val="3"/>
          </w:tcPr>
          <w:p w14:paraId="13F02E18" w14:textId="075A1B75" w:rsidR="003E4B11" w:rsidRPr="00A605D7" w:rsidRDefault="003E4B11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69A9" w:rsidRPr="00A605D7" w14:paraId="09A7F627" w14:textId="77777777" w:rsidTr="00FB236D">
        <w:trPr>
          <w:tblHeader/>
        </w:trPr>
        <w:tc>
          <w:tcPr>
            <w:tcW w:w="3150" w:type="dxa"/>
          </w:tcPr>
          <w:p w14:paraId="21BDA0FF" w14:textId="29BB06DF" w:rsidR="000369A9" w:rsidRPr="00A605D7" w:rsidRDefault="000369A9" w:rsidP="0003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D61E7F" w14:textId="488BE0E5" w:rsidR="000369A9" w:rsidRPr="00A605D7" w:rsidRDefault="00AB2F00" w:rsidP="000369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pacing w:val="-4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6B5CA907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CD68E8" w14:textId="1FE66FD6" w:rsidR="000369A9" w:rsidRPr="00A605D7" w:rsidRDefault="00AB2F00" w:rsidP="000369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pacing w:val="-4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4F3E6452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9B880A" w14:textId="56553D1C" w:rsidR="000369A9" w:rsidRPr="00A605D7" w:rsidRDefault="00AB2F00" w:rsidP="000369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pacing w:val="-4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14BEB0D7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7292ED56" w14:textId="1DBE9F46" w:rsidR="000369A9" w:rsidRPr="00A605D7" w:rsidRDefault="00AB2F00" w:rsidP="000369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pacing w:val="-4"/>
                <w:sz w:val="30"/>
                <w:szCs w:val="30"/>
                <w:lang w:val="en-US"/>
              </w:rPr>
              <w:t>2567</w:t>
            </w:r>
          </w:p>
        </w:tc>
      </w:tr>
      <w:tr w:rsidR="000369A9" w:rsidRPr="00A605D7" w14:paraId="66D0EAF9" w14:textId="77777777" w:rsidTr="00FB236D">
        <w:trPr>
          <w:tblHeader/>
        </w:trPr>
        <w:tc>
          <w:tcPr>
            <w:tcW w:w="3150" w:type="dxa"/>
          </w:tcPr>
          <w:p w14:paraId="54100D70" w14:textId="77777777" w:rsidR="000369A9" w:rsidRPr="00A605D7" w:rsidRDefault="000369A9" w:rsidP="0003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853" w:type="dxa"/>
            <w:gridSpan w:val="7"/>
          </w:tcPr>
          <w:p w14:paraId="06E052B0" w14:textId="27C41DE1" w:rsidR="000369A9" w:rsidRPr="00A605D7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69A9" w:rsidRPr="00A605D7" w14:paraId="2B96B6B3" w14:textId="77777777" w:rsidTr="00FB236D">
        <w:tc>
          <w:tcPr>
            <w:tcW w:w="3150" w:type="dxa"/>
          </w:tcPr>
          <w:p w14:paraId="77D345C5" w14:textId="24AA0D29" w:rsidR="000369A9" w:rsidRPr="00A605D7" w:rsidRDefault="000369A9" w:rsidP="0003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A605D7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7F28854F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8F1385" w14:textId="77777777" w:rsidR="000369A9" w:rsidRPr="00A605D7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ECBDD8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3BC9DA" w14:textId="77777777" w:rsidR="000369A9" w:rsidRPr="00A605D7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BBADD9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094F20" w14:textId="77777777" w:rsidR="000369A9" w:rsidRPr="00A605D7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732D4AAD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2544" w:rsidRPr="00A605D7" w14:paraId="22472820" w14:textId="77777777" w:rsidTr="00FB236D">
        <w:tc>
          <w:tcPr>
            <w:tcW w:w="3150" w:type="dxa"/>
          </w:tcPr>
          <w:p w14:paraId="226E085C" w14:textId="3697F244" w:rsidR="00602544" w:rsidRPr="008B5C6A" w:rsidRDefault="00602544" w:rsidP="00602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B5C6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8B5C6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724370BC" w14:textId="46781218" w:rsidR="00602544" w:rsidRPr="00A605D7" w:rsidRDefault="003E6848" w:rsidP="003E6848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048C8CC" w14:textId="77777777" w:rsidR="00602544" w:rsidRPr="00A605D7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4BEE30" w14:textId="39B1F0A8" w:rsidR="00602544" w:rsidRPr="00A605D7" w:rsidRDefault="00602544" w:rsidP="00602544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2FD6421" w14:textId="77777777" w:rsidR="00602544" w:rsidRPr="00A605D7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F724C6" w14:textId="5AE2B64A" w:rsidR="00602544" w:rsidRPr="00A605D7" w:rsidRDefault="003E6848" w:rsidP="00602544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D4A9127" w14:textId="77777777" w:rsidR="00602544" w:rsidRPr="00A605D7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40AF5B1C" w14:textId="426EECAE" w:rsidR="00602544" w:rsidRPr="00A605D7" w:rsidRDefault="00602544" w:rsidP="00602544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02544" w:rsidRPr="00A605D7" w14:paraId="1CC65169" w14:textId="77777777" w:rsidTr="00FB236D">
        <w:tc>
          <w:tcPr>
            <w:tcW w:w="3150" w:type="dxa"/>
          </w:tcPr>
          <w:p w14:paraId="535AD5AF" w14:textId="67138626" w:rsidR="00602544" w:rsidRPr="008B5C6A" w:rsidRDefault="00602544" w:rsidP="00602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47D7">
              <w:rPr>
                <w:rFonts w:asciiTheme="majorBidi" w:hAnsiTheme="majorBidi" w:hint="cs"/>
                <w:sz w:val="30"/>
                <w:szCs w:val="30"/>
                <w:cs/>
              </w:rPr>
              <w:t>ภาษีงวดก่อนๆ</w:t>
            </w:r>
            <w:r w:rsidRPr="003147D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147D7">
              <w:rPr>
                <w:rFonts w:asciiTheme="majorBidi" w:hAnsiTheme="majorBidi" w:hint="cs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1260" w:type="dxa"/>
            <w:vAlign w:val="bottom"/>
          </w:tcPr>
          <w:p w14:paraId="5EC4790F" w14:textId="6C5F8837" w:rsidR="00602544" w:rsidRPr="00A605D7" w:rsidRDefault="003E6848" w:rsidP="003E6848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265102A" w14:textId="77777777" w:rsidR="00602544" w:rsidRPr="00A605D7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29DB52" w14:textId="1742446A" w:rsidR="00602544" w:rsidRPr="00A605D7" w:rsidRDefault="00AB2F00" w:rsidP="003E6848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2CFBE3D" w14:textId="77777777" w:rsidR="00602544" w:rsidRPr="00A605D7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C2281D" w14:textId="1DB964DF" w:rsidR="00602544" w:rsidRPr="00A605D7" w:rsidRDefault="003E6848" w:rsidP="003E6848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189C756" w14:textId="77777777" w:rsidR="00602544" w:rsidRPr="00A605D7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4DB1102C" w14:textId="1F3E6B17" w:rsidR="00602544" w:rsidRPr="00A605D7" w:rsidRDefault="00AB2F00" w:rsidP="003E6848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602544" w:rsidRPr="00A605D7" w14:paraId="68EB2264" w14:textId="77777777" w:rsidTr="00FB236D">
        <w:tc>
          <w:tcPr>
            <w:tcW w:w="3150" w:type="dxa"/>
          </w:tcPr>
          <w:p w14:paraId="3E9F1A4F" w14:textId="77777777" w:rsidR="00602544" w:rsidRPr="00A605D7" w:rsidRDefault="00602544" w:rsidP="00602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8C10B62" w14:textId="2BD38566" w:rsidR="00602544" w:rsidRPr="00A605D7" w:rsidRDefault="00602544" w:rsidP="0060254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0DEA1C5" w14:textId="77777777" w:rsidR="00602544" w:rsidRPr="00A605D7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F0BD17" w14:textId="441D1C4D" w:rsidR="00602544" w:rsidRPr="00A605D7" w:rsidRDefault="00602544" w:rsidP="0060254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992C984" w14:textId="77777777" w:rsidR="00602544" w:rsidRPr="00A605D7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497C3B" w14:textId="62BB3CEC" w:rsidR="00602544" w:rsidRPr="00A605D7" w:rsidRDefault="00602544" w:rsidP="0060254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12FD4E1" w14:textId="77777777" w:rsidR="00602544" w:rsidRPr="00A605D7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43066F5D" w14:textId="56CF1DE8" w:rsidR="00602544" w:rsidRPr="00A605D7" w:rsidRDefault="00602544" w:rsidP="0060254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02544" w:rsidRPr="00A605D7" w14:paraId="664D1250" w14:textId="77777777" w:rsidTr="00FB236D">
        <w:tc>
          <w:tcPr>
            <w:tcW w:w="3150" w:type="dxa"/>
          </w:tcPr>
          <w:p w14:paraId="1F934DD7" w14:textId="5B392912" w:rsidR="00602544" w:rsidRPr="00A605D7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711E0014" w14:textId="77777777" w:rsidR="00602544" w:rsidRPr="00A605D7" w:rsidRDefault="00602544" w:rsidP="0060254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6F5EA57" w14:textId="77777777" w:rsidR="00602544" w:rsidRPr="00A605D7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32BD4CF" w14:textId="77777777" w:rsidR="00602544" w:rsidRPr="00A605D7" w:rsidRDefault="00602544" w:rsidP="0060254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38FF4CD" w14:textId="77777777" w:rsidR="00602544" w:rsidRPr="00A605D7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AF09A8" w14:textId="77777777" w:rsidR="00602544" w:rsidRPr="00A605D7" w:rsidRDefault="00602544" w:rsidP="0060254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A1239D1" w14:textId="77777777" w:rsidR="00602544" w:rsidRPr="00A605D7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7840BAD9" w14:textId="77777777" w:rsidR="00602544" w:rsidRPr="00A605D7" w:rsidRDefault="00602544" w:rsidP="0060254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02544" w:rsidRPr="00A605D7" w14:paraId="75D46123" w14:textId="77777777" w:rsidTr="00FB236D">
        <w:tc>
          <w:tcPr>
            <w:tcW w:w="3150" w:type="dxa"/>
          </w:tcPr>
          <w:p w14:paraId="4BC038D4" w14:textId="63C1B20B" w:rsidR="00602544" w:rsidRPr="00A605D7" w:rsidRDefault="00602544" w:rsidP="00602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A605D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260" w:type="dxa"/>
            <w:vAlign w:val="bottom"/>
          </w:tcPr>
          <w:p w14:paraId="2850FA01" w14:textId="1F0E2BD0" w:rsidR="00602544" w:rsidRPr="00A605D7" w:rsidRDefault="00EB5950" w:rsidP="0060254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59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  <w:r w:rsidRPr="00EB59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357</w:t>
            </w:r>
            <w:r w:rsidRPr="00EB59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4593BBCC" w14:textId="77777777" w:rsidR="00602544" w:rsidRPr="00A605D7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F986D3B" w14:textId="62B142CF" w:rsidR="00602544" w:rsidRPr="00A605D7" w:rsidRDefault="00602544" w:rsidP="00602544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5A34E65" w14:textId="77777777" w:rsidR="00602544" w:rsidRPr="00A605D7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0349FE" w14:textId="6E24F555" w:rsidR="00602544" w:rsidRPr="00956833" w:rsidRDefault="00EB5950" w:rsidP="00602544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59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  <w:r w:rsidRPr="00EB59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568</w:t>
            </w:r>
            <w:r w:rsidRPr="00EB59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A3A4BD2" w14:textId="77777777" w:rsidR="00602544" w:rsidRPr="00A605D7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597B9A1E" w14:textId="5128EC72" w:rsidR="00602544" w:rsidRPr="00A605D7" w:rsidRDefault="00602544" w:rsidP="00602544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602544" w:rsidRPr="00A605D7" w14:paraId="3B8E7675" w14:textId="77777777" w:rsidTr="00FB236D">
        <w:tc>
          <w:tcPr>
            <w:tcW w:w="3150" w:type="dxa"/>
          </w:tcPr>
          <w:p w14:paraId="2ED9FC2E" w14:textId="0052DF6F" w:rsidR="00602544" w:rsidRPr="008B5C6A" w:rsidRDefault="00602544" w:rsidP="00602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787B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รายได้ภาษีเงินได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AC3C3C" w14:textId="6AEE4C2E" w:rsidR="00602544" w:rsidRPr="00A605D7" w:rsidRDefault="00EB5950" w:rsidP="0060254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B59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</w:t>
            </w:r>
            <w:r w:rsidRPr="00EB59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357</w:t>
            </w:r>
            <w:r w:rsidRPr="00EB59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98FCD99" w14:textId="77777777" w:rsidR="00602544" w:rsidRPr="00A605D7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CF2D8A" w14:textId="17A239D8" w:rsidR="00602544" w:rsidRPr="00A605D7" w:rsidRDefault="00602544" w:rsidP="00602544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312E17E" w14:textId="77777777" w:rsidR="00602544" w:rsidRPr="00A605D7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61A139" w14:textId="50F324B1" w:rsidR="00602544" w:rsidRPr="00A605D7" w:rsidRDefault="00EB5950" w:rsidP="00602544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9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</w:t>
            </w:r>
            <w:r w:rsidRPr="00EB59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568</w:t>
            </w:r>
            <w:r w:rsidRPr="00EB59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A72EAB0" w14:textId="77777777" w:rsidR="00602544" w:rsidRPr="00A605D7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A239C2" w14:textId="3C1B8643" w:rsidR="00602544" w:rsidRPr="00A605D7" w:rsidRDefault="00602544" w:rsidP="00602544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bookmarkEnd w:id="9"/>
    <w:p w14:paraId="2779B85A" w14:textId="7945883D" w:rsidR="008C6594" w:rsidRPr="00A605D7" w:rsidRDefault="00D21720" w:rsidP="00D21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20"/>
          <w:tab w:val="left" w:pos="1360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  <w:r w:rsidRPr="00A605D7">
        <w:rPr>
          <w:rFonts w:asciiTheme="majorBidi" w:hAnsiTheme="majorBidi" w:cstheme="majorBidi"/>
          <w:sz w:val="30"/>
          <w:szCs w:val="30"/>
          <w:lang w:eastAsia="x-none"/>
        </w:rPr>
        <w:tab/>
      </w:r>
      <w:r w:rsidRPr="00A605D7">
        <w:rPr>
          <w:rFonts w:asciiTheme="majorBidi" w:hAnsiTheme="majorBidi" w:cstheme="majorBidi"/>
          <w:sz w:val="30"/>
          <w:szCs w:val="30"/>
          <w:lang w:eastAsia="x-none"/>
        </w:rPr>
        <w:tab/>
      </w:r>
    </w:p>
    <w:tbl>
      <w:tblPr>
        <w:tblW w:w="900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38"/>
        <w:gridCol w:w="812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2"/>
      </w:tblGrid>
      <w:tr w:rsidR="000B15D7" w:rsidRPr="00A605D7" w14:paraId="70614C7E" w14:textId="77777777" w:rsidTr="00B268C3">
        <w:trPr>
          <w:cantSplit/>
        </w:trPr>
        <w:tc>
          <w:tcPr>
            <w:tcW w:w="3238" w:type="dxa"/>
          </w:tcPr>
          <w:p w14:paraId="71A9D823" w14:textId="77777777" w:rsidR="000B15D7" w:rsidRPr="00A605D7" w:rsidRDefault="000B15D7" w:rsidP="003E4B1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4" w:type="dxa"/>
            <w:gridSpan w:val="11"/>
          </w:tcPr>
          <w:p w14:paraId="1BD5B3D9" w14:textId="4BF6058E" w:rsidR="000B15D7" w:rsidRPr="00A605D7" w:rsidRDefault="000B15D7" w:rsidP="003E4B11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4B11" w:rsidRPr="00A605D7" w14:paraId="357FF4D3" w14:textId="77777777" w:rsidTr="00FD0634">
        <w:trPr>
          <w:cantSplit/>
        </w:trPr>
        <w:tc>
          <w:tcPr>
            <w:tcW w:w="3238" w:type="dxa"/>
          </w:tcPr>
          <w:p w14:paraId="5FC0749C" w14:textId="77777777" w:rsidR="003E4B11" w:rsidRPr="00A605D7" w:rsidRDefault="003E4B11" w:rsidP="003E4B11">
            <w:pPr>
              <w:spacing w:line="240" w:lineRule="auto"/>
              <w:ind w:left="18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2" w:type="dxa"/>
            <w:gridSpan w:val="5"/>
            <w:tcBorders>
              <w:bottom w:val="single" w:sz="4" w:space="0" w:color="auto"/>
            </w:tcBorders>
          </w:tcPr>
          <w:p w14:paraId="754661CE" w14:textId="6FE4E60A" w:rsidR="003E4B11" w:rsidRPr="00A605D7" w:rsidRDefault="00AB2F00" w:rsidP="003E4B11">
            <w:pPr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28231393" w14:textId="77777777" w:rsidR="003E4B11" w:rsidRPr="00A605D7" w:rsidRDefault="003E4B11" w:rsidP="003E4B11">
            <w:pPr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92" w:type="dxa"/>
            <w:gridSpan w:val="5"/>
            <w:tcBorders>
              <w:bottom w:val="single" w:sz="4" w:space="0" w:color="auto"/>
            </w:tcBorders>
          </w:tcPr>
          <w:p w14:paraId="64B2AC11" w14:textId="652667A2" w:rsidR="003E4B11" w:rsidRPr="00A605D7" w:rsidRDefault="00AB2F00" w:rsidP="003E4B11">
            <w:pPr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2567</w:t>
            </w:r>
          </w:p>
        </w:tc>
      </w:tr>
      <w:tr w:rsidR="003E4B11" w:rsidRPr="00A605D7" w14:paraId="7A81DE95" w14:textId="77777777" w:rsidTr="00FD0634">
        <w:trPr>
          <w:cantSplit/>
        </w:trPr>
        <w:tc>
          <w:tcPr>
            <w:tcW w:w="3238" w:type="dxa"/>
            <w:vAlign w:val="bottom"/>
          </w:tcPr>
          <w:p w14:paraId="08E004AB" w14:textId="77777777" w:rsidR="003E4B11" w:rsidRPr="00A605D7" w:rsidRDefault="003E4B11" w:rsidP="003E4B11">
            <w:pPr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151FC893" w14:textId="736B3C42" w:rsidR="003E4B11" w:rsidRPr="008B5C6A" w:rsidRDefault="003E4B11" w:rsidP="003E4B11">
            <w:pPr>
              <w:ind w:left="-79" w:right="-79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bidi="ar-SA"/>
              </w:rPr>
            </w:pPr>
            <w:r w:rsidRPr="008B5C6A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ก่อน</w:t>
            </w:r>
            <w:r w:rsidRPr="008B5C6A">
              <w:rPr>
                <w:rFonts w:asciiTheme="majorBidi" w:hAnsiTheme="majorBidi" w:cstheme="majorBidi"/>
                <w:spacing w:val="-8"/>
                <w:sz w:val="30"/>
                <w:szCs w:val="30"/>
              </w:rPr>
              <w:br/>
            </w:r>
            <w:r w:rsidRPr="008B5C6A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F5E6892" w14:textId="77777777" w:rsidR="003E4B11" w:rsidRPr="00A605D7" w:rsidRDefault="003E4B11" w:rsidP="003E4B11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3DE9994" w14:textId="7B30B39A" w:rsidR="003E4B11" w:rsidRPr="008B5C6A" w:rsidRDefault="002078D2" w:rsidP="003E4B11">
            <w:pPr>
              <w:ind w:left="-79" w:right="-79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/>
                <w:spacing w:val="-8"/>
                <w:sz w:val="30"/>
                <w:szCs w:val="30"/>
              </w:rPr>
              <w:br/>
            </w:r>
            <w:r w:rsidR="003E4B11" w:rsidRPr="008B5C6A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DB6BC5F" w14:textId="77777777" w:rsidR="003E4B11" w:rsidRPr="008B5C6A" w:rsidRDefault="003E4B11" w:rsidP="003E4B11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6658126" w14:textId="77777777" w:rsidR="003E4B11" w:rsidRPr="008B5C6A" w:rsidRDefault="003E4B11" w:rsidP="003E4B11">
            <w:pPr>
              <w:ind w:left="-79" w:right="-79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8B5C6A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4F18535D" w14:textId="77777777" w:rsidR="003E4B11" w:rsidRPr="00A605D7" w:rsidRDefault="003E4B11" w:rsidP="003E4B11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342F857" w14:textId="73F3AF80" w:rsidR="003E4B11" w:rsidRPr="008B5C6A" w:rsidRDefault="003E4B11" w:rsidP="003E4B11">
            <w:pPr>
              <w:ind w:left="-79" w:right="-79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bidi="ar-SA"/>
              </w:rPr>
            </w:pPr>
            <w:r w:rsidRPr="008B5C6A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ก่อน</w:t>
            </w:r>
            <w:r w:rsidRPr="008B5C6A">
              <w:rPr>
                <w:rFonts w:asciiTheme="majorBidi" w:hAnsiTheme="majorBidi" w:cstheme="majorBidi"/>
                <w:spacing w:val="-8"/>
                <w:sz w:val="30"/>
                <w:szCs w:val="30"/>
              </w:rPr>
              <w:br/>
            </w:r>
            <w:r w:rsidRPr="008B5C6A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B3E0E79" w14:textId="77777777" w:rsidR="003E4B11" w:rsidRPr="00A605D7" w:rsidRDefault="003E4B11" w:rsidP="003E4B11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3A66F4D" w14:textId="40D16856" w:rsidR="002078D2" w:rsidRPr="008B5C6A" w:rsidRDefault="002078D2" w:rsidP="002078D2">
            <w:pPr>
              <w:ind w:left="-79" w:right="-79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ค่าใช้จ่าย</w:t>
            </w:r>
          </w:p>
          <w:p w14:paraId="46BE3550" w14:textId="1862DE20" w:rsidR="003E4B11" w:rsidRPr="008B5C6A" w:rsidRDefault="003E4B11" w:rsidP="003E4B11">
            <w:pPr>
              <w:ind w:left="-79" w:right="-79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bidi="ar-SA"/>
              </w:rPr>
            </w:pPr>
            <w:r w:rsidRPr="008B5C6A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A10138F" w14:textId="77777777" w:rsidR="003E4B11" w:rsidRPr="008B5C6A" w:rsidRDefault="003E4B11" w:rsidP="003E4B11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25CB1218" w14:textId="77777777" w:rsidR="003E4B11" w:rsidRPr="008B5C6A" w:rsidRDefault="003E4B11" w:rsidP="003E4B11">
            <w:pPr>
              <w:ind w:left="-79" w:right="-79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8B5C6A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สุทธิจาก</w:t>
            </w:r>
            <w:r w:rsidRPr="008B5C6A">
              <w:rPr>
                <w:rFonts w:asciiTheme="majorBidi" w:hAnsiTheme="majorBidi" w:cstheme="majorBidi"/>
                <w:spacing w:val="-8"/>
                <w:sz w:val="30"/>
                <w:szCs w:val="30"/>
              </w:rPr>
              <w:br/>
            </w:r>
            <w:r w:rsidRPr="008B5C6A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ภาษีเงินได้</w:t>
            </w:r>
          </w:p>
        </w:tc>
      </w:tr>
      <w:tr w:rsidR="003E4B11" w:rsidRPr="00A605D7" w14:paraId="7EAC5106" w14:textId="77777777" w:rsidTr="00FD0634">
        <w:trPr>
          <w:cantSplit/>
        </w:trPr>
        <w:tc>
          <w:tcPr>
            <w:tcW w:w="3238" w:type="dxa"/>
          </w:tcPr>
          <w:p w14:paraId="6344FF59" w14:textId="77777777" w:rsidR="003E4B11" w:rsidRPr="00A605D7" w:rsidRDefault="003E4B11" w:rsidP="003E4B1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4" w:type="dxa"/>
            <w:gridSpan w:val="11"/>
          </w:tcPr>
          <w:p w14:paraId="6904F809" w14:textId="77777777" w:rsidR="003E4B11" w:rsidRPr="00A605D7" w:rsidRDefault="003E4B11" w:rsidP="003E4B11">
            <w:pPr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A605D7"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  <w:t>(</w:t>
            </w:r>
            <w:r w:rsidRPr="00A60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605D7"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3E4B11" w:rsidRPr="00A605D7" w14:paraId="26DC330A" w14:textId="77777777" w:rsidTr="00FD0634">
        <w:trPr>
          <w:cantSplit/>
          <w:trHeight w:val="64"/>
        </w:trPr>
        <w:tc>
          <w:tcPr>
            <w:tcW w:w="3238" w:type="dxa"/>
          </w:tcPr>
          <w:p w14:paraId="33AD58A1" w14:textId="77777777" w:rsidR="003E4B11" w:rsidRPr="00A605D7" w:rsidRDefault="003E4B11" w:rsidP="003E4B1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764" w:type="dxa"/>
            <w:gridSpan w:val="11"/>
          </w:tcPr>
          <w:p w14:paraId="1C2DDF4C" w14:textId="77777777" w:rsidR="003E4B11" w:rsidRPr="00A605D7" w:rsidRDefault="003E4B11" w:rsidP="003E4B11">
            <w:pPr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</w:tr>
      <w:tr w:rsidR="00602544" w:rsidRPr="00A605D7" w14:paraId="4E981DAA" w14:textId="77777777" w:rsidTr="00FD0634">
        <w:trPr>
          <w:cantSplit/>
        </w:trPr>
        <w:tc>
          <w:tcPr>
            <w:tcW w:w="3238" w:type="dxa"/>
          </w:tcPr>
          <w:p w14:paraId="03A1D20B" w14:textId="76370F40" w:rsidR="00602544" w:rsidRPr="00A605D7" w:rsidRDefault="00602544" w:rsidP="0060254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</w:t>
            </w:r>
          </w:p>
          <w:p w14:paraId="18A1BBDA" w14:textId="5C43E389" w:rsidR="00602544" w:rsidRPr="00A605D7" w:rsidRDefault="00602544" w:rsidP="0060254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812" w:type="dxa"/>
            <w:vAlign w:val="bottom"/>
          </w:tcPr>
          <w:p w14:paraId="0FB04B94" w14:textId="797553F0" w:rsidR="00602544" w:rsidRPr="00A605D7" w:rsidRDefault="00664D1A" w:rsidP="0060254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922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95014C6" w14:textId="77777777" w:rsidR="00602544" w:rsidRPr="00A605D7" w:rsidRDefault="00602544" w:rsidP="00602544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039EFFC" w14:textId="2A6A6344" w:rsidR="00602544" w:rsidRPr="00A605D7" w:rsidRDefault="00AB2F00" w:rsidP="0060254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639</w:t>
            </w:r>
          </w:p>
        </w:tc>
        <w:tc>
          <w:tcPr>
            <w:tcW w:w="180" w:type="dxa"/>
            <w:vAlign w:val="bottom"/>
          </w:tcPr>
          <w:p w14:paraId="19B85A5C" w14:textId="77777777" w:rsidR="00602544" w:rsidRPr="00A605D7" w:rsidRDefault="00602544" w:rsidP="00602544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06F3DA8" w14:textId="059C23B0" w:rsidR="00602544" w:rsidRPr="00A605D7" w:rsidRDefault="0096399C" w:rsidP="0060254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69D45C0" w14:textId="77777777" w:rsidR="00602544" w:rsidRPr="00A605D7" w:rsidRDefault="00602544" w:rsidP="00602544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A89A9EB" w14:textId="097B34F0" w:rsidR="00602544" w:rsidRPr="00A605D7" w:rsidRDefault="00AB2F00" w:rsidP="0060254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758</w:t>
            </w:r>
          </w:p>
        </w:tc>
        <w:tc>
          <w:tcPr>
            <w:tcW w:w="180" w:type="dxa"/>
            <w:vAlign w:val="bottom"/>
          </w:tcPr>
          <w:p w14:paraId="3E488E0A" w14:textId="77777777" w:rsidR="00602544" w:rsidRPr="00A605D7" w:rsidRDefault="00602544" w:rsidP="00602544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07DDE2B" w14:textId="3A7CF92F" w:rsidR="00602544" w:rsidRPr="00A605D7" w:rsidRDefault="00602544" w:rsidP="0060254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7C0C480" w14:textId="77777777" w:rsidR="00602544" w:rsidRPr="00A605D7" w:rsidRDefault="00602544" w:rsidP="00602544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393F5B23" w14:textId="051AE0D4" w:rsidR="00602544" w:rsidRPr="00A605D7" w:rsidRDefault="00AB2F00" w:rsidP="0060254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606</w:t>
            </w:r>
          </w:p>
        </w:tc>
      </w:tr>
    </w:tbl>
    <w:p w14:paraId="7132B56B" w14:textId="77777777" w:rsidR="008B5C6A" w:rsidRDefault="008B5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  <w:r>
        <w:rPr>
          <w:rFonts w:asciiTheme="majorBidi" w:hAnsiTheme="majorBidi" w:cstheme="majorBidi"/>
          <w:sz w:val="30"/>
          <w:szCs w:val="30"/>
          <w:lang w:eastAsia="x-none"/>
        </w:rPr>
        <w:br w:type="page"/>
      </w:r>
    </w:p>
    <w:tbl>
      <w:tblPr>
        <w:tblW w:w="900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9"/>
        <w:gridCol w:w="990"/>
        <w:gridCol w:w="236"/>
        <w:gridCol w:w="1025"/>
        <w:gridCol w:w="270"/>
        <w:gridCol w:w="989"/>
        <w:gridCol w:w="236"/>
        <w:gridCol w:w="1014"/>
        <w:gridCol w:w="11"/>
      </w:tblGrid>
      <w:tr w:rsidR="003E4B11" w:rsidRPr="00A605D7" w14:paraId="1374BA1F" w14:textId="77777777" w:rsidTr="00B45C92">
        <w:trPr>
          <w:gridAfter w:val="1"/>
          <w:wAfter w:w="11" w:type="dxa"/>
          <w:tblHeader/>
        </w:trPr>
        <w:tc>
          <w:tcPr>
            <w:tcW w:w="4229" w:type="dxa"/>
          </w:tcPr>
          <w:p w14:paraId="687CD2E4" w14:textId="2A56C9FA" w:rsidR="003E4B11" w:rsidRPr="00A605D7" w:rsidRDefault="003E4B11" w:rsidP="0052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4760" w:type="dxa"/>
            <w:gridSpan w:val="7"/>
          </w:tcPr>
          <w:p w14:paraId="17B3538A" w14:textId="74847DF4" w:rsidR="003E4B11" w:rsidRPr="008B5C6A" w:rsidRDefault="003E4B11" w:rsidP="00524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  <w:r w:rsidRPr="00A605D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369A9" w:rsidRPr="00A605D7" w14:paraId="0C688753" w14:textId="77777777" w:rsidTr="00524821">
        <w:trPr>
          <w:tblHeader/>
        </w:trPr>
        <w:tc>
          <w:tcPr>
            <w:tcW w:w="4229" w:type="dxa"/>
          </w:tcPr>
          <w:p w14:paraId="0015044B" w14:textId="7F7443B7" w:rsidR="000369A9" w:rsidRPr="00A605D7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1" w:type="dxa"/>
            <w:gridSpan w:val="3"/>
          </w:tcPr>
          <w:p w14:paraId="41525A3B" w14:textId="68440086" w:rsidR="000369A9" w:rsidRPr="00A605D7" w:rsidRDefault="00AB2F00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B2F00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F5C70FD" w14:textId="77777777" w:rsidR="000369A9" w:rsidRPr="00A605D7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4"/>
          </w:tcPr>
          <w:p w14:paraId="68675C12" w14:textId="65648BD8" w:rsidR="000369A9" w:rsidRPr="00A605D7" w:rsidRDefault="00AB2F00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2567</w:t>
            </w:r>
          </w:p>
        </w:tc>
      </w:tr>
      <w:tr w:rsidR="000369A9" w:rsidRPr="00A605D7" w14:paraId="243D2A19" w14:textId="77777777" w:rsidTr="00524821">
        <w:trPr>
          <w:tblHeader/>
        </w:trPr>
        <w:tc>
          <w:tcPr>
            <w:tcW w:w="4229" w:type="dxa"/>
          </w:tcPr>
          <w:p w14:paraId="211C2530" w14:textId="77777777" w:rsidR="000369A9" w:rsidRPr="00A605D7" w:rsidRDefault="000369A9" w:rsidP="000369A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CB7874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BD8E80F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5B4B7332" w14:textId="77777777" w:rsidR="000369A9" w:rsidRPr="00A605D7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nil"/>
            </w:tcBorders>
          </w:tcPr>
          <w:p w14:paraId="788F26A5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26CA6DD9" w14:textId="03C3EF5A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3EE4D282" w14:textId="77777777" w:rsidR="000369A9" w:rsidRPr="00A605D7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6B6C934D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F5BD527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410D0D76" w14:textId="77777777" w:rsidR="000369A9" w:rsidRPr="00A605D7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tcBorders>
              <w:bottom w:val="nil"/>
            </w:tcBorders>
          </w:tcPr>
          <w:p w14:paraId="2CCA4EF8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8445788" w14:textId="7928B33E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02544" w:rsidRPr="00A605D7" w14:paraId="36FE8F85" w14:textId="77777777" w:rsidTr="00524821">
        <w:tc>
          <w:tcPr>
            <w:tcW w:w="4229" w:type="dxa"/>
          </w:tcPr>
          <w:p w14:paraId="5984D6B9" w14:textId="41561168" w:rsidR="00602544" w:rsidRPr="00A605D7" w:rsidRDefault="00602544" w:rsidP="0060254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ก่อนภาษีเงินได้รวม</w:t>
            </w:r>
          </w:p>
        </w:tc>
        <w:tc>
          <w:tcPr>
            <w:tcW w:w="990" w:type="dxa"/>
          </w:tcPr>
          <w:p w14:paraId="582E68A6" w14:textId="77777777" w:rsidR="00602544" w:rsidRPr="00A605D7" w:rsidRDefault="00602544" w:rsidP="0060254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771824C" w14:textId="77777777" w:rsidR="00602544" w:rsidRPr="00A605D7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28A056DB" w14:textId="6C2B0656" w:rsidR="00602544" w:rsidRPr="00B07B4D" w:rsidRDefault="0021595B" w:rsidP="0060254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59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481</w:t>
            </w:r>
            <w:r w:rsidRPr="002159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364</w:t>
            </w:r>
            <w:r w:rsidRPr="002159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A30E0B5" w14:textId="77777777" w:rsidR="00602544" w:rsidRPr="00A605D7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30294EBB" w14:textId="77777777" w:rsidR="00602544" w:rsidRPr="00A605D7" w:rsidRDefault="00602544" w:rsidP="0060254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BBE20A5" w14:textId="77777777" w:rsidR="00602544" w:rsidRPr="00A605D7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</w:tcPr>
          <w:p w14:paraId="07F72313" w14:textId="3EA50982" w:rsidR="00602544" w:rsidRPr="00A605D7" w:rsidRDefault="00602544" w:rsidP="0060254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602544" w:rsidRPr="00A605D7" w14:paraId="5D9E6097" w14:textId="77777777" w:rsidTr="00524821">
        <w:tc>
          <w:tcPr>
            <w:tcW w:w="4229" w:type="dxa"/>
            <w:tcBorders>
              <w:bottom w:val="nil"/>
            </w:tcBorders>
          </w:tcPr>
          <w:p w14:paraId="5ED4AEDE" w14:textId="77777777" w:rsidR="00602544" w:rsidRPr="00A605D7" w:rsidRDefault="00602544" w:rsidP="0060254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Borders>
              <w:bottom w:val="nil"/>
            </w:tcBorders>
          </w:tcPr>
          <w:p w14:paraId="2045546A" w14:textId="13C7D0D1" w:rsidR="00602544" w:rsidRPr="00A605D7" w:rsidRDefault="00AB2F00" w:rsidP="00602544">
            <w:pPr>
              <w:pStyle w:val="acctfourfigures"/>
              <w:tabs>
                <w:tab w:val="clear" w:pos="765"/>
                <w:tab w:val="left" w:pos="320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</w:tcPr>
          <w:p w14:paraId="1EC43137" w14:textId="77777777" w:rsidR="00602544" w:rsidRPr="00A605D7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double" w:sz="4" w:space="0" w:color="auto"/>
              <w:bottom w:val="nil"/>
            </w:tcBorders>
          </w:tcPr>
          <w:p w14:paraId="67A0C220" w14:textId="0F0917CF" w:rsidR="00602544" w:rsidRPr="00A605D7" w:rsidRDefault="0021595B" w:rsidP="0060254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59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  <w:r w:rsidRPr="002159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273</w:t>
            </w:r>
            <w:r w:rsidRPr="002159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1D4439D7" w14:textId="77777777" w:rsidR="00602544" w:rsidRPr="00A605D7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nil"/>
            </w:tcBorders>
          </w:tcPr>
          <w:p w14:paraId="5D6BBC61" w14:textId="478868AD" w:rsidR="00602544" w:rsidRPr="00A605D7" w:rsidRDefault="00AB2F00" w:rsidP="00602544">
            <w:pPr>
              <w:pStyle w:val="acctfourfigures"/>
              <w:tabs>
                <w:tab w:val="clear" w:pos="765"/>
                <w:tab w:val="left" w:pos="320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</w:tcPr>
          <w:p w14:paraId="0926B5D3" w14:textId="77777777" w:rsidR="00602544" w:rsidRPr="00A605D7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tcBorders>
              <w:top w:val="double" w:sz="4" w:space="0" w:color="auto"/>
              <w:bottom w:val="nil"/>
            </w:tcBorders>
          </w:tcPr>
          <w:p w14:paraId="2D1A184D" w14:textId="6EEAF280" w:rsidR="00602544" w:rsidRPr="00A605D7" w:rsidRDefault="00602544" w:rsidP="0060254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602544" w:rsidRPr="00A605D7" w14:paraId="5C814BD1" w14:textId="77777777" w:rsidTr="00524821">
        <w:tc>
          <w:tcPr>
            <w:tcW w:w="4229" w:type="dxa"/>
            <w:tcBorders>
              <w:bottom w:val="nil"/>
            </w:tcBorders>
          </w:tcPr>
          <w:p w14:paraId="1C13BB29" w14:textId="0D688EF7" w:rsidR="00602544" w:rsidRPr="00A605D7" w:rsidRDefault="00602544" w:rsidP="00602544">
            <w:pPr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A605D7">
              <w:rPr>
                <w:rFonts w:asciiTheme="majorBidi" w:hAnsiTheme="majorBidi" w:hint="cs"/>
                <w:sz w:val="30"/>
                <w:szCs w:val="30"/>
                <w:cs/>
              </w:rPr>
              <w:t>ส่วนแบ่งขาดทุนของบริษัทบริษัทร่วม</w:t>
            </w:r>
          </w:p>
          <w:p w14:paraId="6E142CB6" w14:textId="465202FA" w:rsidR="00602544" w:rsidRPr="00A605D7" w:rsidRDefault="00602544" w:rsidP="0060254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A605D7">
              <w:rPr>
                <w:rFonts w:asciiTheme="majorBidi" w:hAnsiTheme="majorBidi" w:hint="cs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990" w:type="dxa"/>
            <w:tcBorders>
              <w:bottom w:val="nil"/>
            </w:tcBorders>
          </w:tcPr>
          <w:p w14:paraId="17042A92" w14:textId="77777777" w:rsidR="00602544" w:rsidRPr="00A605D7" w:rsidRDefault="00602544" w:rsidP="00602544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5E1DE9C" w14:textId="77777777" w:rsidR="00602544" w:rsidRPr="00A605D7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bottom w:val="nil"/>
            </w:tcBorders>
          </w:tcPr>
          <w:p w14:paraId="60A97F70" w14:textId="77777777" w:rsidR="009C24FE" w:rsidRDefault="009C24FE" w:rsidP="0060254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525C9A9" w14:textId="10EEE5BF" w:rsidR="00CB6E13" w:rsidRPr="00A605D7" w:rsidRDefault="00AB2F00" w:rsidP="0060254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B61AB4" w14:textId="77777777" w:rsidR="00602544" w:rsidRPr="00A605D7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nil"/>
            </w:tcBorders>
          </w:tcPr>
          <w:p w14:paraId="162B6214" w14:textId="77777777" w:rsidR="00602544" w:rsidRPr="00A605D7" w:rsidRDefault="00602544" w:rsidP="00602544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95E6851" w14:textId="77777777" w:rsidR="00602544" w:rsidRPr="00A605D7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tcBorders>
              <w:top w:val="nil"/>
              <w:bottom w:val="nil"/>
            </w:tcBorders>
          </w:tcPr>
          <w:p w14:paraId="5C257647" w14:textId="77777777" w:rsidR="00602544" w:rsidRDefault="00602544" w:rsidP="0060254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5D4B71A" w14:textId="0D4491F3" w:rsidR="00602544" w:rsidRPr="00A605D7" w:rsidRDefault="00AB2F00" w:rsidP="0060254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111</w:t>
            </w:r>
          </w:p>
        </w:tc>
      </w:tr>
      <w:tr w:rsidR="00602544" w:rsidRPr="00A605D7" w14:paraId="03365915" w14:textId="77777777" w:rsidTr="00524821">
        <w:tc>
          <w:tcPr>
            <w:tcW w:w="4229" w:type="dxa"/>
            <w:tcBorders>
              <w:bottom w:val="nil"/>
            </w:tcBorders>
          </w:tcPr>
          <w:p w14:paraId="5D37867F" w14:textId="3F222C4D" w:rsidR="00602544" w:rsidRPr="00A605D7" w:rsidRDefault="00602544" w:rsidP="0060254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ค่าใช้จ่ายต้องห้ามทางภาษีและอื่นๆ</w:t>
            </w:r>
          </w:p>
        </w:tc>
        <w:tc>
          <w:tcPr>
            <w:tcW w:w="990" w:type="dxa"/>
            <w:tcBorders>
              <w:bottom w:val="nil"/>
            </w:tcBorders>
          </w:tcPr>
          <w:p w14:paraId="362FB0F2" w14:textId="77777777" w:rsidR="00602544" w:rsidRPr="00A605D7" w:rsidRDefault="00602544" w:rsidP="00602544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EA40296" w14:textId="77777777" w:rsidR="00602544" w:rsidRPr="00A605D7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bottom w:val="nil"/>
            </w:tcBorders>
          </w:tcPr>
          <w:p w14:paraId="55042A0E" w14:textId="5691FA58" w:rsidR="00602544" w:rsidRPr="00A605D7" w:rsidRDefault="00AB2F00" w:rsidP="0060254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CE34B4" w14:textId="77777777" w:rsidR="00602544" w:rsidRPr="00A605D7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nil"/>
            </w:tcBorders>
          </w:tcPr>
          <w:p w14:paraId="50C89A28" w14:textId="77777777" w:rsidR="00602544" w:rsidRPr="00A605D7" w:rsidRDefault="00602544" w:rsidP="00602544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ACED649" w14:textId="77777777" w:rsidR="00602544" w:rsidRPr="00A605D7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tcBorders>
              <w:top w:val="nil"/>
              <w:bottom w:val="nil"/>
            </w:tcBorders>
          </w:tcPr>
          <w:p w14:paraId="2BFF7B9F" w14:textId="23BA0788" w:rsidR="00602544" w:rsidRPr="00A605D7" w:rsidRDefault="00AB2F00" w:rsidP="0060254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158</w:t>
            </w:r>
          </w:p>
        </w:tc>
      </w:tr>
      <w:tr w:rsidR="00602544" w:rsidRPr="00A605D7" w14:paraId="525663F8" w14:textId="77777777" w:rsidTr="00524821">
        <w:tc>
          <w:tcPr>
            <w:tcW w:w="4229" w:type="dxa"/>
            <w:tcBorders>
              <w:bottom w:val="nil"/>
            </w:tcBorders>
          </w:tcPr>
          <w:p w14:paraId="005A150B" w14:textId="77777777" w:rsidR="00602544" w:rsidRPr="00A605D7" w:rsidRDefault="00602544" w:rsidP="00602544">
            <w:pPr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A605D7">
              <w:rPr>
                <w:rFonts w:asciiTheme="majorBidi" w:hAnsi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  <w:p w14:paraId="28F79EA0" w14:textId="1AE5EBB7" w:rsidR="00602544" w:rsidRPr="00A605D7" w:rsidRDefault="00602544" w:rsidP="0060254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A605D7">
              <w:rPr>
                <w:rFonts w:asciiTheme="majorBidi" w:hAnsiTheme="majorBidi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tcBorders>
              <w:bottom w:val="nil"/>
            </w:tcBorders>
          </w:tcPr>
          <w:p w14:paraId="3E8D2822" w14:textId="77777777" w:rsidR="00602544" w:rsidRPr="00A605D7" w:rsidRDefault="00602544" w:rsidP="00602544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849692F" w14:textId="77777777" w:rsidR="00602544" w:rsidRPr="00A605D7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bottom w:val="nil"/>
            </w:tcBorders>
          </w:tcPr>
          <w:p w14:paraId="76B835E5" w14:textId="77777777" w:rsidR="00602544" w:rsidRDefault="00602544" w:rsidP="0060254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354F8D4" w14:textId="6C94881F" w:rsidR="00CB6E13" w:rsidRPr="00A605D7" w:rsidRDefault="00AB2F00" w:rsidP="0060254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  <w:r w:rsidR="00CB6E1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DAC52B" w14:textId="77777777" w:rsidR="00602544" w:rsidRPr="00A605D7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nil"/>
            </w:tcBorders>
          </w:tcPr>
          <w:p w14:paraId="3CCAC888" w14:textId="77777777" w:rsidR="00602544" w:rsidRPr="00A605D7" w:rsidRDefault="00602544" w:rsidP="00602544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A7BCEF0" w14:textId="77777777" w:rsidR="00602544" w:rsidRPr="00A605D7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tcBorders>
              <w:top w:val="nil"/>
              <w:bottom w:val="nil"/>
            </w:tcBorders>
          </w:tcPr>
          <w:p w14:paraId="7BA7B381" w14:textId="77777777" w:rsidR="00602544" w:rsidRDefault="00602544" w:rsidP="0060254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ABEBC9C" w14:textId="6950BD2D" w:rsidR="00602544" w:rsidRPr="00A605D7" w:rsidRDefault="00AB2F00" w:rsidP="0060254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60254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541</w:t>
            </w:r>
          </w:p>
        </w:tc>
      </w:tr>
      <w:tr w:rsidR="00602544" w:rsidRPr="00A605D7" w14:paraId="579DF60A" w14:textId="77777777" w:rsidTr="00524821">
        <w:tc>
          <w:tcPr>
            <w:tcW w:w="4229" w:type="dxa"/>
            <w:tcBorders>
              <w:bottom w:val="nil"/>
            </w:tcBorders>
          </w:tcPr>
          <w:p w14:paraId="70A39F91" w14:textId="396A7B54" w:rsidR="00602544" w:rsidRPr="00A605D7" w:rsidRDefault="00602544" w:rsidP="00602544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B07B4D">
              <w:rPr>
                <w:rFonts w:asciiTheme="majorBidi" w:hAnsiTheme="majorBidi" w:hint="cs"/>
                <w:sz w:val="30"/>
                <w:szCs w:val="30"/>
                <w:cs/>
              </w:rPr>
              <w:t>ภาษีงวดก่อนๆ</w:t>
            </w:r>
            <w:r w:rsidRPr="00B07B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B4D">
              <w:rPr>
                <w:rFonts w:asciiTheme="majorBidi" w:hAnsiTheme="majorBidi" w:hint="cs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990" w:type="dxa"/>
            <w:tcBorders>
              <w:bottom w:val="nil"/>
            </w:tcBorders>
          </w:tcPr>
          <w:p w14:paraId="502D75EF" w14:textId="77777777" w:rsidR="00602544" w:rsidRPr="00A605D7" w:rsidRDefault="00602544" w:rsidP="00602544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B124031" w14:textId="77777777" w:rsidR="00602544" w:rsidRPr="00A605D7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bottom w:val="nil"/>
            </w:tcBorders>
          </w:tcPr>
          <w:p w14:paraId="06358700" w14:textId="0DCF02D9" w:rsidR="00602544" w:rsidRPr="00A605D7" w:rsidRDefault="00CB6E13" w:rsidP="00CB6E1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88AD64" w14:textId="77777777" w:rsidR="00602544" w:rsidRPr="00A605D7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nil"/>
            </w:tcBorders>
          </w:tcPr>
          <w:p w14:paraId="6C70BD7A" w14:textId="77777777" w:rsidR="00602544" w:rsidRPr="00A605D7" w:rsidRDefault="00602544" w:rsidP="00602544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C21DD98" w14:textId="77777777" w:rsidR="00602544" w:rsidRPr="00A605D7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tcBorders>
              <w:top w:val="nil"/>
              <w:bottom w:val="nil"/>
            </w:tcBorders>
          </w:tcPr>
          <w:p w14:paraId="7A3ED5D3" w14:textId="013A1712" w:rsidR="00602544" w:rsidRPr="00A605D7" w:rsidRDefault="00AB2F00" w:rsidP="00E137F2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602544" w:rsidRPr="00A605D7" w14:paraId="40A672B3" w14:textId="77777777" w:rsidTr="00524821">
        <w:tc>
          <w:tcPr>
            <w:tcW w:w="4229" w:type="dxa"/>
            <w:tcBorders>
              <w:bottom w:val="nil"/>
            </w:tcBorders>
          </w:tcPr>
          <w:p w14:paraId="1E653E10" w14:textId="77777777" w:rsidR="00602544" w:rsidRPr="00A605D7" w:rsidRDefault="00602544" w:rsidP="0060254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14:paraId="2D0AABA7" w14:textId="7A52A334" w:rsidR="00602544" w:rsidRPr="00A605D7" w:rsidRDefault="00AB2F00" w:rsidP="00602544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</w:p>
        </w:tc>
        <w:tc>
          <w:tcPr>
            <w:tcW w:w="236" w:type="dxa"/>
            <w:tcBorders>
              <w:bottom w:val="nil"/>
            </w:tcBorders>
          </w:tcPr>
          <w:p w14:paraId="0D67F638" w14:textId="77777777" w:rsidR="00602544" w:rsidRPr="00A605D7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5D7FEF" w14:textId="14600ECC" w:rsidR="00602544" w:rsidRPr="00A605D7" w:rsidRDefault="0021595B" w:rsidP="0060254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159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</w:t>
            </w:r>
            <w:r w:rsidRPr="002159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357</w:t>
            </w:r>
            <w:r w:rsidRPr="002159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6601D980" w14:textId="77777777" w:rsidR="00602544" w:rsidRPr="00A605D7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nil"/>
              <w:bottom w:val="double" w:sz="4" w:space="0" w:color="auto"/>
            </w:tcBorders>
          </w:tcPr>
          <w:p w14:paraId="7001EFFE" w14:textId="5D497597" w:rsidR="00602544" w:rsidRPr="00A605D7" w:rsidRDefault="00AB2F00" w:rsidP="00602544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tcBorders>
              <w:bottom w:val="nil"/>
            </w:tcBorders>
          </w:tcPr>
          <w:p w14:paraId="1560E414" w14:textId="77777777" w:rsidR="00602544" w:rsidRPr="00A605D7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1A9008" w14:textId="3412BA4D" w:rsidR="00602544" w:rsidRPr="00A605D7" w:rsidRDefault="00602544" w:rsidP="0060254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52C32CD8" w14:textId="0578086B" w:rsidR="0038120B" w:rsidRPr="00A605D7" w:rsidRDefault="0038120B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tbl>
      <w:tblPr>
        <w:tblW w:w="900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36"/>
        <w:gridCol w:w="1114"/>
        <w:gridCol w:w="240"/>
        <w:gridCol w:w="930"/>
        <w:gridCol w:w="236"/>
        <w:gridCol w:w="1024"/>
      </w:tblGrid>
      <w:tr w:rsidR="00A223EA" w:rsidRPr="00A605D7" w14:paraId="3F8CEA74" w14:textId="77777777" w:rsidTr="00250B3A">
        <w:trPr>
          <w:tblHeader/>
        </w:trPr>
        <w:tc>
          <w:tcPr>
            <w:tcW w:w="4230" w:type="dxa"/>
          </w:tcPr>
          <w:p w14:paraId="7FDC0CB3" w14:textId="463A8DD3" w:rsidR="00A223EA" w:rsidRPr="00A605D7" w:rsidRDefault="007009AE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770" w:type="dxa"/>
            <w:gridSpan w:val="7"/>
          </w:tcPr>
          <w:p w14:paraId="54D9B8A1" w14:textId="77777777" w:rsidR="00A223EA" w:rsidRPr="00A605D7" w:rsidRDefault="00A223EA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605D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0369A9" w:rsidRPr="00A605D7" w14:paraId="68E9087A" w14:textId="77777777" w:rsidTr="00250B3A">
        <w:trPr>
          <w:tblHeader/>
        </w:trPr>
        <w:tc>
          <w:tcPr>
            <w:tcW w:w="4230" w:type="dxa"/>
          </w:tcPr>
          <w:p w14:paraId="1C0B488C" w14:textId="0F106AA4" w:rsidR="000369A9" w:rsidRPr="00A605D7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DC257F7" w14:textId="017B9831" w:rsidR="000369A9" w:rsidRPr="00A605D7" w:rsidRDefault="00AB2F00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2568</w:t>
            </w:r>
          </w:p>
        </w:tc>
        <w:tc>
          <w:tcPr>
            <w:tcW w:w="240" w:type="dxa"/>
          </w:tcPr>
          <w:p w14:paraId="13B57C05" w14:textId="77777777" w:rsidR="000369A9" w:rsidRPr="00A605D7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190" w:type="dxa"/>
            <w:gridSpan w:val="3"/>
          </w:tcPr>
          <w:p w14:paraId="346384C3" w14:textId="4427A0A7" w:rsidR="000369A9" w:rsidRPr="00A605D7" w:rsidRDefault="00AB2F00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2567</w:t>
            </w:r>
          </w:p>
        </w:tc>
      </w:tr>
      <w:tr w:rsidR="000369A9" w:rsidRPr="00A605D7" w14:paraId="21D553BB" w14:textId="77777777" w:rsidTr="004E6E38">
        <w:trPr>
          <w:tblHeader/>
        </w:trPr>
        <w:tc>
          <w:tcPr>
            <w:tcW w:w="4230" w:type="dxa"/>
          </w:tcPr>
          <w:p w14:paraId="4EF70FC7" w14:textId="77777777" w:rsidR="000369A9" w:rsidRPr="00A605D7" w:rsidRDefault="000369A9" w:rsidP="000369A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0A52251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A2232C6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6D02BC5B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1D00DFFA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459D4978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3E185DA8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0" w:type="dxa"/>
            <w:tcBorders>
              <w:bottom w:val="nil"/>
            </w:tcBorders>
          </w:tcPr>
          <w:p w14:paraId="47CDC06F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B5C4A53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5E9C307C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28FCF930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BF06EBF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02544" w:rsidRPr="00A605D7" w14:paraId="621FFDB2" w14:textId="77777777" w:rsidTr="004E6E38">
        <w:tc>
          <w:tcPr>
            <w:tcW w:w="4230" w:type="dxa"/>
          </w:tcPr>
          <w:p w14:paraId="0FF9E535" w14:textId="5B16FEEE" w:rsidR="00602544" w:rsidRPr="00A605D7" w:rsidRDefault="00602544" w:rsidP="0060254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ก่อนภาษีเงินได้รวม</w:t>
            </w:r>
          </w:p>
        </w:tc>
        <w:tc>
          <w:tcPr>
            <w:tcW w:w="990" w:type="dxa"/>
            <w:tcBorders>
              <w:bottom w:val="nil"/>
            </w:tcBorders>
          </w:tcPr>
          <w:p w14:paraId="5A461526" w14:textId="77777777" w:rsidR="00602544" w:rsidRPr="00A605D7" w:rsidRDefault="00602544" w:rsidP="0060254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DA64080" w14:textId="77777777" w:rsidR="00602544" w:rsidRPr="00A605D7" w:rsidRDefault="00602544" w:rsidP="0060254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7E054557" w14:textId="3C2AF7A3" w:rsidR="00602544" w:rsidRPr="00A605D7" w:rsidRDefault="005D05AC" w:rsidP="0060254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05A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477</w:t>
            </w:r>
            <w:r w:rsidRPr="005D05A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909</w:t>
            </w:r>
            <w:r w:rsidRPr="005D05A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40" w:type="dxa"/>
            <w:tcBorders>
              <w:bottom w:val="nil"/>
            </w:tcBorders>
          </w:tcPr>
          <w:p w14:paraId="2B420874" w14:textId="77777777" w:rsidR="00602544" w:rsidRPr="00A605D7" w:rsidRDefault="00602544" w:rsidP="0060254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nil"/>
            </w:tcBorders>
          </w:tcPr>
          <w:p w14:paraId="1F4B08B5" w14:textId="77777777" w:rsidR="00602544" w:rsidRPr="00A605D7" w:rsidRDefault="00602544" w:rsidP="0060254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C99D4EF" w14:textId="77777777" w:rsidR="00602544" w:rsidRPr="00A605D7" w:rsidRDefault="00602544" w:rsidP="0060254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548A8BBF" w14:textId="3E23D6DE" w:rsidR="00602544" w:rsidRPr="00A605D7" w:rsidRDefault="00602544" w:rsidP="0060254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602544" w:rsidRPr="00A605D7" w14:paraId="3E62F5C5" w14:textId="77777777" w:rsidTr="004E6E38">
        <w:trPr>
          <w:trHeight w:val="38"/>
        </w:trPr>
        <w:tc>
          <w:tcPr>
            <w:tcW w:w="4230" w:type="dxa"/>
            <w:tcBorders>
              <w:bottom w:val="nil"/>
            </w:tcBorders>
          </w:tcPr>
          <w:p w14:paraId="0054714E" w14:textId="77777777" w:rsidR="00602544" w:rsidRPr="00A605D7" w:rsidRDefault="00602544" w:rsidP="00602544">
            <w:pPr>
              <w:tabs>
                <w:tab w:val="clear" w:pos="5387"/>
                <w:tab w:val="clear" w:pos="5613"/>
                <w:tab w:val="clear" w:pos="6322"/>
                <w:tab w:val="left" w:pos="40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A03A7BB" w14:textId="218902E5" w:rsidR="00602544" w:rsidRPr="00A605D7" w:rsidRDefault="00AB2F00" w:rsidP="00602544">
            <w:pPr>
              <w:pStyle w:val="acctfourfigures"/>
              <w:tabs>
                <w:tab w:val="clear" w:pos="765"/>
                <w:tab w:val="left" w:pos="320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9468322" w14:textId="77777777" w:rsidR="00602544" w:rsidRPr="00A605D7" w:rsidRDefault="00602544" w:rsidP="0060254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</w:tcPr>
          <w:p w14:paraId="71216CCA" w14:textId="4065974F" w:rsidR="00602544" w:rsidRPr="00A605D7" w:rsidRDefault="006A3C17" w:rsidP="0060254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3C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</w:t>
            </w:r>
            <w:r w:rsidRPr="006A3C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582</w:t>
            </w:r>
            <w:r w:rsidRPr="006A3C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A577F7D" w14:textId="77777777" w:rsidR="00602544" w:rsidRPr="00A605D7" w:rsidRDefault="00602544" w:rsidP="0060254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</w:tcPr>
          <w:p w14:paraId="79C2ACDB" w14:textId="46DE74CB" w:rsidR="00602544" w:rsidRPr="00A605D7" w:rsidRDefault="00AB2F00" w:rsidP="00602544">
            <w:pPr>
              <w:pStyle w:val="acctfourfigures"/>
              <w:tabs>
                <w:tab w:val="clear" w:pos="765"/>
                <w:tab w:val="left" w:pos="320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C6E5494" w14:textId="77777777" w:rsidR="00602544" w:rsidRPr="00A605D7" w:rsidRDefault="00602544" w:rsidP="0060254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</w:tcPr>
          <w:p w14:paraId="6FAF97E4" w14:textId="4EEC1D27" w:rsidR="00602544" w:rsidRPr="00A605D7" w:rsidRDefault="00602544" w:rsidP="0060254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602544" w:rsidRPr="00A605D7" w14:paraId="0EE98F7E" w14:textId="77777777" w:rsidTr="004E6E38">
        <w:tc>
          <w:tcPr>
            <w:tcW w:w="4230" w:type="dxa"/>
            <w:tcBorders>
              <w:bottom w:val="nil"/>
            </w:tcBorders>
          </w:tcPr>
          <w:p w14:paraId="7E995EFD" w14:textId="1E9FC199" w:rsidR="00602544" w:rsidRPr="00A605D7" w:rsidRDefault="00602544" w:rsidP="0060254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ค่าใช้จ่ายต้องห้ามทางภาษีและอื่นๆ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CDE1D26" w14:textId="77777777" w:rsidR="00602544" w:rsidRPr="00A605D7" w:rsidRDefault="00602544" w:rsidP="0060254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01123C7" w14:textId="77777777" w:rsidR="00602544" w:rsidRPr="00A605D7" w:rsidRDefault="00602544" w:rsidP="0060254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3C96757D" w14:textId="5569CAF6" w:rsidR="00602544" w:rsidRPr="00A605D7" w:rsidRDefault="00AB2F00" w:rsidP="0060254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659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3262156" w14:textId="77777777" w:rsidR="00602544" w:rsidRPr="00A605D7" w:rsidRDefault="00602544" w:rsidP="0060254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</w:tcPr>
          <w:p w14:paraId="18D9D3C9" w14:textId="77777777" w:rsidR="00602544" w:rsidRPr="00A605D7" w:rsidRDefault="00602544" w:rsidP="00602544">
            <w:pPr>
              <w:pStyle w:val="acctfourfigures"/>
              <w:tabs>
                <w:tab w:val="clear" w:pos="765"/>
                <w:tab w:val="left" w:pos="320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79E7D17" w14:textId="77777777" w:rsidR="00602544" w:rsidRPr="00A605D7" w:rsidRDefault="00602544" w:rsidP="0060254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14:paraId="1631C89B" w14:textId="1AF65649" w:rsidR="00602544" w:rsidRPr="00A605D7" w:rsidRDefault="00AB2F00" w:rsidP="0060254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158</w:t>
            </w:r>
          </w:p>
        </w:tc>
      </w:tr>
      <w:tr w:rsidR="00602544" w:rsidRPr="00A605D7" w14:paraId="3911117C" w14:textId="77777777" w:rsidTr="004E6E38">
        <w:tc>
          <w:tcPr>
            <w:tcW w:w="4230" w:type="dxa"/>
            <w:tcBorders>
              <w:bottom w:val="nil"/>
            </w:tcBorders>
          </w:tcPr>
          <w:p w14:paraId="213CD978" w14:textId="77777777" w:rsidR="00602544" w:rsidRPr="00A605D7" w:rsidRDefault="00602544" w:rsidP="00602544">
            <w:pPr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A605D7">
              <w:rPr>
                <w:rFonts w:asciiTheme="majorBidi" w:hAnsi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  <w:p w14:paraId="3C3F9D3E" w14:textId="366F8C3D" w:rsidR="00602544" w:rsidRPr="00A605D7" w:rsidRDefault="00602544" w:rsidP="0060254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A605D7">
              <w:rPr>
                <w:rFonts w:asciiTheme="majorBidi" w:hAnsiTheme="majorBidi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F803A79" w14:textId="77777777" w:rsidR="00602544" w:rsidRPr="00A605D7" w:rsidRDefault="00602544" w:rsidP="0060254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55023D4" w14:textId="77777777" w:rsidR="00602544" w:rsidRPr="00A605D7" w:rsidRDefault="00602544" w:rsidP="0060254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71F018D6" w14:textId="77777777" w:rsidR="00602544" w:rsidRDefault="00602544" w:rsidP="0060254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E7B36D6" w14:textId="75FD9BE2" w:rsidR="004448C3" w:rsidRPr="00A605D7" w:rsidRDefault="00AB2F00" w:rsidP="0060254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  <w:r w:rsidR="004448C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355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7F379C6" w14:textId="77777777" w:rsidR="00602544" w:rsidRPr="00A605D7" w:rsidRDefault="00602544" w:rsidP="0060254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</w:tcPr>
          <w:p w14:paraId="42936617" w14:textId="77777777" w:rsidR="00602544" w:rsidRPr="00A605D7" w:rsidRDefault="00602544" w:rsidP="00602544">
            <w:pPr>
              <w:pStyle w:val="acctfourfigures"/>
              <w:tabs>
                <w:tab w:val="clear" w:pos="765"/>
                <w:tab w:val="left" w:pos="320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BC04CEF" w14:textId="77777777" w:rsidR="00602544" w:rsidRPr="00A605D7" w:rsidRDefault="00602544" w:rsidP="0060254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14:paraId="531ACF6C" w14:textId="77777777" w:rsidR="00602544" w:rsidRDefault="00602544" w:rsidP="0060254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B5438BB" w14:textId="15BF53E5" w:rsidR="00602544" w:rsidRPr="00A605D7" w:rsidRDefault="00AB2F00" w:rsidP="0060254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60254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374</w:t>
            </w:r>
          </w:p>
        </w:tc>
      </w:tr>
      <w:tr w:rsidR="00602544" w:rsidRPr="00A605D7" w14:paraId="11F85C44" w14:textId="77777777" w:rsidTr="004E6E38">
        <w:tc>
          <w:tcPr>
            <w:tcW w:w="4230" w:type="dxa"/>
            <w:tcBorders>
              <w:bottom w:val="nil"/>
            </w:tcBorders>
          </w:tcPr>
          <w:p w14:paraId="045B71B9" w14:textId="425D5A41" w:rsidR="00602544" w:rsidRPr="00A605D7" w:rsidRDefault="00602544" w:rsidP="0060254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B4D">
              <w:rPr>
                <w:rFonts w:asciiTheme="majorBidi" w:hAnsiTheme="majorBidi" w:hint="cs"/>
                <w:sz w:val="30"/>
                <w:szCs w:val="30"/>
                <w:cs/>
              </w:rPr>
              <w:t>ภาษีงวดก่อนๆ</w:t>
            </w:r>
            <w:r w:rsidRPr="00B07B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B4D">
              <w:rPr>
                <w:rFonts w:asciiTheme="majorBidi" w:hAnsiTheme="majorBidi" w:hint="cs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3266F58" w14:textId="77777777" w:rsidR="00602544" w:rsidRPr="00A605D7" w:rsidRDefault="00602544" w:rsidP="0060254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48A5218" w14:textId="77777777" w:rsidR="00602544" w:rsidRPr="00A605D7" w:rsidRDefault="00602544" w:rsidP="0060254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397C355E" w14:textId="367535FC" w:rsidR="00602544" w:rsidRPr="00A605D7" w:rsidRDefault="004448C3" w:rsidP="004448C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D181809" w14:textId="77777777" w:rsidR="00602544" w:rsidRPr="00A605D7" w:rsidRDefault="00602544" w:rsidP="0060254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</w:tcPr>
          <w:p w14:paraId="505EF6A6" w14:textId="77777777" w:rsidR="00602544" w:rsidRPr="00A605D7" w:rsidRDefault="00602544" w:rsidP="00602544">
            <w:pPr>
              <w:pStyle w:val="acctfourfigures"/>
              <w:tabs>
                <w:tab w:val="clear" w:pos="765"/>
                <w:tab w:val="left" w:pos="320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6290F00" w14:textId="77777777" w:rsidR="00602544" w:rsidRPr="00A605D7" w:rsidRDefault="00602544" w:rsidP="0060254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14:paraId="503164E4" w14:textId="440DF5B6" w:rsidR="00602544" w:rsidRPr="00A605D7" w:rsidRDefault="00AB2F00" w:rsidP="0060254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602544" w:rsidRPr="00A605D7" w14:paraId="4858D405" w14:textId="77777777" w:rsidTr="004E6E38">
        <w:tc>
          <w:tcPr>
            <w:tcW w:w="4230" w:type="dxa"/>
            <w:tcBorders>
              <w:bottom w:val="nil"/>
            </w:tcBorders>
          </w:tcPr>
          <w:p w14:paraId="418E376D" w14:textId="77777777" w:rsidR="00602544" w:rsidRPr="00A605D7" w:rsidRDefault="00602544" w:rsidP="0060254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14:paraId="022E48B6" w14:textId="3492567E" w:rsidR="00602544" w:rsidRPr="00A605D7" w:rsidRDefault="00AB2F00" w:rsidP="00602544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4A82CE8" w14:textId="77777777" w:rsidR="00602544" w:rsidRPr="00A605D7" w:rsidRDefault="00602544" w:rsidP="0060254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CFA25E" w14:textId="3DFE523C" w:rsidR="00602544" w:rsidRPr="00A605D7" w:rsidRDefault="006A3C17" w:rsidP="0060254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A3C1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</w:t>
            </w:r>
            <w:r w:rsidRPr="006A3C1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568</w:t>
            </w:r>
            <w:r w:rsidRPr="006A3C1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294B1B5" w14:textId="77777777" w:rsidR="00602544" w:rsidRPr="00A605D7" w:rsidRDefault="00602544" w:rsidP="0060254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nil"/>
              <w:bottom w:val="double" w:sz="4" w:space="0" w:color="auto"/>
            </w:tcBorders>
          </w:tcPr>
          <w:p w14:paraId="4D726A7C" w14:textId="47D63623" w:rsidR="00602544" w:rsidRPr="00A605D7" w:rsidRDefault="00AB2F00" w:rsidP="00602544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96C0006" w14:textId="77777777" w:rsidR="00602544" w:rsidRPr="00A605D7" w:rsidRDefault="00602544" w:rsidP="0060254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49AC02" w14:textId="4EB7EA8E" w:rsidR="00602544" w:rsidRPr="00A605D7" w:rsidRDefault="00602544" w:rsidP="0060254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09C22E01" w14:textId="1FD08468" w:rsidR="00D62F67" w:rsidRDefault="00D62F67" w:rsidP="004451C9">
      <w:pPr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1D7453D0" w14:textId="77777777" w:rsidR="00D62F67" w:rsidRDefault="00D62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sz w:val="30"/>
          <w:szCs w:val="30"/>
          <w:cs/>
          <w:lang w:eastAsia="x-none"/>
        </w:rPr>
        <w:br w:type="page"/>
      </w:r>
    </w:p>
    <w:tbl>
      <w:tblPr>
        <w:tblW w:w="963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270"/>
        <w:gridCol w:w="1170"/>
        <w:gridCol w:w="270"/>
        <w:gridCol w:w="1170"/>
        <w:gridCol w:w="270"/>
        <w:gridCol w:w="1170"/>
      </w:tblGrid>
      <w:tr w:rsidR="00D62F67" w:rsidRPr="00D4442D" w14:paraId="0410ADD2" w14:textId="77777777" w:rsidTr="00D62F67">
        <w:trPr>
          <w:tblHeader/>
        </w:trPr>
        <w:tc>
          <w:tcPr>
            <w:tcW w:w="4140" w:type="dxa"/>
          </w:tcPr>
          <w:p w14:paraId="2F6E4AEC" w14:textId="77777777" w:rsidR="00D62F67" w:rsidRPr="00D4442D" w:rsidRDefault="00D62F6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353D19B9" w14:textId="77777777" w:rsidR="00D62F67" w:rsidRPr="00D4442D" w:rsidRDefault="00D62F6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4442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62F67" w:rsidRPr="00D4442D" w14:paraId="671A77E8" w14:textId="77777777" w:rsidTr="00D62F67">
        <w:trPr>
          <w:tblHeader/>
        </w:trPr>
        <w:tc>
          <w:tcPr>
            <w:tcW w:w="4140" w:type="dxa"/>
          </w:tcPr>
          <w:p w14:paraId="0EE8FC14" w14:textId="77777777" w:rsidR="00D62F67" w:rsidRPr="00D4442D" w:rsidRDefault="00D62F6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10" w:type="dxa"/>
            <w:gridSpan w:val="3"/>
          </w:tcPr>
          <w:p w14:paraId="1B1B33E1" w14:textId="77777777" w:rsidR="00D62F67" w:rsidRPr="00D4442D" w:rsidRDefault="00D62F6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DA20372" w14:textId="77777777" w:rsidR="00D62F67" w:rsidRPr="00D4442D" w:rsidRDefault="00D62F6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B6B1BE8" w14:textId="77777777" w:rsidR="00D62F67" w:rsidRPr="00D4442D" w:rsidRDefault="00D62F6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D62F67" w:rsidRPr="00D4442D" w14:paraId="28A99D36" w14:textId="77777777" w:rsidTr="00D62F67">
        <w:trPr>
          <w:tblHeader/>
        </w:trPr>
        <w:tc>
          <w:tcPr>
            <w:tcW w:w="4140" w:type="dxa"/>
          </w:tcPr>
          <w:p w14:paraId="7D76FD4F" w14:textId="77AD8C39" w:rsidR="00D62F67" w:rsidRPr="00D4442D" w:rsidRDefault="00D62F67" w:rsidP="00D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B2F00" w:rsidRPr="00AB2F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58E0AD78" w14:textId="228CF2A2" w:rsidR="00D62F67" w:rsidRPr="00D4442D" w:rsidRDefault="00AB2F00" w:rsidP="00D62F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bCs/>
                <w:spacing w:val="-4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3E6BB27B" w14:textId="77777777" w:rsidR="00D62F67" w:rsidRPr="00D4442D" w:rsidRDefault="00D62F67" w:rsidP="00D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4AAE303" w14:textId="38C79479" w:rsidR="00D62F67" w:rsidRPr="00D4442D" w:rsidRDefault="00AB2F00" w:rsidP="00D62F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bCs/>
                <w:spacing w:val="-4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6AD3CB1F" w14:textId="77777777" w:rsidR="00D62F67" w:rsidRPr="00D4442D" w:rsidRDefault="00D62F67" w:rsidP="00D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5A2446B7" w14:textId="356214E0" w:rsidR="00D62F67" w:rsidRPr="00D4442D" w:rsidRDefault="00AB2F00" w:rsidP="00D62F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bCs/>
                <w:spacing w:val="-4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3CB9CE65" w14:textId="77777777" w:rsidR="00D62F67" w:rsidRPr="00D4442D" w:rsidRDefault="00D62F67" w:rsidP="00D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F2FD275" w14:textId="648F4A58" w:rsidR="00D62F67" w:rsidRPr="00D4442D" w:rsidRDefault="00AB2F00" w:rsidP="00D62F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bCs/>
                <w:spacing w:val="-4"/>
                <w:sz w:val="30"/>
                <w:szCs w:val="30"/>
                <w:lang w:val="en-US"/>
              </w:rPr>
              <w:t>2567</w:t>
            </w:r>
          </w:p>
        </w:tc>
      </w:tr>
      <w:tr w:rsidR="00D62F67" w:rsidRPr="00D4442D" w14:paraId="4273105C" w14:textId="77777777" w:rsidTr="00D62F67">
        <w:tc>
          <w:tcPr>
            <w:tcW w:w="4140" w:type="dxa"/>
            <w:tcBorders>
              <w:bottom w:val="nil"/>
            </w:tcBorders>
          </w:tcPr>
          <w:p w14:paraId="0E00D7C5" w14:textId="77777777" w:rsidR="00D62F67" w:rsidRPr="00D4442D" w:rsidRDefault="00D62F67" w:rsidP="000D7B0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tcBorders>
              <w:bottom w:val="nil"/>
            </w:tcBorders>
          </w:tcPr>
          <w:p w14:paraId="5162480E" w14:textId="77777777" w:rsidR="00D62F67" w:rsidRPr="00D4442D" w:rsidRDefault="00D62F67" w:rsidP="000D7B0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442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02544" w:rsidRPr="00D4442D" w14:paraId="1F94D646" w14:textId="77777777" w:rsidTr="00D62F67">
        <w:tc>
          <w:tcPr>
            <w:tcW w:w="4140" w:type="dxa"/>
            <w:tcBorders>
              <w:bottom w:val="nil"/>
            </w:tcBorders>
          </w:tcPr>
          <w:p w14:paraId="53477A01" w14:textId="77777777" w:rsidR="00602544" w:rsidRPr="00D4442D" w:rsidRDefault="00602544" w:rsidP="0060254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</w:tcPr>
          <w:p w14:paraId="7820575F" w14:textId="37587A54" w:rsidR="00602544" w:rsidRPr="00333430" w:rsidRDefault="00AB2F00" w:rsidP="0060254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88</w:t>
            </w:r>
            <w:r w:rsidR="00B047E1" w:rsidRPr="00B047E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037</w:t>
            </w:r>
          </w:p>
        </w:tc>
        <w:tc>
          <w:tcPr>
            <w:tcW w:w="270" w:type="dxa"/>
            <w:tcBorders>
              <w:bottom w:val="nil"/>
            </w:tcBorders>
          </w:tcPr>
          <w:p w14:paraId="0BC4BDA4" w14:textId="77777777" w:rsidR="00602544" w:rsidRPr="00333430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5AC063C" w14:textId="36FBB6F5" w:rsidR="00602544" w:rsidRPr="00333430" w:rsidRDefault="00AB2F00" w:rsidP="0060254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602544" w:rsidRPr="003334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891</w:t>
            </w:r>
          </w:p>
        </w:tc>
        <w:tc>
          <w:tcPr>
            <w:tcW w:w="270" w:type="dxa"/>
            <w:tcBorders>
              <w:bottom w:val="nil"/>
            </w:tcBorders>
          </w:tcPr>
          <w:p w14:paraId="0377F47B" w14:textId="77777777" w:rsidR="00602544" w:rsidRPr="00333430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BEACD81" w14:textId="1EB75DD6" w:rsidR="00602544" w:rsidRPr="00333430" w:rsidRDefault="003E3ECD" w:rsidP="0060254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33430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B2F00"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33343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B2F00"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753</w:t>
            </w:r>
            <w:r w:rsidRPr="0033343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69DA97E4" w14:textId="77777777" w:rsidR="00602544" w:rsidRPr="00D4442D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201F15B" w14:textId="4EE98E9C" w:rsidR="00602544" w:rsidRPr="00D4442D" w:rsidRDefault="00602544" w:rsidP="0060254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792EE6" w:rsidRPr="00D4442D" w14:paraId="2F057D22" w14:textId="77777777" w:rsidTr="00D62F67">
        <w:tc>
          <w:tcPr>
            <w:tcW w:w="4140" w:type="dxa"/>
            <w:tcBorders>
              <w:top w:val="nil"/>
              <w:bottom w:val="nil"/>
            </w:tcBorders>
          </w:tcPr>
          <w:p w14:paraId="2BED0756" w14:textId="77777777" w:rsidR="00792EE6" w:rsidRPr="00D4442D" w:rsidRDefault="00792EE6" w:rsidP="00792EE6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3F3F38CC" w14:textId="6EF12A01" w:rsidR="00792EE6" w:rsidRPr="00333430" w:rsidRDefault="00792EE6" w:rsidP="00792EE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333430">
              <w:rPr>
                <w:rFonts w:ascii="Angsana New" w:hAnsi="Angsana New"/>
                <w:sz w:val="30"/>
                <w:szCs w:val="30"/>
              </w:rPr>
              <w:t>(</w:t>
            </w:r>
            <w:r w:rsidR="00AB2F00" w:rsidRPr="00AB2F0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333430">
              <w:rPr>
                <w:rFonts w:ascii="Angsana New" w:hAnsi="Angsana New"/>
                <w:sz w:val="30"/>
                <w:szCs w:val="30"/>
              </w:rPr>
              <w:t>,</w:t>
            </w:r>
            <w:r w:rsidR="00AB2F00" w:rsidRPr="00AB2F00">
              <w:rPr>
                <w:rFonts w:ascii="Angsana New" w:hAnsi="Angsana New"/>
                <w:sz w:val="30"/>
                <w:szCs w:val="30"/>
                <w:lang w:val="en-US"/>
              </w:rPr>
              <w:t>525</w:t>
            </w:r>
            <w:r w:rsidRPr="0033343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72B9AE" w14:textId="77777777" w:rsidR="00792EE6" w:rsidRPr="00333430" w:rsidRDefault="00792EE6" w:rsidP="00792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074A44AC" w14:textId="2D38C1F8" w:rsidR="00792EE6" w:rsidRPr="00333430" w:rsidRDefault="00792EE6" w:rsidP="00792EE6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3334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3334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603</w:t>
            </w:r>
            <w:r w:rsidRPr="003334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3922B9" w14:textId="77777777" w:rsidR="00792EE6" w:rsidRPr="00333430" w:rsidRDefault="00792EE6" w:rsidP="00792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75F5DB6F" w14:textId="4860A089" w:rsidR="00792EE6" w:rsidRPr="00333430" w:rsidRDefault="00AB2F00" w:rsidP="00792EE6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AB2F0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792EE6" w:rsidRPr="00333430">
              <w:rPr>
                <w:rFonts w:ascii="Angsana New" w:hAnsi="Angsana New"/>
                <w:sz w:val="30"/>
                <w:szCs w:val="30"/>
              </w:rPr>
              <w:t>,</w:t>
            </w:r>
            <w:r w:rsidRPr="00AB2F00">
              <w:rPr>
                <w:rFonts w:ascii="Angsana New" w:hAnsi="Angsana New"/>
                <w:sz w:val="30"/>
                <w:szCs w:val="30"/>
                <w:lang w:val="en-US"/>
              </w:rPr>
              <w:t>525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F0356C" w14:textId="77777777" w:rsidR="00792EE6" w:rsidRPr="00D4442D" w:rsidRDefault="00792EE6" w:rsidP="00792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613E5310" w14:textId="4F5BC830" w:rsidR="00792EE6" w:rsidRPr="00D4442D" w:rsidRDefault="00AB2F00" w:rsidP="00792EE6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92EE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603</w:t>
            </w:r>
          </w:p>
        </w:tc>
      </w:tr>
      <w:tr w:rsidR="00602544" w:rsidRPr="00D4442D" w14:paraId="1A060FE2" w14:textId="77777777" w:rsidTr="00D62F67">
        <w:tc>
          <w:tcPr>
            <w:tcW w:w="4140" w:type="dxa"/>
            <w:tcBorders>
              <w:top w:val="nil"/>
              <w:bottom w:val="nil"/>
            </w:tcBorders>
          </w:tcPr>
          <w:p w14:paraId="51F88831" w14:textId="1BBE5AEC" w:rsidR="00602544" w:rsidRPr="004E0AFC" w:rsidRDefault="00602544" w:rsidP="00602544">
            <w:pPr>
              <w:spacing w:line="240" w:lineRule="auto"/>
              <w:ind w:left="157" w:hanging="157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0AF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สินทรัพย์</w:t>
            </w:r>
            <w:r w:rsidR="00926C41" w:rsidRPr="004E0AF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 (</w:t>
            </w:r>
            <w:r w:rsidR="00926C41" w:rsidRPr="004E0AFC"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 xml:space="preserve">หนี้สิ้น) </w:t>
            </w:r>
            <w:r w:rsidRPr="004E0AF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8DB1B1" w14:textId="52F28237" w:rsidR="00602544" w:rsidRPr="00D62F67" w:rsidRDefault="00AB2F00" w:rsidP="0060254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</w:t>
            </w:r>
            <w:r w:rsidR="00B047E1" w:rsidRPr="00B047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E6BC33" w14:textId="77777777" w:rsidR="00602544" w:rsidRPr="00D62F67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CED5C1" w14:textId="27A2A8CC" w:rsidR="00602544" w:rsidRPr="00D62F67" w:rsidRDefault="00AB2F00" w:rsidP="0060254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</w:t>
            </w:r>
            <w:r w:rsidR="006025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EB362A" w14:textId="77777777" w:rsidR="00602544" w:rsidRPr="00D4442D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189B60F" w14:textId="748C3181" w:rsidR="00602544" w:rsidRPr="00D62F67" w:rsidRDefault="003E3ECD" w:rsidP="003E3ECD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1A3E41" w14:textId="77777777" w:rsidR="00602544" w:rsidRPr="00D62F67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0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D33787" w14:textId="71780FD3" w:rsidR="00602544" w:rsidRPr="00D62F67" w:rsidRDefault="00602544" w:rsidP="00602544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6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62F67" w:rsidRPr="00D4442D" w14:paraId="5B4803DF" w14:textId="77777777" w:rsidTr="00D62F67">
        <w:tc>
          <w:tcPr>
            <w:tcW w:w="4140" w:type="dxa"/>
            <w:tcBorders>
              <w:top w:val="nil"/>
              <w:bottom w:val="nil"/>
            </w:tcBorders>
          </w:tcPr>
          <w:p w14:paraId="759C22C5" w14:textId="77777777" w:rsidR="00D62F67" w:rsidRPr="00D4442D" w:rsidRDefault="00D62F67" w:rsidP="000D7B04">
            <w:pPr>
              <w:spacing w:line="240" w:lineRule="auto"/>
              <w:ind w:left="157" w:hanging="1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01EEDF53" w14:textId="77777777" w:rsidR="00D62F67" w:rsidRPr="00D4442D" w:rsidRDefault="00D62F67" w:rsidP="000D7B0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3FA1B17" w14:textId="77777777" w:rsidR="00D62F67" w:rsidRPr="00D4442D" w:rsidRDefault="00D62F6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CEE1414" w14:textId="77777777" w:rsidR="00D62F67" w:rsidRPr="00D4442D" w:rsidRDefault="00D62F67" w:rsidP="000D7B04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4852221" w14:textId="77777777" w:rsidR="00D62F67" w:rsidRPr="00D4442D" w:rsidRDefault="00D62F6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027AFDF8" w14:textId="77777777" w:rsidR="00D62F67" w:rsidRPr="00D4442D" w:rsidRDefault="00D62F67" w:rsidP="000D7B0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36DCC7D" w14:textId="77777777" w:rsidR="00D62F67" w:rsidRPr="00D4442D" w:rsidRDefault="00D62F6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64AB67F" w14:textId="77777777" w:rsidR="00D62F67" w:rsidRPr="00D4442D" w:rsidRDefault="00D62F67" w:rsidP="000D7B0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62F67" w:rsidRPr="00D4442D" w14:paraId="3D1ED61A" w14:textId="77777777" w:rsidTr="00D62F67">
        <w:trPr>
          <w:tblHeader/>
        </w:trPr>
        <w:tc>
          <w:tcPr>
            <w:tcW w:w="4140" w:type="dxa"/>
            <w:tcBorders>
              <w:bottom w:val="nil"/>
            </w:tcBorders>
          </w:tcPr>
          <w:p w14:paraId="74C964C4" w14:textId="77777777" w:rsidR="00D62F67" w:rsidRPr="00D4442D" w:rsidRDefault="00D62F6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tcBorders>
              <w:bottom w:val="nil"/>
            </w:tcBorders>
            <w:vAlign w:val="bottom"/>
          </w:tcPr>
          <w:p w14:paraId="6D2B9C7A" w14:textId="77777777" w:rsidR="00D62F67" w:rsidRPr="00D4442D" w:rsidRDefault="00D62F6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4442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 w:rsidRPr="00D4442D"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62F67" w:rsidRPr="00D4442D" w14:paraId="1C1D786A" w14:textId="77777777" w:rsidTr="00D62F67">
        <w:trPr>
          <w:tblHeader/>
        </w:trPr>
        <w:tc>
          <w:tcPr>
            <w:tcW w:w="4140" w:type="dxa"/>
            <w:tcBorders>
              <w:top w:val="nil"/>
            </w:tcBorders>
          </w:tcPr>
          <w:p w14:paraId="63087EEE" w14:textId="77777777" w:rsidR="00D62F67" w:rsidRPr="00D4442D" w:rsidRDefault="00D62F6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10" w:type="dxa"/>
            <w:gridSpan w:val="3"/>
            <w:tcBorders>
              <w:top w:val="nil"/>
            </w:tcBorders>
          </w:tcPr>
          <w:p w14:paraId="57FA6858" w14:textId="77777777" w:rsidR="00D62F67" w:rsidRPr="00D4442D" w:rsidRDefault="00D62F6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</w:tcBorders>
          </w:tcPr>
          <w:p w14:paraId="3C81E9C9" w14:textId="77777777" w:rsidR="00D62F67" w:rsidRPr="00D4442D" w:rsidRDefault="00D62F6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</w:tcBorders>
          </w:tcPr>
          <w:p w14:paraId="5EF29A7C" w14:textId="77777777" w:rsidR="00D62F67" w:rsidRPr="00D4442D" w:rsidRDefault="00D62F6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D62F67" w:rsidRPr="00D4442D" w14:paraId="349CF889" w14:textId="77777777" w:rsidTr="00D62F67">
        <w:trPr>
          <w:tblHeader/>
        </w:trPr>
        <w:tc>
          <w:tcPr>
            <w:tcW w:w="4140" w:type="dxa"/>
          </w:tcPr>
          <w:p w14:paraId="31A14D88" w14:textId="3038D312" w:rsidR="00D62F67" w:rsidRPr="00D4442D" w:rsidRDefault="00D62F67" w:rsidP="00D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B2F00" w:rsidRPr="00AB2F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142817C7" w14:textId="51B78E6D" w:rsidR="00D62F67" w:rsidRPr="00D4442D" w:rsidRDefault="00AB2F00" w:rsidP="00D62F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bCs/>
                <w:spacing w:val="-4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6124D7B3" w14:textId="77777777" w:rsidR="00D62F67" w:rsidRPr="00D4442D" w:rsidRDefault="00D62F67" w:rsidP="00D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D73E6E3" w14:textId="21BC1B70" w:rsidR="00D62F67" w:rsidRPr="00D4442D" w:rsidRDefault="00AB2F00" w:rsidP="00D62F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bCs/>
                <w:spacing w:val="-4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426D6BC8" w14:textId="77777777" w:rsidR="00D62F67" w:rsidRPr="00D4442D" w:rsidRDefault="00D62F67" w:rsidP="00D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7ACC9EE9" w14:textId="67DA148A" w:rsidR="00D62F67" w:rsidRPr="00D4442D" w:rsidRDefault="00AB2F00" w:rsidP="00D62F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bCs/>
                <w:spacing w:val="-4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16F946E2" w14:textId="77777777" w:rsidR="00D62F67" w:rsidRPr="00D4442D" w:rsidRDefault="00D62F67" w:rsidP="00D62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42117DA" w14:textId="5B4C4854" w:rsidR="00D62F67" w:rsidRPr="00D4442D" w:rsidRDefault="00AB2F00" w:rsidP="00D62F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bCs/>
                <w:spacing w:val="-4"/>
                <w:sz w:val="30"/>
                <w:szCs w:val="30"/>
                <w:lang w:val="en-US"/>
              </w:rPr>
              <w:t>2567</w:t>
            </w:r>
          </w:p>
        </w:tc>
      </w:tr>
      <w:tr w:rsidR="00D62F67" w:rsidRPr="00D4442D" w14:paraId="12B6E9DD" w14:textId="77777777" w:rsidTr="00D62F67">
        <w:tc>
          <w:tcPr>
            <w:tcW w:w="4140" w:type="dxa"/>
            <w:tcBorders>
              <w:bottom w:val="nil"/>
            </w:tcBorders>
          </w:tcPr>
          <w:p w14:paraId="04F780CE" w14:textId="77777777" w:rsidR="00D62F67" w:rsidRPr="00D4442D" w:rsidRDefault="00D62F67" w:rsidP="000D7B0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tcBorders>
              <w:bottom w:val="nil"/>
            </w:tcBorders>
          </w:tcPr>
          <w:p w14:paraId="26151AEE" w14:textId="77777777" w:rsidR="00D62F67" w:rsidRPr="00D4442D" w:rsidRDefault="00D62F67" w:rsidP="000D7B0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442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02544" w:rsidRPr="00D4442D" w14:paraId="273AB95B" w14:textId="77777777" w:rsidTr="00D62F67">
        <w:tc>
          <w:tcPr>
            <w:tcW w:w="4140" w:type="dxa"/>
            <w:tcBorders>
              <w:bottom w:val="nil"/>
            </w:tcBorders>
          </w:tcPr>
          <w:p w14:paraId="0E368F1E" w14:textId="77777777" w:rsidR="00602544" w:rsidRPr="00D4442D" w:rsidRDefault="00602544" w:rsidP="0060254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</w:tcPr>
          <w:p w14:paraId="5E1D1E7B" w14:textId="0334699E" w:rsidR="00602544" w:rsidRPr="00D4442D" w:rsidRDefault="00AB2F00" w:rsidP="0060254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87</w:t>
            </w:r>
            <w:r w:rsidR="00B047E1" w:rsidRPr="00B047E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339</w:t>
            </w:r>
          </w:p>
        </w:tc>
        <w:tc>
          <w:tcPr>
            <w:tcW w:w="270" w:type="dxa"/>
            <w:tcBorders>
              <w:bottom w:val="nil"/>
            </w:tcBorders>
          </w:tcPr>
          <w:p w14:paraId="1E273172" w14:textId="77777777" w:rsidR="00602544" w:rsidRPr="00D4442D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0A0B74E" w14:textId="2D13AAB5" w:rsidR="00602544" w:rsidRPr="00D4442D" w:rsidRDefault="00AB2F00" w:rsidP="0060254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60254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370</w:t>
            </w:r>
          </w:p>
        </w:tc>
        <w:tc>
          <w:tcPr>
            <w:tcW w:w="270" w:type="dxa"/>
            <w:tcBorders>
              <w:bottom w:val="nil"/>
            </w:tcBorders>
          </w:tcPr>
          <w:p w14:paraId="10A523D3" w14:textId="77777777" w:rsidR="00602544" w:rsidRPr="00D4442D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A5C0C20" w14:textId="6580E3FC" w:rsidR="00602544" w:rsidRPr="00D4442D" w:rsidRDefault="00533E14" w:rsidP="0060254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B2F00"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B2F00" w:rsidRPr="00AB2F00">
              <w:rPr>
                <w:rFonts w:ascii="Angsana New" w:hAnsi="Angsana New"/>
                <w:sz w:val="30"/>
                <w:szCs w:val="30"/>
                <w:lang w:val="en-US" w:bidi="th-TH"/>
              </w:rPr>
              <w:t>365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284A037D" w14:textId="77777777" w:rsidR="00602544" w:rsidRPr="00D4442D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A74A069" w14:textId="369BAB61" w:rsidR="00602544" w:rsidRPr="00D62F67" w:rsidRDefault="00602544" w:rsidP="0060254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602544" w:rsidRPr="00D4442D" w14:paraId="6A4DC21D" w14:textId="77777777" w:rsidTr="00D62F67">
        <w:tc>
          <w:tcPr>
            <w:tcW w:w="4140" w:type="dxa"/>
            <w:tcBorders>
              <w:top w:val="nil"/>
              <w:bottom w:val="nil"/>
            </w:tcBorders>
          </w:tcPr>
          <w:p w14:paraId="12E5B067" w14:textId="77777777" w:rsidR="00602544" w:rsidRPr="00D4442D" w:rsidRDefault="00602544" w:rsidP="00602544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10AD18D1" w14:textId="65DF99F0" w:rsidR="00602544" w:rsidRPr="00D4442D" w:rsidRDefault="00533E14" w:rsidP="00602544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B2F00" w:rsidRPr="00AB2F0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B2F00" w:rsidRPr="00AB2F00">
              <w:rPr>
                <w:rFonts w:ascii="Angsana New" w:hAnsi="Angsana New"/>
                <w:sz w:val="30"/>
                <w:szCs w:val="30"/>
                <w:lang w:val="en-US"/>
              </w:rPr>
              <w:t>365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9DC2A5" w14:textId="77777777" w:rsidR="00602544" w:rsidRPr="00D4442D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4E412109" w14:textId="74E90E78" w:rsidR="00602544" w:rsidRPr="00D4442D" w:rsidRDefault="00602544" w:rsidP="00602544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9D4218" w14:textId="77777777" w:rsidR="00602544" w:rsidRPr="00D4442D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32FD54CE" w14:textId="56DEC072" w:rsidR="00602544" w:rsidRPr="00D4442D" w:rsidRDefault="00AB2F00" w:rsidP="0060254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="Angsana New" w:hAnsi="Angsana New"/>
                <w:sz w:val="30"/>
                <w:szCs w:val="30"/>
              </w:rPr>
            </w:pPr>
            <w:r w:rsidRPr="00AB2F0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533E14">
              <w:rPr>
                <w:rFonts w:ascii="Angsana New" w:hAnsi="Angsana New"/>
                <w:sz w:val="30"/>
                <w:szCs w:val="30"/>
              </w:rPr>
              <w:t>,</w:t>
            </w:r>
            <w:r w:rsidRPr="00AB2F00">
              <w:rPr>
                <w:rFonts w:ascii="Angsana New" w:hAnsi="Angsana New"/>
                <w:sz w:val="30"/>
                <w:szCs w:val="30"/>
                <w:lang w:val="en-US"/>
              </w:rPr>
              <w:t>365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AB449E" w14:textId="77777777" w:rsidR="00602544" w:rsidRPr="00D4442D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34743CD0" w14:textId="531D13DB" w:rsidR="00602544" w:rsidRPr="00D62F67" w:rsidRDefault="00AB2F00" w:rsidP="0060254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0254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603</w:t>
            </w:r>
          </w:p>
        </w:tc>
      </w:tr>
      <w:tr w:rsidR="00602544" w:rsidRPr="00D4442D" w14:paraId="06346C8E" w14:textId="77777777" w:rsidTr="00D62F67">
        <w:tc>
          <w:tcPr>
            <w:tcW w:w="4140" w:type="dxa"/>
            <w:tcBorders>
              <w:top w:val="nil"/>
              <w:bottom w:val="nil"/>
            </w:tcBorders>
          </w:tcPr>
          <w:p w14:paraId="1F43A00D" w14:textId="3CDF4805" w:rsidR="00602544" w:rsidRPr="00D62F67" w:rsidRDefault="00602544" w:rsidP="00602544">
            <w:pPr>
              <w:spacing w:line="240" w:lineRule="auto"/>
              <w:ind w:left="157" w:hanging="157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D62F67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5FE140" w14:textId="6CB218A1" w:rsidR="00602544" w:rsidRPr="00D4442D" w:rsidRDefault="00AB2F00" w:rsidP="0060254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2F0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</w:t>
            </w:r>
            <w:r w:rsidR="00B047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511582" w14:textId="77777777" w:rsidR="00602544" w:rsidRPr="00D4442D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B32473" w14:textId="0B032C53" w:rsidR="00602544" w:rsidRPr="00D4442D" w:rsidRDefault="00AB2F00" w:rsidP="0060254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</w:t>
            </w:r>
            <w:r w:rsidR="0060254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8A1A2F" w14:textId="77777777" w:rsidR="00602544" w:rsidRPr="00D4442D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1B3EB5" w14:textId="04D5C99F" w:rsidR="00602544" w:rsidRPr="00D4442D" w:rsidRDefault="00533E14" w:rsidP="00602544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41AA75" w14:textId="77777777" w:rsidR="00602544" w:rsidRPr="00D4442D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34F1FE" w14:textId="42F13D2D" w:rsidR="00602544" w:rsidRPr="00D4442D" w:rsidRDefault="00602544" w:rsidP="00602544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6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9E3920E" w14:textId="674414AC" w:rsidR="00834260" w:rsidRDefault="00834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236"/>
        <w:gridCol w:w="1204"/>
        <w:gridCol w:w="244"/>
        <w:gridCol w:w="1196"/>
        <w:gridCol w:w="236"/>
        <w:gridCol w:w="1204"/>
      </w:tblGrid>
      <w:tr w:rsidR="00D62F67" w:rsidRPr="00D4442D" w14:paraId="259B7340" w14:textId="77777777" w:rsidTr="007F5BD7">
        <w:trPr>
          <w:trHeight w:val="133"/>
          <w:tblHeader/>
        </w:trPr>
        <w:tc>
          <w:tcPr>
            <w:tcW w:w="4140" w:type="dxa"/>
          </w:tcPr>
          <w:p w14:paraId="69C0D9F4" w14:textId="77777777" w:rsidR="00D62F67" w:rsidRPr="00D4442D" w:rsidRDefault="00D62F67" w:rsidP="000D7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490" w:type="dxa"/>
            <w:gridSpan w:val="7"/>
          </w:tcPr>
          <w:p w14:paraId="26765B5B" w14:textId="77777777" w:rsidR="00D62F67" w:rsidRPr="00D4442D" w:rsidRDefault="00D62F6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62F67" w:rsidRPr="00D4442D" w14:paraId="02875EA3" w14:textId="77777777" w:rsidTr="007F5BD7">
        <w:trPr>
          <w:trHeight w:val="133"/>
          <w:tblHeader/>
        </w:trPr>
        <w:tc>
          <w:tcPr>
            <w:tcW w:w="4140" w:type="dxa"/>
          </w:tcPr>
          <w:p w14:paraId="57A112C6" w14:textId="77777777" w:rsidR="00D62F67" w:rsidRPr="00D4442D" w:rsidRDefault="00D62F67" w:rsidP="000D7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7"/>
              <w:jc w:val="right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170" w:type="dxa"/>
            <w:vAlign w:val="bottom"/>
          </w:tcPr>
          <w:p w14:paraId="595A1C6E" w14:textId="77777777" w:rsidR="00D62F67" w:rsidRPr="00D4442D" w:rsidRDefault="00D62F6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1019461" w14:textId="77777777" w:rsidR="00D62F67" w:rsidRPr="00D4442D" w:rsidRDefault="00D62F6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4" w:type="dxa"/>
            <w:gridSpan w:val="3"/>
          </w:tcPr>
          <w:p w14:paraId="64A64712" w14:textId="77777777" w:rsidR="00D62F67" w:rsidRPr="00D4442D" w:rsidRDefault="00D62F6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440" w:type="dxa"/>
            <w:gridSpan w:val="2"/>
            <w:vAlign w:val="bottom"/>
          </w:tcPr>
          <w:p w14:paraId="5A0164DD" w14:textId="77777777" w:rsidR="00D62F67" w:rsidRPr="00D4442D" w:rsidRDefault="00D62F6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A1424" w:rsidRPr="00D4442D" w14:paraId="1B66894E" w14:textId="77777777" w:rsidTr="000D7B04">
        <w:trPr>
          <w:trHeight w:val="133"/>
          <w:tblHeader/>
        </w:trPr>
        <w:tc>
          <w:tcPr>
            <w:tcW w:w="4140" w:type="dxa"/>
          </w:tcPr>
          <w:p w14:paraId="7B558341" w14:textId="77777777" w:rsidR="007A1424" w:rsidRPr="007A1424" w:rsidRDefault="007A1424" w:rsidP="000D7B04">
            <w:pPr>
              <w:pStyle w:val="acctfourfigures"/>
              <w:spacing w:line="216" w:lineRule="auto"/>
              <w:ind w:left="58"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A995DE2" w14:textId="77777777" w:rsidR="007A1424" w:rsidRPr="007A1424" w:rsidRDefault="007A1424" w:rsidP="000D7B04">
            <w:pPr>
              <w:pStyle w:val="acctfourfigures"/>
              <w:spacing w:line="216" w:lineRule="auto"/>
              <w:ind w:left="58"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8B377F4" w14:textId="77777777" w:rsidR="007A1424" w:rsidRPr="007A1424" w:rsidRDefault="007A1424" w:rsidP="000D7B04">
            <w:pPr>
              <w:pStyle w:val="acctfourfigures"/>
              <w:spacing w:line="216" w:lineRule="auto"/>
              <w:ind w:left="58"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A142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680D7EBD" w14:textId="0DDFFA0E" w:rsidR="007A1424" w:rsidRPr="00D4442D" w:rsidRDefault="007A1424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bottom"/>
          </w:tcPr>
          <w:p w14:paraId="68C41437" w14:textId="77777777" w:rsidR="007A1424" w:rsidRPr="00D4442D" w:rsidRDefault="007A1424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45486FFA" w14:textId="77777777" w:rsidR="007A1424" w:rsidRPr="00D4442D" w:rsidRDefault="007A1424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FC962D" w14:textId="77777777" w:rsidR="007A1424" w:rsidRPr="00D4442D" w:rsidRDefault="007A1424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4" w:type="dxa"/>
            <w:tcBorders>
              <w:top w:val="single" w:sz="4" w:space="0" w:color="auto"/>
            </w:tcBorders>
            <w:vAlign w:val="bottom"/>
          </w:tcPr>
          <w:p w14:paraId="2319F359" w14:textId="77777777" w:rsidR="007A1424" w:rsidRPr="00D4442D" w:rsidRDefault="007A1424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35995D3F" w14:textId="77777777" w:rsidR="007A1424" w:rsidRPr="00D4442D" w:rsidRDefault="007A1424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579B1167" w14:textId="77777777" w:rsidR="007A1424" w:rsidRPr="00D4442D" w:rsidRDefault="007A1424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2F77C40" w14:textId="6B76869B" w:rsidR="007A1424" w:rsidRPr="00D4442D" w:rsidRDefault="007A1424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444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</w:tr>
      <w:tr w:rsidR="00D62F67" w:rsidRPr="00D4442D" w14:paraId="23F147DF" w14:textId="77777777" w:rsidTr="007F5BD7">
        <w:trPr>
          <w:trHeight w:val="133"/>
          <w:tblHeader/>
        </w:trPr>
        <w:tc>
          <w:tcPr>
            <w:tcW w:w="4140" w:type="dxa"/>
          </w:tcPr>
          <w:p w14:paraId="5687D3A3" w14:textId="77777777" w:rsidR="00D62F67" w:rsidRPr="00D4442D" w:rsidRDefault="00D62F67" w:rsidP="000D7B04">
            <w:pPr>
              <w:pStyle w:val="acctfourfigures"/>
              <w:tabs>
                <w:tab w:val="clear" w:pos="765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33CEE9EF" w14:textId="77777777" w:rsidR="00D62F67" w:rsidRPr="00D4442D" w:rsidRDefault="00D62F6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5BD7" w:rsidRPr="00D4442D" w14:paraId="03D831E0" w14:textId="77777777" w:rsidTr="007F5BD7">
        <w:trPr>
          <w:trHeight w:val="133"/>
        </w:trPr>
        <w:tc>
          <w:tcPr>
            <w:tcW w:w="4140" w:type="dxa"/>
          </w:tcPr>
          <w:p w14:paraId="7A5F0BE0" w14:textId="77777777" w:rsidR="007F5BD7" w:rsidRPr="00D4442D" w:rsidRDefault="007F5BD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2B5796B9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A3E04E8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D4E2FFD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5B93C3B7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4EC83645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1D6D965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A5ED9D9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2544" w:rsidRPr="00D4442D" w14:paraId="5727AF98" w14:textId="77777777" w:rsidTr="007F5BD7">
        <w:trPr>
          <w:trHeight w:val="133"/>
        </w:trPr>
        <w:tc>
          <w:tcPr>
            <w:tcW w:w="4140" w:type="dxa"/>
          </w:tcPr>
          <w:p w14:paraId="17FE2243" w14:textId="605492CD" w:rsidR="00602544" w:rsidRPr="00D4442D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14:paraId="0B752D8C" w14:textId="7EF69AB8" w:rsidR="00602544" w:rsidRPr="00D4442D" w:rsidRDefault="00AB2F00" w:rsidP="0060254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602544" w:rsidRPr="007F5B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675</w:t>
            </w:r>
          </w:p>
        </w:tc>
        <w:tc>
          <w:tcPr>
            <w:tcW w:w="236" w:type="dxa"/>
          </w:tcPr>
          <w:p w14:paraId="29611918" w14:textId="77777777" w:rsidR="00602544" w:rsidRPr="00D4442D" w:rsidRDefault="00602544" w:rsidP="006025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455D057" w14:textId="34DF6066" w:rsidR="00602544" w:rsidRPr="009E6C2E" w:rsidRDefault="00AB2F00" w:rsidP="0060254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  <w:r w:rsidR="00A25513" w:rsidRPr="00A2551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901</w:t>
            </w:r>
          </w:p>
        </w:tc>
        <w:tc>
          <w:tcPr>
            <w:tcW w:w="244" w:type="dxa"/>
          </w:tcPr>
          <w:p w14:paraId="3B26485D" w14:textId="77777777" w:rsidR="00602544" w:rsidRPr="00D4442D" w:rsidRDefault="00602544" w:rsidP="006025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46B2D873" w14:textId="3773AD6A" w:rsidR="00602544" w:rsidRPr="00D4442D" w:rsidRDefault="009E6C2E" w:rsidP="00602544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6268440" w14:textId="77777777" w:rsidR="00602544" w:rsidRPr="00D4442D" w:rsidRDefault="00602544" w:rsidP="0060254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EAC683D" w14:textId="38A90FDC" w:rsidR="00602544" w:rsidRPr="007F5BD7" w:rsidRDefault="00AB2F00" w:rsidP="0060254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  <w:r w:rsidR="00A25513" w:rsidRPr="00A255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576</w:t>
            </w:r>
          </w:p>
        </w:tc>
      </w:tr>
      <w:tr w:rsidR="00602544" w:rsidRPr="00D4442D" w14:paraId="44C3B7A3" w14:textId="77777777" w:rsidTr="007F5BD7">
        <w:trPr>
          <w:trHeight w:val="133"/>
        </w:trPr>
        <w:tc>
          <w:tcPr>
            <w:tcW w:w="4140" w:type="dxa"/>
          </w:tcPr>
          <w:p w14:paraId="28884658" w14:textId="542E318A" w:rsidR="00602544" w:rsidRPr="00D4442D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1052">
              <w:rPr>
                <w:rFonts w:asciiTheme="majorBidi" w:hAnsiTheme="majorBidi" w:hint="cs"/>
                <w:sz w:val="30"/>
                <w:szCs w:val="30"/>
                <w:cs/>
              </w:rPr>
              <w:t>ที่ดิน</w:t>
            </w:r>
            <w:r w:rsidRPr="0010105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01052">
              <w:rPr>
                <w:rFonts w:asciiTheme="majorBidi" w:hAnsiTheme="majorBidi" w:hint="cs"/>
                <w:sz w:val="30"/>
                <w:szCs w:val="30"/>
                <w:cs/>
              </w:rPr>
              <w:t>อาคารและอุปกรณ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์</w:t>
            </w:r>
          </w:p>
        </w:tc>
        <w:tc>
          <w:tcPr>
            <w:tcW w:w="1170" w:type="dxa"/>
          </w:tcPr>
          <w:p w14:paraId="0EFF5592" w14:textId="01E962B0" w:rsidR="00602544" w:rsidRPr="00D4442D" w:rsidRDefault="00AB2F00" w:rsidP="0060254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521</w:t>
            </w:r>
          </w:p>
        </w:tc>
        <w:tc>
          <w:tcPr>
            <w:tcW w:w="236" w:type="dxa"/>
          </w:tcPr>
          <w:p w14:paraId="74826CF8" w14:textId="77777777" w:rsidR="00602544" w:rsidRPr="00D4442D" w:rsidRDefault="00602544" w:rsidP="0060254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C58F011" w14:textId="27F00AAE" w:rsidR="00602544" w:rsidRPr="00D4442D" w:rsidRDefault="00AB2F00" w:rsidP="0060254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44" w:type="dxa"/>
          </w:tcPr>
          <w:p w14:paraId="1AFE7367" w14:textId="77777777" w:rsidR="00602544" w:rsidRPr="00D4442D" w:rsidRDefault="00602544" w:rsidP="006025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2E9DE4E0" w14:textId="36CB1FB7" w:rsidR="00602544" w:rsidRPr="00D4442D" w:rsidRDefault="009E6C2E" w:rsidP="00602544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623086" w14:textId="77777777" w:rsidR="00602544" w:rsidRPr="00D4442D" w:rsidRDefault="00602544" w:rsidP="00602544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3EC8C01" w14:textId="463D17A8" w:rsidR="00602544" w:rsidRPr="007F5BD7" w:rsidRDefault="00AB2F00" w:rsidP="0060254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537</w:t>
            </w:r>
          </w:p>
        </w:tc>
      </w:tr>
      <w:tr w:rsidR="00602544" w:rsidRPr="00D4442D" w14:paraId="19F5C5DB" w14:textId="77777777" w:rsidTr="007F5BD7">
        <w:trPr>
          <w:trHeight w:val="133"/>
        </w:trPr>
        <w:tc>
          <w:tcPr>
            <w:tcW w:w="4140" w:type="dxa"/>
          </w:tcPr>
          <w:p w14:paraId="2368C7AD" w14:textId="10061F08" w:rsidR="00602544" w:rsidRPr="00D4442D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05C0FB10" w14:textId="2BD8DDD8" w:rsidR="00602544" w:rsidRPr="00D4442D" w:rsidRDefault="00AB2F00" w:rsidP="0060254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02544" w:rsidRPr="007F5B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911</w:t>
            </w:r>
          </w:p>
        </w:tc>
        <w:tc>
          <w:tcPr>
            <w:tcW w:w="236" w:type="dxa"/>
          </w:tcPr>
          <w:p w14:paraId="576C45AA" w14:textId="77777777" w:rsidR="00602544" w:rsidRPr="00D4442D" w:rsidRDefault="00602544" w:rsidP="0060254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D537E19" w14:textId="18B82E3E" w:rsidR="00602544" w:rsidRPr="00D4442D" w:rsidRDefault="00AB2F00" w:rsidP="0060254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E6C2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967</w:t>
            </w:r>
          </w:p>
        </w:tc>
        <w:tc>
          <w:tcPr>
            <w:tcW w:w="244" w:type="dxa"/>
          </w:tcPr>
          <w:p w14:paraId="471966F0" w14:textId="77777777" w:rsidR="00602544" w:rsidRPr="00D4442D" w:rsidRDefault="00602544" w:rsidP="006025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348EE792" w14:textId="298C8FEA" w:rsidR="00602544" w:rsidRPr="00D4442D" w:rsidRDefault="009E6C2E" w:rsidP="00602544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9569278" w14:textId="77777777" w:rsidR="00602544" w:rsidRPr="00D4442D" w:rsidRDefault="00602544" w:rsidP="00602544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93DFBE8" w14:textId="640784BB" w:rsidR="00602544" w:rsidRPr="007F5BD7" w:rsidRDefault="00AB2F00" w:rsidP="0060254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9E6C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878</w:t>
            </w:r>
          </w:p>
        </w:tc>
      </w:tr>
      <w:tr w:rsidR="00602544" w:rsidRPr="00D4442D" w14:paraId="479279B5" w14:textId="77777777" w:rsidTr="007F5BD7">
        <w:trPr>
          <w:trHeight w:val="133"/>
        </w:trPr>
        <w:tc>
          <w:tcPr>
            <w:tcW w:w="4140" w:type="dxa"/>
          </w:tcPr>
          <w:p w14:paraId="04B41C7B" w14:textId="67F0BB4A" w:rsidR="00602544" w:rsidRPr="00D4442D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70" w:type="dxa"/>
          </w:tcPr>
          <w:p w14:paraId="0CB55DD3" w14:textId="207496B1" w:rsidR="00602544" w:rsidRPr="00D4442D" w:rsidRDefault="00AB2F00" w:rsidP="0060254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602544" w:rsidRPr="007F5B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784</w:t>
            </w:r>
          </w:p>
        </w:tc>
        <w:tc>
          <w:tcPr>
            <w:tcW w:w="236" w:type="dxa"/>
          </w:tcPr>
          <w:p w14:paraId="24DD118A" w14:textId="77777777" w:rsidR="00602544" w:rsidRPr="00D4442D" w:rsidRDefault="00602544" w:rsidP="0060254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DBB714B" w14:textId="0289B47B" w:rsidR="00602544" w:rsidRPr="00D4442D" w:rsidRDefault="00AB2F00" w:rsidP="0060254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623</w:t>
            </w:r>
          </w:p>
        </w:tc>
        <w:tc>
          <w:tcPr>
            <w:tcW w:w="244" w:type="dxa"/>
          </w:tcPr>
          <w:p w14:paraId="6AF60C68" w14:textId="77777777" w:rsidR="00602544" w:rsidRPr="00D4442D" w:rsidRDefault="00602544" w:rsidP="006025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7C46DA87" w14:textId="69EE7A11" w:rsidR="00602544" w:rsidRPr="00D4442D" w:rsidRDefault="00AB2F00" w:rsidP="0060254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639</w:t>
            </w:r>
          </w:p>
        </w:tc>
        <w:tc>
          <w:tcPr>
            <w:tcW w:w="236" w:type="dxa"/>
          </w:tcPr>
          <w:p w14:paraId="453A6AD9" w14:textId="77777777" w:rsidR="00602544" w:rsidRPr="00D4442D" w:rsidRDefault="00602544" w:rsidP="0060254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D21DFC5" w14:textId="7EC818B4" w:rsidR="00602544" w:rsidRPr="007F5BD7" w:rsidRDefault="00AB2F00" w:rsidP="0060254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9E6C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046</w:t>
            </w:r>
          </w:p>
        </w:tc>
      </w:tr>
      <w:tr w:rsidR="00602544" w:rsidRPr="00D4442D" w14:paraId="15C70133" w14:textId="77777777" w:rsidTr="007F5BD7">
        <w:trPr>
          <w:trHeight w:val="66"/>
        </w:trPr>
        <w:tc>
          <w:tcPr>
            <w:tcW w:w="4140" w:type="dxa"/>
          </w:tcPr>
          <w:p w14:paraId="34B78EF4" w14:textId="77777777" w:rsidR="00602544" w:rsidRPr="00D4442D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0F3F7CB" w14:textId="130D7601" w:rsidR="00602544" w:rsidRPr="001E7071" w:rsidRDefault="00AB2F00" w:rsidP="0060254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</w:t>
            </w:r>
            <w:r w:rsidR="006025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891</w:t>
            </w:r>
          </w:p>
        </w:tc>
        <w:tc>
          <w:tcPr>
            <w:tcW w:w="236" w:type="dxa"/>
          </w:tcPr>
          <w:p w14:paraId="2A75CF5C" w14:textId="77777777" w:rsidR="00602544" w:rsidRPr="00D4442D" w:rsidRDefault="00602544" w:rsidP="0060254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6971D575" w14:textId="4563D116" w:rsidR="00602544" w:rsidRPr="00D4442D" w:rsidRDefault="00AB2F00" w:rsidP="0060254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</w:t>
            </w:r>
            <w:r w:rsidR="00A25513" w:rsidRPr="00A255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507</w:t>
            </w:r>
          </w:p>
        </w:tc>
        <w:tc>
          <w:tcPr>
            <w:tcW w:w="244" w:type="dxa"/>
          </w:tcPr>
          <w:p w14:paraId="4F16E7F2" w14:textId="77777777" w:rsidR="00602544" w:rsidRPr="00D4442D" w:rsidRDefault="00602544" w:rsidP="006025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14:paraId="3CCD096E" w14:textId="498F0451" w:rsidR="00602544" w:rsidRPr="00D4442D" w:rsidRDefault="00AB2F00" w:rsidP="0060254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639</w:t>
            </w:r>
          </w:p>
        </w:tc>
        <w:tc>
          <w:tcPr>
            <w:tcW w:w="236" w:type="dxa"/>
          </w:tcPr>
          <w:p w14:paraId="20EF84A0" w14:textId="77777777" w:rsidR="00602544" w:rsidRPr="00D4442D" w:rsidRDefault="00602544" w:rsidP="0060254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1FBFA26D" w14:textId="052F725B" w:rsidR="00602544" w:rsidRPr="00D4442D" w:rsidRDefault="00AB2F00" w:rsidP="0060254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</w:t>
            </w:r>
            <w:r w:rsidR="00A25513" w:rsidRPr="00A255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037</w:t>
            </w:r>
          </w:p>
        </w:tc>
      </w:tr>
      <w:tr w:rsidR="007F5BD7" w:rsidRPr="00D4442D" w14:paraId="26379ABD" w14:textId="77777777" w:rsidTr="00BA497A">
        <w:trPr>
          <w:trHeight w:val="66"/>
        </w:trPr>
        <w:tc>
          <w:tcPr>
            <w:tcW w:w="4140" w:type="dxa"/>
          </w:tcPr>
          <w:p w14:paraId="0E85AD97" w14:textId="77777777" w:rsidR="007F5BD7" w:rsidRPr="00D4442D" w:rsidRDefault="007F5BD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96125D7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EF5747B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48336331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76713620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703655F8" w14:textId="77777777" w:rsidR="007F5BD7" w:rsidRPr="00D4442D" w:rsidRDefault="007F5BD7" w:rsidP="000D7B0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F8CFE1B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0EFD4B1F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E6C2E" w:rsidRPr="00D4442D" w14:paraId="6891A746" w14:textId="77777777" w:rsidTr="00BA497A">
        <w:trPr>
          <w:trHeight w:val="66"/>
        </w:trPr>
        <w:tc>
          <w:tcPr>
            <w:tcW w:w="4140" w:type="dxa"/>
          </w:tcPr>
          <w:p w14:paraId="24C85E56" w14:textId="77777777" w:rsidR="009E6C2E" w:rsidRPr="00D4442D" w:rsidRDefault="009E6C2E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5D7D260" w14:textId="77777777" w:rsidR="009E6C2E" w:rsidRPr="00D4442D" w:rsidRDefault="009E6C2E" w:rsidP="000D7B0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3AE6B24" w14:textId="77777777" w:rsidR="009E6C2E" w:rsidRPr="00D4442D" w:rsidRDefault="009E6C2E" w:rsidP="000D7B0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45511BBF" w14:textId="77777777" w:rsidR="009E6C2E" w:rsidRPr="00D4442D" w:rsidRDefault="009E6C2E" w:rsidP="000D7B0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53A235CB" w14:textId="77777777" w:rsidR="009E6C2E" w:rsidRPr="00D4442D" w:rsidRDefault="009E6C2E" w:rsidP="000D7B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</w:tcPr>
          <w:p w14:paraId="10F68A8F" w14:textId="77777777" w:rsidR="009E6C2E" w:rsidRPr="00D4442D" w:rsidRDefault="009E6C2E" w:rsidP="000D7B0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D2E534F" w14:textId="77777777" w:rsidR="009E6C2E" w:rsidRPr="00D4442D" w:rsidRDefault="009E6C2E" w:rsidP="000D7B0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553EE2DA" w14:textId="77777777" w:rsidR="009E6C2E" w:rsidRPr="00D4442D" w:rsidRDefault="009E6C2E" w:rsidP="000D7B0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F5BD7" w:rsidRPr="00D4442D" w14:paraId="26CD79A5" w14:textId="77777777" w:rsidTr="007F5BD7">
        <w:trPr>
          <w:trHeight w:val="66"/>
        </w:trPr>
        <w:tc>
          <w:tcPr>
            <w:tcW w:w="4140" w:type="dxa"/>
          </w:tcPr>
          <w:p w14:paraId="007ADEB7" w14:textId="77777777" w:rsidR="007F5BD7" w:rsidRPr="00D4442D" w:rsidRDefault="007F5BD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4BEC67C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5D138C6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667BCBF7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364CC0F3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</w:tcPr>
          <w:p w14:paraId="3992EFF6" w14:textId="77777777" w:rsidR="007F5BD7" w:rsidRPr="00D4442D" w:rsidRDefault="007F5BD7" w:rsidP="000D7B0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50C875C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5CB1A9D7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A1424" w:rsidRPr="00D4442D" w14:paraId="66D8F20A" w14:textId="77777777" w:rsidTr="007F5BD7">
        <w:trPr>
          <w:trHeight w:val="66"/>
        </w:trPr>
        <w:tc>
          <w:tcPr>
            <w:tcW w:w="4140" w:type="dxa"/>
          </w:tcPr>
          <w:p w14:paraId="5280048F" w14:textId="77777777" w:rsidR="007A1424" w:rsidRPr="00D4442D" w:rsidRDefault="007A1424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43BB533" w14:textId="77777777" w:rsidR="007A1424" w:rsidRPr="00D4442D" w:rsidRDefault="007A1424" w:rsidP="000D7B0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1A3116F" w14:textId="77777777" w:rsidR="007A1424" w:rsidRPr="00D4442D" w:rsidRDefault="007A1424" w:rsidP="000D7B0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77E0BA18" w14:textId="77777777" w:rsidR="007A1424" w:rsidRPr="00D4442D" w:rsidRDefault="007A1424" w:rsidP="000D7B0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035024B5" w14:textId="77777777" w:rsidR="007A1424" w:rsidRPr="00D4442D" w:rsidRDefault="007A1424" w:rsidP="000D7B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</w:tcPr>
          <w:p w14:paraId="349CDC24" w14:textId="77777777" w:rsidR="007A1424" w:rsidRPr="00D4442D" w:rsidRDefault="007A1424" w:rsidP="000D7B0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0B62741" w14:textId="77777777" w:rsidR="007A1424" w:rsidRPr="00D4442D" w:rsidRDefault="007A1424" w:rsidP="000D7B0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670C8861" w14:textId="77777777" w:rsidR="007A1424" w:rsidRPr="00D4442D" w:rsidRDefault="007A1424" w:rsidP="000D7B0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F5BD7" w:rsidRPr="00D4442D" w14:paraId="5C3305A7" w14:textId="77777777" w:rsidTr="007F5BD7">
        <w:trPr>
          <w:trHeight w:val="66"/>
          <w:tblHeader/>
        </w:trPr>
        <w:tc>
          <w:tcPr>
            <w:tcW w:w="4140" w:type="dxa"/>
          </w:tcPr>
          <w:p w14:paraId="3E37FA29" w14:textId="77777777" w:rsidR="007F5BD7" w:rsidRPr="00D4442D" w:rsidRDefault="007F5BD7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0484C4E6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4826266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EFC4FC0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708C61B9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548DF968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5A5E6B7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890F5D0" w14:textId="77777777" w:rsidR="007F5BD7" w:rsidRPr="00D4442D" w:rsidRDefault="007F5BD7" w:rsidP="000D7B0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52C2" w:rsidRPr="00D4442D" w14:paraId="3F6AC6F2" w14:textId="77777777" w:rsidTr="007F5BD7">
        <w:trPr>
          <w:trHeight w:val="66"/>
          <w:tblHeader/>
        </w:trPr>
        <w:tc>
          <w:tcPr>
            <w:tcW w:w="4140" w:type="dxa"/>
          </w:tcPr>
          <w:p w14:paraId="198E5366" w14:textId="44980C73" w:rsidR="00DA52C2" w:rsidRPr="00D4442D" w:rsidRDefault="00DA52C2" w:rsidP="00DA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01052">
              <w:rPr>
                <w:rFonts w:asciiTheme="majorBidi" w:hAnsiTheme="majorBidi" w:hint="cs"/>
                <w:sz w:val="30"/>
                <w:szCs w:val="30"/>
                <w:cs/>
              </w:rPr>
              <w:t>ที่ดิน</w:t>
            </w:r>
            <w:r w:rsidRPr="0010105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01052">
              <w:rPr>
                <w:rFonts w:asciiTheme="majorBidi" w:hAnsiTheme="majorBidi" w:hint="cs"/>
                <w:sz w:val="30"/>
                <w:szCs w:val="30"/>
                <w:cs/>
              </w:rPr>
              <w:t>อาคารและอุปกรณ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์</w:t>
            </w:r>
          </w:p>
        </w:tc>
        <w:tc>
          <w:tcPr>
            <w:tcW w:w="1170" w:type="dxa"/>
            <w:vAlign w:val="bottom"/>
          </w:tcPr>
          <w:p w14:paraId="04221E4A" w14:textId="02A2CF22" w:rsidR="00DA52C2" w:rsidRPr="00D4442D" w:rsidRDefault="00DA52C2" w:rsidP="00DA52C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BF0B322" w14:textId="77777777" w:rsidR="00DA52C2" w:rsidRPr="00D4442D" w:rsidRDefault="00DA52C2" w:rsidP="00DA52C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C14E64F" w14:textId="32B39AEC" w:rsidR="00DA52C2" w:rsidRPr="00F36EEE" w:rsidRDefault="00DA52C2" w:rsidP="00DA52C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36E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F36E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270</w:t>
            </w:r>
            <w:r w:rsidRPr="00F36E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  <w:vAlign w:val="bottom"/>
          </w:tcPr>
          <w:p w14:paraId="58D43F10" w14:textId="77777777" w:rsidR="00DA52C2" w:rsidRPr="00D4442D" w:rsidRDefault="00DA52C2" w:rsidP="00DA52C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618424E6" w14:textId="77451A35" w:rsidR="00DA52C2" w:rsidRPr="00DA52C2" w:rsidRDefault="00DA52C2" w:rsidP="00DA52C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5886E76" w14:textId="77777777" w:rsidR="00DA52C2" w:rsidRPr="00DA52C2" w:rsidRDefault="00DA52C2" w:rsidP="00DA52C2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E0275B6" w14:textId="7186BE12" w:rsidR="00DA52C2" w:rsidRPr="00DA52C2" w:rsidRDefault="00DA52C2" w:rsidP="00914D1A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A52C2" w:rsidRPr="00D4442D" w14:paraId="43F90838" w14:textId="77777777" w:rsidTr="007F5BD7">
        <w:trPr>
          <w:trHeight w:val="66"/>
          <w:tblHeader/>
        </w:trPr>
        <w:tc>
          <w:tcPr>
            <w:tcW w:w="4140" w:type="dxa"/>
          </w:tcPr>
          <w:p w14:paraId="2C6CB062" w14:textId="4BEFCFDC" w:rsidR="00DA52C2" w:rsidRPr="00D4442D" w:rsidRDefault="00DA52C2" w:rsidP="00DA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6CB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60B77BD6" w14:textId="11D4F057" w:rsidR="00DA52C2" w:rsidRPr="00D4442D" w:rsidRDefault="00DA52C2" w:rsidP="00DA52C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F5B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F5B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542</w:t>
            </w:r>
            <w:r w:rsidRPr="007F5B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A16B195" w14:textId="77777777" w:rsidR="00DA52C2" w:rsidRPr="00D4442D" w:rsidRDefault="00DA52C2" w:rsidP="00DA52C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AB8B6A2" w14:textId="7C1C6DB1" w:rsidR="00DA52C2" w:rsidRPr="00F36EEE" w:rsidRDefault="00DA52C2" w:rsidP="00DA52C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6EE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F36EE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934</w:t>
            </w:r>
            <w:r w:rsidRPr="00F36EE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44" w:type="dxa"/>
          </w:tcPr>
          <w:p w14:paraId="5B432583" w14:textId="77777777" w:rsidR="00DA52C2" w:rsidRPr="009866D0" w:rsidRDefault="00DA52C2" w:rsidP="00DA52C2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</w:tcPr>
          <w:p w14:paraId="3A03096D" w14:textId="213DD41A" w:rsidR="00DA52C2" w:rsidRPr="00F36EEE" w:rsidRDefault="00C218AF" w:rsidP="00DA52C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6E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8D7796" w14:textId="77777777" w:rsidR="00DA52C2" w:rsidRPr="009866D0" w:rsidRDefault="00DA52C2" w:rsidP="00DA52C2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</w:tcPr>
          <w:p w14:paraId="4B3178ED" w14:textId="2348E38C" w:rsidR="00DA52C2" w:rsidRPr="00333430" w:rsidRDefault="00DA52C2" w:rsidP="00DA52C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33343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3334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476</w:t>
            </w:r>
            <w:r w:rsidRPr="003334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A52C2" w:rsidRPr="00D4442D" w14:paraId="6166B073" w14:textId="77777777" w:rsidTr="00D763F2">
        <w:trPr>
          <w:trHeight w:val="378"/>
          <w:tblHeader/>
        </w:trPr>
        <w:tc>
          <w:tcPr>
            <w:tcW w:w="4140" w:type="dxa"/>
          </w:tcPr>
          <w:p w14:paraId="43BD2A4E" w14:textId="77B71C50" w:rsidR="00DA52C2" w:rsidRPr="00D4442D" w:rsidRDefault="00DA52C2" w:rsidP="00DA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4B0CC3A2" w14:textId="445A4302" w:rsidR="00DA52C2" w:rsidRPr="00D4442D" w:rsidRDefault="00DA52C2" w:rsidP="00DA52C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F5B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Pr="007F5B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3B9FAC3" w14:textId="77777777" w:rsidR="00DA52C2" w:rsidRPr="00D4442D" w:rsidRDefault="00DA52C2" w:rsidP="00DA52C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C6D325E" w14:textId="0BC6A592" w:rsidR="00DA52C2" w:rsidRPr="00F36EEE" w:rsidRDefault="00AB2F00" w:rsidP="00DA52C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244" w:type="dxa"/>
          </w:tcPr>
          <w:p w14:paraId="34323B55" w14:textId="77777777" w:rsidR="00DA52C2" w:rsidRPr="00D4442D" w:rsidRDefault="00DA52C2" w:rsidP="00DA52C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061AF709" w14:textId="5BFE9B0C" w:rsidR="00DA52C2" w:rsidRPr="00F36EEE" w:rsidRDefault="00C218AF" w:rsidP="00DA52C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36E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383CEDD" w14:textId="77777777" w:rsidR="00DA52C2" w:rsidRPr="00D4442D" w:rsidRDefault="00DA52C2" w:rsidP="00DA52C2">
            <w:pPr>
              <w:pStyle w:val="acctfourfigures"/>
              <w:tabs>
                <w:tab w:val="clear" w:pos="765"/>
                <w:tab w:val="decimal" w:pos="559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2A3CFC7" w14:textId="5BA9CFFC" w:rsidR="00DA52C2" w:rsidRPr="00333430" w:rsidRDefault="00DA52C2" w:rsidP="00DA52C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334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3334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DA52C2" w:rsidRPr="00D4442D" w14:paraId="46A69880" w14:textId="77777777" w:rsidTr="007F5BD7">
        <w:trPr>
          <w:trHeight w:val="260"/>
          <w:tblHeader/>
        </w:trPr>
        <w:tc>
          <w:tcPr>
            <w:tcW w:w="4140" w:type="dxa"/>
          </w:tcPr>
          <w:p w14:paraId="70C43C4B" w14:textId="77777777" w:rsidR="00DA52C2" w:rsidRPr="00D4442D" w:rsidRDefault="00DA52C2" w:rsidP="00DA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349F12C" w14:textId="2CD4C181" w:rsidR="00DA52C2" w:rsidRPr="007F5BD7" w:rsidRDefault="00DA52C2" w:rsidP="00DA52C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6B5FC6D" w14:textId="77777777" w:rsidR="00DA52C2" w:rsidRPr="00D4442D" w:rsidRDefault="00DA52C2" w:rsidP="00DA52C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192F074F" w14:textId="0120D921" w:rsidR="00DA52C2" w:rsidRPr="00F36EEE" w:rsidRDefault="00DA52C2" w:rsidP="00DA52C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36EE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11175E" w:rsidRPr="00F36EE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150</w:t>
            </w:r>
            <w:r w:rsidRPr="00F36EE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44" w:type="dxa"/>
          </w:tcPr>
          <w:p w14:paraId="3C383206" w14:textId="77777777" w:rsidR="00DA52C2" w:rsidRPr="007F5BD7" w:rsidRDefault="00DA52C2" w:rsidP="00DA52C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14:paraId="52E3DF3A" w14:textId="518EFEA3" w:rsidR="00DA52C2" w:rsidRPr="007F5BD7" w:rsidRDefault="00C218AF" w:rsidP="00DA52C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F7A61D" w14:textId="77777777" w:rsidR="00DA52C2" w:rsidRPr="00D4442D" w:rsidRDefault="00DA52C2" w:rsidP="00DA52C2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59AC6B8B" w14:textId="15D1A4B8" w:rsidR="00DA52C2" w:rsidRPr="00333430" w:rsidRDefault="00DA52C2" w:rsidP="00DA52C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34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7C0B5C" w:rsidRPr="003334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753</w:t>
            </w:r>
            <w:r w:rsidRPr="003334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DA52C2" w:rsidRPr="00E66BE8" w14:paraId="37B9CD19" w14:textId="77777777" w:rsidTr="007F5BD7">
        <w:trPr>
          <w:trHeight w:val="225"/>
          <w:tblHeader/>
        </w:trPr>
        <w:tc>
          <w:tcPr>
            <w:tcW w:w="4140" w:type="dxa"/>
          </w:tcPr>
          <w:p w14:paraId="00353AA6" w14:textId="77777777" w:rsidR="00DA52C2" w:rsidRPr="00E66BE8" w:rsidRDefault="00DA52C2" w:rsidP="00DA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17A51C" w14:textId="77777777" w:rsidR="00DA52C2" w:rsidRPr="00E66BE8" w:rsidRDefault="00DA52C2" w:rsidP="00DA52C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4725DC7E" w14:textId="77777777" w:rsidR="00DA52C2" w:rsidRPr="00E66BE8" w:rsidRDefault="00DA52C2" w:rsidP="00DA52C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16ED152A" w14:textId="77777777" w:rsidR="00DA52C2" w:rsidRPr="00F36EEE" w:rsidRDefault="00DA52C2" w:rsidP="00DA52C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44" w:type="dxa"/>
          </w:tcPr>
          <w:p w14:paraId="2051A25C" w14:textId="77777777" w:rsidR="00DA52C2" w:rsidRPr="00E66BE8" w:rsidRDefault="00DA52C2" w:rsidP="00DA52C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76CE5C70" w14:textId="77777777" w:rsidR="00DA52C2" w:rsidRPr="00E66BE8" w:rsidRDefault="00DA52C2" w:rsidP="00DA52C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</w:tcPr>
          <w:p w14:paraId="65BD3DA8" w14:textId="77777777" w:rsidR="00DA52C2" w:rsidRPr="00E66BE8" w:rsidRDefault="00DA52C2" w:rsidP="00DA52C2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7F3315F" w14:textId="77777777" w:rsidR="00DA52C2" w:rsidRPr="00E66BE8" w:rsidRDefault="00DA52C2" w:rsidP="00DA52C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A52C2" w:rsidRPr="00D4442D" w14:paraId="64B2A670" w14:textId="77777777" w:rsidTr="007F5BD7">
        <w:trPr>
          <w:trHeight w:val="66"/>
          <w:tblHeader/>
        </w:trPr>
        <w:tc>
          <w:tcPr>
            <w:tcW w:w="4140" w:type="dxa"/>
          </w:tcPr>
          <w:p w14:paraId="6DFE0BC6" w14:textId="77777777" w:rsidR="00DA52C2" w:rsidRPr="00D4442D" w:rsidRDefault="00DA52C2" w:rsidP="00DA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616A703" w14:textId="668493F8" w:rsidR="00DA52C2" w:rsidRPr="007F5BD7" w:rsidRDefault="00AB2F00" w:rsidP="00DA52C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</w:t>
            </w:r>
            <w:r w:rsidR="00DA52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288</w:t>
            </w:r>
          </w:p>
        </w:tc>
        <w:tc>
          <w:tcPr>
            <w:tcW w:w="236" w:type="dxa"/>
          </w:tcPr>
          <w:p w14:paraId="6E11F022" w14:textId="77777777" w:rsidR="00DA52C2" w:rsidRPr="00D4442D" w:rsidRDefault="00DA52C2" w:rsidP="00DA52C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30682DE7" w14:textId="1426A99C" w:rsidR="00DA52C2" w:rsidRPr="00F36EEE" w:rsidRDefault="00AB2F00" w:rsidP="00DA52C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</w:t>
            </w:r>
            <w:r w:rsidR="00A25513" w:rsidRPr="00A2551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357</w:t>
            </w:r>
          </w:p>
        </w:tc>
        <w:tc>
          <w:tcPr>
            <w:tcW w:w="244" w:type="dxa"/>
          </w:tcPr>
          <w:p w14:paraId="27B5CF69" w14:textId="77777777" w:rsidR="00DA52C2" w:rsidRPr="007F5BD7" w:rsidRDefault="00DA52C2" w:rsidP="00DA52C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</w:tcPr>
          <w:p w14:paraId="04E2B67B" w14:textId="35A9FA86" w:rsidR="00DA52C2" w:rsidRPr="00D4442D" w:rsidRDefault="00AB2F00" w:rsidP="00DA52C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639</w:t>
            </w:r>
          </w:p>
        </w:tc>
        <w:tc>
          <w:tcPr>
            <w:tcW w:w="236" w:type="dxa"/>
          </w:tcPr>
          <w:p w14:paraId="087F3D2A" w14:textId="77777777" w:rsidR="00DA52C2" w:rsidRPr="00D4442D" w:rsidRDefault="00DA52C2" w:rsidP="00DA52C2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145A3BBE" w14:textId="7A6DFBDA" w:rsidR="00DA52C2" w:rsidRPr="0091591C" w:rsidRDefault="00AB2F00" w:rsidP="00DA52C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</w:t>
            </w:r>
            <w:r w:rsidR="00A25513" w:rsidRPr="00A255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284</w:t>
            </w:r>
          </w:p>
        </w:tc>
      </w:tr>
    </w:tbl>
    <w:p w14:paraId="5D106AAF" w14:textId="48A7D5C6" w:rsidR="00D62F67" w:rsidRPr="00E66BE8" w:rsidRDefault="00D62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236"/>
        <w:gridCol w:w="1204"/>
        <w:gridCol w:w="244"/>
        <w:gridCol w:w="1196"/>
        <w:gridCol w:w="236"/>
        <w:gridCol w:w="1204"/>
      </w:tblGrid>
      <w:tr w:rsidR="00023DB6" w:rsidRPr="00D4442D" w14:paraId="245F250F" w14:textId="77777777" w:rsidTr="00C77FC4">
        <w:trPr>
          <w:trHeight w:val="133"/>
          <w:tblHeader/>
        </w:trPr>
        <w:tc>
          <w:tcPr>
            <w:tcW w:w="4140" w:type="dxa"/>
          </w:tcPr>
          <w:p w14:paraId="44211842" w14:textId="77777777" w:rsidR="00023DB6" w:rsidRPr="00D4442D" w:rsidRDefault="00023DB6" w:rsidP="00C77F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27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490" w:type="dxa"/>
            <w:gridSpan w:val="7"/>
          </w:tcPr>
          <w:p w14:paraId="44AC6302" w14:textId="77777777" w:rsidR="00023DB6" w:rsidRPr="00D4442D" w:rsidRDefault="00023DB6" w:rsidP="008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23DB6" w:rsidRPr="00D4442D" w14:paraId="00DF1B0F" w14:textId="77777777" w:rsidTr="00C77FC4">
        <w:trPr>
          <w:trHeight w:val="133"/>
          <w:tblHeader/>
        </w:trPr>
        <w:tc>
          <w:tcPr>
            <w:tcW w:w="4140" w:type="dxa"/>
          </w:tcPr>
          <w:p w14:paraId="711D886A" w14:textId="77777777" w:rsidR="00023DB6" w:rsidRPr="00D4442D" w:rsidRDefault="00023DB6" w:rsidP="008D1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7"/>
              <w:jc w:val="right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170" w:type="dxa"/>
            <w:vAlign w:val="bottom"/>
          </w:tcPr>
          <w:p w14:paraId="15072DCA" w14:textId="77777777" w:rsidR="00023DB6" w:rsidRPr="00D4442D" w:rsidRDefault="00023DB6" w:rsidP="008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F746BC8" w14:textId="77777777" w:rsidR="00023DB6" w:rsidRPr="00D4442D" w:rsidRDefault="00023DB6" w:rsidP="008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4" w:type="dxa"/>
            <w:gridSpan w:val="3"/>
          </w:tcPr>
          <w:p w14:paraId="4057C9D9" w14:textId="77777777" w:rsidR="00023DB6" w:rsidRPr="00D4442D" w:rsidRDefault="00023DB6" w:rsidP="008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440" w:type="dxa"/>
            <w:gridSpan w:val="2"/>
            <w:vAlign w:val="bottom"/>
          </w:tcPr>
          <w:p w14:paraId="02E75CC8" w14:textId="77777777" w:rsidR="00023DB6" w:rsidRPr="00D4442D" w:rsidRDefault="00023DB6" w:rsidP="008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23DB6" w:rsidRPr="00D4442D" w14:paraId="12E28D3F" w14:textId="77777777" w:rsidTr="00C77FC4">
        <w:trPr>
          <w:trHeight w:val="133"/>
          <w:tblHeader/>
        </w:trPr>
        <w:tc>
          <w:tcPr>
            <w:tcW w:w="4140" w:type="dxa"/>
          </w:tcPr>
          <w:p w14:paraId="0A1DBCFC" w14:textId="77777777" w:rsidR="00023DB6" w:rsidRPr="007A1424" w:rsidRDefault="00023DB6" w:rsidP="008D1C22">
            <w:pPr>
              <w:pStyle w:val="acctfourfigures"/>
              <w:spacing w:line="216" w:lineRule="auto"/>
              <w:ind w:left="58"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1E7D24E" w14:textId="77777777" w:rsidR="00023DB6" w:rsidRPr="007A1424" w:rsidRDefault="00023DB6" w:rsidP="008D1C22">
            <w:pPr>
              <w:pStyle w:val="acctfourfigures"/>
              <w:spacing w:line="216" w:lineRule="auto"/>
              <w:ind w:left="58"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57BBAFB" w14:textId="77777777" w:rsidR="00023DB6" w:rsidRPr="007A1424" w:rsidRDefault="00023DB6" w:rsidP="008D1C22">
            <w:pPr>
              <w:pStyle w:val="acctfourfigures"/>
              <w:spacing w:line="216" w:lineRule="auto"/>
              <w:ind w:left="58"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A142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16C10787" w14:textId="2AABB1EA" w:rsidR="00023DB6" w:rsidRPr="00D4442D" w:rsidRDefault="00023DB6" w:rsidP="008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064A7F71" w14:textId="77777777" w:rsidR="00023DB6" w:rsidRPr="00D4442D" w:rsidRDefault="00023DB6" w:rsidP="008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7307CAC5" w14:textId="77777777" w:rsidR="00023DB6" w:rsidRPr="00D4442D" w:rsidRDefault="00023DB6" w:rsidP="008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FAD4AA" w14:textId="77777777" w:rsidR="00023DB6" w:rsidRPr="00D4442D" w:rsidRDefault="00023DB6" w:rsidP="008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4" w:type="dxa"/>
            <w:tcBorders>
              <w:top w:val="single" w:sz="4" w:space="0" w:color="auto"/>
            </w:tcBorders>
            <w:vAlign w:val="bottom"/>
          </w:tcPr>
          <w:p w14:paraId="0DBD4338" w14:textId="77777777" w:rsidR="00023DB6" w:rsidRPr="00D4442D" w:rsidRDefault="00023DB6" w:rsidP="008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30C87D6F" w14:textId="77777777" w:rsidR="00023DB6" w:rsidRPr="00D4442D" w:rsidRDefault="00023DB6" w:rsidP="008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1680C6BF" w14:textId="77777777" w:rsidR="00023DB6" w:rsidRPr="00D4442D" w:rsidRDefault="00023DB6" w:rsidP="008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555426F" w14:textId="69EBF014" w:rsidR="00023DB6" w:rsidRPr="00D4442D" w:rsidRDefault="00023DB6" w:rsidP="008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444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</w:tr>
      <w:tr w:rsidR="00023DB6" w:rsidRPr="00D4442D" w14:paraId="7558D8DF" w14:textId="77777777" w:rsidTr="00C77FC4">
        <w:trPr>
          <w:trHeight w:val="133"/>
          <w:tblHeader/>
        </w:trPr>
        <w:tc>
          <w:tcPr>
            <w:tcW w:w="4140" w:type="dxa"/>
          </w:tcPr>
          <w:p w14:paraId="1851531A" w14:textId="77777777" w:rsidR="00023DB6" w:rsidRPr="00D4442D" w:rsidRDefault="00023DB6" w:rsidP="008D1C22">
            <w:pPr>
              <w:pStyle w:val="acctfourfigures"/>
              <w:tabs>
                <w:tab w:val="clear" w:pos="765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02EDBC2E" w14:textId="77777777" w:rsidR="00023DB6" w:rsidRPr="00D4442D" w:rsidRDefault="00023DB6" w:rsidP="008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3DB6" w:rsidRPr="00D4442D" w14:paraId="3C4DC3E0" w14:textId="77777777" w:rsidTr="00C77FC4">
        <w:trPr>
          <w:trHeight w:val="133"/>
        </w:trPr>
        <w:tc>
          <w:tcPr>
            <w:tcW w:w="4140" w:type="dxa"/>
          </w:tcPr>
          <w:p w14:paraId="6C84CAA3" w14:textId="77777777" w:rsidR="00023DB6" w:rsidRPr="00D4442D" w:rsidRDefault="00023DB6" w:rsidP="008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3D5EC813" w14:textId="77777777" w:rsidR="00023DB6" w:rsidRPr="00D4442D" w:rsidRDefault="00023DB6" w:rsidP="008D1C2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82E5A4A" w14:textId="77777777" w:rsidR="00023DB6" w:rsidRPr="00D4442D" w:rsidRDefault="00023DB6" w:rsidP="008D1C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54ABD79" w14:textId="77777777" w:rsidR="00023DB6" w:rsidRPr="00D4442D" w:rsidRDefault="00023DB6" w:rsidP="008D1C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3F5396B6" w14:textId="77777777" w:rsidR="00023DB6" w:rsidRPr="00D4442D" w:rsidRDefault="00023DB6" w:rsidP="008D1C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04C99019" w14:textId="77777777" w:rsidR="00023DB6" w:rsidRPr="00D4442D" w:rsidRDefault="00023DB6" w:rsidP="008D1C2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3A9C99A" w14:textId="77777777" w:rsidR="00023DB6" w:rsidRPr="00D4442D" w:rsidRDefault="00023DB6" w:rsidP="008D1C2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3A7ED76" w14:textId="77777777" w:rsidR="00023DB6" w:rsidRPr="00D4442D" w:rsidRDefault="00023DB6" w:rsidP="008D1C2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3DB6" w:rsidRPr="007F5BD7" w14:paraId="25AD9B40" w14:textId="77777777" w:rsidTr="00C77FC4">
        <w:trPr>
          <w:trHeight w:val="133"/>
        </w:trPr>
        <w:tc>
          <w:tcPr>
            <w:tcW w:w="4140" w:type="dxa"/>
          </w:tcPr>
          <w:p w14:paraId="0E603375" w14:textId="77777777" w:rsidR="00023DB6" w:rsidRPr="00D4442D" w:rsidRDefault="00023DB6" w:rsidP="008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14:paraId="1BA2C322" w14:textId="7E83EAB8" w:rsidR="00023DB6" w:rsidRPr="00D4442D" w:rsidRDefault="00AB2F00" w:rsidP="008D1C2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023DB6"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494</w:t>
            </w:r>
          </w:p>
        </w:tc>
        <w:tc>
          <w:tcPr>
            <w:tcW w:w="236" w:type="dxa"/>
          </w:tcPr>
          <w:p w14:paraId="4E24A899" w14:textId="77777777" w:rsidR="00023DB6" w:rsidRPr="00D4442D" w:rsidRDefault="00023DB6" w:rsidP="008D1C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F64C6BA" w14:textId="74F4EA3F" w:rsidR="00023DB6" w:rsidRPr="00D4442D" w:rsidRDefault="00AB2F00" w:rsidP="008D1C2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023D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181</w:t>
            </w:r>
          </w:p>
        </w:tc>
        <w:tc>
          <w:tcPr>
            <w:tcW w:w="244" w:type="dxa"/>
          </w:tcPr>
          <w:p w14:paraId="0828C2E9" w14:textId="77777777" w:rsidR="00023DB6" w:rsidRPr="00D4442D" w:rsidRDefault="00023DB6" w:rsidP="008D1C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1ECA2982" w14:textId="77777777" w:rsidR="00023DB6" w:rsidRPr="00D4442D" w:rsidRDefault="00023DB6" w:rsidP="008D1C2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CA710EE" w14:textId="77777777" w:rsidR="00023DB6" w:rsidRPr="00D4442D" w:rsidRDefault="00023DB6" w:rsidP="008D1C2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04156D9" w14:textId="391B4D12" w:rsidR="00023DB6" w:rsidRPr="007F5BD7" w:rsidRDefault="00AB2F00" w:rsidP="008D1C2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023DB6" w:rsidRPr="007F5B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675</w:t>
            </w:r>
          </w:p>
        </w:tc>
      </w:tr>
      <w:tr w:rsidR="00023DB6" w:rsidRPr="007F5BD7" w14:paraId="07FDC7A2" w14:textId="77777777" w:rsidTr="00C77FC4">
        <w:trPr>
          <w:trHeight w:val="133"/>
        </w:trPr>
        <w:tc>
          <w:tcPr>
            <w:tcW w:w="4140" w:type="dxa"/>
          </w:tcPr>
          <w:p w14:paraId="1029A69E" w14:textId="77777777" w:rsidR="00023DB6" w:rsidRPr="00D4442D" w:rsidRDefault="00023DB6" w:rsidP="008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1052">
              <w:rPr>
                <w:rFonts w:asciiTheme="majorBidi" w:hAnsiTheme="majorBidi" w:hint="cs"/>
                <w:sz w:val="30"/>
                <w:szCs w:val="30"/>
                <w:cs/>
              </w:rPr>
              <w:t>ที่ดิน</w:t>
            </w:r>
            <w:r w:rsidRPr="0010105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01052">
              <w:rPr>
                <w:rFonts w:asciiTheme="majorBidi" w:hAnsiTheme="majorBidi" w:hint="cs"/>
                <w:sz w:val="30"/>
                <w:szCs w:val="30"/>
                <w:cs/>
              </w:rPr>
              <w:t>อาคารและอุปกรณ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์</w:t>
            </w:r>
          </w:p>
        </w:tc>
        <w:tc>
          <w:tcPr>
            <w:tcW w:w="1170" w:type="dxa"/>
          </w:tcPr>
          <w:p w14:paraId="28E9B000" w14:textId="77777777" w:rsidR="00023DB6" w:rsidRPr="00D4442D" w:rsidRDefault="00023DB6" w:rsidP="008D1C2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2811B71C" w14:textId="77777777" w:rsidR="00023DB6" w:rsidRPr="00D4442D" w:rsidRDefault="00023DB6" w:rsidP="008D1C2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AAA6F1C" w14:textId="60C77A7D" w:rsidR="00023DB6" w:rsidRPr="00D4442D" w:rsidRDefault="00AB2F00" w:rsidP="008D1C2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521</w:t>
            </w:r>
          </w:p>
        </w:tc>
        <w:tc>
          <w:tcPr>
            <w:tcW w:w="244" w:type="dxa"/>
          </w:tcPr>
          <w:p w14:paraId="07755905" w14:textId="77777777" w:rsidR="00023DB6" w:rsidRPr="00D4442D" w:rsidRDefault="00023DB6" w:rsidP="008D1C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3BE4D21C" w14:textId="77777777" w:rsidR="00023DB6" w:rsidRPr="00D4442D" w:rsidRDefault="00023DB6" w:rsidP="008D1C2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45D45FA" w14:textId="77777777" w:rsidR="00023DB6" w:rsidRPr="00D4442D" w:rsidRDefault="00023DB6" w:rsidP="008D1C22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9525E71" w14:textId="6F863B17" w:rsidR="00023DB6" w:rsidRPr="007F5BD7" w:rsidRDefault="00AB2F00" w:rsidP="008D1C2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521</w:t>
            </w:r>
          </w:p>
        </w:tc>
      </w:tr>
      <w:tr w:rsidR="00023DB6" w:rsidRPr="007F5BD7" w14:paraId="2E71714C" w14:textId="77777777" w:rsidTr="00C77FC4">
        <w:trPr>
          <w:trHeight w:val="133"/>
        </w:trPr>
        <w:tc>
          <w:tcPr>
            <w:tcW w:w="4140" w:type="dxa"/>
          </w:tcPr>
          <w:p w14:paraId="2DE03645" w14:textId="77777777" w:rsidR="00023DB6" w:rsidRPr="00D4442D" w:rsidRDefault="00023DB6" w:rsidP="008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0D8EB32F" w14:textId="2DA6E4DF" w:rsidR="00023DB6" w:rsidRPr="00D4442D" w:rsidRDefault="00AB2F00" w:rsidP="008D1C2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023DB6" w:rsidRPr="007F5B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175</w:t>
            </w:r>
          </w:p>
        </w:tc>
        <w:tc>
          <w:tcPr>
            <w:tcW w:w="236" w:type="dxa"/>
          </w:tcPr>
          <w:p w14:paraId="367CDBCE" w14:textId="77777777" w:rsidR="00023DB6" w:rsidRPr="00D4442D" w:rsidRDefault="00023DB6" w:rsidP="008D1C2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F093D7B" w14:textId="4FC622DF" w:rsidR="00023DB6" w:rsidRPr="00D4442D" w:rsidRDefault="00023DB6" w:rsidP="008D1C2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5B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7F5B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264</w:t>
            </w:r>
            <w:r w:rsidRPr="007F5B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44" w:type="dxa"/>
          </w:tcPr>
          <w:p w14:paraId="50889B1B" w14:textId="77777777" w:rsidR="00023DB6" w:rsidRPr="00D4442D" w:rsidRDefault="00023DB6" w:rsidP="008D1C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23B34BBA" w14:textId="77777777" w:rsidR="00023DB6" w:rsidRPr="00D4442D" w:rsidRDefault="00023DB6" w:rsidP="008D1C2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06CEE25" w14:textId="77777777" w:rsidR="00023DB6" w:rsidRPr="00D4442D" w:rsidRDefault="00023DB6" w:rsidP="008D1C22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DF8D788" w14:textId="4D65E584" w:rsidR="00023DB6" w:rsidRPr="007F5BD7" w:rsidRDefault="00AB2F00" w:rsidP="008D1C2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23DB6" w:rsidRPr="007F5B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911</w:t>
            </w:r>
          </w:p>
        </w:tc>
      </w:tr>
      <w:tr w:rsidR="00023DB6" w:rsidRPr="007F5BD7" w14:paraId="22933110" w14:textId="77777777" w:rsidTr="00C77FC4">
        <w:trPr>
          <w:trHeight w:val="133"/>
        </w:trPr>
        <w:tc>
          <w:tcPr>
            <w:tcW w:w="4140" w:type="dxa"/>
          </w:tcPr>
          <w:p w14:paraId="511431DF" w14:textId="77777777" w:rsidR="00023DB6" w:rsidRPr="00D4442D" w:rsidRDefault="00023DB6" w:rsidP="008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70" w:type="dxa"/>
          </w:tcPr>
          <w:p w14:paraId="0ECA19DF" w14:textId="01D6275D" w:rsidR="00023DB6" w:rsidRPr="00D4442D" w:rsidRDefault="00AB2F00" w:rsidP="008D1C2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023DB6"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336</w:t>
            </w:r>
          </w:p>
        </w:tc>
        <w:tc>
          <w:tcPr>
            <w:tcW w:w="236" w:type="dxa"/>
          </w:tcPr>
          <w:p w14:paraId="7A4F3C07" w14:textId="77777777" w:rsidR="00023DB6" w:rsidRPr="00D4442D" w:rsidRDefault="00023DB6" w:rsidP="008D1C2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CBEC557" w14:textId="51DB2923" w:rsidR="00023DB6" w:rsidRPr="00D4442D" w:rsidRDefault="00AB2F00" w:rsidP="008D1C2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244" w:type="dxa"/>
          </w:tcPr>
          <w:p w14:paraId="4DA56A8E" w14:textId="77777777" w:rsidR="00023DB6" w:rsidRPr="00D4442D" w:rsidRDefault="00023DB6" w:rsidP="008D1C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5DF59C28" w14:textId="1B5C6E44" w:rsidR="00023DB6" w:rsidRPr="00D4442D" w:rsidRDefault="00023DB6" w:rsidP="008D1C2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2748AD1" w14:textId="77777777" w:rsidR="00023DB6" w:rsidRPr="00D4442D" w:rsidRDefault="00023DB6" w:rsidP="008D1C2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BFE3710" w14:textId="00CBF963" w:rsidR="00023DB6" w:rsidRPr="007F5BD7" w:rsidRDefault="00AB2F00" w:rsidP="008D1C2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023DB6" w:rsidRPr="007F5B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784</w:t>
            </w:r>
          </w:p>
        </w:tc>
      </w:tr>
      <w:tr w:rsidR="00023DB6" w:rsidRPr="00D4442D" w14:paraId="3E5BE35E" w14:textId="77777777" w:rsidTr="00C77FC4">
        <w:trPr>
          <w:trHeight w:val="133"/>
        </w:trPr>
        <w:tc>
          <w:tcPr>
            <w:tcW w:w="4140" w:type="dxa"/>
          </w:tcPr>
          <w:p w14:paraId="03CDFAE6" w14:textId="77777777" w:rsidR="00023DB6" w:rsidRPr="00D4442D" w:rsidRDefault="00023DB6" w:rsidP="008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101EF2FE" w14:textId="4C7C3650" w:rsidR="00023DB6" w:rsidRPr="00D4442D" w:rsidRDefault="00AB2F00" w:rsidP="008D1C2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674</w:t>
            </w:r>
          </w:p>
        </w:tc>
        <w:tc>
          <w:tcPr>
            <w:tcW w:w="236" w:type="dxa"/>
          </w:tcPr>
          <w:p w14:paraId="0E5CBEE9" w14:textId="77777777" w:rsidR="00023DB6" w:rsidRPr="00D4442D" w:rsidRDefault="00023DB6" w:rsidP="008D1C22">
            <w:pPr>
              <w:pStyle w:val="acctfourfigures"/>
              <w:tabs>
                <w:tab w:val="clear" w:pos="765"/>
                <w:tab w:val="decimal" w:pos="561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714B2CF" w14:textId="2C8BE88B" w:rsidR="00023DB6" w:rsidRPr="00D4442D" w:rsidRDefault="00023DB6" w:rsidP="008D1C2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44" w:type="dxa"/>
          </w:tcPr>
          <w:p w14:paraId="101C7197" w14:textId="77777777" w:rsidR="00023DB6" w:rsidRPr="00D4442D" w:rsidRDefault="00023DB6" w:rsidP="008D1C2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2E3E5EC9" w14:textId="77777777" w:rsidR="00023DB6" w:rsidRPr="00D4442D" w:rsidRDefault="00023DB6" w:rsidP="008D1C2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9C70FF3" w14:textId="77777777" w:rsidR="00023DB6" w:rsidRPr="00D4442D" w:rsidRDefault="00023DB6" w:rsidP="008D1C22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4BBA954" w14:textId="77777777" w:rsidR="00023DB6" w:rsidRPr="00D4442D" w:rsidRDefault="00023DB6" w:rsidP="008D1C2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3DB6" w:rsidRPr="00D4442D" w14:paraId="4B5AE703" w14:textId="77777777" w:rsidTr="00C77FC4">
        <w:trPr>
          <w:trHeight w:val="66"/>
        </w:trPr>
        <w:tc>
          <w:tcPr>
            <w:tcW w:w="4140" w:type="dxa"/>
          </w:tcPr>
          <w:p w14:paraId="662E5D8B" w14:textId="77777777" w:rsidR="00023DB6" w:rsidRPr="00D4442D" w:rsidRDefault="00023DB6" w:rsidP="008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BC799E1" w14:textId="2B86FEAF" w:rsidR="00023DB6" w:rsidRPr="001E7071" w:rsidRDefault="00AB2F00" w:rsidP="008D1C2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</w:t>
            </w:r>
            <w:r w:rsidR="00023DB6" w:rsidRPr="001E707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679</w:t>
            </w:r>
          </w:p>
        </w:tc>
        <w:tc>
          <w:tcPr>
            <w:tcW w:w="236" w:type="dxa"/>
          </w:tcPr>
          <w:p w14:paraId="5367144B" w14:textId="77777777" w:rsidR="00023DB6" w:rsidRPr="00D4442D" w:rsidRDefault="00023DB6" w:rsidP="008D1C2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34826CFE" w14:textId="6E1F3310" w:rsidR="00023DB6" w:rsidRPr="00D4442D" w:rsidRDefault="00AB2F00" w:rsidP="008D1C2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023D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364</w:t>
            </w:r>
          </w:p>
        </w:tc>
        <w:tc>
          <w:tcPr>
            <w:tcW w:w="244" w:type="dxa"/>
          </w:tcPr>
          <w:p w14:paraId="0A9C2DC2" w14:textId="77777777" w:rsidR="00023DB6" w:rsidRPr="00D4442D" w:rsidRDefault="00023DB6" w:rsidP="008D1C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14:paraId="24942B05" w14:textId="239D4188" w:rsidR="00023DB6" w:rsidRPr="00D4442D" w:rsidRDefault="00023DB6" w:rsidP="008D1C2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343137D" w14:textId="77777777" w:rsidR="00023DB6" w:rsidRPr="00D4442D" w:rsidRDefault="00023DB6" w:rsidP="008D1C2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1F4F96DA" w14:textId="18C1A170" w:rsidR="00023DB6" w:rsidRPr="00D4442D" w:rsidRDefault="00AB2F00" w:rsidP="008D1C2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</w:t>
            </w:r>
            <w:r w:rsidR="00023D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891</w:t>
            </w:r>
          </w:p>
        </w:tc>
      </w:tr>
      <w:tr w:rsidR="00023DB6" w:rsidRPr="00E66BE8" w14:paraId="047A0E5F" w14:textId="77777777" w:rsidTr="00C77FC4">
        <w:trPr>
          <w:trHeight w:val="66"/>
        </w:trPr>
        <w:tc>
          <w:tcPr>
            <w:tcW w:w="4140" w:type="dxa"/>
          </w:tcPr>
          <w:p w14:paraId="795D324E" w14:textId="77777777" w:rsidR="00023DB6" w:rsidRPr="00E66BE8" w:rsidRDefault="00023DB6" w:rsidP="008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75FE0D6" w14:textId="77777777" w:rsidR="00023DB6" w:rsidRPr="00E66BE8" w:rsidRDefault="00023DB6" w:rsidP="008D1C2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04412705" w14:textId="77777777" w:rsidR="00023DB6" w:rsidRPr="00E66BE8" w:rsidRDefault="00023DB6" w:rsidP="008D1C2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282A3E9" w14:textId="77777777" w:rsidR="00023DB6" w:rsidRPr="00E66BE8" w:rsidRDefault="00023DB6" w:rsidP="008D1C2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4" w:type="dxa"/>
          </w:tcPr>
          <w:p w14:paraId="78D70B37" w14:textId="77777777" w:rsidR="00023DB6" w:rsidRPr="00E66BE8" w:rsidRDefault="00023DB6" w:rsidP="008D1C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6CD63A8F" w14:textId="77777777" w:rsidR="00023DB6" w:rsidRPr="00E66BE8" w:rsidRDefault="00023DB6" w:rsidP="008D1C2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1916A45" w14:textId="77777777" w:rsidR="00023DB6" w:rsidRPr="00E66BE8" w:rsidRDefault="00023DB6" w:rsidP="008D1C2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72A6CFAD" w14:textId="77777777" w:rsidR="00023DB6" w:rsidRPr="00E66BE8" w:rsidRDefault="00023DB6" w:rsidP="008D1C2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23DB6" w:rsidRPr="00D4442D" w14:paraId="39D318A0" w14:textId="77777777" w:rsidTr="00C77FC4">
        <w:trPr>
          <w:trHeight w:val="66"/>
        </w:trPr>
        <w:tc>
          <w:tcPr>
            <w:tcW w:w="4140" w:type="dxa"/>
          </w:tcPr>
          <w:p w14:paraId="598602FD" w14:textId="77777777" w:rsidR="00023DB6" w:rsidRPr="00D4442D" w:rsidRDefault="00023DB6" w:rsidP="008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052D91C2" w14:textId="77777777" w:rsidR="00023DB6" w:rsidRPr="00D4442D" w:rsidRDefault="00023DB6" w:rsidP="008D1C2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03D7DE4" w14:textId="77777777" w:rsidR="00023DB6" w:rsidRPr="00D4442D" w:rsidRDefault="00023DB6" w:rsidP="008D1C2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213796F" w14:textId="77777777" w:rsidR="00023DB6" w:rsidRPr="00D4442D" w:rsidRDefault="00023DB6" w:rsidP="008D1C2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1026567E" w14:textId="77777777" w:rsidR="00023DB6" w:rsidRPr="00D4442D" w:rsidRDefault="00023DB6" w:rsidP="008D1C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29D0D7F9" w14:textId="77777777" w:rsidR="00023DB6" w:rsidRPr="00D4442D" w:rsidRDefault="00023DB6" w:rsidP="008D1C2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BFA27C6" w14:textId="77777777" w:rsidR="00023DB6" w:rsidRPr="00D4442D" w:rsidRDefault="00023DB6" w:rsidP="008D1C2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6D4B93C" w14:textId="77777777" w:rsidR="00023DB6" w:rsidRPr="00D4442D" w:rsidRDefault="00023DB6" w:rsidP="008D1C2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23DB6" w:rsidRPr="00D4442D" w14:paraId="6E61D47C" w14:textId="77777777" w:rsidTr="00C77FC4">
        <w:trPr>
          <w:trHeight w:val="66"/>
        </w:trPr>
        <w:tc>
          <w:tcPr>
            <w:tcW w:w="4140" w:type="dxa"/>
          </w:tcPr>
          <w:p w14:paraId="72648631" w14:textId="77777777" w:rsidR="00023DB6" w:rsidRPr="00D4442D" w:rsidRDefault="00023DB6" w:rsidP="008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6CB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157CFE5D" w14:textId="3E7FA6ED" w:rsidR="00023DB6" w:rsidRPr="00D4442D" w:rsidRDefault="00023DB6" w:rsidP="008D1C2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736F34C" w14:textId="77777777" w:rsidR="00023DB6" w:rsidRPr="00D4442D" w:rsidRDefault="00023DB6" w:rsidP="008D1C2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1220AFAF" w14:textId="10E3DEAD" w:rsidR="00023DB6" w:rsidRPr="00FD73B4" w:rsidRDefault="00AB2F00" w:rsidP="008D1C2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23D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340</w:t>
            </w:r>
          </w:p>
        </w:tc>
        <w:tc>
          <w:tcPr>
            <w:tcW w:w="244" w:type="dxa"/>
          </w:tcPr>
          <w:p w14:paraId="0B0096D5" w14:textId="77777777" w:rsidR="00023DB6" w:rsidRPr="00D4442D" w:rsidRDefault="00023DB6" w:rsidP="008D1C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</w:tcPr>
          <w:p w14:paraId="30A71D15" w14:textId="77777777" w:rsidR="00023DB6" w:rsidRPr="00FD73B4" w:rsidRDefault="00023DB6" w:rsidP="008D1C2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73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6136ED8" w14:textId="77777777" w:rsidR="00023DB6" w:rsidRPr="00D4442D" w:rsidRDefault="00023DB6" w:rsidP="008D1C2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02902180" w14:textId="6EF593A1" w:rsidR="00023DB6" w:rsidRPr="00FD73B4" w:rsidRDefault="00023DB6" w:rsidP="008D1C2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7F5B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F5B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542</w:t>
            </w:r>
            <w:r w:rsidRPr="007F5B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23DB6" w:rsidRPr="00D4442D" w14:paraId="63CB7EE8" w14:textId="77777777" w:rsidTr="00C77FC4">
        <w:trPr>
          <w:trHeight w:val="66"/>
        </w:trPr>
        <w:tc>
          <w:tcPr>
            <w:tcW w:w="4140" w:type="dxa"/>
          </w:tcPr>
          <w:p w14:paraId="3A21809A" w14:textId="77777777" w:rsidR="00023DB6" w:rsidRPr="00D4442D" w:rsidRDefault="00023DB6" w:rsidP="008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4F5F8D" w14:textId="77777777" w:rsidR="00023DB6" w:rsidRPr="00887B90" w:rsidRDefault="00023DB6" w:rsidP="00887B90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2A116244" w14:textId="77777777" w:rsidR="00023DB6" w:rsidRPr="00887B90" w:rsidRDefault="00023DB6" w:rsidP="00887B90">
            <w:pPr>
              <w:pStyle w:val="acctfourfigures"/>
              <w:tabs>
                <w:tab w:val="clear" w:pos="765"/>
                <w:tab w:val="decimal" w:pos="698"/>
                <w:tab w:val="decimal" w:pos="8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77F38D76" w14:textId="44966822" w:rsidR="00023DB6" w:rsidRPr="00FD73B4" w:rsidRDefault="00023DB6" w:rsidP="008D1C2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44" w:type="dxa"/>
          </w:tcPr>
          <w:p w14:paraId="5586E200" w14:textId="77777777" w:rsidR="00023DB6" w:rsidRPr="00D4442D" w:rsidRDefault="00023DB6" w:rsidP="008D1C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3298F6D6" w14:textId="77777777" w:rsidR="00023DB6" w:rsidRPr="00FD73B4" w:rsidRDefault="00023DB6" w:rsidP="008D1C2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73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1424B9B" w14:textId="77777777" w:rsidR="00023DB6" w:rsidRPr="00D4442D" w:rsidRDefault="00023DB6" w:rsidP="008D1C2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75B474F" w14:textId="19394665" w:rsidR="00023DB6" w:rsidRPr="00FD73B4" w:rsidRDefault="00023DB6" w:rsidP="008D1C2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7F5B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Pr="007F5B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23DB6" w:rsidRPr="00D4442D" w14:paraId="14715C3D" w14:textId="77777777" w:rsidTr="00C77FC4">
        <w:trPr>
          <w:trHeight w:val="66"/>
        </w:trPr>
        <w:tc>
          <w:tcPr>
            <w:tcW w:w="4140" w:type="dxa"/>
          </w:tcPr>
          <w:p w14:paraId="10D088FD" w14:textId="77777777" w:rsidR="00023DB6" w:rsidRPr="00D4442D" w:rsidRDefault="00023DB6" w:rsidP="008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B240B4F" w14:textId="26B6932E" w:rsidR="00023DB6" w:rsidRPr="00D4442D" w:rsidRDefault="00023DB6" w:rsidP="008D1C2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F5B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7F5B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882</w:t>
            </w:r>
            <w:r w:rsidRPr="007F5B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0D28E6C" w14:textId="77777777" w:rsidR="00023DB6" w:rsidRPr="00D4442D" w:rsidRDefault="00023DB6" w:rsidP="008D1C2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48AE8BF7" w14:textId="5C376256" w:rsidR="00023DB6" w:rsidRPr="00FD73B4" w:rsidRDefault="00AB2F00" w:rsidP="008D1C2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023DB6" w:rsidRPr="00FD73B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279</w:t>
            </w:r>
          </w:p>
        </w:tc>
        <w:tc>
          <w:tcPr>
            <w:tcW w:w="244" w:type="dxa"/>
          </w:tcPr>
          <w:p w14:paraId="6B3C6E8D" w14:textId="77777777" w:rsidR="00023DB6" w:rsidRPr="00D4442D" w:rsidRDefault="00023DB6" w:rsidP="008D1C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14:paraId="0869FFAD" w14:textId="77777777" w:rsidR="00023DB6" w:rsidRPr="00FD73B4" w:rsidRDefault="00023DB6" w:rsidP="008D1C22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D73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5824B6A" w14:textId="77777777" w:rsidR="00023DB6" w:rsidRPr="00D4442D" w:rsidRDefault="00023DB6" w:rsidP="008D1C2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52940ADB" w14:textId="695A379B" w:rsidR="00023DB6" w:rsidRPr="00FD73B4" w:rsidRDefault="00023DB6" w:rsidP="008D1C2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73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FD73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603</w:t>
            </w:r>
            <w:r w:rsidRPr="00FD73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023DB6" w:rsidRPr="00E66BE8" w14:paraId="2F8E3F81" w14:textId="77777777" w:rsidTr="00C77FC4">
        <w:trPr>
          <w:trHeight w:val="66"/>
        </w:trPr>
        <w:tc>
          <w:tcPr>
            <w:tcW w:w="4140" w:type="dxa"/>
          </w:tcPr>
          <w:p w14:paraId="5BEC3A1E" w14:textId="77777777" w:rsidR="00023DB6" w:rsidRPr="00E66BE8" w:rsidRDefault="00023DB6" w:rsidP="008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07E8650" w14:textId="77777777" w:rsidR="00023DB6" w:rsidRPr="00E66BE8" w:rsidRDefault="00023DB6" w:rsidP="008D1C2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60F376BD" w14:textId="77777777" w:rsidR="00023DB6" w:rsidRPr="00E66BE8" w:rsidRDefault="00023DB6" w:rsidP="008D1C2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771F1C08" w14:textId="77777777" w:rsidR="00023DB6" w:rsidRPr="00E66BE8" w:rsidRDefault="00023DB6" w:rsidP="008D1C2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44" w:type="dxa"/>
          </w:tcPr>
          <w:p w14:paraId="7F8343E8" w14:textId="77777777" w:rsidR="00023DB6" w:rsidRPr="00E66BE8" w:rsidRDefault="00023DB6" w:rsidP="008D1C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69D115C9" w14:textId="77777777" w:rsidR="00023DB6" w:rsidRPr="00E66BE8" w:rsidRDefault="00023DB6" w:rsidP="008D1C2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153DBFA0" w14:textId="77777777" w:rsidR="00023DB6" w:rsidRPr="00E66BE8" w:rsidRDefault="00023DB6" w:rsidP="008D1C2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7CED1D69" w14:textId="77777777" w:rsidR="00023DB6" w:rsidRPr="00E66BE8" w:rsidRDefault="00023DB6" w:rsidP="008D1C2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23DB6" w:rsidRPr="00D4442D" w14:paraId="59BAA1D9" w14:textId="77777777" w:rsidTr="00C77FC4">
        <w:trPr>
          <w:trHeight w:val="66"/>
        </w:trPr>
        <w:tc>
          <w:tcPr>
            <w:tcW w:w="4140" w:type="dxa"/>
          </w:tcPr>
          <w:p w14:paraId="7F27032A" w14:textId="77777777" w:rsidR="00023DB6" w:rsidRPr="00D4442D" w:rsidRDefault="00023DB6" w:rsidP="008D1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6B15128" w14:textId="30EE340A" w:rsidR="00023DB6" w:rsidRPr="00D4442D" w:rsidRDefault="00AB2F00" w:rsidP="008D1C2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</w:t>
            </w:r>
            <w:r w:rsidR="00023DB6" w:rsidRPr="007F5B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797</w:t>
            </w:r>
          </w:p>
        </w:tc>
        <w:tc>
          <w:tcPr>
            <w:tcW w:w="236" w:type="dxa"/>
          </w:tcPr>
          <w:p w14:paraId="2B83186A" w14:textId="77777777" w:rsidR="00023DB6" w:rsidRPr="00D4442D" w:rsidRDefault="00023DB6" w:rsidP="008D1C2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5F4C6CC7" w14:textId="0AF8ACE5" w:rsidR="00023DB6" w:rsidRPr="00FD73B4" w:rsidRDefault="00AB2F00" w:rsidP="008D1C2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023DB6" w:rsidRPr="00FD73B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244" w:type="dxa"/>
          </w:tcPr>
          <w:p w14:paraId="11F5F912" w14:textId="77777777" w:rsidR="00023DB6" w:rsidRPr="00D4442D" w:rsidRDefault="00023DB6" w:rsidP="008D1C2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</w:tcPr>
          <w:p w14:paraId="2460D4CC" w14:textId="126B1242" w:rsidR="00023DB6" w:rsidRPr="00D4442D" w:rsidRDefault="00023DB6" w:rsidP="008D1C2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5B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152</w:t>
            </w:r>
            <w:r w:rsidRPr="007F5B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1D064DC" w14:textId="77777777" w:rsidR="00023DB6" w:rsidRPr="00D4442D" w:rsidRDefault="00023DB6" w:rsidP="008D1C2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2BA2217" w14:textId="477FBEDB" w:rsidR="00023DB6" w:rsidRPr="00FD73B4" w:rsidRDefault="00AB2F00" w:rsidP="008D1C2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</w:t>
            </w:r>
            <w:r w:rsidR="00023DB6" w:rsidRPr="00FD73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288</w:t>
            </w:r>
          </w:p>
        </w:tc>
      </w:tr>
    </w:tbl>
    <w:p w14:paraId="04B68B88" w14:textId="77777777" w:rsidR="00023DB6" w:rsidRPr="00E77DFB" w:rsidRDefault="00023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lang w:eastAsia="x-none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236"/>
        <w:gridCol w:w="1204"/>
        <w:gridCol w:w="244"/>
        <w:gridCol w:w="1196"/>
        <w:gridCol w:w="236"/>
        <w:gridCol w:w="1204"/>
      </w:tblGrid>
      <w:tr w:rsidR="009D44B9" w:rsidRPr="00D4442D" w14:paraId="675EAB2C" w14:textId="77777777" w:rsidTr="00C77FC4">
        <w:trPr>
          <w:trHeight w:val="133"/>
        </w:trPr>
        <w:tc>
          <w:tcPr>
            <w:tcW w:w="4140" w:type="dxa"/>
          </w:tcPr>
          <w:p w14:paraId="6F1894A7" w14:textId="77777777" w:rsidR="009D44B9" w:rsidRPr="00D4442D" w:rsidRDefault="009D44B9" w:rsidP="000D7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1D0BC3AE" w14:textId="184FADD9" w:rsidR="009D44B9" w:rsidRPr="00D4442D" w:rsidRDefault="009D44B9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44B9" w:rsidRPr="00D4442D" w14:paraId="5B368A3C" w14:textId="77777777" w:rsidTr="00C77FC4">
        <w:trPr>
          <w:trHeight w:val="133"/>
        </w:trPr>
        <w:tc>
          <w:tcPr>
            <w:tcW w:w="4140" w:type="dxa"/>
          </w:tcPr>
          <w:p w14:paraId="35D9A355" w14:textId="77777777" w:rsidR="009D44B9" w:rsidRPr="00D4442D" w:rsidRDefault="009D44B9" w:rsidP="000D7B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7"/>
              <w:jc w:val="right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170" w:type="dxa"/>
            <w:vAlign w:val="bottom"/>
          </w:tcPr>
          <w:p w14:paraId="795BC061" w14:textId="77777777" w:rsidR="009D44B9" w:rsidRPr="00D4442D" w:rsidRDefault="009D44B9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FF03489" w14:textId="77777777" w:rsidR="009D44B9" w:rsidRPr="00D4442D" w:rsidRDefault="009D44B9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4" w:type="dxa"/>
            <w:gridSpan w:val="3"/>
          </w:tcPr>
          <w:p w14:paraId="4D1C49CE" w14:textId="77777777" w:rsidR="009D44B9" w:rsidRPr="00D4442D" w:rsidRDefault="009D44B9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440" w:type="dxa"/>
            <w:gridSpan w:val="2"/>
            <w:vAlign w:val="bottom"/>
          </w:tcPr>
          <w:p w14:paraId="51483C1A" w14:textId="77777777" w:rsidR="009D44B9" w:rsidRPr="00D4442D" w:rsidRDefault="009D44B9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D44B9" w:rsidRPr="00D4442D" w14:paraId="7F16C590" w14:textId="77777777" w:rsidTr="00C77FC4">
        <w:trPr>
          <w:trHeight w:val="133"/>
        </w:trPr>
        <w:tc>
          <w:tcPr>
            <w:tcW w:w="4140" w:type="dxa"/>
          </w:tcPr>
          <w:p w14:paraId="0ADF08A4" w14:textId="77777777" w:rsidR="007A1424" w:rsidRPr="007A1424" w:rsidRDefault="007A1424" w:rsidP="007A1424">
            <w:pPr>
              <w:pStyle w:val="acctfourfigures"/>
              <w:spacing w:line="216" w:lineRule="auto"/>
              <w:ind w:left="58"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8BECE0E" w14:textId="77777777" w:rsidR="007A1424" w:rsidRPr="007A1424" w:rsidRDefault="007A1424" w:rsidP="007A1424">
            <w:pPr>
              <w:pStyle w:val="acctfourfigures"/>
              <w:spacing w:line="216" w:lineRule="auto"/>
              <w:ind w:left="58"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60D9930" w14:textId="295B259D" w:rsidR="009D44B9" w:rsidRPr="007A1424" w:rsidRDefault="007A1424" w:rsidP="007A1424">
            <w:pPr>
              <w:pStyle w:val="acctfourfigures"/>
              <w:spacing w:line="216" w:lineRule="auto"/>
              <w:ind w:left="58"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A142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12BA9D22" w14:textId="771782AE" w:rsidR="009D44B9" w:rsidRPr="00D4442D" w:rsidRDefault="009D44B9" w:rsidP="007A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bottom"/>
          </w:tcPr>
          <w:p w14:paraId="1C2ADAE6" w14:textId="77777777" w:rsidR="009D44B9" w:rsidRPr="00D4442D" w:rsidRDefault="009D44B9" w:rsidP="007A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331C7037" w14:textId="77777777" w:rsidR="009D44B9" w:rsidRPr="00D4442D" w:rsidRDefault="009D44B9" w:rsidP="007A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09AC78" w14:textId="77777777" w:rsidR="009D44B9" w:rsidRPr="00D4442D" w:rsidRDefault="009D44B9" w:rsidP="007A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4" w:type="dxa"/>
            <w:tcBorders>
              <w:top w:val="single" w:sz="4" w:space="0" w:color="auto"/>
            </w:tcBorders>
            <w:vAlign w:val="bottom"/>
          </w:tcPr>
          <w:p w14:paraId="3F2A642A" w14:textId="77777777" w:rsidR="009D44B9" w:rsidRPr="00D4442D" w:rsidRDefault="009D44B9" w:rsidP="007A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585180AA" w14:textId="77777777" w:rsidR="009D44B9" w:rsidRPr="00D4442D" w:rsidRDefault="009D44B9" w:rsidP="007A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49C1D8B1" w14:textId="77777777" w:rsidR="009D44B9" w:rsidRPr="00D4442D" w:rsidRDefault="009D44B9" w:rsidP="007A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CA2DD76" w14:textId="1E679A81" w:rsidR="009D44B9" w:rsidRPr="00D4442D" w:rsidRDefault="009D44B9" w:rsidP="007A1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444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</w:tr>
      <w:tr w:rsidR="009D44B9" w:rsidRPr="00D4442D" w14:paraId="6358FB49" w14:textId="77777777" w:rsidTr="00C77FC4">
        <w:trPr>
          <w:trHeight w:val="133"/>
        </w:trPr>
        <w:tc>
          <w:tcPr>
            <w:tcW w:w="4140" w:type="dxa"/>
          </w:tcPr>
          <w:p w14:paraId="27A63361" w14:textId="77777777" w:rsidR="009D44B9" w:rsidRPr="00D4442D" w:rsidRDefault="009D44B9" w:rsidP="000D7B04">
            <w:pPr>
              <w:pStyle w:val="acctfourfigures"/>
              <w:tabs>
                <w:tab w:val="clear" w:pos="765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2E0DD2B3" w14:textId="77777777" w:rsidR="009D44B9" w:rsidRPr="00D4442D" w:rsidRDefault="009D44B9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44B9" w:rsidRPr="00D4442D" w14:paraId="45DBE966" w14:textId="77777777" w:rsidTr="00C77FC4">
        <w:trPr>
          <w:trHeight w:val="133"/>
        </w:trPr>
        <w:tc>
          <w:tcPr>
            <w:tcW w:w="4140" w:type="dxa"/>
          </w:tcPr>
          <w:p w14:paraId="67AD0CB0" w14:textId="77777777" w:rsidR="009D44B9" w:rsidRPr="00D4442D" w:rsidRDefault="009D44B9" w:rsidP="000D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74CCAEBA" w14:textId="77777777" w:rsidR="009D44B9" w:rsidRPr="00D4442D" w:rsidRDefault="009D44B9" w:rsidP="000D7B0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B57F9E6" w14:textId="77777777" w:rsidR="009D44B9" w:rsidRPr="00D4442D" w:rsidRDefault="009D44B9" w:rsidP="000D7B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91ACECA" w14:textId="77777777" w:rsidR="009D44B9" w:rsidRPr="00D4442D" w:rsidRDefault="009D44B9" w:rsidP="000D7B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047BD3F5" w14:textId="77777777" w:rsidR="009D44B9" w:rsidRPr="00D4442D" w:rsidRDefault="009D44B9" w:rsidP="000D7B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1D7F16CD" w14:textId="77777777" w:rsidR="009D44B9" w:rsidRPr="00D4442D" w:rsidRDefault="009D44B9" w:rsidP="000D7B0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F9A842D" w14:textId="77777777" w:rsidR="009D44B9" w:rsidRPr="00D4442D" w:rsidRDefault="009D44B9" w:rsidP="000D7B0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5CD73AF" w14:textId="77777777" w:rsidR="009D44B9" w:rsidRPr="00D4442D" w:rsidRDefault="009D44B9" w:rsidP="000D7B0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2544" w:rsidRPr="00D4442D" w14:paraId="12331369" w14:textId="77777777" w:rsidTr="00C77FC4">
        <w:trPr>
          <w:trHeight w:val="133"/>
        </w:trPr>
        <w:tc>
          <w:tcPr>
            <w:tcW w:w="4140" w:type="dxa"/>
          </w:tcPr>
          <w:p w14:paraId="2095CC51" w14:textId="77777777" w:rsidR="00602544" w:rsidRPr="00D4442D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14:paraId="2DCC063C" w14:textId="3184DAAF" w:rsidR="00602544" w:rsidRPr="00D4442D" w:rsidRDefault="00AB2F00" w:rsidP="0060254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602544" w:rsidRPr="007F5B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675</w:t>
            </w:r>
          </w:p>
        </w:tc>
        <w:tc>
          <w:tcPr>
            <w:tcW w:w="236" w:type="dxa"/>
          </w:tcPr>
          <w:p w14:paraId="0717F83A" w14:textId="77777777" w:rsidR="00602544" w:rsidRPr="00D4442D" w:rsidRDefault="00602544" w:rsidP="006025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D9A8709" w14:textId="231BA676" w:rsidR="00602544" w:rsidRPr="00D4442D" w:rsidRDefault="00AB2F00" w:rsidP="0060254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  <w:r w:rsidR="0039473C" w:rsidRPr="003947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901</w:t>
            </w:r>
          </w:p>
        </w:tc>
        <w:tc>
          <w:tcPr>
            <w:tcW w:w="244" w:type="dxa"/>
          </w:tcPr>
          <w:p w14:paraId="6C3B466C" w14:textId="77777777" w:rsidR="00602544" w:rsidRPr="00D4442D" w:rsidRDefault="00602544" w:rsidP="006025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39099B7D" w14:textId="197DC44A" w:rsidR="00602544" w:rsidRPr="00D4442D" w:rsidRDefault="009B08C8" w:rsidP="00602544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09EE6CC" w14:textId="77777777" w:rsidR="00602544" w:rsidRPr="00D4442D" w:rsidRDefault="00602544" w:rsidP="0060254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B08F887" w14:textId="2C8802EE" w:rsidR="00602544" w:rsidRPr="007F5BD7" w:rsidRDefault="00AB2F00" w:rsidP="0060254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  <w:r w:rsidR="003947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576</w:t>
            </w:r>
          </w:p>
        </w:tc>
      </w:tr>
      <w:tr w:rsidR="00602544" w:rsidRPr="00D4442D" w14:paraId="6DB5D880" w14:textId="77777777" w:rsidTr="00C77FC4">
        <w:trPr>
          <w:trHeight w:val="133"/>
        </w:trPr>
        <w:tc>
          <w:tcPr>
            <w:tcW w:w="4140" w:type="dxa"/>
          </w:tcPr>
          <w:p w14:paraId="4C7C57BE" w14:textId="77777777" w:rsidR="00602544" w:rsidRPr="00D4442D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593F017E" w14:textId="4CD3278D" w:rsidR="00602544" w:rsidRPr="00D4442D" w:rsidRDefault="00AB2F00" w:rsidP="0060254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02544" w:rsidRPr="007F5B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911</w:t>
            </w:r>
          </w:p>
        </w:tc>
        <w:tc>
          <w:tcPr>
            <w:tcW w:w="236" w:type="dxa"/>
          </w:tcPr>
          <w:p w14:paraId="61292712" w14:textId="77777777" w:rsidR="00602544" w:rsidRPr="00D4442D" w:rsidRDefault="00602544" w:rsidP="0060254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2CCD7C0" w14:textId="729D8CC5" w:rsidR="00602544" w:rsidRPr="00D4442D" w:rsidRDefault="00AB2F00" w:rsidP="0060254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D371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851</w:t>
            </w:r>
          </w:p>
        </w:tc>
        <w:tc>
          <w:tcPr>
            <w:tcW w:w="244" w:type="dxa"/>
          </w:tcPr>
          <w:p w14:paraId="077D9E0C" w14:textId="77777777" w:rsidR="00602544" w:rsidRPr="00D4442D" w:rsidRDefault="00602544" w:rsidP="006025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7924D5CD" w14:textId="19B6978E" w:rsidR="00602544" w:rsidRPr="00D4442D" w:rsidRDefault="00DD371F" w:rsidP="00602544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52B0716" w14:textId="77777777" w:rsidR="00602544" w:rsidRPr="00D4442D" w:rsidRDefault="00602544" w:rsidP="00602544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EBB97A8" w14:textId="0AF61FC8" w:rsidR="00602544" w:rsidRPr="007F5BD7" w:rsidRDefault="00AB2F00" w:rsidP="0060254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DD37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762</w:t>
            </w:r>
          </w:p>
        </w:tc>
      </w:tr>
      <w:tr w:rsidR="00602544" w:rsidRPr="00D4442D" w14:paraId="44B09C37" w14:textId="77777777" w:rsidTr="00C77FC4">
        <w:trPr>
          <w:trHeight w:val="133"/>
        </w:trPr>
        <w:tc>
          <w:tcPr>
            <w:tcW w:w="4140" w:type="dxa"/>
          </w:tcPr>
          <w:p w14:paraId="743FA9D9" w14:textId="77777777" w:rsidR="00602544" w:rsidRPr="00D4442D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70" w:type="dxa"/>
          </w:tcPr>
          <w:p w14:paraId="4963D3B5" w14:textId="0C4CAA2D" w:rsidR="00602544" w:rsidRPr="00D4442D" w:rsidRDefault="00AB2F00" w:rsidP="0060254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602544" w:rsidRPr="007F5B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784</w:t>
            </w:r>
          </w:p>
        </w:tc>
        <w:tc>
          <w:tcPr>
            <w:tcW w:w="236" w:type="dxa"/>
          </w:tcPr>
          <w:p w14:paraId="15BD938F" w14:textId="77777777" w:rsidR="00602544" w:rsidRPr="00D4442D" w:rsidRDefault="00602544" w:rsidP="0060254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4D28F65" w14:textId="6AEFA03F" w:rsidR="00602544" w:rsidRPr="00D4442D" w:rsidRDefault="00AB2F00" w:rsidP="0060254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578</w:t>
            </w:r>
          </w:p>
        </w:tc>
        <w:tc>
          <w:tcPr>
            <w:tcW w:w="244" w:type="dxa"/>
          </w:tcPr>
          <w:p w14:paraId="3CD3E33E" w14:textId="77777777" w:rsidR="00602544" w:rsidRPr="00D4442D" w:rsidRDefault="00602544" w:rsidP="006025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27C19B4A" w14:textId="53BEDD22" w:rsidR="00602544" w:rsidRPr="00D4442D" w:rsidRDefault="00AB2F00" w:rsidP="0060254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639</w:t>
            </w:r>
          </w:p>
        </w:tc>
        <w:tc>
          <w:tcPr>
            <w:tcW w:w="236" w:type="dxa"/>
          </w:tcPr>
          <w:p w14:paraId="496F3096" w14:textId="77777777" w:rsidR="00602544" w:rsidRPr="00D4442D" w:rsidRDefault="00602544" w:rsidP="0060254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9A7C801" w14:textId="2A41392D" w:rsidR="00602544" w:rsidRPr="007F5BD7" w:rsidRDefault="00AB2F00" w:rsidP="0060254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DD37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001</w:t>
            </w:r>
          </w:p>
        </w:tc>
      </w:tr>
      <w:tr w:rsidR="00602544" w:rsidRPr="00D4442D" w14:paraId="1B7C1825" w14:textId="77777777" w:rsidTr="00C77FC4">
        <w:trPr>
          <w:trHeight w:val="66"/>
        </w:trPr>
        <w:tc>
          <w:tcPr>
            <w:tcW w:w="4140" w:type="dxa"/>
          </w:tcPr>
          <w:p w14:paraId="46D65362" w14:textId="77777777" w:rsidR="00602544" w:rsidRPr="00D4442D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749C379" w14:textId="071D0A81" w:rsidR="00602544" w:rsidRPr="00D4442D" w:rsidRDefault="00AB2F00" w:rsidP="0060254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</w:t>
            </w:r>
            <w:r w:rsidR="006025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370</w:t>
            </w:r>
          </w:p>
        </w:tc>
        <w:tc>
          <w:tcPr>
            <w:tcW w:w="236" w:type="dxa"/>
          </w:tcPr>
          <w:p w14:paraId="53DCCFDF" w14:textId="77777777" w:rsidR="00602544" w:rsidRPr="00D4442D" w:rsidRDefault="00602544" w:rsidP="0060254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591F92D3" w14:textId="719AC3DB" w:rsidR="00602544" w:rsidRPr="00D4442D" w:rsidRDefault="00AB2F00" w:rsidP="0060254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</w:t>
            </w:r>
            <w:r w:rsidR="003947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330</w:t>
            </w:r>
          </w:p>
        </w:tc>
        <w:tc>
          <w:tcPr>
            <w:tcW w:w="244" w:type="dxa"/>
          </w:tcPr>
          <w:p w14:paraId="2B508950" w14:textId="77777777" w:rsidR="00602544" w:rsidRPr="00D4442D" w:rsidRDefault="00602544" w:rsidP="006025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14:paraId="4BB081AD" w14:textId="35017CA1" w:rsidR="00602544" w:rsidRPr="00D4442D" w:rsidRDefault="00AB2F00" w:rsidP="0060254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639</w:t>
            </w:r>
          </w:p>
        </w:tc>
        <w:tc>
          <w:tcPr>
            <w:tcW w:w="236" w:type="dxa"/>
          </w:tcPr>
          <w:p w14:paraId="4D6BABDA" w14:textId="77777777" w:rsidR="00602544" w:rsidRPr="00D4442D" w:rsidRDefault="00602544" w:rsidP="0060254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36ACBA84" w14:textId="2C01FCBA" w:rsidR="00602544" w:rsidRPr="00D4442D" w:rsidRDefault="00AB2F00" w:rsidP="0060254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</w:t>
            </w:r>
            <w:r w:rsidR="0039473C" w:rsidRPr="003947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339</w:t>
            </w:r>
          </w:p>
        </w:tc>
      </w:tr>
      <w:tr w:rsidR="00602544" w:rsidRPr="00D4442D" w14:paraId="2E94118A" w14:textId="77777777" w:rsidTr="00C77FC4">
        <w:trPr>
          <w:trHeight w:val="66"/>
        </w:trPr>
        <w:tc>
          <w:tcPr>
            <w:tcW w:w="4140" w:type="dxa"/>
          </w:tcPr>
          <w:p w14:paraId="02B71425" w14:textId="77777777" w:rsidR="00602544" w:rsidRPr="00D4442D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48C749B" w14:textId="77777777" w:rsidR="00602544" w:rsidRPr="00D4442D" w:rsidRDefault="00602544" w:rsidP="0060254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B623BBF" w14:textId="77777777" w:rsidR="00602544" w:rsidRPr="00D4442D" w:rsidRDefault="00602544" w:rsidP="0060254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629AEC45" w14:textId="77777777" w:rsidR="00602544" w:rsidRPr="00D4442D" w:rsidRDefault="00602544" w:rsidP="0060254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6C6703C2" w14:textId="77777777" w:rsidR="00602544" w:rsidRPr="00D4442D" w:rsidRDefault="00602544" w:rsidP="006025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47080A82" w14:textId="77777777" w:rsidR="00602544" w:rsidRPr="00D4442D" w:rsidRDefault="00602544" w:rsidP="0060254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A87FFC3" w14:textId="77777777" w:rsidR="00602544" w:rsidRPr="00D4442D" w:rsidRDefault="00602544" w:rsidP="0060254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6E6B89D8" w14:textId="77777777" w:rsidR="00602544" w:rsidRPr="00D4442D" w:rsidRDefault="00602544" w:rsidP="0060254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02544" w:rsidRPr="00D4442D" w14:paraId="29F35E6F" w14:textId="77777777" w:rsidTr="00C77FC4">
        <w:trPr>
          <w:trHeight w:val="66"/>
        </w:trPr>
        <w:tc>
          <w:tcPr>
            <w:tcW w:w="4140" w:type="dxa"/>
          </w:tcPr>
          <w:p w14:paraId="0171AE88" w14:textId="77777777" w:rsidR="00602544" w:rsidRPr="00D4442D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01415141" w14:textId="77777777" w:rsidR="00602544" w:rsidRPr="00D4442D" w:rsidRDefault="00602544" w:rsidP="0060254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1D6E6C8" w14:textId="77777777" w:rsidR="00602544" w:rsidRPr="00D4442D" w:rsidRDefault="00602544" w:rsidP="0060254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C606686" w14:textId="77777777" w:rsidR="00602544" w:rsidRPr="00D4442D" w:rsidRDefault="00602544" w:rsidP="00602544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494A086F" w14:textId="77777777" w:rsidR="00602544" w:rsidRPr="00D4442D" w:rsidRDefault="00602544" w:rsidP="006025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38325793" w14:textId="77777777" w:rsidR="00602544" w:rsidRPr="00D4442D" w:rsidRDefault="00602544" w:rsidP="0060254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E5686A7" w14:textId="77777777" w:rsidR="00602544" w:rsidRPr="00D4442D" w:rsidRDefault="00602544" w:rsidP="00602544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878B638" w14:textId="77777777" w:rsidR="00602544" w:rsidRPr="00D4442D" w:rsidRDefault="00602544" w:rsidP="0060254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2544" w:rsidRPr="00D4442D" w14:paraId="1D043F81" w14:textId="77777777" w:rsidTr="00C77FC4">
        <w:trPr>
          <w:trHeight w:val="66"/>
        </w:trPr>
        <w:tc>
          <w:tcPr>
            <w:tcW w:w="4140" w:type="dxa"/>
          </w:tcPr>
          <w:p w14:paraId="74F79648" w14:textId="4DA3E4B7" w:rsidR="00602544" w:rsidRPr="00D4442D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6CB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594D328E" w14:textId="4407FA2E" w:rsidR="00602544" w:rsidRPr="00D4442D" w:rsidRDefault="00602544" w:rsidP="0060254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F5B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F5B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542</w:t>
            </w:r>
            <w:r w:rsidRPr="007F5B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19948BB" w14:textId="77777777" w:rsidR="00602544" w:rsidRPr="00D4442D" w:rsidRDefault="00602544" w:rsidP="0060254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087EAEC" w14:textId="63FC94E5" w:rsidR="00602544" w:rsidRPr="00D4442D" w:rsidRDefault="00FA249B" w:rsidP="0060254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</w:tcPr>
          <w:p w14:paraId="294C5A65" w14:textId="77777777" w:rsidR="00602544" w:rsidRPr="00D4442D" w:rsidRDefault="00602544" w:rsidP="006025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</w:tcPr>
          <w:p w14:paraId="7134A10A" w14:textId="3F0169C3" w:rsidR="00602544" w:rsidRPr="00000BE7" w:rsidRDefault="00000BE7" w:rsidP="00602544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B13005C" w14:textId="77777777" w:rsidR="00602544" w:rsidRPr="00D4442D" w:rsidRDefault="00602544" w:rsidP="00602544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7301897C" w14:textId="03D85C32" w:rsidR="00602544" w:rsidRPr="00D4442D" w:rsidRDefault="00000BE7" w:rsidP="0060254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02544" w:rsidRPr="00D4442D" w14:paraId="67C9F60A" w14:textId="77777777" w:rsidTr="00C77FC4">
        <w:trPr>
          <w:trHeight w:val="66"/>
        </w:trPr>
        <w:tc>
          <w:tcPr>
            <w:tcW w:w="4140" w:type="dxa"/>
          </w:tcPr>
          <w:p w14:paraId="787A84DD" w14:textId="74C57DA2" w:rsidR="00602544" w:rsidRPr="00D4442D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0F480980" w14:textId="1E2735A5" w:rsidR="00602544" w:rsidRPr="00D4442D" w:rsidRDefault="00602544" w:rsidP="00000BE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F5B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Pr="007F5B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9A126AD" w14:textId="77777777" w:rsidR="00602544" w:rsidRPr="00D4442D" w:rsidRDefault="00602544" w:rsidP="0060254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6559703" w14:textId="53C1E4AF" w:rsidR="00602544" w:rsidRPr="00D4442D" w:rsidRDefault="00AB2F00" w:rsidP="0060254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244" w:type="dxa"/>
          </w:tcPr>
          <w:p w14:paraId="6C8F1199" w14:textId="77777777" w:rsidR="00602544" w:rsidRPr="00D4442D" w:rsidRDefault="00602544" w:rsidP="00602544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47A30DAC" w14:textId="2AC812BC" w:rsidR="00602544" w:rsidRPr="00D4442D" w:rsidRDefault="003C14CD" w:rsidP="00602544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505953" w14:textId="77777777" w:rsidR="00602544" w:rsidRPr="00D4442D" w:rsidRDefault="00602544" w:rsidP="00602544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67F96D4" w14:textId="640F8197" w:rsidR="00602544" w:rsidRPr="007F5BD7" w:rsidRDefault="003C14CD" w:rsidP="0060254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02544" w:rsidRPr="00D4442D" w14:paraId="72DF7516" w14:textId="77777777" w:rsidTr="00C77FC4">
        <w:trPr>
          <w:trHeight w:val="260"/>
        </w:trPr>
        <w:tc>
          <w:tcPr>
            <w:tcW w:w="4140" w:type="dxa"/>
          </w:tcPr>
          <w:p w14:paraId="49F0D239" w14:textId="77777777" w:rsidR="00602544" w:rsidRPr="00D4442D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6BDA076" w14:textId="3184DCC2" w:rsidR="00602544" w:rsidRPr="007F5BD7" w:rsidRDefault="00602544" w:rsidP="0060254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3C19AD9" w14:textId="77777777" w:rsidR="00602544" w:rsidRPr="00D4442D" w:rsidRDefault="00602544" w:rsidP="0060254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555E315A" w14:textId="5761F92B" w:rsidR="00602544" w:rsidRPr="007F5BD7" w:rsidRDefault="003C14CD" w:rsidP="0060254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44" w:type="dxa"/>
          </w:tcPr>
          <w:p w14:paraId="19981E38" w14:textId="77777777" w:rsidR="00602544" w:rsidRPr="007F5BD7" w:rsidRDefault="00602544" w:rsidP="006025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14:paraId="7BCBF99F" w14:textId="7DFBFDEB" w:rsidR="00602544" w:rsidRPr="007F5BD7" w:rsidRDefault="003C14CD" w:rsidP="00602544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B343A34" w14:textId="77777777" w:rsidR="00602544" w:rsidRPr="00D4442D" w:rsidRDefault="00602544" w:rsidP="00602544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7DA9B707" w14:textId="2018FEC0" w:rsidR="00602544" w:rsidRPr="00D4442D" w:rsidRDefault="003C14CD" w:rsidP="0060254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602544" w:rsidRPr="00D4442D" w14:paraId="096F97EB" w14:textId="77777777" w:rsidTr="00C77FC4">
        <w:trPr>
          <w:trHeight w:val="225"/>
        </w:trPr>
        <w:tc>
          <w:tcPr>
            <w:tcW w:w="4140" w:type="dxa"/>
          </w:tcPr>
          <w:p w14:paraId="019BBC6A" w14:textId="77777777" w:rsidR="00602544" w:rsidRPr="00D4442D" w:rsidRDefault="00602544" w:rsidP="0060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97E5E1" w14:textId="77777777" w:rsidR="00602544" w:rsidRPr="007F5BD7" w:rsidRDefault="00602544" w:rsidP="0060254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45ACB7F" w14:textId="77777777" w:rsidR="00602544" w:rsidRPr="007F5BD7" w:rsidRDefault="00602544" w:rsidP="0060254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1A3D9584" w14:textId="77777777" w:rsidR="00602544" w:rsidRPr="007F5BD7" w:rsidRDefault="00602544" w:rsidP="0060254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</w:tcPr>
          <w:p w14:paraId="479D9C47" w14:textId="77777777" w:rsidR="00602544" w:rsidRPr="007F5BD7" w:rsidRDefault="00602544" w:rsidP="006025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048139E5" w14:textId="77777777" w:rsidR="00602544" w:rsidRPr="007F5BD7" w:rsidRDefault="00602544" w:rsidP="0060254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C96C175" w14:textId="77777777" w:rsidR="00602544" w:rsidRPr="007F5BD7" w:rsidRDefault="00602544" w:rsidP="00602544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6E889957" w14:textId="77777777" w:rsidR="00602544" w:rsidRPr="007F5BD7" w:rsidRDefault="00602544" w:rsidP="0060254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77FC4" w:rsidRPr="00D4442D" w14:paraId="4BDFA53D" w14:textId="77777777" w:rsidTr="00C77FC4">
        <w:trPr>
          <w:trHeight w:val="225"/>
        </w:trPr>
        <w:tc>
          <w:tcPr>
            <w:tcW w:w="4140" w:type="dxa"/>
          </w:tcPr>
          <w:p w14:paraId="06E0626D" w14:textId="731EE1F9" w:rsidR="00C77FC4" w:rsidRPr="00D4442D" w:rsidRDefault="00C77FC4" w:rsidP="00C77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92CA88A" w14:textId="34F7EF95" w:rsidR="00C77FC4" w:rsidRPr="007F5BD7" w:rsidRDefault="00AB2F00" w:rsidP="00C77FC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</w:t>
            </w:r>
            <w:r w:rsidR="003C14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767</w:t>
            </w:r>
          </w:p>
        </w:tc>
        <w:tc>
          <w:tcPr>
            <w:tcW w:w="236" w:type="dxa"/>
          </w:tcPr>
          <w:p w14:paraId="714AB821" w14:textId="77777777" w:rsidR="00C77FC4" w:rsidRPr="007F5BD7" w:rsidRDefault="00C77FC4" w:rsidP="00C77FC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5A86CFCF" w14:textId="0CF89ED2" w:rsidR="00C77FC4" w:rsidRPr="003C14CD" w:rsidRDefault="00AB2F00" w:rsidP="00C77FC4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</w:t>
            </w:r>
            <w:r w:rsidR="008C7C5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244" w:type="dxa"/>
          </w:tcPr>
          <w:p w14:paraId="00DF21ED" w14:textId="77777777" w:rsidR="00C77FC4" w:rsidRPr="007F5BD7" w:rsidRDefault="00C77FC4" w:rsidP="00C77FC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</w:tcPr>
          <w:p w14:paraId="0B253FE4" w14:textId="26609EA7" w:rsidR="00C77FC4" w:rsidRPr="007F5BD7" w:rsidRDefault="00AB2F00" w:rsidP="003C14C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639</w:t>
            </w:r>
          </w:p>
        </w:tc>
        <w:tc>
          <w:tcPr>
            <w:tcW w:w="236" w:type="dxa"/>
          </w:tcPr>
          <w:p w14:paraId="2F10C98C" w14:textId="77777777" w:rsidR="00C77FC4" w:rsidRPr="007F5BD7" w:rsidRDefault="00C77FC4" w:rsidP="00C77FC4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3210DC49" w14:textId="6D885336" w:rsidR="00C77FC4" w:rsidRPr="007F5BD7" w:rsidRDefault="00AB2F00" w:rsidP="00C77FC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</w:t>
            </w:r>
            <w:r w:rsidR="00B876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974</w:t>
            </w:r>
          </w:p>
        </w:tc>
      </w:tr>
    </w:tbl>
    <w:p w14:paraId="6B798043" w14:textId="44501655" w:rsidR="00C77FC4" w:rsidRDefault="00C77FC4"/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236"/>
        <w:gridCol w:w="1204"/>
        <w:gridCol w:w="244"/>
        <w:gridCol w:w="1196"/>
        <w:gridCol w:w="236"/>
        <w:gridCol w:w="1204"/>
      </w:tblGrid>
      <w:tr w:rsidR="00E156BF" w:rsidRPr="00D4442D" w14:paraId="25E2F0C0" w14:textId="77777777" w:rsidTr="00E77DFB">
        <w:trPr>
          <w:trHeight w:val="133"/>
          <w:tblHeader/>
        </w:trPr>
        <w:tc>
          <w:tcPr>
            <w:tcW w:w="4140" w:type="dxa"/>
          </w:tcPr>
          <w:p w14:paraId="333CCBA7" w14:textId="77777777" w:rsidR="00E156BF" w:rsidRPr="00D4442D" w:rsidRDefault="00E156BF" w:rsidP="002B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3E5D8C7A" w14:textId="77777777" w:rsidR="00E156BF" w:rsidRPr="00D4442D" w:rsidRDefault="00E156BF" w:rsidP="002B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56BF" w:rsidRPr="00D4442D" w14:paraId="6390387E" w14:textId="77777777" w:rsidTr="00E77DFB">
        <w:trPr>
          <w:trHeight w:val="133"/>
          <w:tblHeader/>
        </w:trPr>
        <w:tc>
          <w:tcPr>
            <w:tcW w:w="4140" w:type="dxa"/>
          </w:tcPr>
          <w:p w14:paraId="0E3AB3B8" w14:textId="77777777" w:rsidR="00E156BF" w:rsidRPr="00D4442D" w:rsidRDefault="00E156BF" w:rsidP="002B7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7"/>
              <w:jc w:val="right"/>
              <w:rPr>
                <w:rFonts w:asciiTheme="majorBidi" w:hAnsiTheme="majorBidi" w:cstheme="majorBidi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170" w:type="dxa"/>
            <w:vAlign w:val="bottom"/>
          </w:tcPr>
          <w:p w14:paraId="7D0D55A2" w14:textId="77777777" w:rsidR="00E156BF" w:rsidRPr="00D4442D" w:rsidRDefault="00E156BF" w:rsidP="002B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39B261C" w14:textId="77777777" w:rsidR="00E156BF" w:rsidRPr="00D4442D" w:rsidRDefault="00E156BF" w:rsidP="002B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4" w:type="dxa"/>
            <w:gridSpan w:val="3"/>
          </w:tcPr>
          <w:p w14:paraId="7211B631" w14:textId="77777777" w:rsidR="00E156BF" w:rsidRPr="00D4442D" w:rsidRDefault="00E156BF" w:rsidP="002B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4442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440" w:type="dxa"/>
            <w:gridSpan w:val="2"/>
            <w:vAlign w:val="bottom"/>
          </w:tcPr>
          <w:p w14:paraId="2C877495" w14:textId="77777777" w:rsidR="00E156BF" w:rsidRPr="00D4442D" w:rsidRDefault="00E156BF" w:rsidP="002B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156BF" w:rsidRPr="00D4442D" w14:paraId="3F0ED795" w14:textId="77777777" w:rsidTr="00E77DFB">
        <w:trPr>
          <w:trHeight w:val="133"/>
          <w:tblHeader/>
        </w:trPr>
        <w:tc>
          <w:tcPr>
            <w:tcW w:w="4140" w:type="dxa"/>
          </w:tcPr>
          <w:p w14:paraId="2ED414BD" w14:textId="77777777" w:rsidR="00E156BF" w:rsidRPr="007A1424" w:rsidRDefault="00E156BF" w:rsidP="002B772B">
            <w:pPr>
              <w:pStyle w:val="acctfourfigures"/>
              <w:spacing w:line="216" w:lineRule="auto"/>
              <w:ind w:left="58"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92C5DC5" w14:textId="77777777" w:rsidR="00E156BF" w:rsidRPr="007A1424" w:rsidRDefault="00E156BF" w:rsidP="002B772B">
            <w:pPr>
              <w:pStyle w:val="acctfourfigures"/>
              <w:spacing w:line="216" w:lineRule="auto"/>
              <w:ind w:left="58"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6161081" w14:textId="77777777" w:rsidR="00E156BF" w:rsidRPr="007A1424" w:rsidRDefault="00E156BF" w:rsidP="002B772B">
            <w:pPr>
              <w:pStyle w:val="acctfourfigures"/>
              <w:spacing w:line="216" w:lineRule="auto"/>
              <w:ind w:left="58"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A142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2783F8B6" w14:textId="30D12F73" w:rsidR="00E156BF" w:rsidRPr="00D4442D" w:rsidRDefault="00E156BF" w:rsidP="002B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AB2F00" w:rsidRPr="00AB2F0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0CE91B69" w14:textId="77777777" w:rsidR="00E156BF" w:rsidRPr="00D4442D" w:rsidRDefault="00E156BF" w:rsidP="002B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65CD54F2" w14:textId="77777777" w:rsidR="00E156BF" w:rsidRPr="00D4442D" w:rsidRDefault="00E156BF" w:rsidP="002B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40C4E6" w14:textId="77777777" w:rsidR="00E156BF" w:rsidRPr="00D4442D" w:rsidRDefault="00E156BF" w:rsidP="002B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4" w:type="dxa"/>
            <w:tcBorders>
              <w:top w:val="single" w:sz="4" w:space="0" w:color="auto"/>
            </w:tcBorders>
            <w:vAlign w:val="bottom"/>
          </w:tcPr>
          <w:p w14:paraId="7CCE5E21" w14:textId="77777777" w:rsidR="00E156BF" w:rsidRPr="00D4442D" w:rsidRDefault="00E156BF" w:rsidP="002B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13FE0922" w14:textId="77777777" w:rsidR="00E156BF" w:rsidRPr="00D4442D" w:rsidRDefault="00E156BF" w:rsidP="002B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13B11B9F" w14:textId="77777777" w:rsidR="00E156BF" w:rsidRPr="00D4442D" w:rsidRDefault="00E156BF" w:rsidP="002B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C7D5411" w14:textId="403551AD" w:rsidR="00E156BF" w:rsidRPr="00D4442D" w:rsidRDefault="00E156BF" w:rsidP="002B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444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AB2F00" w:rsidRPr="00AB2F0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</w:t>
            </w:r>
          </w:p>
        </w:tc>
      </w:tr>
      <w:tr w:rsidR="00E156BF" w:rsidRPr="00D4442D" w14:paraId="1E41DBCD" w14:textId="77777777" w:rsidTr="00E77DFB">
        <w:trPr>
          <w:trHeight w:val="133"/>
          <w:tblHeader/>
        </w:trPr>
        <w:tc>
          <w:tcPr>
            <w:tcW w:w="4140" w:type="dxa"/>
          </w:tcPr>
          <w:p w14:paraId="37714CF1" w14:textId="77777777" w:rsidR="00E156BF" w:rsidRPr="00D4442D" w:rsidRDefault="00E156BF" w:rsidP="002B772B">
            <w:pPr>
              <w:pStyle w:val="acctfourfigures"/>
              <w:tabs>
                <w:tab w:val="clear" w:pos="765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10A17CEA" w14:textId="77777777" w:rsidR="00E156BF" w:rsidRPr="00D4442D" w:rsidRDefault="00E156BF" w:rsidP="002B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44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56BF" w:rsidRPr="00D4442D" w14:paraId="2A460BC0" w14:textId="77777777" w:rsidTr="002B772B">
        <w:trPr>
          <w:trHeight w:val="133"/>
        </w:trPr>
        <w:tc>
          <w:tcPr>
            <w:tcW w:w="4140" w:type="dxa"/>
          </w:tcPr>
          <w:p w14:paraId="5F9A0330" w14:textId="77777777" w:rsidR="00E156BF" w:rsidRPr="00D4442D" w:rsidRDefault="00E156BF" w:rsidP="002B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32793FB9" w14:textId="77777777" w:rsidR="00E156BF" w:rsidRPr="00D4442D" w:rsidRDefault="00E156BF" w:rsidP="002B772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08E7CA3" w14:textId="77777777" w:rsidR="00E156BF" w:rsidRPr="00D4442D" w:rsidRDefault="00E156BF" w:rsidP="002B77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55070A7" w14:textId="77777777" w:rsidR="00E156BF" w:rsidRPr="00D4442D" w:rsidRDefault="00E156BF" w:rsidP="002B77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19FE7ED4" w14:textId="77777777" w:rsidR="00E156BF" w:rsidRPr="00D4442D" w:rsidRDefault="00E156BF" w:rsidP="002B77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53543B6B" w14:textId="77777777" w:rsidR="00E156BF" w:rsidRPr="00D4442D" w:rsidRDefault="00E156BF" w:rsidP="002B772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1785EBF" w14:textId="77777777" w:rsidR="00E156BF" w:rsidRPr="00D4442D" w:rsidRDefault="00E156BF" w:rsidP="002B772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1D7AE49" w14:textId="77777777" w:rsidR="00E156BF" w:rsidRPr="00D4442D" w:rsidRDefault="00E156BF" w:rsidP="002B772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56BF" w:rsidRPr="007F5BD7" w14:paraId="55263502" w14:textId="77777777" w:rsidTr="002B772B">
        <w:trPr>
          <w:trHeight w:val="133"/>
        </w:trPr>
        <w:tc>
          <w:tcPr>
            <w:tcW w:w="4140" w:type="dxa"/>
          </w:tcPr>
          <w:p w14:paraId="5C3D876F" w14:textId="77777777" w:rsidR="00E156BF" w:rsidRPr="00D4442D" w:rsidRDefault="00E156BF" w:rsidP="002B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14:paraId="3F81A07D" w14:textId="20DE4619" w:rsidR="00E156BF" w:rsidRPr="00D4442D" w:rsidRDefault="00AB2F00" w:rsidP="002B772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E156BF"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494</w:t>
            </w:r>
          </w:p>
        </w:tc>
        <w:tc>
          <w:tcPr>
            <w:tcW w:w="236" w:type="dxa"/>
          </w:tcPr>
          <w:p w14:paraId="6AF6BC37" w14:textId="77777777" w:rsidR="00E156BF" w:rsidRPr="00D4442D" w:rsidRDefault="00E156BF" w:rsidP="002B77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69F7DE6" w14:textId="4BFDD3A1" w:rsidR="00E156BF" w:rsidRPr="00D4442D" w:rsidRDefault="00AB2F00" w:rsidP="002B772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E156B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181</w:t>
            </w:r>
          </w:p>
        </w:tc>
        <w:tc>
          <w:tcPr>
            <w:tcW w:w="244" w:type="dxa"/>
          </w:tcPr>
          <w:p w14:paraId="7FAD9407" w14:textId="77777777" w:rsidR="00E156BF" w:rsidRPr="00D4442D" w:rsidRDefault="00E156BF" w:rsidP="002B77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4114C894" w14:textId="77777777" w:rsidR="00E156BF" w:rsidRPr="00D4442D" w:rsidRDefault="00E156BF" w:rsidP="002B772B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55FAF4E" w14:textId="77777777" w:rsidR="00E156BF" w:rsidRPr="00D4442D" w:rsidRDefault="00E156BF" w:rsidP="002B772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2D51F7F" w14:textId="6E1FC60F" w:rsidR="00E156BF" w:rsidRPr="007F5BD7" w:rsidRDefault="00AB2F00" w:rsidP="002B772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E156BF" w:rsidRPr="007F5B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675</w:t>
            </w:r>
          </w:p>
        </w:tc>
      </w:tr>
      <w:tr w:rsidR="00E156BF" w:rsidRPr="007F5BD7" w14:paraId="53CE77F0" w14:textId="77777777" w:rsidTr="002B772B">
        <w:trPr>
          <w:trHeight w:val="133"/>
        </w:trPr>
        <w:tc>
          <w:tcPr>
            <w:tcW w:w="4140" w:type="dxa"/>
          </w:tcPr>
          <w:p w14:paraId="35CC80D1" w14:textId="77777777" w:rsidR="00E156BF" w:rsidRPr="00D4442D" w:rsidRDefault="00E156BF" w:rsidP="002B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0176ABC5" w14:textId="54562906" w:rsidR="00E156BF" w:rsidRPr="00D4442D" w:rsidRDefault="00AB2F00" w:rsidP="002B772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E156BF" w:rsidRPr="007F5B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175</w:t>
            </w:r>
          </w:p>
        </w:tc>
        <w:tc>
          <w:tcPr>
            <w:tcW w:w="236" w:type="dxa"/>
          </w:tcPr>
          <w:p w14:paraId="40A84FE0" w14:textId="77777777" w:rsidR="00E156BF" w:rsidRPr="00D4442D" w:rsidRDefault="00E156BF" w:rsidP="002B772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40D1DC5" w14:textId="1B6C9B1D" w:rsidR="00E156BF" w:rsidRPr="00D4442D" w:rsidRDefault="00E156BF" w:rsidP="002B772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5B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7F5B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264</w:t>
            </w:r>
            <w:r w:rsidRPr="007F5B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44" w:type="dxa"/>
          </w:tcPr>
          <w:p w14:paraId="563BC1E4" w14:textId="77777777" w:rsidR="00E156BF" w:rsidRPr="00D4442D" w:rsidRDefault="00E156BF" w:rsidP="002B77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4D8A31ED" w14:textId="77777777" w:rsidR="00E156BF" w:rsidRPr="00D4442D" w:rsidRDefault="00E156BF" w:rsidP="002B772B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AA32BB" w14:textId="77777777" w:rsidR="00E156BF" w:rsidRPr="00D4442D" w:rsidRDefault="00E156BF" w:rsidP="002B772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168FD69" w14:textId="03A4FAD7" w:rsidR="00E156BF" w:rsidRPr="007F5BD7" w:rsidRDefault="00AB2F00" w:rsidP="002B772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156BF" w:rsidRPr="007F5B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911</w:t>
            </w:r>
          </w:p>
        </w:tc>
      </w:tr>
      <w:tr w:rsidR="00E156BF" w:rsidRPr="007F5BD7" w14:paraId="5876E108" w14:textId="77777777" w:rsidTr="002B772B">
        <w:trPr>
          <w:trHeight w:val="133"/>
        </w:trPr>
        <w:tc>
          <w:tcPr>
            <w:tcW w:w="4140" w:type="dxa"/>
          </w:tcPr>
          <w:p w14:paraId="32DC2760" w14:textId="77777777" w:rsidR="00E156BF" w:rsidRPr="00D4442D" w:rsidRDefault="00E156BF" w:rsidP="002B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70" w:type="dxa"/>
          </w:tcPr>
          <w:p w14:paraId="42DF6B03" w14:textId="668B4A90" w:rsidR="00E156BF" w:rsidRPr="00D4442D" w:rsidRDefault="00AB2F00" w:rsidP="002B772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E156BF" w:rsidRPr="00A60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336</w:t>
            </w:r>
          </w:p>
        </w:tc>
        <w:tc>
          <w:tcPr>
            <w:tcW w:w="236" w:type="dxa"/>
          </w:tcPr>
          <w:p w14:paraId="10192377" w14:textId="77777777" w:rsidR="00E156BF" w:rsidRPr="00D4442D" w:rsidRDefault="00E156BF" w:rsidP="002B772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F7249BF" w14:textId="1AD008E0" w:rsidR="00E156BF" w:rsidRPr="00D4442D" w:rsidRDefault="00AB2F00" w:rsidP="002B772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244" w:type="dxa"/>
          </w:tcPr>
          <w:p w14:paraId="4E840318" w14:textId="77777777" w:rsidR="00E156BF" w:rsidRPr="00D4442D" w:rsidRDefault="00E156BF" w:rsidP="002B77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3977A056" w14:textId="3F4879D5" w:rsidR="00E156BF" w:rsidRPr="00D4442D" w:rsidRDefault="00E156BF" w:rsidP="002B772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D4EDD4E" w14:textId="77777777" w:rsidR="00E156BF" w:rsidRPr="00D4442D" w:rsidRDefault="00E156BF" w:rsidP="002B772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58CDFEA" w14:textId="6F2EF6C6" w:rsidR="00E156BF" w:rsidRPr="007F5BD7" w:rsidRDefault="00AB2F00" w:rsidP="002B772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E156BF" w:rsidRPr="007F5B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784</w:t>
            </w:r>
          </w:p>
        </w:tc>
      </w:tr>
      <w:tr w:rsidR="00E156BF" w:rsidRPr="00D4442D" w14:paraId="77D2A181" w14:textId="77777777" w:rsidTr="002B772B">
        <w:trPr>
          <w:trHeight w:val="133"/>
        </w:trPr>
        <w:tc>
          <w:tcPr>
            <w:tcW w:w="4140" w:type="dxa"/>
          </w:tcPr>
          <w:p w14:paraId="63A3E59E" w14:textId="77777777" w:rsidR="00E156BF" w:rsidRPr="00D4442D" w:rsidRDefault="00E156BF" w:rsidP="002B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21ACC5F4" w14:textId="5BEE3897" w:rsidR="00E156BF" w:rsidRPr="00D4442D" w:rsidRDefault="00AB2F00" w:rsidP="002B772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674</w:t>
            </w:r>
          </w:p>
        </w:tc>
        <w:tc>
          <w:tcPr>
            <w:tcW w:w="236" w:type="dxa"/>
          </w:tcPr>
          <w:p w14:paraId="7C32D629" w14:textId="77777777" w:rsidR="00E156BF" w:rsidRPr="00D4442D" w:rsidRDefault="00E156BF" w:rsidP="002B772B">
            <w:pPr>
              <w:pStyle w:val="acctfourfigures"/>
              <w:tabs>
                <w:tab w:val="clear" w:pos="765"/>
                <w:tab w:val="decimal" w:pos="561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54EEFC2" w14:textId="10E7A412" w:rsidR="00E156BF" w:rsidRPr="00D4442D" w:rsidRDefault="00E156BF" w:rsidP="002B772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44" w:type="dxa"/>
          </w:tcPr>
          <w:p w14:paraId="0050D1E7" w14:textId="77777777" w:rsidR="00E156BF" w:rsidRPr="00D4442D" w:rsidRDefault="00E156BF" w:rsidP="002B772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37913807" w14:textId="77777777" w:rsidR="00E156BF" w:rsidRPr="00D4442D" w:rsidRDefault="00E156BF" w:rsidP="002B772B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91F255B" w14:textId="77777777" w:rsidR="00E156BF" w:rsidRPr="00D4442D" w:rsidRDefault="00E156BF" w:rsidP="002B772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AE900DB" w14:textId="77777777" w:rsidR="00E156BF" w:rsidRPr="00D4442D" w:rsidRDefault="00E156BF" w:rsidP="002B772B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56BF" w:rsidRPr="00D4442D" w14:paraId="0F390664" w14:textId="77777777" w:rsidTr="002B772B">
        <w:trPr>
          <w:trHeight w:val="66"/>
        </w:trPr>
        <w:tc>
          <w:tcPr>
            <w:tcW w:w="4140" w:type="dxa"/>
          </w:tcPr>
          <w:p w14:paraId="668ACACC" w14:textId="77777777" w:rsidR="00E156BF" w:rsidRPr="00D4442D" w:rsidRDefault="00E156BF" w:rsidP="002B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592D48A" w14:textId="5484EDE5" w:rsidR="00E156BF" w:rsidRPr="00D4442D" w:rsidRDefault="00AB2F00" w:rsidP="002B772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</w:t>
            </w:r>
            <w:r w:rsidR="00E156B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679</w:t>
            </w:r>
          </w:p>
        </w:tc>
        <w:tc>
          <w:tcPr>
            <w:tcW w:w="236" w:type="dxa"/>
          </w:tcPr>
          <w:p w14:paraId="1CF0A992" w14:textId="77777777" w:rsidR="00E156BF" w:rsidRPr="00D4442D" w:rsidRDefault="00E156BF" w:rsidP="002B772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57A60E32" w14:textId="4E4766BD" w:rsidR="00E156BF" w:rsidRPr="00D4442D" w:rsidRDefault="00AB2F00" w:rsidP="002B772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E156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843</w:t>
            </w:r>
          </w:p>
        </w:tc>
        <w:tc>
          <w:tcPr>
            <w:tcW w:w="244" w:type="dxa"/>
          </w:tcPr>
          <w:p w14:paraId="187B6AEF" w14:textId="77777777" w:rsidR="00E156BF" w:rsidRPr="00D4442D" w:rsidRDefault="00E156BF" w:rsidP="002B77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14:paraId="51C21356" w14:textId="14C20B53" w:rsidR="00E156BF" w:rsidRPr="00D4442D" w:rsidRDefault="00E156BF" w:rsidP="002B772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D6CB325" w14:textId="77777777" w:rsidR="00E156BF" w:rsidRPr="00D4442D" w:rsidRDefault="00E156BF" w:rsidP="002B772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6E21514E" w14:textId="173D5BB6" w:rsidR="00E156BF" w:rsidRPr="00D4442D" w:rsidRDefault="00AB2F00" w:rsidP="002B772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</w:t>
            </w:r>
            <w:r w:rsidR="00E156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370</w:t>
            </w:r>
          </w:p>
        </w:tc>
      </w:tr>
      <w:tr w:rsidR="00E156BF" w:rsidRPr="00D4442D" w14:paraId="18B1FE08" w14:textId="77777777" w:rsidTr="002B772B">
        <w:trPr>
          <w:trHeight w:val="66"/>
        </w:trPr>
        <w:tc>
          <w:tcPr>
            <w:tcW w:w="4140" w:type="dxa"/>
          </w:tcPr>
          <w:p w14:paraId="19B6D0EB" w14:textId="77777777" w:rsidR="00E156BF" w:rsidRPr="00D4442D" w:rsidRDefault="00E156BF" w:rsidP="002B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798FC1" w14:textId="77777777" w:rsidR="00E156BF" w:rsidRPr="00D4442D" w:rsidRDefault="00E156BF" w:rsidP="002B772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38CA46B" w14:textId="77777777" w:rsidR="00E156BF" w:rsidRPr="00D4442D" w:rsidRDefault="00E156BF" w:rsidP="002B772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758C9DBF" w14:textId="77777777" w:rsidR="00E156BF" w:rsidRPr="00D4442D" w:rsidRDefault="00E156BF" w:rsidP="002B772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2E8C9269" w14:textId="77777777" w:rsidR="00E156BF" w:rsidRPr="00D4442D" w:rsidRDefault="00E156BF" w:rsidP="002B77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61D9A0E2" w14:textId="77777777" w:rsidR="00E156BF" w:rsidRPr="00D4442D" w:rsidRDefault="00E156BF" w:rsidP="002B77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4FDD6AA" w14:textId="77777777" w:rsidR="00E156BF" w:rsidRPr="00D4442D" w:rsidRDefault="00E156BF" w:rsidP="002B772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49212C6C" w14:textId="77777777" w:rsidR="00E156BF" w:rsidRPr="00D4442D" w:rsidRDefault="00E156BF" w:rsidP="002B772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156BF" w:rsidRPr="00D4442D" w14:paraId="04CB12A0" w14:textId="77777777" w:rsidTr="002B772B">
        <w:trPr>
          <w:trHeight w:val="66"/>
        </w:trPr>
        <w:tc>
          <w:tcPr>
            <w:tcW w:w="4140" w:type="dxa"/>
          </w:tcPr>
          <w:p w14:paraId="7F6B47BA" w14:textId="77777777" w:rsidR="00E156BF" w:rsidRPr="00D4442D" w:rsidRDefault="00E156BF" w:rsidP="002B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51ABAE12" w14:textId="77777777" w:rsidR="00E156BF" w:rsidRPr="00D4442D" w:rsidRDefault="00E156BF" w:rsidP="002B772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241B9FC" w14:textId="77777777" w:rsidR="00E156BF" w:rsidRPr="00D4442D" w:rsidRDefault="00E156BF" w:rsidP="002B772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E88E364" w14:textId="77777777" w:rsidR="00E156BF" w:rsidRPr="00D4442D" w:rsidRDefault="00E156BF" w:rsidP="002B772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14887448" w14:textId="77777777" w:rsidR="00E156BF" w:rsidRPr="00D4442D" w:rsidRDefault="00E156BF" w:rsidP="002B77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51E1B8DC" w14:textId="77777777" w:rsidR="00E156BF" w:rsidRPr="00D4442D" w:rsidRDefault="00E156BF" w:rsidP="002B772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B7DAD6E" w14:textId="77777777" w:rsidR="00E156BF" w:rsidRPr="00D4442D" w:rsidRDefault="00E156BF" w:rsidP="002B772B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F73492C" w14:textId="77777777" w:rsidR="00E156BF" w:rsidRPr="00D4442D" w:rsidRDefault="00E156BF" w:rsidP="002B772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56BF" w:rsidRPr="00D4442D" w14:paraId="67C570B9" w14:textId="77777777" w:rsidTr="002B772B">
        <w:trPr>
          <w:trHeight w:val="66"/>
        </w:trPr>
        <w:tc>
          <w:tcPr>
            <w:tcW w:w="4140" w:type="dxa"/>
          </w:tcPr>
          <w:p w14:paraId="7D963E7E" w14:textId="77777777" w:rsidR="00E156BF" w:rsidRPr="00D4442D" w:rsidRDefault="00E156BF" w:rsidP="002B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6CB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07E854B9" w14:textId="147B9F54" w:rsidR="00E156BF" w:rsidRPr="00D4442D" w:rsidRDefault="00E156BF" w:rsidP="002B772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706F4E0" w14:textId="77777777" w:rsidR="00E156BF" w:rsidRPr="00D4442D" w:rsidRDefault="00E156BF" w:rsidP="002B772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0ED3401" w14:textId="7AF6E51F" w:rsidR="00E156BF" w:rsidRPr="00D4442D" w:rsidRDefault="00AB2F00" w:rsidP="002B772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E156B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340</w:t>
            </w:r>
          </w:p>
        </w:tc>
        <w:tc>
          <w:tcPr>
            <w:tcW w:w="244" w:type="dxa"/>
          </w:tcPr>
          <w:p w14:paraId="06F0E34F" w14:textId="77777777" w:rsidR="00E156BF" w:rsidRPr="00D4442D" w:rsidRDefault="00E156BF" w:rsidP="002B77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</w:tcPr>
          <w:p w14:paraId="624CF21D" w14:textId="77777777" w:rsidR="00E156BF" w:rsidRPr="00D4442D" w:rsidRDefault="00E156BF" w:rsidP="002B772B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CF12704" w14:textId="77777777" w:rsidR="00E156BF" w:rsidRPr="00D4442D" w:rsidRDefault="00E156BF" w:rsidP="002B772B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0A728E30" w14:textId="630D0155" w:rsidR="00E156BF" w:rsidRPr="00D4442D" w:rsidRDefault="00E156BF" w:rsidP="002B772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7F5B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F5B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542</w:t>
            </w:r>
            <w:r w:rsidRPr="007F5B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156BF" w:rsidRPr="007F5BD7" w14:paraId="0D96122C" w14:textId="77777777" w:rsidTr="002B772B">
        <w:trPr>
          <w:trHeight w:val="66"/>
        </w:trPr>
        <w:tc>
          <w:tcPr>
            <w:tcW w:w="4140" w:type="dxa"/>
          </w:tcPr>
          <w:p w14:paraId="1C824645" w14:textId="77777777" w:rsidR="00E156BF" w:rsidRPr="00D4442D" w:rsidRDefault="00E156BF" w:rsidP="002B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5D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4CCE8F78" w14:textId="77777777" w:rsidR="00E156BF" w:rsidRPr="00D4442D" w:rsidRDefault="00E156BF" w:rsidP="002B772B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B62D699" w14:textId="77777777" w:rsidR="00E156BF" w:rsidRPr="00D4442D" w:rsidRDefault="00E156BF" w:rsidP="002B772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9CF638F" w14:textId="2D6946CC" w:rsidR="00E156BF" w:rsidRPr="00D4442D" w:rsidRDefault="00E156BF" w:rsidP="002B772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44" w:type="dxa"/>
          </w:tcPr>
          <w:p w14:paraId="742B0C5C" w14:textId="77777777" w:rsidR="00E156BF" w:rsidRPr="00D4442D" w:rsidRDefault="00E156BF" w:rsidP="002B772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32861418" w14:textId="77777777" w:rsidR="00E156BF" w:rsidRPr="00D4442D" w:rsidRDefault="00E156BF" w:rsidP="002B772B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BD9B22" w14:textId="77777777" w:rsidR="00E156BF" w:rsidRPr="00D4442D" w:rsidRDefault="00E156BF" w:rsidP="002B772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0F54CF4" w14:textId="03CACC80" w:rsidR="00E156BF" w:rsidRPr="007F5BD7" w:rsidRDefault="00E156BF" w:rsidP="002B772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7F5B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Pr="007F5B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156BF" w:rsidRPr="00D4442D" w14:paraId="5D0F06B2" w14:textId="77777777" w:rsidTr="002B772B">
        <w:trPr>
          <w:trHeight w:val="260"/>
        </w:trPr>
        <w:tc>
          <w:tcPr>
            <w:tcW w:w="4140" w:type="dxa"/>
          </w:tcPr>
          <w:p w14:paraId="5143DA41" w14:textId="77777777" w:rsidR="00E156BF" w:rsidRPr="00D4442D" w:rsidRDefault="00E156BF" w:rsidP="002B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318D943" w14:textId="260A2079" w:rsidR="00E156BF" w:rsidRPr="007F5BD7" w:rsidRDefault="00E156BF" w:rsidP="002B772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5B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7F5B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882</w:t>
            </w:r>
            <w:r w:rsidRPr="007F5B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B53BD86" w14:textId="77777777" w:rsidR="00E156BF" w:rsidRPr="00D4442D" w:rsidRDefault="00E156BF" w:rsidP="002B772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369AA3E2" w14:textId="4F4868CD" w:rsidR="00E156BF" w:rsidRPr="007F5BD7" w:rsidRDefault="00AB2F00" w:rsidP="002B772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E156BF" w:rsidRPr="007F5B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279</w:t>
            </w:r>
          </w:p>
        </w:tc>
        <w:tc>
          <w:tcPr>
            <w:tcW w:w="244" w:type="dxa"/>
          </w:tcPr>
          <w:p w14:paraId="658DE5A6" w14:textId="77777777" w:rsidR="00E156BF" w:rsidRPr="007F5BD7" w:rsidRDefault="00E156BF" w:rsidP="002B77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14:paraId="0FAFF543" w14:textId="77777777" w:rsidR="00E156BF" w:rsidRPr="007F5BD7" w:rsidRDefault="00E156BF" w:rsidP="002B772B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5B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60CAA7" w14:textId="77777777" w:rsidR="00E156BF" w:rsidRPr="00D4442D" w:rsidRDefault="00E156BF" w:rsidP="002B772B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584B552A" w14:textId="17429A29" w:rsidR="00E156BF" w:rsidRPr="00D4442D" w:rsidRDefault="00E156BF" w:rsidP="002B772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E156BF" w:rsidRPr="007F5BD7" w14:paraId="4E35871F" w14:textId="77777777" w:rsidTr="002B772B">
        <w:trPr>
          <w:trHeight w:val="225"/>
        </w:trPr>
        <w:tc>
          <w:tcPr>
            <w:tcW w:w="4140" w:type="dxa"/>
          </w:tcPr>
          <w:p w14:paraId="2480BDB9" w14:textId="77777777" w:rsidR="00E156BF" w:rsidRPr="00D4442D" w:rsidRDefault="00E156BF" w:rsidP="002B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9FB1AA0" w14:textId="77777777" w:rsidR="00E156BF" w:rsidRPr="007F5BD7" w:rsidRDefault="00E156BF" w:rsidP="002B772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3963B6" w14:textId="77777777" w:rsidR="00E156BF" w:rsidRPr="007F5BD7" w:rsidRDefault="00E156BF" w:rsidP="002B772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01B31310" w14:textId="77777777" w:rsidR="00E156BF" w:rsidRPr="007F5BD7" w:rsidRDefault="00E156BF" w:rsidP="002B772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</w:tcPr>
          <w:p w14:paraId="4DEF0D66" w14:textId="77777777" w:rsidR="00E156BF" w:rsidRPr="007F5BD7" w:rsidRDefault="00E156BF" w:rsidP="002B77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66E1F1EC" w14:textId="77777777" w:rsidR="00E156BF" w:rsidRPr="007F5BD7" w:rsidRDefault="00E156BF" w:rsidP="002B772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50AE2D9" w14:textId="77777777" w:rsidR="00E156BF" w:rsidRPr="007F5BD7" w:rsidRDefault="00E156BF" w:rsidP="002B772B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0DAD58D4" w14:textId="77777777" w:rsidR="00E156BF" w:rsidRPr="007F5BD7" w:rsidRDefault="00E156BF" w:rsidP="002B772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156BF" w:rsidRPr="00D4442D" w14:paraId="234B09EE" w14:textId="77777777" w:rsidTr="002B772B">
        <w:trPr>
          <w:trHeight w:val="66"/>
        </w:trPr>
        <w:tc>
          <w:tcPr>
            <w:tcW w:w="4140" w:type="dxa"/>
          </w:tcPr>
          <w:p w14:paraId="768D7C63" w14:textId="77777777" w:rsidR="00E156BF" w:rsidRPr="00D4442D" w:rsidRDefault="00E156BF" w:rsidP="002B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4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CE9D0C9" w14:textId="3D8E087F" w:rsidR="00E156BF" w:rsidRPr="007F5BD7" w:rsidRDefault="00AB2F00" w:rsidP="002B772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</w:t>
            </w:r>
            <w:r w:rsidR="00E156BF"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797</w:t>
            </w:r>
          </w:p>
        </w:tc>
        <w:tc>
          <w:tcPr>
            <w:tcW w:w="236" w:type="dxa"/>
          </w:tcPr>
          <w:p w14:paraId="20FB7B60" w14:textId="77777777" w:rsidR="00E156BF" w:rsidRPr="00D4442D" w:rsidRDefault="00E156BF" w:rsidP="002B772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6AB8C8DF" w14:textId="131183E7" w:rsidR="00E156BF" w:rsidRPr="007F5BD7" w:rsidRDefault="00AB2F00" w:rsidP="002B772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E156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122</w:t>
            </w:r>
          </w:p>
        </w:tc>
        <w:tc>
          <w:tcPr>
            <w:tcW w:w="244" w:type="dxa"/>
          </w:tcPr>
          <w:p w14:paraId="4DFEF94A" w14:textId="77777777" w:rsidR="00E156BF" w:rsidRPr="007F5BD7" w:rsidRDefault="00E156BF" w:rsidP="002B772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</w:tcPr>
          <w:p w14:paraId="49AE6366" w14:textId="63000E16" w:rsidR="00E156BF" w:rsidRPr="00D4442D" w:rsidRDefault="00E156BF" w:rsidP="002B772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2281FE3" w14:textId="77777777" w:rsidR="00E156BF" w:rsidRPr="00D4442D" w:rsidRDefault="00E156BF" w:rsidP="002B772B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185C2D85" w14:textId="17F58F36" w:rsidR="00E156BF" w:rsidRPr="00D4442D" w:rsidRDefault="00AB2F00" w:rsidP="002B772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</w:t>
            </w:r>
            <w:r w:rsidR="00E156BF" w:rsidRPr="00A60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767</w:t>
            </w:r>
          </w:p>
        </w:tc>
      </w:tr>
    </w:tbl>
    <w:p w14:paraId="44A4697A" w14:textId="77777777" w:rsidR="00E156BF" w:rsidRDefault="00E156BF" w:rsidP="00C65A81">
      <w:pPr>
        <w:spacing w:line="240" w:lineRule="auto"/>
        <w:ind w:left="540"/>
        <w:jc w:val="thaiDistribute"/>
        <w:rPr>
          <w:rFonts w:asciiTheme="majorBidi" w:eastAsia="Cordia New" w:hAnsiTheme="majorBidi"/>
          <w:color w:val="000000"/>
          <w:sz w:val="30"/>
          <w:szCs w:val="30"/>
        </w:rPr>
      </w:pPr>
    </w:p>
    <w:p w14:paraId="03BED194" w14:textId="285449EA" w:rsidR="00E11312" w:rsidRPr="00A605D7" w:rsidRDefault="00E11312" w:rsidP="00C65A81">
      <w:pPr>
        <w:spacing w:line="240" w:lineRule="auto"/>
        <w:ind w:left="540"/>
        <w:jc w:val="thaiDistribute"/>
        <w:rPr>
          <w:rFonts w:asciiTheme="majorBidi" w:eastAsia="Cordia New" w:hAnsiTheme="majorBidi"/>
          <w:color w:val="000000"/>
          <w:sz w:val="30"/>
          <w:szCs w:val="30"/>
        </w:rPr>
      </w:pPr>
      <w:r w:rsidRPr="00A605D7">
        <w:rPr>
          <w:rFonts w:asciiTheme="majorBidi" w:eastAsia="Cordia New" w:hAnsiTheme="majorBidi" w:hint="cs"/>
          <w:color w:val="000000"/>
          <w:sz w:val="30"/>
          <w:szCs w:val="30"/>
          <w:cs/>
        </w:rPr>
        <w:t>สินทรัพย์ภาษีเงินได้รอการตัดบัญชีที่ยังไม่ได้รับรู้เกิดจากรายการดังต่อไปนี้</w:t>
      </w:r>
    </w:p>
    <w:p w14:paraId="293E5D04" w14:textId="77777777" w:rsidR="006257F8" w:rsidRPr="00A605D7" w:rsidRDefault="006257F8" w:rsidP="00C65A81">
      <w:pPr>
        <w:spacing w:line="240" w:lineRule="auto"/>
        <w:ind w:left="540"/>
        <w:jc w:val="thaiDistribute"/>
        <w:rPr>
          <w:rFonts w:asciiTheme="majorBidi" w:eastAsia="Cordia New" w:hAnsiTheme="majorBidi"/>
          <w:color w:val="000000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270"/>
        <w:gridCol w:w="1164"/>
        <w:gridCol w:w="6"/>
        <w:gridCol w:w="230"/>
        <w:gridCol w:w="6"/>
        <w:gridCol w:w="1170"/>
        <w:gridCol w:w="270"/>
        <w:gridCol w:w="1204"/>
      </w:tblGrid>
      <w:tr w:rsidR="003E4B11" w:rsidRPr="00A605D7" w14:paraId="5EF7E26E" w14:textId="77777777" w:rsidTr="00C77FC4">
        <w:trPr>
          <w:tblHeader/>
        </w:trPr>
        <w:tc>
          <w:tcPr>
            <w:tcW w:w="4140" w:type="dxa"/>
            <w:vAlign w:val="bottom"/>
          </w:tcPr>
          <w:p w14:paraId="73BF4B49" w14:textId="6A238473" w:rsidR="003E4B11" w:rsidRPr="00A605D7" w:rsidRDefault="003E4B11" w:rsidP="008B5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04" w:type="dxa"/>
            <w:gridSpan w:val="3"/>
            <w:vAlign w:val="bottom"/>
          </w:tcPr>
          <w:p w14:paraId="0B6C2632" w14:textId="322C22A4" w:rsidR="003E4B11" w:rsidRPr="00A605D7" w:rsidRDefault="003E4B11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pacing w:val="-12"/>
                <w:sz w:val="30"/>
                <w:szCs w:val="30"/>
              </w:rPr>
            </w:pPr>
            <w:r w:rsidRPr="00A605D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4F01F201" w14:textId="77777777" w:rsidR="003E4B11" w:rsidRPr="00A605D7" w:rsidRDefault="003E4B11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50" w:type="dxa"/>
            <w:gridSpan w:val="4"/>
          </w:tcPr>
          <w:p w14:paraId="7CDA54E5" w14:textId="77777777" w:rsidR="003E4B11" w:rsidRPr="00A605D7" w:rsidRDefault="003E4B11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69A9" w:rsidRPr="00A605D7" w14:paraId="12353816" w14:textId="77777777" w:rsidTr="00C77FC4">
        <w:trPr>
          <w:tblHeader/>
        </w:trPr>
        <w:tc>
          <w:tcPr>
            <w:tcW w:w="4140" w:type="dxa"/>
          </w:tcPr>
          <w:p w14:paraId="02308306" w14:textId="77777777" w:rsidR="000369A9" w:rsidRPr="00A605D7" w:rsidRDefault="000369A9" w:rsidP="0003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1F3BBF" w14:textId="41456C34" w:rsidR="000369A9" w:rsidRPr="00A605D7" w:rsidRDefault="00AB2F00" w:rsidP="000369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pacing w:val="-4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3B43DB91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54B179A" w14:textId="560BDD22" w:rsidR="000369A9" w:rsidRPr="00A605D7" w:rsidRDefault="00AB2F00" w:rsidP="000369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pacing w:val="-4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  <w:gridSpan w:val="2"/>
          </w:tcPr>
          <w:p w14:paraId="1CD54531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CC1EE6" w14:textId="14724C4D" w:rsidR="000369A9" w:rsidRPr="00A605D7" w:rsidRDefault="00AB2F00" w:rsidP="000369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pacing w:val="-4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7DCA3CEF" w14:textId="77777777" w:rsidR="000369A9" w:rsidRPr="00A605D7" w:rsidRDefault="000369A9" w:rsidP="000369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290A5CB" w14:textId="4FCAAF4A" w:rsidR="000369A9" w:rsidRPr="00A605D7" w:rsidRDefault="00AB2F00" w:rsidP="000369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pacing w:val="-4"/>
                <w:sz w:val="30"/>
                <w:szCs w:val="30"/>
                <w:lang w:val="en-US"/>
              </w:rPr>
              <w:t>2567</w:t>
            </w:r>
          </w:p>
        </w:tc>
      </w:tr>
      <w:tr w:rsidR="000369A9" w:rsidRPr="00A605D7" w14:paraId="190D0C8B" w14:textId="77777777" w:rsidTr="00C77FC4">
        <w:trPr>
          <w:tblHeader/>
        </w:trPr>
        <w:tc>
          <w:tcPr>
            <w:tcW w:w="4140" w:type="dxa"/>
          </w:tcPr>
          <w:p w14:paraId="30536C76" w14:textId="77777777" w:rsidR="000369A9" w:rsidRPr="00A605D7" w:rsidRDefault="000369A9" w:rsidP="0003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9"/>
          </w:tcPr>
          <w:p w14:paraId="0B74C097" w14:textId="77777777" w:rsidR="000369A9" w:rsidRPr="00A605D7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605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56BF" w:rsidRPr="00A605D7" w14:paraId="22F77446" w14:textId="77777777" w:rsidTr="00C77FC4">
        <w:tc>
          <w:tcPr>
            <w:tcW w:w="4140" w:type="dxa"/>
          </w:tcPr>
          <w:p w14:paraId="08D00E2E" w14:textId="18AB465D" w:rsidR="00E156BF" w:rsidRPr="008B5C6A" w:rsidRDefault="00E156BF" w:rsidP="00E15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B5C6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ขาดทุนทางภาษี</w:t>
            </w:r>
          </w:p>
        </w:tc>
        <w:tc>
          <w:tcPr>
            <w:tcW w:w="1170" w:type="dxa"/>
            <w:vAlign w:val="bottom"/>
          </w:tcPr>
          <w:p w14:paraId="30BCBDD9" w14:textId="5657B2FF" w:rsidR="00E156BF" w:rsidRPr="00A605D7" w:rsidRDefault="00200584" w:rsidP="00E156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3CBFE14" w14:textId="77777777" w:rsidR="00E156BF" w:rsidRPr="00A605D7" w:rsidRDefault="00E156BF" w:rsidP="00E15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3DF33B6" w14:textId="03F43E0E" w:rsidR="00E156BF" w:rsidRPr="00A605D7" w:rsidRDefault="00E156BF" w:rsidP="00E156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gridSpan w:val="2"/>
          </w:tcPr>
          <w:p w14:paraId="34CF9CEB" w14:textId="77777777" w:rsidR="00E156BF" w:rsidRPr="00A605D7" w:rsidRDefault="00E156BF" w:rsidP="00E15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BC3A802" w14:textId="691FA2AE" w:rsidR="00E156BF" w:rsidRPr="00A605D7" w:rsidRDefault="00200584" w:rsidP="00E156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C1116E4" w14:textId="77777777" w:rsidR="00E156BF" w:rsidRPr="00A605D7" w:rsidRDefault="00E156BF" w:rsidP="00E15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76A7EB36" w14:textId="3EECAC9E" w:rsidR="00E156BF" w:rsidRPr="00A605D7" w:rsidRDefault="00E156BF" w:rsidP="00E156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E156BF" w:rsidRPr="00A605D7" w14:paraId="33A6573D" w14:textId="77777777" w:rsidTr="00C77FC4">
        <w:tc>
          <w:tcPr>
            <w:tcW w:w="4140" w:type="dxa"/>
          </w:tcPr>
          <w:p w14:paraId="1830B159" w14:textId="66CB6AFA" w:rsidR="00E156BF" w:rsidRPr="008B5C6A" w:rsidRDefault="00E156BF" w:rsidP="00E15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1060B3" w14:textId="034C7E54" w:rsidR="00E156BF" w:rsidRPr="00C72437" w:rsidRDefault="00200584" w:rsidP="00E156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25A83CD" w14:textId="77777777" w:rsidR="00E156BF" w:rsidRPr="00A605D7" w:rsidRDefault="00E156BF" w:rsidP="00E15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7F21F7" w14:textId="78909E4C" w:rsidR="00E156BF" w:rsidRPr="00A605D7" w:rsidRDefault="00E156BF" w:rsidP="00E156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7243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102</w:t>
            </w:r>
            <w:r w:rsidRPr="00C7243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868</w:t>
            </w:r>
            <w:r w:rsidRPr="00C7243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gridSpan w:val="2"/>
          </w:tcPr>
          <w:p w14:paraId="29470069" w14:textId="77777777" w:rsidR="00E156BF" w:rsidRPr="00A605D7" w:rsidRDefault="00E156BF" w:rsidP="00E15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3E78367" w14:textId="4539615D" w:rsidR="00E156BF" w:rsidRPr="00241D56" w:rsidRDefault="00200584" w:rsidP="00E156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3A8D64C" w14:textId="77777777" w:rsidR="00E156BF" w:rsidRPr="00A605D7" w:rsidRDefault="00E156BF" w:rsidP="00E15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F31C6D8" w14:textId="4D441823" w:rsidR="00E156BF" w:rsidRPr="00E156BF" w:rsidRDefault="00E156BF" w:rsidP="00E156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156B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101</w:t>
            </w:r>
            <w:r w:rsidRPr="00E156B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872</w:t>
            </w:r>
            <w:r w:rsidRPr="00E156B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7412637A" w14:textId="77777777" w:rsidR="001B20D4" w:rsidRDefault="001B20D4" w:rsidP="00C65A81">
      <w:pPr>
        <w:spacing w:line="240" w:lineRule="auto"/>
        <w:ind w:left="540"/>
        <w:jc w:val="thaiDistribute"/>
        <w:rPr>
          <w:rFonts w:asciiTheme="majorBidi" w:eastAsia="Cordia New" w:hAnsiTheme="majorBidi"/>
          <w:color w:val="000000"/>
          <w:sz w:val="28"/>
          <w:szCs w:val="28"/>
        </w:rPr>
      </w:pPr>
    </w:p>
    <w:p w14:paraId="0E75E54F" w14:textId="1DBAEBA8" w:rsidR="007C2A83" w:rsidRPr="00A605D7" w:rsidRDefault="007C2A83" w:rsidP="007C2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7C2A83">
        <w:rPr>
          <w:rFonts w:asciiTheme="majorBidi" w:eastAsia="Cordia New" w:hAnsiTheme="majorBidi" w:hint="cs"/>
          <w:color w:val="000000"/>
          <w:sz w:val="30"/>
          <w:szCs w:val="30"/>
          <w:cs/>
        </w:rPr>
        <w:t>ขาดทุนทางภาษีจะสิ้นอายุในปี</w:t>
      </w:r>
      <w:r w:rsidRPr="007C2A83">
        <w:rPr>
          <w:rFonts w:asciiTheme="majorBidi" w:eastAsia="Cordia New" w:hAnsiTheme="majorBidi"/>
          <w:color w:val="000000"/>
          <w:sz w:val="30"/>
          <w:szCs w:val="30"/>
          <w:cs/>
        </w:rPr>
        <w:t xml:space="preserve"> </w:t>
      </w:r>
      <w:r w:rsidR="00AB2F00" w:rsidRPr="00AB2F00">
        <w:rPr>
          <w:rFonts w:asciiTheme="majorBidi" w:eastAsia="Cordia New" w:hAnsiTheme="majorBidi"/>
          <w:color w:val="000000"/>
          <w:sz w:val="30"/>
          <w:szCs w:val="30"/>
        </w:rPr>
        <w:t>2571</w:t>
      </w:r>
      <w:r w:rsidR="00980490">
        <w:rPr>
          <w:rFonts w:asciiTheme="majorBidi" w:eastAsia="Cordia New" w:hAnsiTheme="majorBidi"/>
          <w:color w:val="000000"/>
          <w:sz w:val="30"/>
          <w:szCs w:val="30"/>
        </w:rPr>
        <w:t xml:space="preserve"> </w:t>
      </w:r>
      <w:r w:rsidR="006A4E52">
        <w:rPr>
          <w:rFonts w:asciiTheme="majorBidi" w:eastAsia="Cordia New" w:hAnsiTheme="majorBidi"/>
          <w:color w:val="000000"/>
          <w:sz w:val="30"/>
          <w:szCs w:val="30"/>
        </w:rPr>
        <w:t>-</w:t>
      </w:r>
      <w:r w:rsidR="00980490">
        <w:rPr>
          <w:rFonts w:asciiTheme="majorBidi" w:eastAsia="Cordia New" w:hAnsiTheme="majorBidi"/>
          <w:color w:val="000000"/>
          <w:sz w:val="30"/>
          <w:szCs w:val="30"/>
        </w:rPr>
        <w:t xml:space="preserve"> </w:t>
      </w:r>
      <w:r w:rsidR="00AB2F00" w:rsidRPr="00AB2F00">
        <w:rPr>
          <w:rFonts w:asciiTheme="majorBidi" w:eastAsia="Cordia New" w:hAnsiTheme="majorBidi"/>
          <w:color w:val="000000"/>
          <w:sz w:val="30"/>
          <w:szCs w:val="30"/>
        </w:rPr>
        <w:t>2573</w:t>
      </w:r>
      <w:r w:rsidRPr="007C2A83">
        <w:rPr>
          <w:rFonts w:asciiTheme="majorBidi" w:eastAsia="Cordia New" w:hAnsiTheme="majorBidi"/>
          <w:color w:val="000000"/>
          <w:sz w:val="30"/>
          <w:szCs w:val="30"/>
          <w:cs/>
        </w:rPr>
        <w:t xml:space="preserve"> </w:t>
      </w:r>
      <w:r w:rsidRPr="007C2A83">
        <w:rPr>
          <w:rFonts w:asciiTheme="majorBidi" w:eastAsia="Cordia New" w:hAnsiTheme="majorBidi" w:hint="cs"/>
          <w:color w:val="000000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7C2A83">
        <w:rPr>
          <w:rFonts w:asciiTheme="majorBidi" w:eastAsia="Cordia New" w:hAnsiTheme="majorBidi"/>
          <w:color w:val="000000"/>
          <w:sz w:val="30"/>
          <w:szCs w:val="30"/>
          <w:cs/>
        </w:rPr>
        <w:t xml:space="preserve"> </w:t>
      </w:r>
      <w:r w:rsidRPr="007C2A83">
        <w:rPr>
          <w:rFonts w:asciiTheme="majorBidi" w:eastAsia="Cordia New" w:hAnsiTheme="majorBidi" w:hint="cs"/>
          <w:color w:val="000000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</w:t>
      </w:r>
      <w:r w:rsidR="00E149DC">
        <w:rPr>
          <w:rFonts w:asciiTheme="majorBidi" w:eastAsia="Cordia New" w:hAnsiTheme="majorBidi"/>
          <w:color w:val="000000"/>
          <w:sz w:val="30"/>
          <w:szCs w:val="30"/>
        </w:rPr>
        <w:br/>
      </w:r>
      <w:r w:rsidRPr="007C2A83">
        <w:rPr>
          <w:rFonts w:asciiTheme="majorBidi" w:eastAsia="Cordia New" w:hAnsiTheme="majorBidi" w:hint="cs"/>
          <w:color w:val="000000"/>
          <w:sz w:val="30"/>
          <w:szCs w:val="30"/>
          <w:cs/>
        </w:rPr>
        <w:t>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2E5B8E96" w14:textId="75F21C92" w:rsidR="00E77DFB" w:rsidRDefault="00E77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i/>
          <w:iCs/>
          <w:color w:val="000000"/>
          <w:sz w:val="30"/>
          <w:szCs w:val="30"/>
        </w:rPr>
      </w:pPr>
      <w:r>
        <w:rPr>
          <w:rFonts w:asciiTheme="majorBidi" w:eastAsia="Cordia New" w:hAnsiTheme="majorBidi" w:cstheme="majorBidi"/>
          <w:b/>
          <w:bCs/>
          <w:i/>
          <w:iCs/>
          <w:color w:val="000000"/>
          <w:sz w:val="30"/>
          <w:szCs w:val="30"/>
        </w:rPr>
        <w:br w:type="page"/>
      </w:r>
    </w:p>
    <w:p w14:paraId="52D938DB" w14:textId="02CD6066" w:rsidR="009F53C1" w:rsidRPr="008B5C6A" w:rsidRDefault="00AB2F00" w:rsidP="004451C9">
      <w:pPr>
        <w:pStyle w:val="Heading6"/>
        <w:tabs>
          <w:tab w:val="left" w:pos="540"/>
        </w:tabs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AB2F00">
        <w:rPr>
          <w:rFonts w:asciiTheme="majorBidi" w:eastAsia="MS Mincho" w:hAnsiTheme="majorBidi" w:cstheme="majorBidi"/>
          <w:sz w:val="30"/>
          <w:szCs w:val="30"/>
          <w:lang w:val="en-US"/>
        </w:rPr>
        <w:lastRenderedPageBreak/>
        <w:t>19</w:t>
      </w:r>
      <w:r w:rsidR="002B5112" w:rsidRPr="009A0092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 w:rsidR="00DF0FAE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ขาดทุน</w:t>
      </w:r>
      <w:r w:rsidR="009F53C1" w:rsidRPr="008B5C6A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ต่อหุ้น</w:t>
      </w:r>
      <w:r w:rsidR="00961B13" w:rsidRPr="008B5C6A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ขั้นพื้นฐาน</w:t>
      </w:r>
    </w:p>
    <w:p w14:paraId="72671C92" w14:textId="6135EA9E" w:rsidR="009F53C1" w:rsidRPr="008B5C6A" w:rsidRDefault="009F53C1" w:rsidP="004451C9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1F75218B" w14:textId="75C6DE47" w:rsidR="00E15C37" w:rsidRPr="008B5C6A" w:rsidRDefault="00E15C3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/>
          <w:b/>
          <w:bCs/>
          <w:i/>
          <w:iCs/>
          <w:color w:val="000000"/>
          <w:sz w:val="30"/>
          <w:szCs w:val="30"/>
          <w:cs/>
        </w:rPr>
        <w:t>นโยบายการบัญชี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 </w:t>
      </w:r>
    </w:p>
    <w:p w14:paraId="694A3C95" w14:textId="77777777" w:rsidR="00A241A5" w:rsidRPr="008B5C6A" w:rsidRDefault="00A241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</w:p>
    <w:p w14:paraId="4185D3CB" w14:textId="615777FB" w:rsidR="00E15C37" w:rsidRDefault="00E279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/>
          <w:color w:val="000000"/>
          <w:sz w:val="30"/>
          <w:szCs w:val="30"/>
        </w:rPr>
      </w:pPr>
      <w:r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การคำนวณ</w:t>
      </w:r>
      <w:r w:rsidR="00E15C37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กำไรต่อหุ้น</w:t>
      </w:r>
      <w:r w:rsidR="00961B13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ขั้นพื้นฐาน</w:t>
      </w:r>
      <w:r w:rsidR="00483202" w:rsidRPr="00483202">
        <w:rPr>
          <w:rFonts w:asciiTheme="majorBidi" w:eastAsia="Cordia New" w:hAnsiTheme="majorBidi" w:hint="cs"/>
          <w:color w:val="000000"/>
          <w:sz w:val="30"/>
          <w:szCs w:val="30"/>
          <w:cs/>
        </w:rPr>
        <w:t>มาจากกำไร</w:t>
      </w:r>
      <w:r w:rsidR="00483202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หรือขาดทุน</w:t>
      </w:r>
      <w:r w:rsidR="00483202" w:rsidRPr="00483202">
        <w:rPr>
          <w:rFonts w:asciiTheme="majorBidi" w:eastAsia="Cordia New" w:hAnsiTheme="majorBidi" w:hint="cs"/>
          <w:color w:val="000000"/>
          <w:sz w:val="30"/>
          <w:szCs w:val="30"/>
          <w:cs/>
        </w:rPr>
        <w:t>ของผู้ถือหุ้นสามัญของบริษัทกับจำนวนหุ้นสามัญถัวเฉลี่ยถ่วงน้ำหนักที่ออกจำหน่ายแล้ว</w:t>
      </w:r>
    </w:p>
    <w:p w14:paraId="6F4E3A91" w14:textId="77777777" w:rsidR="00080113" w:rsidRDefault="0008011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</w:p>
    <w:tbl>
      <w:tblPr>
        <w:tblW w:w="94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260"/>
        <w:gridCol w:w="270"/>
        <w:gridCol w:w="1260"/>
        <w:gridCol w:w="270"/>
        <w:gridCol w:w="1262"/>
      </w:tblGrid>
      <w:tr w:rsidR="003E4B11" w:rsidRPr="008B5C6A" w14:paraId="1F09937A" w14:textId="77777777" w:rsidTr="00D97EF3">
        <w:tc>
          <w:tcPr>
            <w:tcW w:w="3600" w:type="dxa"/>
          </w:tcPr>
          <w:p w14:paraId="3E489BF5" w14:textId="10126D00" w:rsidR="003E4B11" w:rsidRPr="008B5C6A" w:rsidRDefault="003E4B11" w:rsidP="008B5C6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B5C6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790" w:type="dxa"/>
            <w:gridSpan w:val="3"/>
          </w:tcPr>
          <w:p w14:paraId="7F9D2084" w14:textId="3001BFDC" w:rsidR="003E4B11" w:rsidRPr="008B5C6A" w:rsidRDefault="003E4B11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5C6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9F555BA" w14:textId="77777777" w:rsidR="003E4B11" w:rsidRPr="008B5C6A" w:rsidRDefault="003E4B11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2" w:type="dxa"/>
            <w:gridSpan w:val="3"/>
          </w:tcPr>
          <w:p w14:paraId="63E68F05" w14:textId="2E24F7D6" w:rsidR="003E4B11" w:rsidRPr="008B5C6A" w:rsidRDefault="003E4B11" w:rsidP="008B5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31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69A9" w:rsidRPr="008B5C6A" w14:paraId="3312174E" w14:textId="77777777" w:rsidTr="00D97EF3">
        <w:tc>
          <w:tcPr>
            <w:tcW w:w="3600" w:type="dxa"/>
          </w:tcPr>
          <w:p w14:paraId="4D6B6EEF" w14:textId="1F1981DA" w:rsidR="000369A9" w:rsidRPr="008B5C6A" w:rsidRDefault="000369A9" w:rsidP="000369A9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1D8BD55" w14:textId="7AD22DF7" w:rsidR="000369A9" w:rsidRPr="008B5C6A" w:rsidRDefault="00AB2F00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2E44A6F" w14:textId="77777777" w:rsidR="000369A9" w:rsidRPr="008B5C6A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085506" w14:textId="463E4F0D" w:rsidR="000369A9" w:rsidRPr="008B5C6A" w:rsidRDefault="00AB2F00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9B292B6" w14:textId="77777777" w:rsidR="000369A9" w:rsidRPr="008B5C6A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B30731" w14:textId="17E65929" w:rsidR="000369A9" w:rsidRPr="008B5C6A" w:rsidRDefault="00AB2F00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927A9AE" w14:textId="77777777" w:rsidR="000369A9" w:rsidRPr="008B5C6A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1A571F8" w14:textId="38549CA5" w:rsidR="000369A9" w:rsidRPr="008B5C6A" w:rsidRDefault="00AB2F00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>2567</w:t>
            </w:r>
          </w:p>
        </w:tc>
      </w:tr>
      <w:tr w:rsidR="000369A9" w:rsidRPr="008B5C6A" w14:paraId="47ABCD2F" w14:textId="77777777" w:rsidTr="008B5C6A">
        <w:tc>
          <w:tcPr>
            <w:tcW w:w="3600" w:type="dxa"/>
          </w:tcPr>
          <w:p w14:paraId="5814C781" w14:textId="77777777" w:rsidR="000369A9" w:rsidRPr="008B5C6A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2" w:type="dxa"/>
            <w:gridSpan w:val="7"/>
          </w:tcPr>
          <w:p w14:paraId="3415E981" w14:textId="002E0729" w:rsidR="000369A9" w:rsidRPr="008B5C6A" w:rsidRDefault="000369A9" w:rsidP="0003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B5C6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(พันบาท/ พันหุ้น)</w:t>
            </w:r>
          </w:p>
        </w:tc>
      </w:tr>
      <w:tr w:rsidR="00E156BF" w:rsidRPr="008B5C6A" w14:paraId="08849895" w14:textId="77777777" w:rsidTr="00D97EF3">
        <w:tc>
          <w:tcPr>
            <w:tcW w:w="3600" w:type="dxa"/>
          </w:tcPr>
          <w:p w14:paraId="7B5BE935" w14:textId="3994BD6D" w:rsidR="00E156BF" w:rsidRDefault="00E156BF" w:rsidP="00E156BF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</w:t>
            </w:r>
          </w:p>
          <w:p w14:paraId="73FD3C93" w14:textId="142261BC" w:rsidR="00E156BF" w:rsidRPr="008B5C6A" w:rsidRDefault="00E156BF" w:rsidP="00E156BF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สามัญของบริษัท</w:t>
            </w: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18A9552" w14:textId="77777777" w:rsidR="00E156BF" w:rsidRDefault="00E156BF" w:rsidP="00E156B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746F59FB" w14:textId="791B5598" w:rsidR="00AA7061" w:rsidRPr="00341807" w:rsidRDefault="00AA7061" w:rsidP="00E156B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428</w:t>
            </w:r>
            <w:r w:rsidR="00F624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EDBF41B" w14:textId="77777777" w:rsidR="00E156BF" w:rsidRPr="008B5C6A" w:rsidRDefault="00E156BF" w:rsidP="00E15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32B0A0F" w14:textId="77777777" w:rsidR="00E156BF" w:rsidRPr="00341807" w:rsidRDefault="00E156BF" w:rsidP="00E156BF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0730AED1" w14:textId="4B4F7410" w:rsidR="00E156BF" w:rsidRPr="008B5C6A" w:rsidRDefault="00E156BF" w:rsidP="00E156B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418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626</w:t>
            </w:r>
            <w:r w:rsidRPr="003418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1AF36E7" w14:textId="77777777" w:rsidR="00E156BF" w:rsidRPr="008B5C6A" w:rsidRDefault="00E156BF" w:rsidP="00E15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C2CA2DB" w14:textId="77777777" w:rsidR="00E156BF" w:rsidRDefault="00E156BF" w:rsidP="00E156B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69DA37D9" w14:textId="7250B1D8" w:rsidR="00BC7065" w:rsidRPr="008B5C6A" w:rsidRDefault="00B80BB3" w:rsidP="00E156B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418</w:t>
            </w:r>
            <w:r w:rsidR="00F624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39D6A74" w14:textId="77777777" w:rsidR="00E156BF" w:rsidRPr="008B5C6A" w:rsidRDefault="00E156BF" w:rsidP="00E156BF">
            <w:pPr>
              <w:pStyle w:val="acctfourfigures"/>
              <w:tabs>
                <w:tab w:val="decimal" w:pos="87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66DEA2A5" w14:textId="77777777" w:rsidR="00E156BF" w:rsidRDefault="00E156BF" w:rsidP="00E156B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7909D02F" w14:textId="0BC36264" w:rsidR="00E156BF" w:rsidRPr="008B5C6A" w:rsidRDefault="00E156BF" w:rsidP="00E156B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E156BF" w:rsidRPr="008B5C6A" w14:paraId="7D42E0E9" w14:textId="77777777" w:rsidTr="00D97EF3">
        <w:tc>
          <w:tcPr>
            <w:tcW w:w="3600" w:type="dxa"/>
          </w:tcPr>
          <w:p w14:paraId="335E5262" w14:textId="5D91A65C" w:rsidR="00E156BF" w:rsidRPr="008B5C6A" w:rsidRDefault="00E156BF" w:rsidP="00E156BF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ECAF635" w14:textId="6CB71389" w:rsidR="00E156BF" w:rsidRPr="00341807" w:rsidRDefault="00AB2F00" w:rsidP="00E156B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BC70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70" w:type="dxa"/>
          </w:tcPr>
          <w:p w14:paraId="3B5429D8" w14:textId="77777777" w:rsidR="00E156BF" w:rsidRPr="008B5C6A" w:rsidRDefault="00E156BF" w:rsidP="00E15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D60E19" w14:textId="20D067FC" w:rsidR="00E156BF" w:rsidRPr="00341807" w:rsidRDefault="00AB2F00" w:rsidP="00E156B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E156BF" w:rsidRPr="003418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70" w:type="dxa"/>
          </w:tcPr>
          <w:p w14:paraId="7CE7AB9F" w14:textId="77777777" w:rsidR="00E156BF" w:rsidRPr="008B5C6A" w:rsidRDefault="00E156BF" w:rsidP="00E15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EAFEB18" w14:textId="744E1F9D" w:rsidR="00E156BF" w:rsidRPr="008B5C6A" w:rsidRDefault="00AB2F00" w:rsidP="00E156B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BC70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70" w:type="dxa"/>
          </w:tcPr>
          <w:p w14:paraId="1DDAED22" w14:textId="77777777" w:rsidR="00E156BF" w:rsidRPr="008B5C6A" w:rsidRDefault="00E156BF" w:rsidP="00E15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6"/>
              </w:tabs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72C7FD07" w14:textId="01B86242" w:rsidR="00E156BF" w:rsidRPr="008B5C6A" w:rsidRDefault="00AB2F00" w:rsidP="00E156B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E156BF" w:rsidRPr="008B5C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500</w:t>
            </w:r>
          </w:p>
        </w:tc>
      </w:tr>
      <w:tr w:rsidR="00E156BF" w:rsidRPr="008B5C6A" w14:paraId="52DC517F" w14:textId="77777777" w:rsidTr="00D97EF3">
        <w:trPr>
          <w:trHeight w:val="425"/>
        </w:trPr>
        <w:tc>
          <w:tcPr>
            <w:tcW w:w="3600" w:type="dxa"/>
          </w:tcPr>
          <w:p w14:paraId="332E2EE9" w14:textId="63DAC8FC" w:rsidR="00E156BF" w:rsidRPr="008B5C6A" w:rsidRDefault="00E156BF" w:rsidP="00E156BF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</w:t>
            </w: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  <w:r w:rsidRPr="008B5C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8B5C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CD50CB1" w14:textId="172FB2D5" w:rsidR="00E156BF" w:rsidRPr="00341807" w:rsidRDefault="00BC11BB" w:rsidP="00E156B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</w:t>
            </w:r>
            <w:r w:rsidR="00F624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454BC12" w14:textId="77777777" w:rsidR="00E156BF" w:rsidRPr="008B5C6A" w:rsidRDefault="00E156BF" w:rsidP="00E15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1BFA2E1" w14:textId="568DBEDF" w:rsidR="00E156BF" w:rsidRPr="008B5C6A" w:rsidRDefault="00E156BF" w:rsidP="00E156B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418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</w:t>
            </w:r>
            <w:r w:rsidRPr="003418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</w:t>
            </w:r>
            <w:r w:rsidRPr="003418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FD86F3F" w14:textId="77777777" w:rsidR="00E156BF" w:rsidRPr="008B5C6A" w:rsidRDefault="00E156BF" w:rsidP="00E15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D30B819" w14:textId="1A474FAE" w:rsidR="00E156BF" w:rsidRPr="008B5C6A" w:rsidRDefault="00AA7061" w:rsidP="00E156B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</w:t>
            </w:r>
            <w:r w:rsidR="00F624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1138CCC" w14:textId="77777777" w:rsidR="00E156BF" w:rsidRPr="008B5C6A" w:rsidRDefault="00E156BF" w:rsidP="00E15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06"/>
              </w:tabs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560D2F4C" w14:textId="2977BB33" w:rsidR="00E156BF" w:rsidRPr="008B5C6A" w:rsidRDefault="00E156BF" w:rsidP="00E156B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="00AB2F00"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469BF318" w14:textId="38BBAA16" w:rsidR="00D26542" w:rsidRDefault="00D265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30"/>
          <w:szCs w:val="30"/>
          <w:cs/>
          <w:lang w:eastAsia="x-none"/>
        </w:rPr>
      </w:pPr>
    </w:p>
    <w:p w14:paraId="0EC3F7AA" w14:textId="0FB0AF04" w:rsidR="000A0432" w:rsidRPr="008B5C6A" w:rsidRDefault="00AB2F00" w:rsidP="004451C9">
      <w:pPr>
        <w:pStyle w:val="Heading6"/>
        <w:tabs>
          <w:tab w:val="left" w:pos="540"/>
        </w:tabs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AB2F00">
        <w:rPr>
          <w:rFonts w:asciiTheme="majorBidi" w:eastAsia="MS Mincho" w:hAnsiTheme="majorBidi" w:cstheme="majorBidi"/>
          <w:sz w:val="30"/>
          <w:szCs w:val="30"/>
          <w:lang w:val="en-US"/>
        </w:rPr>
        <w:t>20</w:t>
      </w:r>
      <w:r w:rsidR="002B5112" w:rsidRPr="009A0092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 w:rsidR="006610A4" w:rsidRPr="008B5C6A">
        <w:rPr>
          <w:rFonts w:asciiTheme="majorBidi" w:eastAsia="MS Mincho" w:hAnsiTheme="majorBidi" w:cstheme="majorBidi"/>
          <w:sz w:val="30"/>
          <w:szCs w:val="30"/>
          <w:cs/>
          <w:lang w:val="en-US"/>
        </w:rPr>
        <w:t>เครื่องมือทางการเงิน</w:t>
      </w:r>
    </w:p>
    <w:p w14:paraId="58A9A4B5" w14:textId="7F20ABA3" w:rsidR="00B46FB1" w:rsidRPr="008B5C6A" w:rsidRDefault="00B46FB1" w:rsidP="004451C9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07A0CF74" w14:textId="2DEC4B94" w:rsidR="00B46FB1" w:rsidRPr="008B5C6A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b/>
          <w:bCs/>
          <w:i/>
          <w:iCs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/>
          <w:b/>
          <w:bCs/>
          <w:i/>
          <w:iCs/>
          <w:color w:val="000000"/>
          <w:sz w:val="30"/>
          <w:szCs w:val="30"/>
          <w:cs/>
        </w:rPr>
        <w:t>นโยบายการบัญชี</w:t>
      </w:r>
    </w:p>
    <w:p w14:paraId="5D1C378B" w14:textId="77777777" w:rsidR="00A241A5" w:rsidRPr="008B5C6A" w:rsidRDefault="00A241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3F4340C0" w14:textId="46D52BFA" w:rsidR="00B46FB1" w:rsidRPr="008B5C6A" w:rsidRDefault="00B46FB1" w:rsidP="00F2291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/>
          <w:i/>
          <w:iCs/>
          <w:color w:val="000000"/>
          <w:sz w:val="30"/>
          <w:szCs w:val="30"/>
          <w:cs/>
        </w:rPr>
        <w:t xml:space="preserve">การจัดประเภทและการวัดมูลค่า </w:t>
      </w:r>
    </w:p>
    <w:p w14:paraId="7B04E22B" w14:textId="77777777" w:rsidR="00A241A5" w:rsidRPr="008B5C6A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</w:pPr>
    </w:p>
    <w:p w14:paraId="3745C869" w14:textId="3B6818EC" w:rsidR="00B46FB1" w:rsidRPr="008B5C6A" w:rsidRDefault="00B46FB1" w:rsidP="00295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 (นอกเหนือจากลูกหนี้การค้า (ดูหมายเหตุข้อ </w:t>
      </w:r>
      <w:r w:rsidR="00AB2F00" w:rsidRPr="00AB2F00">
        <w:rPr>
          <w:rFonts w:asciiTheme="majorBidi" w:eastAsia="Cordia New" w:hAnsiTheme="majorBidi" w:cstheme="majorBidi"/>
          <w:color w:val="000000"/>
          <w:sz w:val="30"/>
          <w:szCs w:val="30"/>
        </w:rPr>
        <w:t>6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)) รับรู้รายการ</w:t>
      </w:r>
      <w:r w:rsidR="008B5C6A" w:rsidRP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เมื่อเริ่มแรกเมื่อ</w:t>
      </w:r>
      <w:r w:rsidR="000E7413"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เป็นคู่สัญญาตามข้อกำหนดของเครื่องมือทางการเงินนั้น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และวัดมูลค่า</w:t>
      </w:r>
      <w:r w:rsidR="00295680"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เมื่อเริ่มแรก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ด้วยมูลค่ายุติธรรม</w:t>
      </w:r>
      <w:r w:rsidR="00295680"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 xml:space="preserve"> ทั้งนี้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สินทรัพย์ทางการเงิน</w:t>
      </w:r>
      <w:r w:rsidR="00106ECC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และหนี้สินทางการเงิน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ที่</w:t>
      </w:r>
      <w:r w:rsidR="00295680"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ไม่ได้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วัดมูลค่าด้วยมูลค่ายุติธรรม</w:t>
      </w:r>
      <w:r w:rsidR="008B5C6A" w:rsidRP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ผ่านกำไรหรือขาดทุน</w:t>
      </w:r>
      <w:r w:rsidR="00295680"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จะรวมหรือหัก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295680"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ด้วย</w:t>
      </w:r>
    </w:p>
    <w:p w14:paraId="009D61E9" w14:textId="77777777" w:rsidR="00295680" w:rsidRPr="008B5C6A" w:rsidRDefault="00295680" w:rsidP="00295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B263166" w14:textId="1F8776AE" w:rsidR="00B46FB1" w:rsidRPr="008B5C6A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="008B5C6A" w:rsidRP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0E7413"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</w:t>
      </w:r>
      <w:r w:rsid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ทางการเงินที่ได้รับผลกระทบทั้งหมดจะถูกจัดประเภทรายการใหม่โดยทันทีเป็นต้นไปนับจากวันที่มี</w:t>
      </w:r>
      <w:r w:rsid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การเปลี่ยนแปลงการจัด</w:t>
      </w:r>
      <w:r w:rsidR="000E7413"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ประเภท</w:t>
      </w:r>
    </w:p>
    <w:p w14:paraId="21E913CD" w14:textId="77777777" w:rsidR="00313673" w:rsidRPr="008B5C6A" w:rsidRDefault="00313673" w:rsidP="00313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lastRenderedPageBreak/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</w:t>
      </w:r>
      <w:r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</w:t>
      </w:r>
      <w:r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การตัดรายการออกจากบัญชีรับรู้ในกำไรหรือขาดทุน</w:t>
      </w:r>
    </w:p>
    <w:p w14:paraId="05A975CB" w14:textId="77777777" w:rsidR="00313673" w:rsidRPr="008B5C6A" w:rsidRDefault="00313673" w:rsidP="00313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</w:p>
    <w:p w14:paraId="5118A9D0" w14:textId="77777777" w:rsidR="00313673" w:rsidRPr="008B5C6A" w:rsidRDefault="00313673" w:rsidP="00313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</w:t>
      </w:r>
      <w:r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บริษัทมีสิทธิได้รับเงินปันผล </w:t>
      </w:r>
      <w:r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เว้นแต่</w:t>
      </w:r>
      <w:r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 xml:space="preserve"> 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662B304E" w14:textId="77777777" w:rsidR="00313673" w:rsidRDefault="00313673" w:rsidP="00726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</w:p>
    <w:p w14:paraId="1F6CC61B" w14:textId="1B27EFE7" w:rsidR="00B46FB1" w:rsidRPr="008B5C6A" w:rsidRDefault="00B46FB1" w:rsidP="00726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ดอกเบี้ยจ่าย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76041F77" w14:textId="7EF6BBAF" w:rsidR="00DF3A57" w:rsidRPr="008B5C6A" w:rsidRDefault="00DF3A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color w:val="000000"/>
          <w:sz w:val="30"/>
          <w:szCs w:val="30"/>
          <w:cs/>
        </w:rPr>
      </w:pPr>
    </w:p>
    <w:p w14:paraId="74168229" w14:textId="7CA003E1" w:rsidR="00B46FB1" w:rsidRPr="008B5C6A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สินทรัพย์ทางการเงินและหนี้สินทางการเงินที่เป็นเงินตราต่างประเทศแปลงค่าเป็นสกุลเงินที่ใช้ใน</w:t>
      </w:r>
      <w:r w:rsid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การดำเนินงานโดยใช้อัตราแลกเปลี่ยน ณ วันที่เกิดรายการ และยอดคงเหลือ ณ วันสิ้นรอบระยะเวลารายงาน</w:t>
      </w:r>
      <w:r w:rsid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จะถูกแปลงค่าโดยใช้อัตราแลกเปลี่ยน ณ วันที่รายงาน ผลต่างของอัตราแลกเปลี่ยนที่เกิดขึ้นจากการแปลงค่า</w:t>
      </w:r>
      <w:r w:rsid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จะรับรู้ในกำไรหรือขาดทุนในงวดบัญชีนั้น</w:t>
      </w:r>
    </w:p>
    <w:p w14:paraId="1E8C5F79" w14:textId="77777777" w:rsidR="00B46FB1" w:rsidRPr="008B5C6A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0A37731C" w14:textId="621787EB" w:rsidR="00B46FB1" w:rsidRPr="008B5C6A" w:rsidRDefault="00B46FB1" w:rsidP="00F2291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/>
          <w:i/>
          <w:iCs/>
          <w:color w:val="000000"/>
          <w:sz w:val="30"/>
          <w:szCs w:val="30"/>
          <w:cs/>
        </w:rPr>
        <w:t>การตัดรายการออกจากบัญชีและการหักกลบ</w:t>
      </w:r>
    </w:p>
    <w:p w14:paraId="6BA7F444" w14:textId="77777777" w:rsidR="00A241A5" w:rsidRPr="008B5C6A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</w:pPr>
    </w:p>
    <w:p w14:paraId="0C47BDF6" w14:textId="54A7A94C" w:rsidR="00B46FB1" w:rsidRPr="008B5C6A" w:rsidRDefault="00E37690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="00B46FB1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</w:t>
      </w:r>
      <w:r w:rsid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="00B46FB1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จากสินทรัพย์ทางการเงินหมดอายุหรือมีการโอนสิทธิในการรับกระแสเงินสดตามสัญญาในธุรกรรม</w:t>
      </w:r>
      <w:r w:rsid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="00B46FB1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ซึ่งความเสี่ยงและผลตอบแทนของความเป็นเจ้าของเกือบทั้งหมดของสินทรัพย์ทางการเงินได้ถูกโอนหรือ</w:t>
      </w:r>
      <w:r w:rsid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="00B46FB1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ในกรณีที่</w:t>
      </w:r>
      <w:r w:rsidR="00352815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="00B46FB1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22BFE348" w14:textId="77777777" w:rsidR="00183B81" w:rsidRDefault="00183B8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</w:p>
    <w:p w14:paraId="73F535F3" w14:textId="13DD101D" w:rsidR="00B46FB1" w:rsidRPr="008B5C6A" w:rsidRDefault="00E37690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="00B46FB1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="00B46FB1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</w:t>
      </w:r>
      <w:r w:rsidR="00F93AB1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="00B46FB1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</w:t>
      </w:r>
      <w:r w:rsidR="00F93AB1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="00B46FB1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ด้วยมูลค่ายุติธรรมที่สะท้อนเงื่อนไขที่เปลี่ยนแปลงแล้ว</w:t>
      </w:r>
    </w:p>
    <w:p w14:paraId="2123A9AF" w14:textId="77777777" w:rsidR="00B46FB1" w:rsidRPr="008B5C6A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70316288" w14:textId="678176B5" w:rsidR="00B46FB1" w:rsidRPr="008B5C6A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7ABACA95" w14:textId="43532D40" w:rsidR="00A241A5" w:rsidRPr="008B5C6A" w:rsidRDefault="00B46FB1" w:rsidP="00063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lastRenderedPageBreak/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</w:t>
      </w:r>
      <w:r w:rsidR="006C1481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br/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ก็ต่อเมื่อ</w:t>
      </w:r>
      <w:r w:rsidR="006C1481"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="006C1481"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0F0D43A7" w14:textId="77777777" w:rsidR="003B04BB" w:rsidRPr="008B5C6A" w:rsidRDefault="003B04BB" w:rsidP="00063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  <w:cs/>
        </w:rPr>
      </w:pPr>
    </w:p>
    <w:p w14:paraId="39EA7A29" w14:textId="06AB752C" w:rsidR="00106ECC" w:rsidRPr="008B5C6A" w:rsidRDefault="00B46FB1" w:rsidP="00F2291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B5C6A">
        <w:rPr>
          <w:rFonts w:asciiTheme="majorBidi" w:eastAsia="Cordia New" w:hAnsiTheme="majorBidi" w:cstheme="majorBidi"/>
          <w:i/>
          <w:iCs/>
          <w:color w:val="000000"/>
          <w:sz w:val="30"/>
          <w:szCs w:val="30"/>
          <w:cs/>
        </w:rPr>
        <w:t>อนุพันธ์</w:t>
      </w:r>
    </w:p>
    <w:p w14:paraId="5007DD4E" w14:textId="77777777" w:rsidR="00A241A5" w:rsidRPr="008B5C6A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39696DD" w14:textId="5F2E90C8" w:rsidR="00B46FB1" w:rsidRPr="008B5C6A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</w:t>
      </w:r>
      <w:r w:rsid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จากการวัดมูลค่ายุติธรรมใหม่จะรับรู้ในกำไรหรือขาดทุนทันที</w:t>
      </w:r>
    </w:p>
    <w:p w14:paraId="5A2D4D69" w14:textId="29F8B757" w:rsidR="00B46FB1" w:rsidRPr="008B5C6A" w:rsidRDefault="00B46FB1" w:rsidP="004451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0" w:line="240" w:lineRule="auto"/>
        <w:ind w:left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6F3DCF" w14:textId="783C17AD" w:rsidR="000D32BC" w:rsidRPr="008B5C6A" w:rsidRDefault="000D32BC" w:rsidP="00F2291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/>
          <w:i/>
          <w:iCs/>
          <w:color w:val="000000"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3465437B" w14:textId="77777777" w:rsidR="00A241A5" w:rsidRPr="008B5C6A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</w:pPr>
    </w:p>
    <w:p w14:paraId="0F5BD145" w14:textId="1080276E" w:rsidR="00DF3A57" w:rsidRPr="008B5C6A" w:rsidRDefault="003B04BB" w:rsidP="00AE6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="000D32BC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</w:t>
      </w:r>
    </w:p>
    <w:p w14:paraId="0EC298C8" w14:textId="77777777" w:rsidR="00AE6716" w:rsidRPr="008B5C6A" w:rsidRDefault="00AE6716" w:rsidP="00AE6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  <w:cs/>
        </w:rPr>
      </w:pPr>
    </w:p>
    <w:p w14:paraId="4E24514B" w14:textId="3CB51993" w:rsidR="000D32BC" w:rsidRPr="008B5C6A" w:rsidRDefault="003B04BB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="000D32BC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8B5C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="00AB2F00" w:rsidRPr="00AB2F00">
        <w:rPr>
          <w:rFonts w:asciiTheme="majorBidi" w:eastAsia="Cordia New" w:hAnsiTheme="majorBidi" w:cstheme="majorBidi"/>
          <w:color w:val="000000"/>
          <w:sz w:val="30"/>
          <w:szCs w:val="30"/>
        </w:rPr>
        <w:t>12</w:t>
      </w:r>
      <w:r w:rsidR="000D32BC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</w:t>
      </w:r>
      <w:r w:rsidR="0012349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="000D32BC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624F9B89" w14:textId="77777777" w:rsidR="000D32BC" w:rsidRPr="008B5C6A" w:rsidRDefault="000D32B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</w:p>
    <w:p w14:paraId="230EC930" w14:textId="4A4D1378" w:rsidR="000D32BC" w:rsidRPr="008B5C6A" w:rsidRDefault="000D32B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14680605" w14:textId="682E6AE2" w:rsidR="0012349A" w:rsidRDefault="001234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color w:val="000000"/>
          <w:sz w:val="30"/>
          <w:szCs w:val="30"/>
          <w:cs/>
        </w:rPr>
      </w:pPr>
    </w:p>
    <w:p w14:paraId="27F53317" w14:textId="7707AF01" w:rsidR="000D32BC" w:rsidRPr="008B5C6A" w:rsidRDefault="003B04BB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="000D32BC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AB2F00" w:rsidRPr="00AB2F00">
        <w:rPr>
          <w:rFonts w:asciiTheme="majorBidi" w:eastAsia="Cordia New" w:hAnsiTheme="majorBidi" w:cstheme="majorBidi"/>
          <w:color w:val="000000"/>
          <w:sz w:val="30"/>
          <w:szCs w:val="30"/>
        </w:rPr>
        <w:t>30</w:t>
      </w:r>
      <w:r w:rsidR="000D32BC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</w:t>
      </w:r>
      <w:r w:rsidR="0012349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="000D32BC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</w:p>
    <w:p w14:paraId="43253241" w14:textId="77777777" w:rsidR="00DF3A57" w:rsidRPr="008B5C6A" w:rsidRDefault="00DF3A5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</w:p>
    <w:p w14:paraId="75521E41" w14:textId="73ADD3B3" w:rsidR="00E77DFB" w:rsidRDefault="003B04BB" w:rsidP="00E156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  <w:cs/>
        </w:rPr>
      </w:pPr>
      <w:r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="000D32BC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พิจารณาว่าสินทรัพย์ทางการเงินจะเกิดการผิดสัญญาเมื่อสินทรัพย์ทางการเงินค้างชำระเกินกว่า </w:t>
      </w:r>
      <w:r w:rsidR="0012349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="00AB2F00" w:rsidRPr="00AB2F00">
        <w:rPr>
          <w:rFonts w:asciiTheme="majorBidi" w:eastAsia="Cordia New" w:hAnsiTheme="majorBidi" w:cstheme="majorBidi"/>
          <w:color w:val="000000"/>
          <w:sz w:val="30"/>
          <w:szCs w:val="30"/>
        </w:rPr>
        <w:t>90</w:t>
      </w:r>
      <w:r w:rsidR="000D32BC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 วัน</w:t>
      </w:r>
    </w:p>
    <w:p w14:paraId="5AA4A5FD" w14:textId="77777777" w:rsidR="00E77DFB" w:rsidRDefault="00E77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color w:val="000000"/>
          <w:sz w:val="30"/>
          <w:szCs w:val="30"/>
          <w:cs/>
        </w:rPr>
      </w:pPr>
      <w:r>
        <w:rPr>
          <w:rFonts w:asciiTheme="majorBidi" w:eastAsia="Cordia New" w:hAnsiTheme="majorBidi" w:cstheme="majorBidi"/>
          <w:color w:val="000000"/>
          <w:sz w:val="30"/>
          <w:szCs w:val="30"/>
          <w:cs/>
        </w:rPr>
        <w:br w:type="page"/>
      </w:r>
    </w:p>
    <w:p w14:paraId="17D85F36" w14:textId="6E84DBD9" w:rsidR="00B46FB1" w:rsidRPr="008B5C6A" w:rsidRDefault="00B46FB1" w:rsidP="00F2291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ordia New" w:hAnsiTheme="majorBidi" w:cstheme="majorBidi"/>
          <w:i/>
          <w:iCs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/>
          <w:i/>
          <w:iCs/>
          <w:color w:val="000000"/>
          <w:sz w:val="30"/>
          <w:szCs w:val="30"/>
          <w:cs/>
        </w:rPr>
        <w:lastRenderedPageBreak/>
        <w:t>การตัดจำหน่าย</w:t>
      </w:r>
    </w:p>
    <w:p w14:paraId="79F2F9F5" w14:textId="77777777" w:rsidR="00A241A5" w:rsidRPr="00061C89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i/>
          <w:iCs/>
          <w:color w:val="000000"/>
          <w:sz w:val="28"/>
          <w:szCs w:val="28"/>
        </w:rPr>
      </w:pPr>
    </w:p>
    <w:p w14:paraId="53614835" w14:textId="25095925" w:rsidR="00EB0704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</w:t>
      </w:r>
      <w:r w:rsidR="003B04BB"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ไม่สามารถคาดการณ์ได้</w:t>
      </w:r>
      <w:r w:rsidR="0012349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</w:t>
      </w:r>
      <w:r w:rsidR="0012349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0BBF45A1" w14:textId="77777777" w:rsidR="0012349A" w:rsidRPr="00061C89" w:rsidRDefault="0012349A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</w:p>
    <w:p w14:paraId="7D043E76" w14:textId="443018BB" w:rsidR="00B46FB1" w:rsidRPr="008B5C6A" w:rsidRDefault="00B46FB1" w:rsidP="00F2291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B5C6A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การวัดมูลค่ายุติธรรม</w:t>
      </w:r>
    </w:p>
    <w:p w14:paraId="04319827" w14:textId="77777777" w:rsidR="00A241A5" w:rsidRPr="00061C89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6DD1FF1" w14:textId="60733108" w:rsidR="00B46FB1" w:rsidRPr="008B5C6A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 w:rsidDel="001A6CC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="006A3426"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Pr="008B5C6A" w:rsidDel="001A6CC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0C1F29C2" w14:textId="5C6444D8" w:rsidR="00B46FB1" w:rsidRPr="00061C89" w:rsidRDefault="00B46FB1" w:rsidP="004451C9">
      <w:pPr>
        <w:pStyle w:val="BodyText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color w:val="3535E3"/>
          <w:sz w:val="28"/>
          <w:szCs w:val="28"/>
        </w:rPr>
      </w:pPr>
    </w:p>
    <w:p w14:paraId="2291BCB6" w14:textId="1CC0E237" w:rsidR="00B46FB1" w:rsidRPr="008B5C6A" w:rsidDel="001A6CC8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 w:rsidDel="001A6CC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8B5C6A" w:rsidDel="001A6CC8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  <w:r w:rsidR="00B54B9B"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Pr="008B5C6A" w:rsidDel="001A6CC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ใช้ข้อมูลที่สามารถสังเกตได้ให้มากที่สุด</w:t>
      </w:r>
      <w:r w:rsidR="00C05998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 w:rsidDel="001A6CC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เท่าที่จะทำได้ มูลค่ายุติธรรมเหล่านี้ถูกจัดประเภทในแต่ละลำดับชั้นของมูลค่ายุติธรรมตามข้อมูล</w:t>
      </w:r>
      <w:r w:rsidR="00004EE5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 w:rsidDel="001A6CC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ที่ใช้ในการประเมินมูลค่า</w:t>
      </w:r>
      <w:r w:rsidRPr="008B5C6A" w:rsidDel="001A6CC8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  <w:r w:rsidRPr="008B5C6A" w:rsidDel="001A6CC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ดังนี้ </w:t>
      </w:r>
    </w:p>
    <w:p w14:paraId="4C0165A9" w14:textId="4E5DED68" w:rsidR="00B46FB1" w:rsidRPr="008B5C6A" w:rsidDel="001A6CC8" w:rsidRDefault="00B46FB1" w:rsidP="00F22913">
      <w:pPr>
        <w:pStyle w:val="block"/>
        <w:numPr>
          <w:ilvl w:val="0"/>
          <w:numId w:val="18"/>
        </w:numPr>
        <w:spacing w:after="0" w:line="240" w:lineRule="atLeast"/>
        <w:ind w:left="108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B5C6A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AB2F00" w:rsidRPr="00AB2F00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8B5C6A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B5C6A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8B5C6A" w:rsidDel="001A6CC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CA5F289" w14:textId="252D03F8" w:rsidR="00B46FB1" w:rsidRPr="008B5C6A" w:rsidDel="001A6CC8" w:rsidRDefault="00B46FB1" w:rsidP="00F22913">
      <w:pPr>
        <w:pStyle w:val="block"/>
        <w:numPr>
          <w:ilvl w:val="0"/>
          <w:numId w:val="18"/>
        </w:numPr>
        <w:spacing w:after="0" w:line="240" w:lineRule="atLeast"/>
        <w:ind w:left="108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B5C6A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8B5C6A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AB2F00" w:rsidRPr="00AB2F00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8B5C6A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8B5C6A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AB2F00" w:rsidRPr="00AB2F00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3556726C" w14:textId="134A72B3" w:rsidR="00B46FB1" w:rsidRPr="008B5C6A" w:rsidDel="001A6CC8" w:rsidRDefault="00B46FB1" w:rsidP="00F22913">
      <w:pPr>
        <w:pStyle w:val="block"/>
        <w:numPr>
          <w:ilvl w:val="0"/>
          <w:numId w:val="18"/>
        </w:numPr>
        <w:spacing w:after="0" w:line="240" w:lineRule="atLeast"/>
        <w:ind w:left="108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B5C6A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8B5C6A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AB2F00" w:rsidRPr="00AB2F00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8B5C6A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8B5C6A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6AB8F17" w14:textId="77777777" w:rsidR="00004EE5" w:rsidRPr="00D66C05" w:rsidRDefault="00004EE5" w:rsidP="00600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</w:p>
    <w:p w14:paraId="3273E667" w14:textId="1E9D3036" w:rsidR="00B46FB1" w:rsidRPr="008B5C6A" w:rsidDel="001A6CC8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 w:rsidDel="001A6CC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B54B9B" w:rsidRPr="008B5C6A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8B5C6A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Pr="008B5C6A" w:rsidDel="001A6CC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</w:t>
      </w:r>
      <w:r w:rsidR="00004EE5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 w:rsidDel="001A6CC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ด้วยราคาเสนอขาย  </w:t>
      </w:r>
    </w:p>
    <w:p w14:paraId="235ABD55" w14:textId="77777777" w:rsidR="00B46FB1" w:rsidRPr="00D66C05" w:rsidDel="001A6CC8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28"/>
          <w:szCs w:val="28"/>
        </w:rPr>
      </w:pPr>
    </w:p>
    <w:p w14:paraId="6B1E3D65" w14:textId="0F4F4CB4" w:rsidR="00B46FB1" w:rsidRDefault="00B46FB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B5C6A" w:rsidDel="001A6CC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</w:t>
      </w:r>
      <w:r w:rsidR="00004EE5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8B5C6A" w:rsidDel="001A6CC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ของการทำรายการ เช่น มูลค่ายุติธรรมของผลตอบแทนที่ให้หรือได้รับ</w:t>
      </w:r>
    </w:p>
    <w:p w14:paraId="52A98928" w14:textId="77777777" w:rsidR="00D66C05" w:rsidRPr="00D66C05" w:rsidDel="001A6CC8" w:rsidRDefault="00D66C0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  <w:cs/>
        </w:rPr>
      </w:pPr>
    </w:p>
    <w:p w14:paraId="0D6099CF" w14:textId="68B543C5" w:rsidR="00B46FB1" w:rsidRPr="008B5C6A" w:rsidRDefault="00B46FB1" w:rsidP="00F22913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B5C6A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05F6CDA" w14:textId="77777777" w:rsidR="00A241A5" w:rsidRPr="00061C89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566ECAFE" w14:textId="6A756CA6" w:rsidR="00F71BBC" w:rsidRPr="00DF3A57" w:rsidRDefault="00B46FB1" w:rsidP="00D66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  <w:r w:rsidRPr="008B5C6A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E77644">
        <w:rPr>
          <w:rFonts w:asciiTheme="majorBidi" w:hAnsiTheme="majorBidi" w:cstheme="majorBidi"/>
          <w:sz w:val="30"/>
          <w:szCs w:val="30"/>
        </w:rPr>
        <w:br/>
      </w:r>
      <w:r w:rsidRPr="008B5C6A">
        <w:rPr>
          <w:rFonts w:asciiTheme="majorBidi" w:hAnsiTheme="majorBidi" w:cstheme="majorBidi"/>
          <w:sz w:val="30"/>
          <w:szCs w:val="30"/>
          <w:cs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4FC7440" w14:textId="77777777" w:rsidR="00F71BBC" w:rsidRPr="00DF3A57" w:rsidRDefault="00F71BBC" w:rsidP="004451C9">
      <w:pPr>
        <w:rPr>
          <w:rFonts w:asciiTheme="majorBidi" w:hAnsiTheme="majorBidi" w:cstheme="majorBidi"/>
          <w:cs/>
          <w:lang w:eastAsia="x-none"/>
        </w:rPr>
        <w:sectPr w:rsidR="00F71BBC" w:rsidRPr="00DF3A57" w:rsidSect="00941B8E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09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64"/>
        <w:gridCol w:w="870"/>
        <w:gridCol w:w="270"/>
        <w:gridCol w:w="1260"/>
        <w:gridCol w:w="270"/>
        <w:gridCol w:w="1260"/>
        <w:gridCol w:w="270"/>
        <w:gridCol w:w="1083"/>
        <w:gridCol w:w="270"/>
        <w:gridCol w:w="1085"/>
        <w:gridCol w:w="270"/>
        <w:gridCol w:w="810"/>
        <w:gridCol w:w="270"/>
        <w:gridCol w:w="900"/>
        <w:gridCol w:w="304"/>
        <w:gridCol w:w="866"/>
        <w:gridCol w:w="270"/>
        <w:gridCol w:w="902"/>
      </w:tblGrid>
      <w:tr w:rsidR="00F9424F" w:rsidRPr="008965E7" w14:paraId="0A4D305F" w14:textId="77777777" w:rsidTr="000D7B04">
        <w:trPr>
          <w:cantSplit/>
          <w:trHeight w:val="261"/>
        </w:trPr>
        <w:tc>
          <w:tcPr>
            <w:tcW w:w="3864" w:type="dxa"/>
            <w:vAlign w:val="bottom"/>
          </w:tcPr>
          <w:p w14:paraId="5896186C" w14:textId="77777777" w:rsidR="00F9424F" w:rsidRPr="008965E7" w:rsidRDefault="00F9424F" w:rsidP="000D7B0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1133D95A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60" w:type="dxa"/>
            <w:gridSpan w:val="16"/>
          </w:tcPr>
          <w:p w14:paraId="0D261DAD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8965E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9424F" w:rsidRPr="008965E7" w14:paraId="2CAFEFBE" w14:textId="77777777" w:rsidTr="000D7B04">
        <w:trPr>
          <w:trHeight w:val="261"/>
          <w:tblHeader/>
        </w:trPr>
        <w:tc>
          <w:tcPr>
            <w:tcW w:w="3864" w:type="dxa"/>
            <w:vAlign w:val="bottom"/>
          </w:tcPr>
          <w:p w14:paraId="4E455AAB" w14:textId="77777777" w:rsidR="00F9424F" w:rsidRPr="008965E7" w:rsidRDefault="00F9424F" w:rsidP="000D7B0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55B427C3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8" w:type="dxa"/>
            <w:gridSpan w:val="8"/>
          </w:tcPr>
          <w:p w14:paraId="7B665547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1FE28526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322" w:type="dxa"/>
            <w:gridSpan w:val="7"/>
            <w:vAlign w:val="bottom"/>
          </w:tcPr>
          <w:p w14:paraId="501ABC20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9424F" w:rsidRPr="008965E7" w14:paraId="2D9DE68D" w14:textId="77777777" w:rsidTr="000D7B04">
        <w:trPr>
          <w:trHeight w:val="261"/>
          <w:tblHeader/>
        </w:trPr>
        <w:tc>
          <w:tcPr>
            <w:tcW w:w="3864" w:type="dxa"/>
            <w:vAlign w:val="bottom"/>
          </w:tcPr>
          <w:p w14:paraId="748D16E0" w14:textId="77777777" w:rsidR="00F9424F" w:rsidRPr="008965E7" w:rsidRDefault="00F9424F" w:rsidP="000D7B04">
            <w:pPr>
              <w:tabs>
                <w:tab w:val="clear" w:pos="227"/>
              </w:tabs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63B37AD2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777BB668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011B81A" w14:textId="77777777" w:rsidR="00F9424F" w:rsidRPr="008965E7" w:rsidRDefault="00F9424F" w:rsidP="000D7B04">
            <w:pPr>
              <w:pStyle w:val="acctfourfigures"/>
              <w:tabs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</w:p>
          <w:p w14:paraId="22D0B542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3BC66976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5C8AE75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3ED98922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3" w:type="dxa"/>
            <w:vAlign w:val="bottom"/>
          </w:tcPr>
          <w:p w14:paraId="3A6EB3E5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43F82A2A" w14:textId="77777777" w:rsidR="00F9424F" w:rsidRPr="008965E7" w:rsidRDefault="00F9424F" w:rsidP="000D7B0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2765C29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31BA4EA3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3679077" w14:textId="753EF704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71E097C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65EB53C" w14:textId="0F8D4952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304" w:type="dxa"/>
          </w:tcPr>
          <w:p w14:paraId="5A5B9ACF" w14:textId="77777777" w:rsidR="00F9424F" w:rsidRPr="008965E7" w:rsidRDefault="00F9424F" w:rsidP="000D7B0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6" w:type="dxa"/>
            <w:vAlign w:val="bottom"/>
          </w:tcPr>
          <w:p w14:paraId="074ED324" w14:textId="03AC2C1F" w:rsidR="00F9424F" w:rsidRPr="008965E7" w:rsidRDefault="00F9424F" w:rsidP="000D7B0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606BAAE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2" w:type="dxa"/>
            <w:vAlign w:val="bottom"/>
          </w:tcPr>
          <w:p w14:paraId="7B34A4A9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9424F" w:rsidRPr="008965E7" w14:paraId="62A9C832" w14:textId="77777777" w:rsidTr="000D7B04">
        <w:trPr>
          <w:trHeight w:val="20"/>
        </w:trPr>
        <w:tc>
          <w:tcPr>
            <w:tcW w:w="3864" w:type="dxa"/>
            <w:vAlign w:val="bottom"/>
          </w:tcPr>
          <w:p w14:paraId="1DA26C24" w14:textId="77777777" w:rsidR="00F9424F" w:rsidRPr="008965E7" w:rsidRDefault="00F9424F" w:rsidP="000D7B0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0" w:type="dxa"/>
            <w:vAlign w:val="bottom"/>
          </w:tcPr>
          <w:p w14:paraId="7B1B6E67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66750A3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90" w:type="dxa"/>
            <w:gridSpan w:val="15"/>
          </w:tcPr>
          <w:p w14:paraId="248D7AB9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9424F" w:rsidRPr="008965E7" w14:paraId="68663AC2" w14:textId="77777777" w:rsidTr="000D7B04">
        <w:trPr>
          <w:trHeight w:val="261"/>
        </w:trPr>
        <w:tc>
          <w:tcPr>
            <w:tcW w:w="3864" w:type="dxa"/>
          </w:tcPr>
          <w:p w14:paraId="267220D3" w14:textId="720545B4" w:rsidR="00F9424F" w:rsidRPr="008965E7" w:rsidRDefault="00F9424F" w:rsidP="000D7B0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B2F00" w:rsidRPr="00AB2F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A6415B" w:rsidRPr="00004E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B2F00" w:rsidRPr="00AB2F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870" w:type="dxa"/>
          </w:tcPr>
          <w:p w14:paraId="0361FF65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18F76C5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7CC3C6E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1373222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8B2AF3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EFB9BFE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459C58CF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07C8A8" w14:textId="77777777" w:rsidR="00F9424F" w:rsidRPr="008965E7" w:rsidRDefault="00F9424F" w:rsidP="000D7B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7A98523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655AB7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45617DE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5DE5D03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EA3333A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75F10A90" w14:textId="77777777" w:rsidR="00F9424F" w:rsidRPr="008965E7" w:rsidRDefault="00F9424F" w:rsidP="000D7B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3B2F35FE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D371888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65B4E947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9424F" w:rsidRPr="008965E7" w14:paraId="04651D73" w14:textId="77777777" w:rsidTr="000D7B04">
        <w:trPr>
          <w:trHeight w:val="261"/>
        </w:trPr>
        <w:tc>
          <w:tcPr>
            <w:tcW w:w="3864" w:type="dxa"/>
          </w:tcPr>
          <w:p w14:paraId="34E908E2" w14:textId="77777777" w:rsidR="00F9424F" w:rsidRPr="008965E7" w:rsidRDefault="00F9424F" w:rsidP="000D7B0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870" w:type="dxa"/>
          </w:tcPr>
          <w:p w14:paraId="6B0688DC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4BD5A0D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1F34A7ED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21AE4AC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C36F75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0978E3C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21384627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6E7FC0C" w14:textId="77777777" w:rsidR="00F9424F" w:rsidRPr="008965E7" w:rsidRDefault="00F9424F" w:rsidP="000D7B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CBCFC7A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2E9CED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C470A50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C636D36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D619BC4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64A17E73" w14:textId="77777777" w:rsidR="00F9424F" w:rsidRPr="008965E7" w:rsidRDefault="00F9424F" w:rsidP="000D7B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227CF039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E188A82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7E8661DB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9424F" w:rsidRPr="008965E7" w14:paraId="64D5E09D" w14:textId="77777777" w:rsidTr="000D7B04">
        <w:trPr>
          <w:trHeight w:val="261"/>
        </w:trPr>
        <w:tc>
          <w:tcPr>
            <w:tcW w:w="3864" w:type="dxa"/>
          </w:tcPr>
          <w:p w14:paraId="3627873D" w14:textId="77777777" w:rsidR="00F9424F" w:rsidRPr="008965E7" w:rsidRDefault="00F9424F" w:rsidP="000D7B0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สินทรัพย์ทางการเงินอื่น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</w:p>
        </w:tc>
        <w:tc>
          <w:tcPr>
            <w:tcW w:w="870" w:type="dxa"/>
          </w:tcPr>
          <w:p w14:paraId="257C0D6C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31BAF0B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817056B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637E491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484A8B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560955A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154E9C41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3CD1527" w14:textId="77777777" w:rsidR="00F9424F" w:rsidRPr="008965E7" w:rsidRDefault="00F9424F" w:rsidP="000D7B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DB11ABC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5B8686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8448FA1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47023B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42D7D1C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30254F53" w14:textId="77777777" w:rsidR="00F9424F" w:rsidRPr="008965E7" w:rsidRDefault="00F9424F" w:rsidP="000D7B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2260E6D1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A839439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24DA46AB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50C75" w:rsidRPr="008965E7" w14:paraId="07E2D21A" w14:textId="77777777" w:rsidTr="000D7B04">
        <w:trPr>
          <w:trHeight w:val="68"/>
        </w:trPr>
        <w:tc>
          <w:tcPr>
            <w:tcW w:w="3864" w:type="dxa"/>
          </w:tcPr>
          <w:p w14:paraId="7C16E6B6" w14:textId="77777777" w:rsidR="00050C75" w:rsidRPr="008965E7" w:rsidRDefault="00050C75" w:rsidP="00050C75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70" w:type="dxa"/>
          </w:tcPr>
          <w:p w14:paraId="159DC1BD" w14:textId="77777777" w:rsidR="00050C75" w:rsidRPr="008965E7" w:rsidRDefault="00050C75" w:rsidP="00050C7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01E3F9B" w14:textId="77777777" w:rsidR="00050C75" w:rsidRPr="008965E7" w:rsidRDefault="00050C75" w:rsidP="00050C75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37B163F" w14:textId="7030FBEE" w:rsidR="00050C75" w:rsidRPr="008965E7" w:rsidRDefault="00050C75" w:rsidP="00592973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41128CF" w14:textId="77777777" w:rsidR="00050C75" w:rsidRPr="008965E7" w:rsidRDefault="00050C75" w:rsidP="00050C7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575056" w14:textId="63A164AF" w:rsidR="00050C75" w:rsidRPr="008965E7" w:rsidRDefault="00AB2F00" w:rsidP="0059297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4DB1C37D" w14:textId="77777777" w:rsidR="00050C75" w:rsidRPr="008965E7" w:rsidRDefault="00050C75" w:rsidP="00050C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3" w:type="dxa"/>
          </w:tcPr>
          <w:p w14:paraId="37A580DB" w14:textId="35143723" w:rsidR="00050C75" w:rsidRPr="008965E7" w:rsidRDefault="00050C75" w:rsidP="00050C75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34D215B" w14:textId="77777777" w:rsidR="00050C75" w:rsidRPr="008965E7" w:rsidRDefault="00050C75" w:rsidP="00050C7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1058B0F" w14:textId="4574D399" w:rsidR="00050C75" w:rsidRPr="008965E7" w:rsidRDefault="00AB2F00" w:rsidP="00E52FBC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6CB4809C" w14:textId="77777777" w:rsidR="00050C75" w:rsidRPr="008965E7" w:rsidRDefault="00050C75" w:rsidP="00050C7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3B6C96B" w14:textId="3F74C627" w:rsidR="00050C75" w:rsidRPr="00113CC5" w:rsidRDefault="00050C75" w:rsidP="00050C75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13CC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65A0BAC" w14:textId="77777777" w:rsidR="00050C75" w:rsidRPr="008965E7" w:rsidRDefault="00050C75" w:rsidP="00050C7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77EC4B6" w14:textId="7DE28B66" w:rsidR="00050C75" w:rsidRPr="008965E7" w:rsidRDefault="00050C75" w:rsidP="00050C75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304" w:type="dxa"/>
          </w:tcPr>
          <w:p w14:paraId="554D6471" w14:textId="77777777" w:rsidR="00050C75" w:rsidRPr="008965E7" w:rsidRDefault="00050C75" w:rsidP="00050C7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1513134D" w14:textId="7AEDA500" w:rsidR="00050C75" w:rsidRPr="008965E7" w:rsidRDefault="00AB2F00" w:rsidP="00050C75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270" w:type="dxa"/>
          </w:tcPr>
          <w:p w14:paraId="17D8390E" w14:textId="77777777" w:rsidR="00050C75" w:rsidRPr="008965E7" w:rsidRDefault="00050C75" w:rsidP="00050C7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5D119DE2" w14:textId="6D779D9B" w:rsidR="00050C75" w:rsidRPr="008965E7" w:rsidRDefault="00AB2F00" w:rsidP="00050C75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</w:tr>
      <w:tr w:rsidR="00F9424F" w:rsidRPr="008965E7" w14:paraId="2FA440A1" w14:textId="77777777" w:rsidTr="000D7B04">
        <w:trPr>
          <w:trHeight w:val="288"/>
        </w:trPr>
        <w:tc>
          <w:tcPr>
            <w:tcW w:w="3864" w:type="dxa"/>
          </w:tcPr>
          <w:p w14:paraId="7F5858BC" w14:textId="77777777" w:rsidR="00F9424F" w:rsidRPr="008965E7" w:rsidRDefault="00F9424F" w:rsidP="000D7B0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70" w:type="dxa"/>
          </w:tcPr>
          <w:p w14:paraId="7B510FF7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FDE77AE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4A23F47" w14:textId="77777777" w:rsidR="00F9424F" w:rsidRPr="008965E7" w:rsidRDefault="00F9424F" w:rsidP="00592973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F626461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B1B20F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808B49A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310558E7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307168" w14:textId="77777777" w:rsidR="00F9424F" w:rsidRPr="008965E7" w:rsidRDefault="00F9424F" w:rsidP="000D7B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E7B744E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1299FCB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4E3DEDA" w14:textId="77777777" w:rsidR="00F9424F" w:rsidRPr="00113CC5" w:rsidRDefault="00F9424F" w:rsidP="000D7B0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4E91C34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DEBAF0D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04" w:type="dxa"/>
          </w:tcPr>
          <w:p w14:paraId="75A751BC" w14:textId="77777777" w:rsidR="00F9424F" w:rsidRPr="008965E7" w:rsidRDefault="00F9424F" w:rsidP="000D7B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2EF790D9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A7C9425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484C3BF0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424F" w:rsidRPr="008965E7" w14:paraId="58706998" w14:textId="77777777" w:rsidTr="000D7B04">
        <w:trPr>
          <w:trHeight w:val="261"/>
        </w:trPr>
        <w:tc>
          <w:tcPr>
            <w:tcW w:w="3864" w:type="dxa"/>
          </w:tcPr>
          <w:p w14:paraId="4B501D2E" w14:textId="77777777" w:rsidR="00F9424F" w:rsidRPr="008965E7" w:rsidRDefault="00F9424F" w:rsidP="000D7B0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870" w:type="dxa"/>
          </w:tcPr>
          <w:p w14:paraId="5B7C4C7E" w14:textId="77777777" w:rsidR="00F9424F" w:rsidRPr="008965E7" w:rsidRDefault="00F9424F" w:rsidP="000D7B0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A8F755C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C96205C" w14:textId="77777777" w:rsidR="00F9424F" w:rsidRPr="008965E7" w:rsidRDefault="00F9424F" w:rsidP="00592973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66476BD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2BFA50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2EBE1B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353FF324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15F841E" w14:textId="77777777" w:rsidR="00F9424F" w:rsidRPr="008965E7" w:rsidRDefault="00F9424F" w:rsidP="000D7B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85C5D25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A6E442A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339AC24" w14:textId="77777777" w:rsidR="00F9424F" w:rsidRPr="00113CC5" w:rsidRDefault="00F9424F" w:rsidP="000D7B0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68DB35A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26481B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04" w:type="dxa"/>
          </w:tcPr>
          <w:p w14:paraId="38A9076E" w14:textId="77777777" w:rsidR="00F9424F" w:rsidRPr="008965E7" w:rsidRDefault="00F9424F" w:rsidP="000D7B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478ED5B6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DA97D49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7A382F02" w14:textId="77777777" w:rsidR="00F9424F" w:rsidRPr="008965E7" w:rsidRDefault="00F9424F" w:rsidP="000D7B0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7F3C" w:rsidRPr="008965E7" w14:paraId="76C35281" w14:textId="77777777" w:rsidTr="000D7B04">
        <w:trPr>
          <w:trHeight w:val="261"/>
        </w:trPr>
        <w:tc>
          <w:tcPr>
            <w:tcW w:w="3864" w:type="dxa"/>
          </w:tcPr>
          <w:p w14:paraId="01C36485" w14:textId="77777777" w:rsidR="00027F3C" w:rsidRPr="008965E7" w:rsidRDefault="00027F3C" w:rsidP="00027F3C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ยาว</w:t>
            </w: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870" w:type="dxa"/>
          </w:tcPr>
          <w:p w14:paraId="3FF3FC3C" w14:textId="704745C3" w:rsidR="00027F3C" w:rsidRPr="008965E7" w:rsidRDefault="00AB2F00" w:rsidP="00027F3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0E20734D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0DF411DD" w14:textId="2F2C1420" w:rsidR="00027F3C" w:rsidRPr="008965E7" w:rsidRDefault="00027F3C" w:rsidP="00592973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75E0A4C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BDFC99" w14:textId="490CCE31" w:rsidR="00027F3C" w:rsidRPr="00592973" w:rsidRDefault="00027F3C" w:rsidP="00592973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9297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C903E25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64ACCCA2" w14:textId="484F4D75" w:rsidR="00027F3C" w:rsidRPr="008965E7" w:rsidRDefault="00AB2F00" w:rsidP="00027F3C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438</w:t>
            </w:r>
            <w:r w:rsidR="00027F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211</w:t>
            </w:r>
          </w:p>
        </w:tc>
        <w:tc>
          <w:tcPr>
            <w:tcW w:w="270" w:type="dxa"/>
          </w:tcPr>
          <w:p w14:paraId="54334FB9" w14:textId="77777777" w:rsidR="00027F3C" w:rsidRPr="008965E7" w:rsidRDefault="00027F3C" w:rsidP="00027F3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F864320" w14:textId="3CBDB14A" w:rsidR="00027F3C" w:rsidRPr="008965E7" w:rsidRDefault="00AB2F00" w:rsidP="00027F3C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438</w:t>
            </w:r>
            <w:r w:rsidR="00027F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211</w:t>
            </w:r>
          </w:p>
        </w:tc>
        <w:tc>
          <w:tcPr>
            <w:tcW w:w="270" w:type="dxa"/>
          </w:tcPr>
          <w:p w14:paraId="6CC9F113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A324690" w14:textId="1B295AD2" w:rsidR="00027F3C" w:rsidRPr="00113CC5" w:rsidRDefault="00027F3C" w:rsidP="00027F3C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5C9C214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82742D8" w14:textId="5D79E0A9" w:rsidR="00027F3C" w:rsidRPr="008965E7" w:rsidRDefault="00AB2F00" w:rsidP="00027F3C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366</w:t>
            </w:r>
            <w:r w:rsidR="00027F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575</w:t>
            </w:r>
          </w:p>
        </w:tc>
        <w:tc>
          <w:tcPr>
            <w:tcW w:w="304" w:type="dxa"/>
          </w:tcPr>
          <w:p w14:paraId="153C408C" w14:textId="77777777" w:rsidR="00027F3C" w:rsidRPr="008965E7" w:rsidRDefault="00027F3C" w:rsidP="00027F3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4384F9E0" w14:textId="60252ECF" w:rsidR="00027F3C" w:rsidRPr="008965E7" w:rsidRDefault="00027F3C" w:rsidP="00027F3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F72D6FF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53AEDF8F" w14:textId="21514CDE" w:rsidR="00027F3C" w:rsidRPr="008965E7" w:rsidRDefault="00AB2F00" w:rsidP="00027F3C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366</w:t>
            </w:r>
            <w:r w:rsidR="00027F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575</w:t>
            </w:r>
          </w:p>
        </w:tc>
      </w:tr>
      <w:tr w:rsidR="00027F3C" w:rsidRPr="008965E7" w14:paraId="07400A81" w14:textId="77777777" w:rsidTr="000D7B04">
        <w:trPr>
          <w:trHeight w:val="261"/>
        </w:trPr>
        <w:tc>
          <w:tcPr>
            <w:tcW w:w="3864" w:type="dxa"/>
          </w:tcPr>
          <w:p w14:paraId="3E410BBC" w14:textId="3ED44F3C" w:rsidR="00027F3C" w:rsidRPr="008965E7" w:rsidRDefault="00027F3C" w:rsidP="00027F3C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70" w:type="dxa"/>
          </w:tcPr>
          <w:p w14:paraId="606C0249" w14:textId="77777777" w:rsidR="00027F3C" w:rsidRPr="008965E7" w:rsidRDefault="00027F3C" w:rsidP="00027F3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AA0A64D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7018B482" w14:textId="391D82EA" w:rsidR="00027F3C" w:rsidRPr="008965E7" w:rsidRDefault="00AB2F00" w:rsidP="00027F3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70" w:type="dxa"/>
          </w:tcPr>
          <w:p w14:paraId="7ED1C593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959D66" w14:textId="65892CF3" w:rsidR="00027F3C" w:rsidRPr="00592973" w:rsidRDefault="00027F3C" w:rsidP="00592973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9297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6C43BC8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01362673" w14:textId="2B408709" w:rsidR="00027F3C" w:rsidRPr="008965E7" w:rsidRDefault="00027F3C" w:rsidP="00027F3C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56DC580" w14:textId="77777777" w:rsidR="00027F3C" w:rsidRPr="008965E7" w:rsidRDefault="00027F3C" w:rsidP="00027F3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F3E6A10" w14:textId="36F51053" w:rsidR="00027F3C" w:rsidRPr="008965E7" w:rsidRDefault="00AB2F00" w:rsidP="00027F3C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70" w:type="dxa"/>
          </w:tcPr>
          <w:p w14:paraId="0877AD63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2436852" w14:textId="1C8DF718" w:rsidR="00027F3C" w:rsidRPr="008965E7" w:rsidRDefault="00027F3C" w:rsidP="00027F3C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F060093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450BD20" w14:textId="366C62B7" w:rsidR="00027F3C" w:rsidRPr="008965E7" w:rsidRDefault="00AB2F00" w:rsidP="00027F3C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</w:p>
        </w:tc>
        <w:tc>
          <w:tcPr>
            <w:tcW w:w="304" w:type="dxa"/>
          </w:tcPr>
          <w:p w14:paraId="68745787" w14:textId="77777777" w:rsidR="00027F3C" w:rsidRPr="008965E7" w:rsidRDefault="00027F3C" w:rsidP="00027F3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524ECD41" w14:textId="0D8194F7" w:rsidR="00027F3C" w:rsidRPr="008965E7" w:rsidRDefault="00027F3C" w:rsidP="00CD09C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251014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0CE6A476" w14:textId="4F388AFB" w:rsidR="00027F3C" w:rsidRPr="008965E7" w:rsidRDefault="00AB2F00" w:rsidP="00027F3C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</w:p>
        </w:tc>
      </w:tr>
      <w:tr w:rsidR="00027F3C" w:rsidRPr="008965E7" w14:paraId="7E326812" w14:textId="77777777" w:rsidTr="000D7B04">
        <w:trPr>
          <w:trHeight w:val="261"/>
        </w:trPr>
        <w:tc>
          <w:tcPr>
            <w:tcW w:w="3864" w:type="dxa"/>
          </w:tcPr>
          <w:p w14:paraId="7C5885EC" w14:textId="77777777" w:rsidR="00027F3C" w:rsidRPr="008965E7" w:rsidRDefault="00027F3C" w:rsidP="00027F3C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0" w:type="dxa"/>
          </w:tcPr>
          <w:p w14:paraId="6B16ACFC" w14:textId="77777777" w:rsidR="00027F3C" w:rsidRPr="008965E7" w:rsidRDefault="00027F3C" w:rsidP="00027F3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FF7424C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2BB7361A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EA34AC7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788B22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07E8533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00C8B3F2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EAC0A28" w14:textId="77777777" w:rsidR="00027F3C" w:rsidRPr="008965E7" w:rsidRDefault="00027F3C" w:rsidP="00027F3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90E5FB3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77A19B9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239BF8A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C75CD86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E5A76F5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7F926759" w14:textId="77777777" w:rsidR="00027F3C" w:rsidRPr="008965E7" w:rsidRDefault="00027F3C" w:rsidP="00027F3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2E93B313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349AF8C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6CE09148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7256" w:rsidRPr="008965E7" w14:paraId="5C61BCE5" w14:textId="77777777" w:rsidTr="000D7B04">
        <w:trPr>
          <w:trHeight w:val="261"/>
        </w:trPr>
        <w:tc>
          <w:tcPr>
            <w:tcW w:w="3864" w:type="dxa"/>
          </w:tcPr>
          <w:p w14:paraId="70567BE1" w14:textId="77777777" w:rsidR="00977256" w:rsidRPr="008965E7" w:rsidRDefault="00977256" w:rsidP="00027F3C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0" w:type="dxa"/>
          </w:tcPr>
          <w:p w14:paraId="40DB5B8D" w14:textId="77777777" w:rsidR="00977256" w:rsidRPr="008965E7" w:rsidRDefault="00977256" w:rsidP="00027F3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A5410F5" w14:textId="77777777" w:rsidR="00977256" w:rsidRPr="008965E7" w:rsidRDefault="00977256" w:rsidP="00027F3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61B4D96" w14:textId="77777777" w:rsidR="00977256" w:rsidRPr="008965E7" w:rsidRDefault="00977256" w:rsidP="00027F3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07C5161" w14:textId="77777777" w:rsidR="00977256" w:rsidRPr="008965E7" w:rsidRDefault="00977256" w:rsidP="00027F3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4AC091" w14:textId="77777777" w:rsidR="00977256" w:rsidRPr="008965E7" w:rsidRDefault="00977256" w:rsidP="00027F3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ACA5BB5" w14:textId="77777777" w:rsidR="00977256" w:rsidRPr="008965E7" w:rsidRDefault="00977256" w:rsidP="00027F3C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002D1137" w14:textId="77777777" w:rsidR="00977256" w:rsidRPr="008965E7" w:rsidRDefault="00977256" w:rsidP="00027F3C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BFA1204" w14:textId="77777777" w:rsidR="00977256" w:rsidRPr="008965E7" w:rsidRDefault="00977256" w:rsidP="00027F3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39215A6" w14:textId="77777777" w:rsidR="00977256" w:rsidRPr="008965E7" w:rsidRDefault="00977256" w:rsidP="00027F3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6553C46" w14:textId="77777777" w:rsidR="00977256" w:rsidRPr="008965E7" w:rsidRDefault="00977256" w:rsidP="00027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EF62164" w14:textId="77777777" w:rsidR="00977256" w:rsidRPr="008965E7" w:rsidRDefault="00977256" w:rsidP="00027F3C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6C02F9" w14:textId="77777777" w:rsidR="00977256" w:rsidRPr="008965E7" w:rsidRDefault="00977256" w:rsidP="00027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1BAD7DC" w14:textId="77777777" w:rsidR="00977256" w:rsidRPr="008965E7" w:rsidRDefault="00977256" w:rsidP="00027F3C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17F7DEC1" w14:textId="77777777" w:rsidR="00977256" w:rsidRPr="008965E7" w:rsidRDefault="00977256" w:rsidP="00027F3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1B293EB3" w14:textId="77777777" w:rsidR="00977256" w:rsidRPr="008965E7" w:rsidRDefault="00977256" w:rsidP="00027F3C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8570F6E" w14:textId="77777777" w:rsidR="00977256" w:rsidRPr="008965E7" w:rsidRDefault="00977256" w:rsidP="00027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5EF79D7D" w14:textId="77777777" w:rsidR="00977256" w:rsidRPr="008965E7" w:rsidRDefault="00977256" w:rsidP="00027F3C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7F3C" w:rsidRPr="008965E7" w14:paraId="7AE1F04F" w14:textId="77777777" w:rsidTr="000D7B04">
        <w:trPr>
          <w:cantSplit/>
          <w:trHeight w:val="261"/>
        </w:trPr>
        <w:tc>
          <w:tcPr>
            <w:tcW w:w="3864" w:type="dxa"/>
            <w:vAlign w:val="bottom"/>
          </w:tcPr>
          <w:p w14:paraId="0A07C830" w14:textId="77777777" w:rsidR="00027F3C" w:rsidRPr="008965E7" w:rsidRDefault="00027F3C" w:rsidP="00027F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679780C6" w14:textId="77777777" w:rsidR="00027F3C" w:rsidRPr="008965E7" w:rsidRDefault="00027F3C" w:rsidP="00027F3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60" w:type="dxa"/>
            <w:gridSpan w:val="16"/>
          </w:tcPr>
          <w:p w14:paraId="3A3413A2" w14:textId="352B2842" w:rsidR="00027F3C" w:rsidRPr="008965E7" w:rsidRDefault="00027F3C" w:rsidP="00027F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442E9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27F3C" w:rsidRPr="008965E7" w14:paraId="45A1CABB" w14:textId="77777777" w:rsidTr="000D7B04">
        <w:trPr>
          <w:trHeight w:val="261"/>
          <w:tblHeader/>
        </w:trPr>
        <w:tc>
          <w:tcPr>
            <w:tcW w:w="3864" w:type="dxa"/>
            <w:vAlign w:val="bottom"/>
          </w:tcPr>
          <w:p w14:paraId="48CD0B52" w14:textId="77777777" w:rsidR="00027F3C" w:rsidRPr="008965E7" w:rsidRDefault="00027F3C" w:rsidP="00027F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7D38361B" w14:textId="77777777" w:rsidR="00027F3C" w:rsidRPr="008965E7" w:rsidRDefault="00027F3C" w:rsidP="00027F3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8" w:type="dxa"/>
            <w:gridSpan w:val="8"/>
          </w:tcPr>
          <w:p w14:paraId="7080AA88" w14:textId="77777777" w:rsidR="00027F3C" w:rsidRPr="008965E7" w:rsidRDefault="00027F3C" w:rsidP="00027F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131B2602" w14:textId="77777777" w:rsidR="00027F3C" w:rsidRPr="008965E7" w:rsidRDefault="00027F3C" w:rsidP="00027F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322" w:type="dxa"/>
            <w:gridSpan w:val="7"/>
            <w:vAlign w:val="bottom"/>
          </w:tcPr>
          <w:p w14:paraId="138DE549" w14:textId="77777777" w:rsidR="00027F3C" w:rsidRPr="008965E7" w:rsidRDefault="00027F3C" w:rsidP="00027F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27F3C" w:rsidRPr="008965E7" w14:paraId="53E5A524" w14:textId="77777777" w:rsidTr="000D7B04">
        <w:trPr>
          <w:trHeight w:val="261"/>
          <w:tblHeader/>
        </w:trPr>
        <w:tc>
          <w:tcPr>
            <w:tcW w:w="3864" w:type="dxa"/>
            <w:vAlign w:val="bottom"/>
          </w:tcPr>
          <w:p w14:paraId="6AEB3E06" w14:textId="77777777" w:rsidR="00027F3C" w:rsidRPr="008965E7" w:rsidRDefault="00027F3C" w:rsidP="00027F3C">
            <w:pPr>
              <w:tabs>
                <w:tab w:val="clear" w:pos="227"/>
              </w:tabs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5DB76111" w14:textId="77777777" w:rsidR="00027F3C" w:rsidRPr="008965E7" w:rsidRDefault="00027F3C" w:rsidP="00027F3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5F13B0CD" w14:textId="77777777" w:rsidR="00027F3C" w:rsidRPr="008965E7" w:rsidRDefault="00027F3C" w:rsidP="00027F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1728A55" w14:textId="77777777" w:rsidR="00027F3C" w:rsidRPr="008965E7" w:rsidRDefault="00027F3C" w:rsidP="00027F3C">
            <w:pPr>
              <w:pStyle w:val="acctfourfigures"/>
              <w:tabs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</w:p>
          <w:p w14:paraId="72319AE5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4102FFC" w14:textId="77777777" w:rsidR="00027F3C" w:rsidRPr="008965E7" w:rsidRDefault="00027F3C" w:rsidP="00027F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2C0DCCDC" w14:textId="77777777" w:rsidR="00027F3C" w:rsidRPr="008965E7" w:rsidRDefault="00027F3C" w:rsidP="00027F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2878E692" w14:textId="77777777" w:rsidR="00027F3C" w:rsidRPr="008965E7" w:rsidRDefault="00027F3C" w:rsidP="00027F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3" w:type="dxa"/>
            <w:vAlign w:val="bottom"/>
          </w:tcPr>
          <w:p w14:paraId="41322FED" w14:textId="77777777" w:rsidR="00027F3C" w:rsidRPr="008965E7" w:rsidRDefault="00027F3C" w:rsidP="00027F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3D657C7A" w14:textId="77777777" w:rsidR="00027F3C" w:rsidRPr="008965E7" w:rsidRDefault="00027F3C" w:rsidP="00027F3C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796524F1" w14:textId="77777777" w:rsidR="00027F3C" w:rsidRPr="008965E7" w:rsidRDefault="00027F3C" w:rsidP="00027F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38471C79" w14:textId="77777777" w:rsidR="00027F3C" w:rsidRPr="008965E7" w:rsidRDefault="00027F3C" w:rsidP="00027F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B1C2F97" w14:textId="0ED72FF7" w:rsidR="00027F3C" w:rsidRPr="008965E7" w:rsidRDefault="00027F3C" w:rsidP="00027F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235A8155" w14:textId="77777777" w:rsidR="00027F3C" w:rsidRPr="008965E7" w:rsidRDefault="00027F3C" w:rsidP="00027F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2206CAC" w14:textId="317BAAC8" w:rsidR="00027F3C" w:rsidRPr="008965E7" w:rsidRDefault="00027F3C" w:rsidP="00027F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304" w:type="dxa"/>
          </w:tcPr>
          <w:p w14:paraId="10F5F7AD" w14:textId="77777777" w:rsidR="00027F3C" w:rsidRPr="008965E7" w:rsidRDefault="00027F3C" w:rsidP="00027F3C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6" w:type="dxa"/>
            <w:vAlign w:val="bottom"/>
          </w:tcPr>
          <w:p w14:paraId="472B5E9F" w14:textId="5D04175D" w:rsidR="00027F3C" w:rsidRPr="008965E7" w:rsidRDefault="00027F3C" w:rsidP="00027F3C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5D9CB22" w14:textId="77777777" w:rsidR="00027F3C" w:rsidRPr="008965E7" w:rsidRDefault="00027F3C" w:rsidP="00027F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2" w:type="dxa"/>
            <w:vAlign w:val="bottom"/>
          </w:tcPr>
          <w:p w14:paraId="6F52BB3A" w14:textId="77777777" w:rsidR="00027F3C" w:rsidRPr="008965E7" w:rsidRDefault="00027F3C" w:rsidP="00027F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27F3C" w:rsidRPr="008965E7" w14:paraId="422FBABA" w14:textId="77777777" w:rsidTr="000D7B04">
        <w:trPr>
          <w:trHeight w:val="20"/>
        </w:trPr>
        <w:tc>
          <w:tcPr>
            <w:tcW w:w="3864" w:type="dxa"/>
            <w:vAlign w:val="bottom"/>
          </w:tcPr>
          <w:p w14:paraId="2BFD46B2" w14:textId="77777777" w:rsidR="00027F3C" w:rsidRPr="008965E7" w:rsidRDefault="00027F3C" w:rsidP="00027F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0" w:type="dxa"/>
            <w:vAlign w:val="bottom"/>
          </w:tcPr>
          <w:p w14:paraId="2E8DF4BB" w14:textId="77777777" w:rsidR="00027F3C" w:rsidRPr="008965E7" w:rsidRDefault="00027F3C" w:rsidP="00027F3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6F26A26" w14:textId="77777777" w:rsidR="00027F3C" w:rsidRPr="008965E7" w:rsidRDefault="00027F3C" w:rsidP="00027F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90" w:type="dxa"/>
            <w:gridSpan w:val="15"/>
          </w:tcPr>
          <w:p w14:paraId="6CDF00D4" w14:textId="77777777" w:rsidR="00027F3C" w:rsidRPr="008965E7" w:rsidRDefault="00027F3C" w:rsidP="00027F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27F3C" w:rsidRPr="008965E7" w14:paraId="2AA2DA7D" w14:textId="77777777" w:rsidTr="000D7B04">
        <w:trPr>
          <w:trHeight w:val="261"/>
        </w:trPr>
        <w:tc>
          <w:tcPr>
            <w:tcW w:w="3864" w:type="dxa"/>
          </w:tcPr>
          <w:p w14:paraId="3C1B5932" w14:textId="333436E1" w:rsidR="00027F3C" w:rsidRPr="008965E7" w:rsidRDefault="00027F3C" w:rsidP="00027F3C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B2F00" w:rsidRPr="00AB2F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04E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B2F00" w:rsidRPr="00AB2F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870" w:type="dxa"/>
          </w:tcPr>
          <w:p w14:paraId="0039B506" w14:textId="77777777" w:rsidR="00027F3C" w:rsidRPr="008965E7" w:rsidRDefault="00027F3C" w:rsidP="00027F3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0E26333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80461F6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B2EF8B3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07DF2C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D093D14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2678F48B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4A4EE4" w14:textId="77777777" w:rsidR="00027F3C" w:rsidRPr="008965E7" w:rsidRDefault="00027F3C" w:rsidP="00027F3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2C144DE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7BA96D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21F9DF4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1FB84EF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27C939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665F680C" w14:textId="77777777" w:rsidR="00027F3C" w:rsidRPr="008965E7" w:rsidRDefault="00027F3C" w:rsidP="00027F3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7527741D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59E81FD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2CED675B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27F3C" w:rsidRPr="008965E7" w14:paraId="4F891DBB" w14:textId="77777777" w:rsidTr="000D7B04">
        <w:trPr>
          <w:trHeight w:val="261"/>
        </w:trPr>
        <w:tc>
          <w:tcPr>
            <w:tcW w:w="3864" w:type="dxa"/>
          </w:tcPr>
          <w:p w14:paraId="44A4AB60" w14:textId="77777777" w:rsidR="00027F3C" w:rsidRPr="008965E7" w:rsidRDefault="00027F3C" w:rsidP="00027F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870" w:type="dxa"/>
          </w:tcPr>
          <w:p w14:paraId="7C4F6407" w14:textId="77777777" w:rsidR="00027F3C" w:rsidRPr="008965E7" w:rsidRDefault="00027F3C" w:rsidP="00027F3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CBD5ECD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7EA947F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D4FA48D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689BF3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33943D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28CAD5A2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87269DE" w14:textId="77777777" w:rsidR="00027F3C" w:rsidRPr="008965E7" w:rsidRDefault="00027F3C" w:rsidP="00027F3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8541E1A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13849E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DD36B95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2D2DFDD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EE2E59E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118FD16B" w14:textId="77777777" w:rsidR="00027F3C" w:rsidRPr="008965E7" w:rsidRDefault="00027F3C" w:rsidP="00027F3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5561B961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111B155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3ECCBD5B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27F3C" w:rsidRPr="008965E7" w14:paraId="66B340FD" w14:textId="77777777" w:rsidTr="000D7B04">
        <w:trPr>
          <w:trHeight w:val="261"/>
        </w:trPr>
        <w:tc>
          <w:tcPr>
            <w:tcW w:w="3864" w:type="dxa"/>
          </w:tcPr>
          <w:p w14:paraId="5A466852" w14:textId="77777777" w:rsidR="00027F3C" w:rsidRPr="008965E7" w:rsidRDefault="00027F3C" w:rsidP="00027F3C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สินทรัพย์ทางการเงินอื่น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</w:p>
        </w:tc>
        <w:tc>
          <w:tcPr>
            <w:tcW w:w="870" w:type="dxa"/>
          </w:tcPr>
          <w:p w14:paraId="5A1D0660" w14:textId="77777777" w:rsidR="00027F3C" w:rsidRPr="008965E7" w:rsidRDefault="00027F3C" w:rsidP="00027F3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68A82FE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AD01641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BF27623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AACADE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635A2A9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52ADD22F" w14:textId="77777777" w:rsidR="00027F3C" w:rsidRPr="00113CC5" w:rsidRDefault="00027F3C" w:rsidP="00027F3C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1653607" w14:textId="77777777" w:rsidR="00027F3C" w:rsidRPr="008965E7" w:rsidRDefault="00027F3C" w:rsidP="00027F3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2D6AC65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A0704B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600994D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168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00617AF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4C76007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7FBBC302" w14:textId="77777777" w:rsidR="00027F3C" w:rsidRPr="008965E7" w:rsidRDefault="00027F3C" w:rsidP="00027F3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61351517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C770CD0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0E337244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27F3C" w:rsidRPr="008965E7" w14:paraId="39F9B3A3" w14:textId="77777777" w:rsidTr="000D7B04">
        <w:trPr>
          <w:trHeight w:val="68"/>
        </w:trPr>
        <w:tc>
          <w:tcPr>
            <w:tcW w:w="3864" w:type="dxa"/>
          </w:tcPr>
          <w:p w14:paraId="05D12326" w14:textId="77777777" w:rsidR="00027F3C" w:rsidRPr="008965E7" w:rsidRDefault="00027F3C" w:rsidP="00027F3C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70" w:type="dxa"/>
          </w:tcPr>
          <w:p w14:paraId="433E183C" w14:textId="77777777" w:rsidR="00027F3C" w:rsidRPr="008965E7" w:rsidRDefault="00027F3C" w:rsidP="00027F3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0348ED0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B57934F" w14:textId="30CE0328" w:rsidR="00027F3C" w:rsidRPr="008965E7" w:rsidRDefault="00027F3C" w:rsidP="00027F3C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9BB1E0F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7CEF8F" w14:textId="5EAA3307" w:rsidR="00027F3C" w:rsidRPr="008965E7" w:rsidRDefault="00AB2F00" w:rsidP="00592973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75FEE6B6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3" w:type="dxa"/>
          </w:tcPr>
          <w:p w14:paraId="4EE5C2F0" w14:textId="61827DA2" w:rsidR="00027F3C" w:rsidRPr="00113CC5" w:rsidRDefault="00027F3C" w:rsidP="00027F3C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F743D8A" w14:textId="77777777" w:rsidR="00027F3C" w:rsidRPr="008965E7" w:rsidRDefault="00027F3C" w:rsidP="00027F3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969B47F" w14:textId="0AA0173B" w:rsidR="00027F3C" w:rsidRPr="00113CC5" w:rsidRDefault="00AB2F00" w:rsidP="00442E9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373E2C0D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72CC63D" w14:textId="26B333D9" w:rsidR="00027F3C" w:rsidRPr="008965E7" w:rsidRDefault="00027F3C" w:rsidP="00027F3C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3CC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BDF1FE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0F98354" w14:textId="43D8DF14" w:rsidR="00027F3C" w:rsidRPr="008965E7" w:rsidRDefault="00027F3C" w:rsidP="00027F3C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304" w:type="dxa"/>
          </w:tcPr>
          <w:p w14:paraId="7F2FF020" w14:textId="77777777" w:rsidR="00027F3C" w:rsidRPr="008965E7" w:rsidRDefault="00027F3C" w:rsidP="00027F3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6D1BE7D2" w14:textId="5576D577" w:rsidR="00027F3C" w:rsidRPr="008965E7" w:rsidRDefault="00AB2F00" w:rsidP="00027F3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270" w:type="dxa"/>
          </w:tcPr>
          <w:p w14:paraId="629953C1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2F2F05AE" w14:textId="42560460" w:rsidR="00027F3C" w:rsidRPr="008965E7" w:rsidRDefault="00AB2F00" w:rsidP="00027F3C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</w:tr>
      <w:tr w:rsidR="00442E97" w:rsidRPr="008965E7" w14:paraId="3714D608" w14:textId="77777777" w:rsidTr="000D7B04">
        <w:trPr>
          <w:trHeight w:val="288"/>
        </w:trPr>
        <w:tc>
          <w:tcPr>
            <w:tcW w:w="3864" w:type="dxa"/>
          </w:tcPr>
          <w:p w14:paraId="3B6D3C5F" w14:textId="77777777" w:rsidR="00442E97" w:rsidRPr="008965E7" w:rsidRDefault="00442E97" w:rsidP="00442E9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70" w:type="dxa"/>
          </w:tcPr>
          <w:p w14:paraId="68B1DF47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ACF8DAC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77AC205" w14:textId="7B8292B4" w:rsidR="00442E97" w:rsidRPr="008965E7" w:rsidRDefault="00AB2F00" w:rsidP="00442E97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303</w:t>
            </w:r>
          </w:p>
        </w:tc>
        <w:tc>
          <w:tcPr>
            <w:tcW w:w="270" w:type="dxa"/>
          </w:tcPr>
          <w:p w14:paraId="1B721F0C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1DD20D" w14:textId="6C8EA906" w:rsidR="00442E97" w:rsidRPr="008965E7" w:rsidRDefault="00442E97" w:rsidP="00CD09C5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70FE32A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078A7CB5" w14:textId="37F73774" w:rsidR="00442E97" w:rsidRPr="00113CC5" w:rsidRDefault="00442E97" w:rsidP="00442E97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6DED2F0" w14:textId="77777777" w:rsidR="00442E97" w:rsidRPr="008965E7" w:rsidRDefault="00442E97" w:rsidP="00442E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D4F4151" w14:textId="26D8E260" w:rsidR="00442E97" w:rsidRPr="00113CC5" w:rsidRDefault="00AB2F00" w:rsidP="00442E9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303</w:t>
            </w:r>
          </w:p>
        </w:tc>
        <w:tc>
          <w:tcPr>
            <w:tcW w:w="270" w:type="dxa"/>
          </w:tcPr>
          <w:p w14:paraId="34898B21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BAB4E80" w14:textId="6C9CEFC5" w:rsidR="00442E97" w:rsidRPr="008965E7" w:rsidRDefault="00442E97" w:rsidP="00442E97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5EF525A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93715F9" w14:textId="2541E107" w:rsidR="00442E97" w:rsidRPr="008965E7" w:rsidRDefault="00AB2F00" w:rsidP="00442E97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303</w:t>
            </w:r>
          </w:p>
        </w:tc>
        <w:tc>
          <w:tcPr>
            <w:tcW w:w="304" w:type="dxa"/>
          </w:tcPr>
          <w:p w14:paraId="7152ABAC" w14:textId="77777777" w:rsidR="00442E97" w:rsidRPr="008965E7" w:rsidRDefault="00442E97" w:rsidP="00442E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0B90EADC" w14:textId="3DF9CFD5" w:rsidR="00442E97" w:rsidRPr="008965E7" w:rsidRDefault="00442E97" w:rsidP="00442E9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18EB9AF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6B765E84" w14:textId="76185033" w:rsidR="00442E97" w:rsidRPr="00113CC5" w:rsidRDefault="00AB2F00" w:rsidP="00442E97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303</w:t>
            </w:r>
          </w:p>
        </w:tc>
      </w:tr>
      <w:tr w:rsidR="00027F3C" w:rsidRPr="008965E7" w14:paraId="24F5817A" w14:textId="77777777" w:rsidTr="000D7B04">
        <w:trPr>
          <w:trHeight w:val="288"/>
        </w:trPr>
        <w:tc>
          <w:tcPr>
            <w:tcW w:w="3864" w:type="dxa"/>
          </w:tcPr>
          <w:p w14:paraId="3563AFEC" w14:textId="77777777" w:rsidR="00027F3C" w:rsidRPr="008965E7" w:rsidRDefault="00027F3C" w:rsidP="00027F3C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70" w:type="dxa"/>
          </w:tcPr>
          <w:p w14:paraId="4C60C15B" w14:textId="77777777" w:rsidR="00027F3C" w:rsidRPr="008965E7" w:rsidRDefault="00027F3C" w:rsidP="00027F3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6E6AAFB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A3A40BD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700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7D27F88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735B53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1834D9A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0544ED9B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05C12EC" w14:textId="77777777" w:rsidR="00027F3C" w:rsidRPr="008965E7" w:rsidRDefault="00027F3C" w:rsidP="00027F3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74EC9BE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49E47FB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73C2660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9990192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DDE2FED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04" w:type="dxa"/>
          </w:tcPr>
          <w:p w14:paraId="4FE19AE5" w14:textId="77777777" w:rsidR="00027F3C" w:rsidRPr="008965E7" w:rsidRDefault="00027F3C" w:rsidP="00027F3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1D003084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B51EBF4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00D5CBBB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7F3C" w:rsidRPr="008965E7" w14:paraId="3FB16979" w14:textId="77777777" w:rsidTr="000D7B04">
        <w:trPr>
          <w:trHeight w:val="261"/>
        </w:trPr>
        <w:tc>
          <w:tcPr>
            <w:tcW w:w="3864" w:type="dxa"/>
          </w:tcPr>
          <w:p w14:paraId="7974F62A" w14:textId="77777777" w:rsidR="00027F3C" w:rsidRPr="008965E7" w:rsidRDefault="00027F3C" w:rsidP="00027F3C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870" w:type="dxa"/>
          </w:tcPr>
          <w:p w14:paraId="1714B497" w14:textId="77777777" w:rsidR="00027F3C" w:rsidRPr="008965E7" w:rsidRDefault="00027F3C" w:rsidP="00027F3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060C260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B0D9538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700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32275F7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143881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EC89A6A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40D88E0E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CE75BE" w14:textId="77777777" w:rsidR="00027F3C" w:rsidRPr="008965E7" w:rsidRDefault="00027F3C" w:rsidP="00027F3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187DEE0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47E23F2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635DC52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B5214B9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6F1DC5D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04" w:type="dxa"/>
          </w:tcPr>
          <w:p w14:paraId="179FCFDA" w14:textId="77777777" w:rsidR="00027F3C" w:rsidRPr="008965E7" w:rsidRDefault="00027F3C" w:rsidP="00027F3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68F59F88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1F60D3B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47666EB1" w14:textId="77777777" w:rsidR="00027F3C" w:rsidRPr="008965E7" w:rsidRDefault="00027F3C" w:rsidP="00027F3C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7FDA" w:rsidRPr="008965E7" w14:paraId="3ECB3275" w14:textId="77777777" w:rsidTr="000D7B04">
        <w:trPr>
          <w:trHeight w:val="261"/>
        </w:trPr>
        <w:tc>
          <w:tcPr>
            <w:tcW w:w="3864" w:type="dxa"/>
          </w:tcPr>
          <w:p w14:paraId="0D6FEC54" w14:textId="10101691" w:rsidR="006F7FDA" w:rsidRPr="008965E7" w:rsidRDefault="006F7FDA" w:rsidP="006F7FD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ยาว</w:t>
            </w: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870" w:type="dxa"/>
          </w:tcPr>
          <w:p w14:paraId="19CA0A31" w14:textId="719C9AEE" w:rsidR="006F7FDA" w:rsidRPr="008965E7" w:rsidRDefault="00AB2F00" w:rsidP="006F7FD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76F5ABB3" w14:textId="77777777" w:rsidR="006F7FDA" w:rsidRPr="008965E7" w:rsidRDefault="006F7FDA" w:rsidP="006F7FD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9C8F12E" w14:textId="2F5BAF06" w:rsidR="006F7FDA" w:rsidRPr="008965E7" w:rsidRDefault="006F7FDA" w:rsidP="00592973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CD954FE" w14:textId="77777777" w:rsidR="006F7FDA" w:rsidRPr="008965E7" w:rsidRDefault="006F7FDA" w:rsidP="006F7F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9E6199" w14:textId="6B564694" w:rsidR="006F7FDA" w:rsidRPr="00CD09C5" w:rsidRDefault="006F7FDA" w:rsidP="00592973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F1315CD" w14:textId="77777777" w:rsidR="006F7FDA" w:rsidRPr="008965E7" w:rsidRDefault="006F7FDA" w:rsidP="006F7FD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4A3856FA" w14:textId="489C2E7E" w:rsidR="006F7FDA" w:rsidRPr="008965E7" w:rsidRDefault="00AB2F00" w:rsidP="006F7FDA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</w:t>
            </w:r>
            <w:r w:rsidR="006F7F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910</w:t>
            </w:r>
          </w:p>
        </w:tc>
        <w:tc>
          <w:tcPr>
            <w:tcW w:w="270" w:type="dxa"/>
          </w:tcPr>
          <w:p w14:paraId="6E6D983F" w14:textId="77777777" w:rsidR="006F7FDA" w:rsidRPr="008965E7" w:rsidRDefault="006F7FDA" w:rsidP="006F7FD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D76AA82" w14:textId="4C00DCDB" w:rsidR="006F7FDA" w:rsidRPr="008965E7" w:rsidRDefault="00AB2F00" w:rsidP="006F7FDA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</w:t>
            </w:r>
            <w:r w:rsidR="006F7FDA" w:rsidRPr="00D66C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910</w:t>
            </w:r>
          </w:p>
        </w:tc>
        <w:tc>
          <w:tcPr>
            <w:tcW w:w="270" w:type="dxa"/>
          </w:tcPr>
          <w:p w14:paraId="4C7846B8" w14:textId="77777777" w:rsidR="006F7FDA" w:rsidRPr="008965E7" w:rsidRDefault="006F7FDA" w:rsidP="006F7F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D3DE6AC" w14:textId="655BC109" w:rsidR="006F7FDA" w:rsidRPr="008965E7" w:rsidRDefault="006F7FDA" w:rsidP="006F7FDA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AC7288F" w14:textId="77777777" w:rsidR="006F7FDA" w:rsidRPr="008965E7" w:rsidRDefault="006F7FDA" w:rsidP="006F7F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6BA1C9" w14:textId="6D05E2BB" w:rsidR="006F7FDA" w:rsidRPr="008965E7" w:rsidRDefault="00AB2F00" w:rsidP="006F7FDA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250</w:t>
            </w:r>
            <w:r w:rsidR="006F7F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763</w:t>
            </w:r>
          </w:p>
        </w:tc>
        <w:tc>
          <w:tcPr>
            <w:tcW w:w="304" w:type="dxa"/>
          </w:tcPr>
          <w:p w14:paraId="5D2A5976" w14:textId="77777777" w:rsidR="006F7FDA" w:rsidRPr="008965E7" w:rsidRDefault="006F7FDA" w:rsidP="006F7FD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3CB6DB9C" w14:textId="61551A2A" w:rsidR="006F7FDA" w:rsidRPr="008965E7" w:rsidRDefault="006F7FDA" w:rsidP="00CD09C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E13BE0C" w14:textId="77777777" w:rsidR="006F7FDA" w:rsidRPr="008965E7" w:rsidRDefault="006F7FDA" w:rsidP="006F7F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666EAC0C" w14:textId="1C985005" w:rsidR="006F7FDA" w:rsidRPr="008965E7" w:rsidRDefault="00AB2F00" w:rsidP="006F7FDA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250</w:t>
            </w:r>
            <w:r w:rsidR="006F7F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763</w:t>
            </w:r>
          </w:p>
        </w:tc>
      </w:tr>
    </w:tbl>
    <w:p w14:paraId="3BF5A644" w14:textId="02FDE0B1" w:rsidR="00F71BBC" w:rsidRPr="00004EE5" w:rsidRDefault="00F71BB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004EE5">
        <w:rPr>
          <w:rFonts w:asciiTheme="majorBidi" w:hAnsiTheme="majorBidi" w:cstheme="majorBidi"/>
          <w:sz w:val="30"/>
          <w:szCs w:val="30"/>
          <w:cs/>
          <w:lang w:eastAsia="x-none"/>
        </w:rPr>
        <w:br w:type="page"/>
      </w:r>
    </w:p>
    <w:tbl>
      <w:tblPr>
        <w:tblW w:w="15112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18"/>
        <w:gridCol w:w="3864"/>
        <w:gridCol w:w="870"/>
        <w:gridCol w:w="270"/>
        <w:gridCol w:w="1260"/>
        <w:gridCol w:w="270"/>
        <w:gridCol w:w="1260"/>
        <w:gridCol w:w="270"/>
        <w:gridCol w:w="1083"/>
        <w:gridCol w:w="270"/>
        <w:gridCol w:w="1085"/>
        <w:gridCol w:w="270"/>
        <w:gridCol w:w="810"/>
        <w:gridCol w:w="270"/>
        <w:gridCol w:w="900"/>
        <w:gridCol w:w="304"/>
        <w:gridCol w:w="866"/>
        <w:gridCol w:w="270"/>
        <w:gridCol w:w="902"/>
      </w:tblGrid>
      <w:tr w:rsidR="00442E97" w:rsidRPr="008965E7" w14:paraId="605B5B4F" w14:textId="77777777" w:rsidTr="00E156BF">
        <w:trPr>
          <w:gridBefore w:val="1"/>
          <w:wBefore w:w="18" w:type="dxa"/>
          <w:cantSplit/>
          <w:trHeight w:val="261"/>
        </w:trPr>
        <w:tc>
          <w:tcPr>
            <w:tcW w:w="3864" w:type="dxa"/>
            <w:vAlign w:val="bottom"/>
          </w:tcPr>
          <w:p w14:paraId="4615490D" w14:textId="77777777" w:rsidR="00442E97" w:rsidRPr="008965E7" w:rsidRDefault="00442E97" w:rsidP="00442E9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39A04E91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60" w:type="dxa"/>
            <w:gridSpan w:val="16"/>
          </w:tcPr>
          <w:p w14:paraId="55F2D828" w14:textId="26577846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42E97" w:rsidRPr="008965E7" w14:paraId="6D3BA812" w14:textId="77777777" w:rsidTr="00E156BF">
        <w:trPr>
          <w:gridBefore w:val="1"/>
          <w:wBefore w:w="18" w:type="dxa"/>
          <w:trHeight w:val="261"/>
          <w:tblHeader/>
        </w:trPr>
        <w:tc>
          <w:tcPr>
            <w:tcW w:w="3864" w:type="dxa"/>
            <w:vAlign w:val="bottom"/>
          </w:tcPr>
          <w:p w14:paraId="2BCACB4E" w14:textId="77777777" w:rsidR="00442E97" w:rsidRPr="008965E7" w:rsidRDefault="00442E97" w:rsidP="00442E9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1DE62E81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8" w:type="dxa"/>
            <w:gridSpan w:val="8"/>
          </w:tcPr>
          <w:p w14:paraId="2292C310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7351F921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322" w:type="dxa"/>
            <w:gridSpan w:val="7"/>
            <w:vAlign w:val="bottom"/>
          </w:tcPr>
          <w:p w14:paraId="2ACF494C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42E97" w:rsidRPr="008965E7" w14:paraId="63EDEB8F" w14:textId="77777777" w:rsidTr="00E156BF">
        <w:trPr>
          <w:gridBefore w:val="1"/>
          <w:wBefore w:w="18" w:type="dxa"/>
          <w:trHeight w:val="261"/>
          <w:tblHeader/>
        </w:trPr>
        <w:tc>
          <w:tcPr>
            <w:tcW w:w="3864" w:type="dxa"/>
            <w:vAlign w:val="bottom"/>
          </w:tcPr>
          <w:p w14:paraId="24ABB4F9" w14:textId="77777777" w:rsidR="00442E97" w:rsidRPr="008965E7" w:rsidRDefault="00442E97" w:rsidP="00442E97">
            <w:pPr>
              <w:tabs>
                <w:tab w:val="clear" w:pos="227"/>
              </w:tabs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6A4A86CD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48225837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89F057A" w14:textId="77777777" w:rsidR="00442E97" w:rsidRPr="008965E7" w:rsidRDefault="00442E97" w:rsidP="00442E97">
            <w:pPr>
              <w:pStyle w:val="acctfourfigures"/>
              <w:tabs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</w:p>
          <w:p w14:paraId="37A20ECF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5F1EEDD8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0975EB8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0A199E3A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3" w:type="dxa"/>
            <w:vAlign w:val="bottom"/>
          </w:tcPr>
          <w:p w14:paraId="13D7C155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57209E70" w14:textId="77777777" w:rsidR="00442E97" w:rsidRPr="008965E7" w:rsidRDefault="00442E97" w:rsidP="00442E9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96B103F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3B5B0765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E37849C" w14:textId="7E6907AF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22E72320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83B3CEC" w14:textId="5533C3DC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304" w:type="dxa"/>
          </w:tcPr>
          <w:p w14:paraId="339CE959" w14:textId="77777777" w:rsidR="00442E97" w:rsidRPr="008965E7" w:rsidRDefault="00442E97" w:rsidP="00442E9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6" w:type="dxa"/>
            <w:vAlign w:val="bottom"/>
          </w:tcPr>
          <w:p w14:paraId="25B0DD57" w14:textId="77A8C105" w:rsidR="00442E97" w:rsidRPr="008965E7" w:rsidRDefault="00442E97" w:rsidP="00442E9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D281C90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2" w:type="dxa"/>
            <w:vAlign w:val="bottom"/>
          </w:tcPr>
          <w:p w14:paraId="56DC7E80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42E97" w:rsidRPr="008965E7" w14:paraId="25F7E410" w14:textId="77777777" w:rsidTr="00E156BF">
        <w:trPr>
          <w:gridBefore w:val="1"/>
          <w:wBefore w:w="18" w:type="dxa"/>
          <w:trHeight w:val="20"/>
        </w:trPr>
        <w:tc>
          <w:tcPr>
            <w:tcW w:w="3864" w:type="dxa"/>
            <w:vAlign w:val="bottom"/>
          </w:tcPr>
          <w:p w14:paraId="3972BED7" w14:textId="77777777" w:rsidR="00442E97" w:rsidRPr="008965E7" w:rsidRDefault="00442E97" w:rsidP="00442E9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0" w:type="dxa"/>
            <w:vAlign w:val="bottom"/>
          </w:tcPr>
          <w:p w14:paraId="02101B8C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EFD6A61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90" w:type="dxa"/>
            <w:gridSpan w:val="15"/>
          </w:tcPr>
          <w:p w14:paraId="1AE6DEA3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42E97" w:rsidRPr="008965E7" w14:paraId="5CB66DF9" w14:textId="77777777" w:rsidTr="00E156BF">
        <w:trPr>
          <w:gridBefore w:val="1"/>
          <w:wBefore w:w="18" w:type="dxa"/>
          <w:trHeight w:val="261"/>
        </w:trPr>
        <w:tc>
          <w:tcPr>
            <w:tcW w:w="3864" w:type="dxa"/>
          </w:tcPr>
          <w:p w14:paraId="31F51347" w14:textId="4B7DC409" w:rsidR="00442E97" w:rsidRPr="008965E7" w:rsidRDefault="00442E97" w:rsidP="00442E9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B2F00" w:rsidRPr="00AB2F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04E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B2F00" w:rsidRPr="00AB2F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B2F00" w:rsidRPr="00AB2F0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870" w:type="dxa"/>
          </w:tcPr>
          <w:p w14:paraId="21F15FFD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FC348B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3D7884D9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38D5631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307C13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F14E2C9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2F4CF27E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FF8B77" w14:textId="77777777" w:rsidR="00442E97" w:rsidRPr="008965E7" w:rsidRDefault="00442E97" w:rsidP="00442E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79616D8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F7224D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AEBC8E6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2871318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2F45D27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03A68E6B" w14:textId="77777777" w:rsidR="00442E97" w:rsidRPr="008965E7" w:rsidRDefault="00442E97" w:rsidP="00442E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27B24BE8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E16BD1F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49625728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42E97" w:rsidRPr="008965E7" w14:paraId="5F16AD1F" w14:textId="77777777" w:rsidTr="00E156BF">
        <w:trPr>
          <w:gridBefore w:val="1"/>
          <w:wBefore w:w="18" w:type="dxa"/>
          <w:trHeight w:val="261"/>
        </w:trPr>
        <w:tc>
          <w:tcPr>
            <w:tcW w:w="3864" w:type="dxa"/>
          </w:tcPr>
          <w:p w14:paraId="5DA5DE7E" w14:textId="77777777" w:rsidR="00442E97" w:rsidRPr="008965E7" w:rsidRDefault="00442E97" w:rsidP="00442E9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870" w:type="dxa"/>
          </w:tcPr>
          <w:p w14:paraId="3F557D56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DB625DB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FD725B0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BCDB6B0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E67166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C9952BD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7107D9B9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388FD5" w14:textId="77777777" w:rsidR="00442E97" w:rsidRPr="008965E7" w:rsidRDefault="00442E97" w:rsidP="00442E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5F2C182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F67DFA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74BD370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2FB2DA7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91341D4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42D1138B" w14:textId="77777777" w:rsidR="00442E97" w:rsidRPr="008965E7" w:rsidRDefault="00442E97" w:rsidP="00442E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69E797CE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4B7B1A5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4626F1CA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42E97" w:rsidRPr="008965E7" w14:paraId="700A72FE" w14:textId="77777777" w:rsidTr="00E156BF">
        <w:trPr>
          <w:gridBefore w:val="1"/>
          <w:wBefore w:w="18" w:type="dxa"/>
          <w:trHeight w:val="261"/>
        </w:trPr>
        <w:tc>
          <w:tcPr>
            <w:tcW w:w="3864" w:type="dxa"/>
          </w:tcPr>
          <w:p w14:paraId="03FC56D5" w14:textId="77777777" w:rsidR="00442E97" w:rsidRPr="008965E7" w:rsidRDefault="00442E97" w:rsidP="00442E9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สินทรัพย์ทางการเงินอื่น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</w:p>
        </w:tc>
        <w:tc>
          <w:tcPr>
            <w:tcW w:w="870" w:type="dxa"/>
          </w:tcPr>
          <w:p w14:paraId="029BD152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EB9E326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C4BF0AA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85C7BA7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00A3F7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69EFC98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3C4D2019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5D5207E" w14:textId="77777777" w:rsidR="00442E97" w:rsidRPr="008965E7" w:rsidRDefault="00442E97" w:rsidP="00442E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C4C7192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ADA1D0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F25961B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FFC793A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3C383CE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2EA45898" w14:textId="77777777" w:rsidR="00442E97" w:rsidRPr="008965E7" w:rsidRDefault="00442E97" w:rsidP="00442E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71E78247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97DCD6F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4A3F0E0A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42E97" w:rsidRPr="008965E7" w14:paraId="245B6B8E" w14:textId="77777777" w:rsidTr="00E156BF">
        <w:trPr>
          <w:gridBefore w:val="1"/>
          <w:wBefore w:w="18" w:type="dxa"/>
          <w:trHeight w:val="68"/>
        </w:trPr>
        <w:tc>
          <w:tcPr>
            <w:tcW w:w="3864" w:type="dxa"/>
          </w:tcPr>
          <w:p w14:paraId="5BEA608D" w14:textId="77777777" w:rsidR="00442E97" w:rsidRPr="008965E7" w:rsidRDefault="00442E97" w:rsidP="00442E9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70" w:type="dxa"/>
          </w:tcPr>
          <w:p w14:paraId="4986D8D0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5388A5D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520F3B7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C329CD5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B759D8" w14:textId="115248F3" w:rsidR="00442E97" w:rsidRPr="008965E7" w:rsidRDefault="00AB2F00" w:rsidP="00C366A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70FE6B5D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3" w:type="dxa"/>
          </w:tcPr>
          <w:p w14:paraId="6B69BBF4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25C7281" w14:textId="77777777" w:rsidR="00442E97" w:rsidRPr="008965E7" w:rsidRDefault="00442E97" w:rsidP="00442E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FA1AA3C" w14:textId="56991437" w:rsidR="00442E97" w:rsidRPr="00F06AF5" w:rsidRDefault="00AB2F00" w:rsidP="00F06AF5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380CA4CD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81B209E" w14:textId="77777777" w:rsidR="00442E97" w:rsidRPr="00113CC5" w:rsidRDefault="00442E97" w:rsidP="00442E97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3BF2691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73741FE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304" w:type="dxa"/>
          </w:tcPr>
          <w:p w14:paraId="1DEBABC1" w14:textId="77777777" w:rsidR="00442E97" w:rsidRPr="008965E7" w:rsidRDefault="00442E97" w:rsidP="00442E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7528D5F7" w14:textId="041437DC" w:rsidR="00442E97" w:rsidRPr="008965E7" w:rsidRDefault="00AB2F00" w:rsidP="00442E97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270" w:type="dxa"/>
          </w:tcPr>
          <w:p w14:paraId="3AA5502E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7301BA77" w14:textId="689E4A9C" w:rsidR="00442E97" w:rsidRPr="008965E7" w:rsidRDefault="00AB2F00" w:rsidP="00442E9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</w:tr>
      <w:tr w:rsidR="00442E97" w:rsidRPr="008965E7" w14:paraId="48A84EA7" w14:textId="77777777" w:rsidTr="00E156BF">
        <w:trPr>
          <w:gridBefore w:val="1"/>
          <w:wBefore w:w="18" w:type="dxa"/>
          <w:trHeight w:val="288"/>
        </w:trPr>
        <w:tc>
          <w:tcPr>
            <w:tcW w:w="3864" w:type="dxa"/>
          </w:tcPr>
          <w:p w14:paraId="63B1F660" w14:textId="77777777" w:rsidR="00442E97" w:rsidRPr="008965E7" w:rsidRDefault="00442E97" w:rsidP="00442E9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70" w:type="dxa"/>
          </w:tcPr>
          <w:p w14:paraId="3D45BAA2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715B90F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76956FB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700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F3AAF8D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6DA24C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DF7EAA4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3AF175C9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C40828D" w14:textId="77777777" w:rsidR="00442E97" w:rsidRPr="008965E7" w:rsidRDefault="00442E97" w:rsidP="00442E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1DD2F98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D77A1EE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18BD46B" w14:textId="77777777" w:rsidR="00442E97" w:rsidRPr="00113CC5" w:rsidRDefault="00442E97" w:rsidP="00442E97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C60E61D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C68A6D3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04" w:type="dxa"/>
          </w:tcPr>
          <w:p w14:paraId="75D4C0A5" w14:textId="77777777" w:rsidR="00442E97" w:rsidRPr="008965E7" w:rsidRDefault="00442E97" w:rsidP="00442E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7DEF6B87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4FD2854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5F011C52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2E97" w:rsidRPr="008965E7" w14:paraId="5F448BFF" w14:textId="77777777" w:rsidTr="00E156BF">
        <w:trPr>
          <w:gridBefore w:val="1"/>
          <w:wBefore w:w="18" w:type="dxa"/>
          <w:trHeight w:val="261"/>
        </w:trPr>
        <w:tc>
          <w:tcPr>
            <w:tcW w:w="3864" w:type="dxa"/>
          </w:tcPr>
          <w:p w14:paraId="7BDE46D7" w14:textId="77777777" w:rsidR="00442E97" w:rsidRPr="008965E7" w:rsidRDefault="00442E97" w:rsidP="00442E9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870" w:type="dxa"/>
          </w:tcPr>
          <w:p w14:paraId="19508EB5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27F7F1C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03C2858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700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EE48346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8CDCF5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A059C9E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14560562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194BFB" w14:textId="77777777" w:rsidR="00442E97" w:rsidRPr="008965E7" w:rsidRDefault="00442E97" w:rsidP="00442E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C84ABAF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8BB27B3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EEED0AC" w14:textId="77777777" w:rsidR="00442E97" w:rsidRPr="00113CC5" w:rsidRDefault="00442E97" w:rsidP="00442E97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AC83DBC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EF53AAD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04" w:type="dxa"/>
          </w:tcPr>
          <w:p w14:paraId="10D8CF79" w14:textId="77777777" w:rsidR="00442E97" w:rsidRPr="008965E7" w:rsidRDefault="00442E97" w:rsidP="00442E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689C1984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78BBE82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57186E19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6C20" w:rsidRPr="008965E7" w14:paraId="5F54946B" w14:textId="77777777" w:rsidTr="00E156BF">
        <w:trPr>
          <w:gridBefore w:val="1"/>
          <w:wBefore w:w="18" w:type="dxa"/>
          <w:trHeight w:val="261"/>
        </w:trPr>
        <w:tc>
          <w:tcPr>
            <w:tcW w:w="3864" w:type="dxa"/>
          </w:tcPr>
          <w:p w14:paraId="67A2D37B" w14:textId="3474A41E" w:rsidR="002E6C20" w:rsidRPr="008965E7" w:rsidRDefault="002E6C20" w:rsidP="002E6C2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70" w:type="dxa"/>
          </w:tcPr>
          <w:p w14:paraId="6C98034D" w14:textId="197CA3C6" w:rsidR="002E6C20" w:rsidRPr="008965E7" w:rsidRDefault="002E6C20" w:rsidP="002E6C2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EC39736" w14:textId="77777777" w:rsidR="002E6C20" w:rsidRPr="008965E7" w:rsidRDefault="002E6C20" w:rsidP="002E6C2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08CBE5E" w14:textId="21801C20" w:rsidR="002E6C20" w:rsidRPr="008965E7" w:rsidRDefault="00AB2F00" w:rsidP="00C366A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70" w:type="dxa"/>
          </w:tcPr>
          <w:p w14:paraId="42700E7D" w14:textId="77777777" w:rsidR="002E6C20" w:rsidRPr="008965E7" w:rsidRDefault="002E6C20" w:rsidP="002E6C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E8B24A" w14:textId="77777777" w:rsidR="002E6C20" w:rsidRPr="00C366A6" w:rsidRDefault="002E6C20" w:rsidP="00C366A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D0CBBC3" w14:textId="77777777" w:rsidR="002E6C20" w:rsidRPr="008965E7" w:rsidRDefault="002E6C20" w:rsidP="002E6C20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6C8C23D8" w14:textId="37458082" w:rsidR="002E6C20" w:rsidRPr="008965E7" w:rsidRDefault="00415B5C" w:rsidP="00415B5C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74806FC" w14:textId="77777777" w:rsidR="002E6C20" w:rsidRPr="008965E7" w:rsidRDefault="002E6C20" w:rsidP="002E6C2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140D295" w14:textId="4F7C56A2" w:rsidR="002E6C20" w:rsidRPr="008965E7" w:rsidRDefault="00AB2F00" w:rsidP="002E6C20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70" w:type="dxa"/>
          </w:tcPr>
          <w:p w14:paraId="2EDB5A39" w14:textId="77777777" w:rsidR="002E6C20" w:rsidRPr="008965E7" w:rsidRDefault="002E6C20" w:rsidP="002E6C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0210A1C" w14:textId="77777777" w:rsidR="002E6C20" w:rsidRPr="00113CC5" w:rsidRDefault="002E6C20" w:rsidP="002E6C2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E8DAB7F" w14:textId="77777777" w:rsidR="002E6C20" w:rsidRPr="008965E7" w:rsidRDefault="002E6C20" w:rsidP="002E6C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BF92F19" w14:textId="5AE8A24C" w:rsidR="002E6C20" w:rsidRPr="008965E7" w:rsidRDefault="00AB2F00" w:rsidP="002E6C2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304" w:type="dxa"/>
          </w:tcPr>
          <w:p w14:paraId="41908901" w14:textId="77777777" w:rsidR="002E6C20" w:rsidRPr="008965E7" w:rsidRDefault="002E6C20" w:rsidP="002E6C2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60E4CAAC" w14:textId="77777777" w:rsidR="002E6C20" w:rsidRPr="008965E7" w:rsidRDefault="002E6C20" w:rsidP="002E6C20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440041F" w14:textId="77777777" w:rsidR="002E6C20" w:rsidRPr="008965E7" w:rsidRDefault="002E6C20" w:rsidP="002E6C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66EAF8B8" w14:textId="0A3B6874" w:rsidR="002E6C20" w:rsidRPr="008965E7" w:rsidRDefault="00AB2F00" w:rsidP="002E6C2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</w:p>
        </w:tc>
      </w:tr>
      <w:tr w:rsidR="00D33203" w:rsidRPr="008965E7" w14:paraId="108671B9" w14:textId="77777777" w:rsidTr="00E156BF">
        <w:trPr>
          <w:gridBefore w:val="1"/>
          <w:wBefore w:w="18" w:type="dxa"/>
          <w:trHeight w:val="261"/>
        </w:trPr>
        <w:tc>
          <w:tcPr>
            <w:tcW w:w="3864" w:type="dxa"/>
          </w:tcPr>
          <w:p w14:paraId="4015EBFD" w14:textId="77777777" w:rsidR="00D33203" w:rsidRPr="008965E7" w:rsidRDefault="00D33203" w:rsidP="00442E9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70" w:type="dxa"/>
          </w:tcPr>
          <w:p w14:paraId="240B14AA" w14:textId="77777777" w:rsidR="00D33203" w:rsidRDefault="00D33203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82489BC" w14:textId="77777777" w:rsidR="00D33203" w:rsidRPr="008965E7" w:rsidRDefault="00D33203" w:rsidP="00442E9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0CC4D22F" w14:textId="77777777" w:rsidR="00D33203" w:rsidRPr="008965E7" w:rsidRDefault="00D33203" w:rsidP="00442E9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5C0033A" w14:textId="77777777" w:rsidR="00D33203" w:rsidRPr="008965E7" w:rsidRDefault="00D33203" w:rsidP="00442E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48C413" w14:textId="77777777" w:rsidR="00D33203" w:rsidRPr="008965E7" w:rsidRDefault="00D33203" w:rsidP="00442E9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C96FE6C" w14:textId="77777777" w:rsidR="00D33203" w:rsidRPr="008965E7" w:rsidRDefault="00D33203" w:rsidP="00442E9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67AB2FD4" w14:textId="77777777" w:rsidR="00D33203" w:rsidRDefault="00D33203" w:rsidP="00442E97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D56B381" w14:textId="77777777" w:rsidR="00D33203" w:rsidRPr="008965E7" w:rsidRDefault="00D33203" w:rsidP="00442E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2312D62" w14:textId="77777777" w:rsidR="00D33203" w:rsidRPr="00D66C05" w:rsidRDefault="00D33203" w:rsidP="00F06AF5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3A6FA6A" w14:textId="77777777" w:rsidR="00D33203" w:rsidRPr="008965E7" w:rsidRDefault="00D33203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7E1B16B" w14:textId="77777777" w:rsidR="00D33203" w:rsidRPr="008965E7" w:rsidRDefault="00D33203" w:rsidP="00442E97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860017B" w14:textId="77777777" w:rsidR="00D33203" w:rsidRPr="008965E7" w:rsidRDefault="00D33203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6259A96" w14:textId="77777777" w:rsidR="00D33203" w:rsidRDefault="00D33203" w:rsidP="00442E97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04" w:type="dxa"/>
          </w:tcPr>
          <w:p w14:paraId="0BA82A3D" w14:textId="77777777" w:rsidR="00D33203" w:rsidRPr="008965E7" w:rsidRDefault="00D33203" w:rsidP="00442E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4D690D0C" w14:textId="77777777" w:rsidR="00D33203" w:rsidRPr="008965E7" w:rsidRDefault="00D33203" w:rsidP="00442E9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226699D" w14:textId="77777777" w:rsidR="00D33203" w:rsidRPr="008965E7" w:rsidRDefault="00D33203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26AE873A" w14:textId="77777777" w:rsidR="00D33203" w:rsidRDefault="00D33203" w:rsidP="00442E97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42E97" w:rsidRPr="008965E7" w14:paraId="3435F9F7" w14:textId="77777777" w:rsidTr="00E156BF">
        <w:trPr>
          <w:gridBefore w:val="1"/>
          <w:wBefore w:w="18" w:type="dxa"/>
          <w:trHeight w:val="261"/>
        </w:trPr>
        <w:tc>
          <w:tcPr>
            <w:tcW w:w="3864" w:type="dxa"/>
          </w:tcPr>
          <w:p w14:paraId="4ACEA416" w14:textId="77777777" w:rsidR="00442E97" w:rsidRPr="008965E7" w:rsidRDefault="00442E97" w:rsidP="00442E9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70" w:type="dxa"/>
          </w:tcPr>
          <w:p w14:paraId="7479CA50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F535598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3B07B635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1E5F130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62816C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70BF4E9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10BF5EF9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8AB1F25" w14:textId="77777777" w:rsidR="00442E97" w:rsidRPr="008965E7" w:rsidRDefault="00442E97" w:rsidP="00442E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7D69A1E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EE35C44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357A824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4DA6EA2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AD2F293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19B0D44F" w14:textId="77777777" w:rsidR="00442E97" w:rsidRPr="008965E7" w:rsidRDefault="00442E97" w:rsidP="00442E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2FCDAB8C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03AF354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70958C58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7256" w:rsidRPr="008965E7" w14:paraId="33E9EA9C" w14:textId="77777777" w:rsidTr="00E156BF">
        <w:trPr>
          <w:gridBefore w:val="1"/>
          <w:wBefore w:w="18" w:type="dxa"/>
          <w:trHeight w:val="261"/>
        </w:trPr>
        <w:tc>
          <w:tcPr>
            <w:tcW w:w="3864" w:type="dxa"/>
          </w:tcPr>
          <w:p w14:paraId="77E23221" w14:textId="77777777" w:rsidR="00977256" w:rsidRPr="008965E7" w:rsidRDefault="00977256" w:rsidP="00442E9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70" w:type="dxa"/>
          </w:tcPr>
          <w:p w14:paraId="3BAA0424" w14:textId="77777777" w:rsidR="00977256" w:rsidRPr="008965E7" w:rsidRDefault="00977256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46D9F24" w14:textId="77777777" w:rsidR="00977256" w:rsidRPr="008965E7" w:rsidRDefault="00977256" w:rsidP="00442E9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7C7ED52E" w14:textId="77777777" w:rsidR="00977256" w:rsidRPr="008965E7" w:rsidRDefault="00977256" w:rsidP="00442E9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8C55341" w14:textId="77777777" w:rsidR="00977256" w:rsidRPr="008965E7" w:rsidRDefault="00977256" w:rsidP="00442E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179CBC" w14:textId="77777777" w:rsidR="00977256" w:rsidRPr="008965E7" w:rsidRDefault="00977256" w:rsidP="00442E9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E4B402" w14:textId="77777777" w:rsidR="00977256" w:rsidRPr="008965E7" w:rsidRDefault="00977256" w:rsidP="00442E9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11DA9728" w14:textId="77777777" w:rsidR="00977256" w:rsidRPr="008965E7" w:rsidRDefault="00977256" w:rsidP="00442E97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9E598A0" w14:textId="77777777" w:rsidR="00977256" w:rsidRPr="008965E7" w:rsidRDefault="00977256" w:rsidP="00442E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81CE35A" w14:textId="77777777" w:rsidR="00977256" w:rsidRPr="008965E7" w:rsidRDefault="00977256" w:rsidP="00442E9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74ADA80" w14:textId="77777777" w:rsidR="00977256" w:rsidRPr="008965E7" w:rsidRDefault="00977256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DAD1C12" w14:textId="77777777" w:rsidR="00977256" w:rsidRPr="008965E7" w:rsidRDefault="00977256" w:rsidP="00442E97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51AA186" w14:textId="77777777" w:rsidR="00977256" w:rsidRPr="008965E7" w:rsidRDefault="00977256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9B37A5B" w14:textId="77777777" w:rsidR="00977256" w:rsidRPr="008965E7" w:rsidRDefault="00977256" w:rsidP="00442E97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0569C563" w14:textId="77777777" w:rsidR="00977256" w:rsidRPr="008965E7" w:rsidRDefault="00977256" w:rsidP="00442E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45C60FA7" w14:textId="77777777" w:rsidR="00977256" w:rsidRPr="008965E7" w:rsidRDefault="00977256" w:rsidP="00442E97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534558" w14:textId="77777777" w:rsidR="00977256" w:rsidRPr="008965E7" w:rsidRDefault="00977256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47982C57" w14:textId="77777777" w:rsidR="00977256" w:rsidRPr="008965E7" w:rsidRDefault="00977256" w:rsidP="00442E97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2E97" w:rsidRPr="008965E7" w14:paraId="35231B87" w14:textId="77777777" w:rsidTr="00E156BF">
        <w:trPr>
          <w:cantSplit/>
          <w:trHeight w:val="261"/>
        </w:trPr>
        <w:tc>
          <w:tcPr>
            <w:tcW w:w="3882" w:type="dxa"/>
            <w:gridSpan w:val="2"/>
            <w:vAlign w:val="bottom"/>
          </w:tcPr>
          <w:p w14:paraId="2D56D850" w14:textId="77777777" w:rsidR="00442E97" w:rsidRPr="008965E7" w:rsidRDefault="00442E97" w:rsidP="00442E9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77B55172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60" w:type="dxa"/>
            <w:gridSpan w:val="16"/>
          </w:tcPr>
          <w:p w14:paraId="02028132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42E97" w:rsidRPr="008965E7" w14:paraId="482C171C" w14:textId="77777777" w:rsidTr="00E156BF">
        <w:trPr>
          <w:trHeight w:val="261"/>
          <w:tblHeader/>
        </w:trPr>
        <w:tc>
          <w:tcPr>
            <w:tcW w:w="3882" w:type="dxa"/>
            <w:gridSpan w:val="2"/>
            <w:vAlign w:val="bottom"/>
          </w:tcPr>
          <w:p w14:paraId="1EE3E503" w14:textId="77777777" w:rsidR="00442E97" w:rsidRPr="008965E7" w:rsidRDefault="00442E97" w:rsidP="00442E9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27D55BD7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8" w:type="dxa"/>
            <w:gridSpan w:val="8"/>
          </w:tcPr>
          <w:p w14:paraId="3F30FFFA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5D8EE7D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322" w:type="dxa"/>
            <w:gridSpan w:val="7"/>
            <w:vAlign w:val="bottom"/>
          </w:tcPr>
          <w:p w14:paraId="7E4214FD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42E97" w:rsidRPr="008965E7" w14:paraId="49781EAA" w14:textId="77777777" w:rsidTr="00E156BF">
        <w:trPr>
          <w:trHeight w:val="261"/>
          <w:tblHeader/>
        </w:trPr>
        <w:tc>
          <w:tcPr>
            <w:tcW w:w="3882" w:type="dxa"/>
            <w:gridSpan w:val="2"/>
            <w:vAlign w:val="bottom"/>
          </w:tcPr>
          <w:p w14:paraId="5E7F67E9" w14:textId="77777777" w:rsidR="00442E97" w:rsidRPr="008965E7" w:rsidRDefault="00442E97" w:rsidP="00442E97">
            <w:pPr>
              <w:tabs>
                <w:tab w:val="clear" w:pos="227"/>
              </w:tabs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58C22E35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2C739BEB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A315917" w14:textId="77777777" w:rsidR="00442E97" w:rsidRPr="008965E7" w:rsidRDefault="00442E97" w:rsidP="00442E97">
            <w:pPr>
              <w:pStyle w:val="acctfourfigures"/>
              <w:tabs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</w:p>
          <w:p w14:paraId="0233B594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4C9A9AA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177E8966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6C69BFBB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3" w:type="dxa"/>
            <w:vAlign w:val="bottom"/>
          </w:tcPr>
          <w:p w14:paraId="2FED532F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3E9CFB6E" w14:textId="77777777" w:rsidR="00442E97" w:rsidRPr="008965E7" w:rsidRDefault="00442E97" w:rsidP="00442E9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7667E22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2201A9A8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4D65A90" w14:textId="3EF89950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1E5D198F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4AA5538" w14:textId="1673389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304" w:type="dxa"/>
          </w:tcPr>
          <w:p w14:paraId="4594301E" w14:textId="77777777" w:rsidR="00442E97" w:rsidRPr="008965E7" w:rsidRDefault="00442E97" w:rsidP="00442E9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6" w:type="dxa"/>
            <w:vAlign w:val="bottom"/>
          </w:tcPr>
          <w:p w14:paraId="6106C297" w14:textId="39C6EC87" w:rsidR="00442E97" w:rsidRPr="008965E7" w:rsidRDefault="00442E97" w:rsidP="00442E9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B6416EF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2" w:type="dxa"/>
            <w:vAlign w:val="bottom"/>
          </w:tcPr>
          <w:p w14:paraId="29D0C73C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42E97" w:rsidRPr="008965E7" w14:paraId="0BA1DFDF" w14:textId="77777777" w:rsidTr="00E156BF">
        <w:trPr>
          <w:trHeight w:val="20"/>
        </w:trPr>
        <w:tc>
          <w:tcPr>
            <w:tcW w:w="3882" w:type="dxa"/>
            <w:gridSpan w:val="2"/>
            <w:vAlign w:val="bottom"/>
          </w:tcPr>
          <w:p w14:paraId="203D3FBE" w14:textId="77777777" w:rsidR="00442E97" w:rsidRPr="008965E7" w:rsidRDefault="00442E97" w:rsidP="00442E9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0" w:type="dxa"/>
            <w:vAlign w:val="bottom"/>
          </w:tcPr>
          <w:p w14:paraId="68C329A6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221A60A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90" w:type="dxa"/>
            <w:gridSpan w:val="15"/>
          </w:tcPr>
          <w:p w14:paraId="7FEB9436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42E97" w:rsidRPr="008965E7" w14:paraId="1D7695C9" w14:textId="77777777" w:rsidTr="00E156BF">
        <w:trPr>
          <w:trHeight w:val="261"/>
        </w:trPr>
        <w:tc>
          <w:tcPr>
            <w:tcW w:w="3882" w:type="dxa"/>
            <w:gridSpan w:val="2"/>
          </w:tcPr>
          <w:p w14:paraId="5C16120D" w14:textId="06E42CB4" w:rsidR="00442E97" w:rsidRPr="008965E7" w:rsidRDefault="00442E97" w:rsidP="00442E9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B2F00" w:rsidRPr="00AB2F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04E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B2F00" w:rsidRPr="00AB2F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870" w:type="dxa"/>
          </w:tcPr>
          <w:p w14:paraId="55BF64B9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A87EB8B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3B640146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691A2BD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1CEB01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703DA3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18F95981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0EB61B0" w14:textId="77777777" w:rsidR="00442E97" w:rsidRPr="008965E7" w:rsidRDefault="00442E97" w:rsidP="00442E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10F5CC7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670ED7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DB1320F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1DA4F21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F1A6B32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638F3E92" w14:textId="77777777" w:rsidR="00442E97" w:rsidRPr="008965E7" w:rsidRDefault="00442E97" w:rsidP="00442E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096045FA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D69409E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59E0BB19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42E97" w:rsidRPr="008965E7" w14:paraId="7BA3C77E" w14:textId="77777777" w:rsidTr="00E156BF">
        <w:trPr>
          <w:trHeight w:val="261"/>
        </w:trPr>
        <w:tc>
          <w:tcPr>
            <w:tcW w:w="3882" w:type="dxa"/>
            <w:gridSpan w:val="2"/>
          </w:tcPr>
          <w:p w14:paraId="695D027B" w14:textId="77777777" w:rsidR="00442E97" w:rsidRPr="008965E7" w:rsidRDefault="00442E97" w:rsidP="00442E9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870" w:type="dxa"/>
          </w:tcPr>
          <w:p w14:paraId="303506F2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D5838B8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3C84DDA2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037742E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70EADD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8EF1E8A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68737084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FB076BC" w14:textId="77777777" w:rsidR="00442E97" w:rsidRPr="008965E7" w:rsidRDefault="00442E97" w:rsidP="00442E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FC7CAAA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B6905B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CCCE087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ACE8357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F919AD1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5FED014A" w14:textId="77777777" w:rsidR="00442E97" w:rsidRPr="008965E7" w:rsidRDefault="00442E97" w:rsidP="00442E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22576B05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EB17151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4854E360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42E97" w:rsidRPr="008965E7" w14:paraId="196A0BC0" w14:textId="77777777" w:rsidTr="00E156BF">
        <w:trPr>
          <w:trHeight w:val="261"/>
        </w:trPr>
        <w:tc>
          <w:tcPr>
            <w:tcW w:w="3882" w:type="dxa"/>
            <w:gridSpan w:val="2"/>
          </w:tcPr>
          <w:p w14:paraId="55292302" w14:textId="77777777" w:rsidR="00442E97" w:rsidRPr="008965E7" w:rsidRDefault="00442E97" w:rsidP="00442E9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สินทรัพย์ทางการเงินอื่น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</w:p>
        </w:tc>
        <w:tc>
          <w:tcPr>
            <w:tcW w:w="870" w:type="dxa"/>
          </w:tcPr>
          <w:p w14:paraId="2630F5D8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F542B72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B13954D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9535921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8F1CA1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64A3DEE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0936AD9A" w14:textId="77777777" w:rsidR="00442E97" w:rsidRPr="00113CC5" w:rsidRDefault="00442E97" w:rsidP="00442E97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1AEB421" w14:textId="77777777" w:rsidR="00442E97" w:rsidRPr="008965E7" w:rsidRDefault="00442E97" w:rsidP="00442E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6411EE4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4B06EA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8552309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168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52DFCEB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04C8562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22A5DB6B" w14:textId="77777777" w:rsidR="00442E97" w:rsidRPr="008965E7" w:rsidRDefault="00442E97" w:rsidP="00442E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4FDF510A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534DD2D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1815DA72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42E97" w:rsidRPr="008965E7" w14:paraId="1A67D77E" w14:textId="77777777" w:rsidTr="00E156BF">
        <w:trPr>
          <w:trHeight w:val="68"/>
        </w:trPr>
        <w:tc>
          <w:tcPr>
            <w:tcW w:w="3882" w:type="dxa"/>
            <w:gridSpan w:val="2"/>
          </w:tcPr>
          <w:p w14:paraId="14519168" w14:textId="77777777" w:rsidR="00442E97" w:rsidRPr="008965E7" w:rsidRDefault="00442E97" w:rsidP="00442E9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70" w:type="dxa"/>
          </w:tcPr>
          <w:p w14:paraId="1843EF4B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13FBFAE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5A928DE" w14:textId="77777777" w:rsidR="00442E97" w:rsidRPr="008965E7" w:rsidRDefault="00442E97" w:rsidP="00A061A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5917808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B6B6C2" w14:textId="147F6D07" w:rsidR="00442E97" w:rsidRPr="008965E7" w:rsidRDefault="00AB2F00" w:rsidP="00A061A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148E27FD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3" w:type="dxa"/>
          </w:tcPr>
          <w:p w14:paraId="2CA0E3F6" w14:textId="77777777" w:rsidR="00442E97" w:rsidRPr="00113CC5" w:rsidRDefault="00442E97" w:rsidP="00442E97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356200C" w14:textId="77777777" w:rsidR="00442E97" w:rsidRPr="008965E7" w:rsidRDefault="00442E97" w:rsidP="00442E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A18315F" w14:textId="7C113872" w:rsidR="00442E97" w:rsidRPr="00113CC5" w:rsidRDefault="00AB2F00" w:rsidP="00F06AF5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5D2AC826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D4D5450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3CC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AA85A3B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79A42C2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304" w:type="dxa"/>
          </w:tcPr>
          <w:p w14:paraId="13FFBE3B" w14:textId="77777777" w:rsidR="00442E97" w:rsidRPr="008965E7" w:rsidRDefault="00442E97" w:rsidP="00442E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5531A849" w14:textId="529D28B3" w:rsidR="00442E97" w:rsidRPr="008965E7" w:rsidRDefault="00AB2F00" w:rsidP="00442E97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270" w:type="dxa"/>
          </w:tcPr>
          <w:p w14:paraId="6D11E3F7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626366B3" w14:textId="17961FA0" w:rsidR="00442E97" w:rsidRPr="008965E7" w:rsidRDefault="00AB2F00" w:rsidP="00442E97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</w:tr>
      <w:tr w:rsidR="00442E97" w:rsidRPr="00113CC5" w14:paraId="09ED117C" w14:textId="77777777" w:rsidTr="00E156BF">
        <w:trPr>
          <w:trHeight w:val="288"/>
        </w:trPr>
        <w:tc>
          <w:tcPr>
            <w:tcW w:w="3882" w:type="dxa"/>
            <w:gridSpan w:val="2"/>
          </w:tcPr>
          <w:p w14:paraId="1CC2B6EC" w14:textId="77777777" w:rsidR="00442E97" w:rsidRPr="008965E7" w:rsidRDefault="00442E97" w:rsidP="00442E9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70" w:type="dxa"/>
          </w:tcPr>
          <w:p w14:paraId="74F02D69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D0AFF65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9F48F0B" w14:textId="22EA99FE" w:rsidR="00442E97" w:rsidRPr="008965E7" w:rsidRDefault="00AB2F00" w:rsidP="00442E97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303</w:t>
            </w:r>
          </w:p>
        </w:tc>
        <w:tc>
          <w:tcPr>
            <w:tcW w:w="270" w:type="dxa"/>
          </w:tcPr>
          <w:p w14:paraId="66209287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A236B6" w14:textId="77777777" w:rsidR="00442E97" w:rsidRPr="00A061A6" w:rsidRDefault="00442E97" w:rsidP="00442E9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C19ACA7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50012F8D" w14:textId="77777777" w:rsidR="00442E97" w:rsidRPr="00113CC5" w:rsidRDefault="00442E97" w:rsidP="00442E97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88A067E" w14:textId="77777777" w:rsidR="00442E97" w:rsidRPr="008965E7" w:rsidRDefault="00442E97" w:rsidP="00442E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227FA8C" w14:textId="18A8F9D7" w:rsidR="00442E97" w:rsidRPr="00113CC5" w:rsidRDefault="00AB2F00" w:rsidP="00F06AF5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303</w:t>
            </w:r>
          </w:p>
        </w:tc>
        <w:tc>
          <w:tcPr>
            <w:tcW w:w="270" w:type="dxa"/>
          </w:tcPr>
          <w:p w14:paraId="12C3A07C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5F05D6E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13D417E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606546B" w14:textId="7963E701" w:rsidR="00442E97" w:rsidRPr="008965E7" w:rsidRDefault="00AB2F00" w:rsidP="00442E97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303</w:t>
            </w:r>
          </w:p>
        </w:tc>
        <w:tc>
          <w:tcPr>
            <w:tcW w:w="304" w:type="dxa"/>
          </w:tcPr>
          <w:p w14:paraId="7BE157F2" w14:textId="77777777" w:rsidR="00442E97" w:rsidRPr="008965E7" w:rsidRDefault="00442E97" w:rsidP="00442E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0EF7DF45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63D1363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001D9516" w14:textId="257E3F1A" w:rsidR="00442E97" w:rsidRPr="00113CC5" w:rsidRDefault="00AB2F00" w:rsidP="00442E97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303</w:t>
            </w:r>
          </w:p>
        </w:tc>
      </w:tr>
      <w:tr w:rsidR="00442E97" w:rsidRPr="008965E7" w14:paraId="28409559" w14:textId="77777777" w:rsidTr="00E156BF">
        <w:trPr>
          <w:trHeight w:val="288"/>
        </w:trPr>
        <w:tc>
          <w:tcPr>
            <w:tcW w:w="3882" w:type="dxa"/>
            <w:gridSpan w:val="2"/>
          </w:tcPr>
          <w:p w14:paraId="66C48721" w14:textId="77777777" w:rsidR="00442E97" w:rsidRPr="008965E7" w:rsidRDefault="00442E97" w:rsidP="00442E9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70" w:type="dxa"/>
          </w:tcPr>
          <w:p w14:paraId="1C80F757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A9D808D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75960B0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700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ADF1402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0F62EC" w14:textId="77777777" w:rsidR="00442E97" w:rsidRPr="00A061A6" w:rsidRDefault="00442E97" w:rsidP="00442E9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852DB8A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0DBD14E1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D6A3C0" w14:textId="77777777" w:rsidR="00442E97" w:rsidRPr="008965E7" w:rsidRDefault="00442E97" w:rsidP="00442E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A54D671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3B370CA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5FAB0A6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D57C424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B0C923E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04" w:type="dxa"/>
          </w:tcPr>
          <w:p w14:paraId="7C52FCFB" w14:textId="77777777" w:rsidR="00442E97" w:rsidRPr="008965E7" w:rsidRDefault="00442E97" w:rsidP="00442E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16C02CB0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57F0705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553D35AA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2E97" w:rsidRPr="008965E7" w14:paraId="6D13D709" w14:textId="77777777" w:rsidTr="00E156BF">
        <w:trPr>
          <w:trHeight w:val="261"/>
        </w:trPr>
        <w:tc>
          <w:tcPr>
            <w:tcW w:w="3882" w:type="dxa"/>
            <w:gridSpan w:val="2"/>
          </w:tcPr>
          <w:p w14:paraId="4D701367" w14:textId="77777777" w:rsidR="00442E97" w:rsidRPr="008965E7" w:rsidRDefault="00442E97" w:rsidP="00442E9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70" w:type="dxa"/>
          </w:tcPr>
          <w:p w14:paraId="5FA5423D" w14:textId="77777777" w:rsidR="00442E97" w:rsidRPr="008965E7" w:rsidRDefault="00442E97" w:rsidP="00442E9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1EB069C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10697075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80BED8E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A52B24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774D3A7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47E883C3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E139E5D" w14:textId="77777777" w:rsidR="00442E97" w:rsidRPr="008965E7" w:rsidRDefault="00442E97" w:rsidP="00442E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1AF3D6A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AD3C701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9862D61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B87CF09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41E5C39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6BC4A2EA" w14:textId="77777777" w:rsidR="00442E97" w:rsidRPr="008965E7" w:rsidRDefault="00442E97" w:rsidP="00442E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71AACB4A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045BF75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4ECEC2CB" w14:textId="77777777" w:rsidR="00442E97" w:rsidRPr="008965E7" w:rsidRDefault="00442E97" w:rsidP="00442E97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E8F38BB" w14:textId="77777777" w:rsidR="007F3CA1" w:rsidRPr="00004EE5" w:rsidRDefault="007F3CA1" w:rsidP="004451C9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pacing w:val="-6"/>
          <w:sz w:val="30"/>
          <w:szCs w:val="30"/>
          <w:lang w:bidi="th-TH"/>
        </w:rPr>
      </w:pPr>
    </w:p>
    <w:p w14:paraId="0D3291FD" w14:textId="2D2D66B0" w:rsidR="00F71BBC" w:rsidRPr="00DF3A57" w:rsidRDefault="00F71BBC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  <w:lang w:eastAsia="x-none"/>
        </w:rPr>
      </w:pPr>
    </w:p>
    <w:p w14:paraId="5EC47E33" w14:textId="261F7682" w:rsidR="00400D6C" w:rsidRPr="00DF3A57" w:rsidRDefault="00400D6C" w:rsidP="004451C9">
      <w:pPr>
        <w:rPr>
          <w:rFonts w:asciiTheme="majorBidi" w:hAnsiTheme="majorBidi" w:cstheme="majorBidi"/>
          <w:cs/>
          <w:lang w:eastAsia="x-none"/>
        </w:rPr>
        <w:sectPr w:rsidR="00400D6C" w:rsidRPr="00DF3A57" w:rsidSect="00941B8E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F00F413" w14:textId="7E79C19F" w:rsidR="006610A4" w:rsidRPr="00182328" w:rsidRDefault="00A31A00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82328">
        <w:rPr>
          <w:rFonts w:asciiTheme="majorBidi" w:hAnsiTheme="majorBidi" w:cstheme="majorBidi"/>
          <w:b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1B764FAE" w14:textId="77777777" w:rsidR="00A31A00" w:rsidRPr="00182328" w:rsidRDefault="00A31A00" w:rsidP="004451C9">
      <w:pPr>
        <w:spacing w:line="240" w:lineRule="auto"/>
        <w:rPr>
          <w:rFonts w:asciiTheme="majorBidi" w:hAnsiTheme="majorBidi" w:cstheme="majorBidi"/>
          <w:sz w:val="30"/>
          <w:szCs w:val="30"/>
          <w:lang w:val="en-GB" w:eastAsia="x-none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36"/>
        <w:gridCol w:w="6694"/>
      </w:tblGrid>
      <w:tr w:rsidR="00A31A00" w:rsidRPr="00182328" w14:paraId="1621F021" w14:textId="77777777" w:rsidTr="001926A2">
        <w:trPr>
          <w:tblHeader/>
        </w:trPr>
        <w:tc>
          <w:tcPr>
            <w:tcW w:w="2250" w:type="dxa"/>
            <w:hideMark/>
          </w:tcPr>
          <w:p w14:paraId="55AA7156" w14:textId="77777777" w:rsidR="00A31A00" w:rsidRPr="00182328" w:rsidRDefault="00A31A00" w:rsidP="004451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823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06CAE5A9" w14:textId="77777777" w:rsidR="00A31A00" w:rsidRPr="00182328" w:rsidRDefault="00A31A00" w:rsidP="004451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694" w:type="dxa"/>
            <w:hideMark/>
          </w:tcPr>
          <w:p w14:paraId="30D929B6" w14:textId="77777777" w:rsidR="00A31A00" w:rsidRPr="00182328" w:rsidRDefault="00A31A00" w:rsidP="004451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823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31A00" w:rsidRPr="00182328" w14:paraId="4086A6D3" w14:textId="77777777" w:rsidTr="001926A2">
        <w:tc>
          <w:tcPr>
            <w:tcW w:w="2250" w:type="dxa"/>
            <w:hideMark/>
          </w:tcPr>
          <w:p w14:paraId="0E7D4C1F" w14:textId="77777777" w:rsidR="00A31A00" w:rsidRPr="00182328" w:rsidRDefault="00A31A00" w:rsidP="004451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ตราสารทุนที่ไม่อยู่ใน</w:t>
            </w:r>
          </w:p>
          <w:p w14:paraId="3A432C24" w14:textId="67C7D70D" w:rsidR="00A31A00" w:rsidRPr="00182328" w:rsidRDefault="00A31A00" w:rsidP="004451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ความต้องการของตลาด</w:t>
            </w:r>
          </w:p>
        </w:tc>
        <w:tc>
          <w:tcPr>
            <w:tcW w:w="236" w:type="dxa"/>
          </w:tcPr>
          <w:p w14:paraId="3E013A9E" w14:textId="77777777" w:rsidR="00A31A00" w:rsidRPr="00182328" w:rsidRDefault="00A31A00" w:rsidP="004451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694" w:type="dxa"/>
          </w:tcPr>
          <w:p w14:paraId="50329B8F" w14:textId="5C49183B" w:rsidR="00A31A00" w:rsidRPr="00182328" w:rsidRDefault="00A31A00" w:rsidP="004451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ประมาณการกระแสเงินสดที่คาดว่าจะได้รับ</w:t>
            </w:r>
          </w:p>
        </w:tc>
      </w:tr>
      <w:tr w:rsidR="00A31A00" w:rsidRPr="00182328" w14:paraId="1109E227" w14:textId="77777777" w:rsidTr="001926A2">
        <w:tc>
          <w:tcPr>
            <w:tcW w:w="2250" w:type="dxa"/>
          </w:tcPr>
          <w:p w14:paraId="6F6C1E9E" w14:textId="7B337EEC" w:rsidR="00A31A00" w:rsidRPr="00182328" w:rsidRDefault="00A31A00" w:rsidP="004451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21DF7E06" w14:textId="77777777" w:rsidR="00A31A00" w:rsidRPr="00182328" w:rsidRDefault="00A31A00" w:rsidP="004451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694" w:type="dxa"/>
          </w:tcPr>
          <w:p w14:paraId="15F271F1" w14:textId="3CB45FD2" w:rsidR="00A31A00" w:rsidRPr="00182328" w:rsidRDefault="00A31A00" w:rsidP="004451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  <w:lang w:bidi="th-TH"/>
              </w:rPr>
            </w:pPr>
            <w:r w:rsidRPr="001823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มูลค่ายุติธรรมอ้างอิงราคาซื้อขายสัญญา</w:t>
            </w:r>
            <w:r w:rsidR="00A06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ซื้อขายเงินตราต่างประเทศล่วงหน้า ณ วันที่รายงาน และมูลค่าปัจจุบันคำนวณ</w:t>
            </w:r>
            <w:r w:rsidR="00A06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โดยอ้างอิงจากเส้นอัตราผลตอบแทนของหลักทรัพย์ที่มีสินเชื่อคุณภาพดีใน</w:t>
            </w:r>
            <w:r w:rsidR="00A067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สกุลเงินที่เกี่ยวข้อง</w:t>
            </w:r>
          </w:p>
        </w:tc>
      </w:tr>
      <w:tr w:rsidR="00DA7DE3" w:rsidRPr="00182328" w14:paraId="10EBC5E3" w14:textId="77777777" w:rsidTr="00904889">
        <w:trPr>
          <w:trHeight w:val="443"/>
        </w:trPr>
        <w:tc>
          <w:tcPr>
            <w:tcW w:w="2250" w:type="dxa"/>
          </w:tcPr>
          <w:p w14:paraId="0773E53A" w14:textId="6310351E" w:rsidR="00DA7DE3" w:rsidRPr="00182328" w:rsidRDefault="00DA7DE3" w:rsidP="00C4017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17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เงินกู้ยืมจากสถาบันการเงิน</w:t>
            </w:r>
          </w:p>
        </w:tc>
        <w:tc>
          <w:tcPr>
            <w:tcW w:w="236" w:type="dxa"/>
          </w:tcPr>
          <w:p w14:paraId="042D866A" w14:textId="77777777" w:rsidR="00DA7DE3" w:rsidRPr="00182328" w:rsidRDefault="00DA7DE3" w:rsidP="00C4017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694" w:type="dxa"/>
          </w:tcPr>
          <w:p w14:paraId="618A47A7" w14:textId="6764FB4E" w:rsidR="00DA7DE3" w:rsidRPr="00C4017A" w:rsidRDefault="00904889" w:rsidP="00C4017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</w:tr>
    </w:tbl>
    <w:p w14:paraId="0AA04C08" w14:textId="77777777" w:rsidR="00A31A00" w:rsidRPr="00904889" w:rsidRDefault="00A31A00" w:rsidP="00BB3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860CD1B" w14:textId="015954DE" w:rsidR="001926A2" w:rsidRPr="00182328" w:rsidRDefault="00A31A00" w:rsidP="00F22913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82328">
        <w:rPr>
          <w:rFonts w:asciiTheme="majorBidi" w:hAnsiTheme="majorBidi" w:cstheme="majorBidi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5B19803E" w14:textId="77777777" w:rsidR="00A241A5" w:rsidRPr="00182328" w:rsidRDefault="00A241A5" w:rsidP="00BB3A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2BCBAE6" w14:textId="47C597DE" w:rsidR="001926A2" w:rsidRPr="00182328" w:rsidRDefault="001926A2" w:rsidP="00BB3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182328">
        <w:rPr>
          <w:rFonts w:asciiTheme="majorBidi" w:hAnsiTheme="majorBidi" w:cstheme="majorBidi"/>
          <w:b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02600614" w14:textId="77777777" w:rsidR="00A241A5" w:rsidRPr="00904889" w:rsidRDefault="00A241A5" w:rsidP="00BB3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</w:p>
    <w:p w14:paraId="0D5AC786" w14:textId="12B14557" w:rsidR="001926A2" w:rsidRPr="00182328" w:rsidRDefault="001926A2" w:rsidP="00BB3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82328">
        <w:rPr>
          <w:rFonts w:asciiTheme="majorBidi" w:hAnsiTheme="majorBidi" w:cstheme="majorBidi"/>
          <w:b/>
          <w:sz w:val="30"/>
          <w:szCs w:val="30"/>
          <w:cs/>
        </w:rPr>
        <w:t>คณะกรรมการบริษัทของ</w:t>
      </w:r>
      <w:r w:rsidR="00E22D60" w:rsidRPr="00182328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Pr="00182328">
        <w:rPr>
          <w:rFonts w:asciiTheme="majorBidi" w:hAnsiTheme="majorBidi" w:cstheme="majorBidi"/>
          <w:b/>
          <w:sz w:val="30"/>
          <w:szCs w:val="30"/>
          <w:cs/>
        </w:rPr>
        <w:t>มีความรับผิดชอบโดยรวมในการจัดให้มีและการควบคุมกรอบการบริหารความเสี่ยงของ</w:t>
      </w:r>
      <w:r w:rsidR="00E22D60" w:rsidRPr="00182328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Pr="0018232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182328">
        <w:rPr>
          <w:rFonts w:asciiTheme="majorBidi" w:hAnsiTheme="majorBidi" w:cstheme="majorBidi"/>
          <w:b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A54356" w:rsidRPr="00182328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Pr="00182328">
        <w:rPr>
          <w:rFonts w:asciiTheme="majorBidi" w:hAnsiTheme="majorBidi" w:cstheme="majorBidi"/>
          <w:b/>
          <w:sz w:val="30"/>
          <w:szCs w:val="30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6EA51B78" w14:textId="77777777" w:rsidR="001926A2" w:rsidRPr="00904889" w:rsidRDefault="001926A2" w:rsidP="00BB3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4F1BC8D9" w14:textId="38244451" w:rsidR="001926A2" w:rsidRPr="00182328" w:rsidRDefault="001926A2" w:rsidP="00BB3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82328">
        <w:rPr>
          <w:rFonts w:asciiTheme="majorBidi" w:hAnsiTheme="majorBidi" w:cstheme="majorBidi"/>
          <w:b/>
          <w:sz w:val="30"/>
          <w:szCs w:val="30"/>
          <w:cs/>
        </w:rPr>
        <w:t>นโยบายการบริหารความเสี่ยงของ</w:t>
      </w:r>
      <w:r w:rsidR="00A54356" w:rsidRPr="00182328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Pr="00182328">
        <w:rPr>
          <w:rFonts w:asciiTheme="majorBidi" w:hAnsiTheme="majorBidi" w:cstheme="majorBidi"/>
          <w:b/>
          <w:sz w:val="30"/>
          <w:szCs w:val="30"/>
          <w:cs/>
        </w:rPr>
        <w:t>จัดทำขึ้นเพื่อระบุและวิเคราะห์ความเสี่ยงที่</w:t>
      </w:r>
      <w:r w:rsidR="00A54356" w:rsidRPr="00182328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Pr="00182328">
        <w:rPr>
          <w:rFonts w:asciiTheme="majorBidi" w:hAnsiTheme="majorBidi" w:cstheme="majorBidi"/>
          <w:b/>
          <w:sz w:val="30"/>
          <w:szCs w:val="30"/>
          <w:cs/>
        </w:rPr>
        <w:t>เผชิญ</w:t>
      </w:r>
      <w:r w:rsidR="00CB526A">
        <w:rPr>
          <w:rFonts w:asciiTheme="majorBidi" w:hAnsiTheme="majorBidi" w:cstheme="majorBidi"/>
          <w:b/>
          <w:sz w:val="30"/>
          <w:szCs w:val="30"/>
        </w:rPr>
        <w:br/>
      </w:r>
      <w:r w:rsidRPr="00182328">
        <w:rPr>
          <w:rFonts w:asciiTheme="majorBidi" w:hAnsiTheme="majorBidi" w:cstheme="majorBidi"/>
          <w:b/>
          <w:sz w:val="30"/>
          <w:szCs w:val="30"/>
          <w:cs/>
        </w:rPr>
        <w:t xml:space="preserve">เพื่อกำหนดระดับความเสี่ยงที่เหมาะสม รวมถึงควบคุมและติดตามความเสี่ยงให้อยู่ในระดับที่ยอมรับได้ </w:t>
      </w:r>
      <w:r w:rsidR="00CB526A">
        <w:rPr>
          <w:rFonts w:asciiTheme="majorBidi" w:hAnsiTheme="majorBidi" w:cstheme="majorBidi"/>
          <w:b/>
          <w:sz w:val="30"/>
          <w:szCs w:val="30"/>
        </w:rPr>
        <w:br/>
      </w:r>
      <w:r w:rsidRPr="00182328">
        <w:rPr>
          <w:rFonts w:asciiTheme="majorBidi" w:hAnsiTheme="majorBidi" w:cstheme="majorBidi"/>
          <w:b/>
          <w:sz w:val="30"/>
          <w:szCs w:val="30"/>
          <w:cs/>
        </w:rPr>
        <w:t>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A54356" w:rsidRPr="00182328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Pr="0018232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A54356" w:rsidRPr="00182328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Pr="00182328">
        <w:rPr>
          <w:rFonts w:asciiTheme="majorBidi" w:hAnsiTheme="majorBidi" w:cstheme="majorBidi"/>
          <w:b/>
          <w:sz w:val="30"/>
          <w:szCs w:val="30"/>
          <w:cs/>
        </w:rPr>
        <w:t>มีเป้าหมายในการรักษาสภาพแวดล้อม</w:t>
      </w:r>
      <w:r w:rsidR="00CB526A">
        <w:rPr>
          <w:rFonts w:asciiTheme="majorBidi" w:hAnsiTheme="majorBidi" w:cstheme="majorBidi"/>
          <w:b/>
          <w:sz w:val="30"/>
          <w:szCs w:val="30"/>
        </w:rPr>
        <w:br/>
      </w:r>
      <w:r w:rsidRPr="00182328">
        <w:rPr>
          <w:rFonts w:asciiTheme="majorBidi" w:hAnsiTheme="majorBidi" w:cstheme="majorBidi"/>
          <w:b/>
          <w:sz w:val="30"/>
          <w:szCs w:val="30"/>
          <w:cs/>
        </w:rPr>
        <w:t>การควบคุมให้เป็นระเบียบและมีประสิทธิผลโดยจัดให้มีการฝึกอบรมและกำหนดมาตรฐานและขั้นตอน</w:t>
      </w:r>
      <w:r w:rsidR="00CB526A">
        <w:rPr>
          <w:rFonts w:asciiTheme="majorBidi" w:hAnsiTheme="majorBidi" w:cstheme="majorBidi"/>
          <w:b/>
          <w:sz w:val="30"/>
          <w:szCs w:val="30"/>
        </w:rPr>
        <w:br/>
      </w:r>
      <w:r w:rsidRPr="00182328">
        <w:rPr>
          <w:rFonts w:asciiTheme="majorBidi" w:hAnsiTheme="majorBidi" w:cstheme="majorBidi"/>
          <w:b/>
          <w:sz w:val="30"/>
          <w:szCs w:val="30"/>
          <w:cs/>
        </w:rPr>
        <w:t>ในการบริหารเพื่อให้พนักงานทั้งหมดเข้าใจถึงบทบาทและภาระหน้าที่ของตน</w:t>
      </w:r>
    </w:p>
    <w:p w14:paraId="77F50937" w14:textId="77777777" w:rsidR="001926A2" w:rsidRPr="00904889" w:rsidRDefault="001926A2" w:rsidP="00BB3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0E6F81C3" w14:textId="3A9A0CF7" w:rsidR="001926A2" w:rsidRPr="00182328" w:rsidRDefault="001926A2" w:rsidP="00BB3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82328">
        <w:rPr>
          <w:rFonts w:asciiTheme="majorBidi" w:hAnsiTheme="majorBidi" w:cstheme="majorBidi"/>
          <w:b/>
          <w:sz w:val="30"/>
          <w:szCs w:val="30"/>
          <w:cs/>
        </w:rPr>
        <w:t>คณะกรรมการตรวจสอบของ</w:t>
      </w:r>
      <w:r w:rsidR="00A54356" w:rsidRPr="00182328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Pr="00182328">
        <w:rPr>
          <w:rFonts w:asciiTheme="majorBidi" w:hAnsiTheme="majorBidi" w:cstheme="majorBidi"/>
          <w:b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CB526A">
        <w:rPr>
          <w:rFonts w:asciiTheme="majorBidi" w:hAnsiTheme="majorBidi" w:cstheme="majorBidi"/>
          <w:b/>
          <w:sz w:val="30"/>
          <w:szCs w:val="30"/>
        </w:rPr>
        <w:br/>
      </w:r>
      <w:r w:rsidR="00A54356" w:rsidRPr="00182328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Pr="00182328">
        <w:rPr>
          <w:rFonts w:asciiTheme="majorBidi" w:hAnsiTheme="majorBidi" w:cstheme="majorBidi"/>
          <w:b/>
          <w:sz w:val="30"/>
          <w:szCs w:val="30"/>
          <w:cs/>
        </w:rPr>
        <w:t>เผชิญอยู่ คณะกรรมการตรวจสอบของ</w:t>
      </w:r>
      <w:r w:rsidR="00A54356" w:rsidRPr="00182328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Pr="00182328">
        <w:rPr>
          <w:rFonts w:asciiTheme="majorBidi" w:hAnsiTheme="majorBidi" w:cstheme="majorBidi"/>
          <w:b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2C694C4" w14:textId="67AC558B" w:rsidR="001926A2" w:rsidRPr="00182328" w:rsidRDefault="001926A2" w:rsidP="00904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36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82328">
        <w:rPr>
          <w:rFonts w:asciiTheme="majorBidi" w:hAnsiTheme="majorBidi" w:cstheme="majorBidi"/>
          <w:i/>
          <w:iCs/>
          <w:sz w:val="30"/>
          <w:szCs w:val="30"/>
        </w:rPr>
        <w:lastRenderedPageBreak/>
        <w:t> </w:t>
      </w:r>
      <w:r w:rsidRPr="00182328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182328">
        <w:rPr>
          <w:rFonts w:asciiTheme="majorBidi" w:hAnsiTheme="majorBidi" w:cstheme="majorBidi"/>
          <w:i/>
          <w:iCs/>
          <w:sz w:val="30"/>
          <w:szCs w:val="30"/>
          <w:cs/>
        </w:rPr>
        <w:t>ข.</w:t>
      </w:r>
      <w:r w:rsidR="00AB2F00" w:rsidRPr="00AB2F00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182328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182328">
        <w:rPr>
          <w:rFonts w:asciiTheme="majorBidi" w:hAnsiTheme="majorBidi" w:cstheme="majorBidi"/>
          <w:i/>
          <w:iCs/>
          <w:sz w:val="30"/>
          <w:szCs w:val="30"/>
          <w:cs/>
        </w:rPr>
        <w:tab/>
        <w:t>ความเสี่ยงด้านเครดิต</w:t>
      </w:r>
    </w:p>
    <w:p w14:paraId="6FA1D156" w14:textId="77777777" w:rsidR="00A241A5" w:rsidRPr="00182328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51C2E43" w14:textId="6F190ACF" w:rsidR="001926A2" w:rsidRPr="00182328" w:rsidRDefault="001926A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="00B410EA" w:rsidRPr="00182328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Pr="00182328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  <w:r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หากลูกค้าหรือคู่สัญญา</w:t>
      </w:r>
      <w:r w:rsidR="00CB526A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</w:t>
      </w:r>
      <w:r w:rsidR="00B410EA" w:rsidRPr="00182328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</w:p>
    <w:p w14:paraId="00490476" w14:textId="77777777" w:rsidR="001926A2" w:rsidRPr="00182328" w:rsidRDefault="001926A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</w:p>
    <w:p w14:paraId="2E7FC8A5" w14:textId="020FA81A" w:rsidR="004E19B3" w:rsidRPr="00182328" w:rsidRDefault="004E19B3" w:rsidP="004451C9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182328">
        <w:rPr>
          <w:rFonts w:asciiTheme="majorBidi" w:hAnsiTheme="majorBidi" w:cstheme="majorBidi"/>
          <w:sz w:val="30"/>
          <w:szCs w:val="30"/>
        </w:rPr>
        <w:t>(</w:t>
      </w:r>
      <w:r w:rsidR="00AF1CD4" w:rsidRPr="00182328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182328">
        <w:rPr>
          <w:rFonts w:asciiTheme="majorBidi" w:hAnsiTheme="majorBidi" w:cstheme="majorBidi"/>
          <w:sz w:val="30"/>
          <w:szCs w:val="30"/>
        </w:rPr>
        <w:t>.</w:t>
      </w:r>
      <w:r w:rsidR="00AB2F00" w:rsidRPr="00AB2F00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182328">
        <w:rPr>
          <w:rFonts w:asciiTheme="majorBidi" w:hAnsiTheme="majorBidi" w:cstheme="majorBidi"/>
          <w:sz w:val="30"/>
          <w:szCs w:val="30"/>
        </w:rPr>
        <w:t>.</w:t>
      </w:r>
      <w:r w:rsidR="00AB2F00" w:rsidRPr="00AB2F00">
        <w:rPr>
          <w:rFonts w:asciiTheme="majorBidi" w:hAnsiTheme="majorBidi" w:cstheme="majorBidi"/>
          <w:sz w:val="30"/>
          <w:szCs w:val="30"/>
          <w:lang w:val="en-US"/>
        </w:rPr>
        <w:t>1</w:t>
      </w:r>
      <w:proofErr w:type="gramStart"/>
      <w:r w:rsidRPr="00182328">
        <w:rPr>
          <w:rFonts w:asciiTheme="majorBidi" w:hAnsiTheme="majorBidi" w:cstheme="majorBidi"/>
          <w:sz w:val="30"/>
          <w:szCs w:val="30"/>
        </w:rPr>
        <w:t>)</w:t>
      </w:r>
      <w:r w:rsidRPr="00182328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182328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proofErr w:type="gramEnd"/>
    </w:p>
    <w:p w14:paraId="581DA943" w14:textId="77777777" w:rsidR="00A241A5" w:rsidRPr="00182328" w:rsidRDefault="00A241A5" w:rsidP="004451C9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</w:p>
    <w:p w14:paraId="702C20F1" w14:textId="635094FD" w:rsidR="004E19B3" w:rsidRPr="00182328" w:rsidRDefault="004E19B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182328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="00B410EA" w:rsidRPr="00182328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182328">
        <w:rPr>
          <w:rFonts w:asciiTheme="majorBidi" w:hAnsiTheme="majorBidi" w:cstheme="majorBidi"/>
          <w:sz w:val="30"/>
          <w:szCs w:val="30"/>
          <w:cs/>
        </w:rPr>
        <w:t xml:space="preserve"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</w:t>
      </w:r>
      <w:r w:rsidR="00CB526A">
        <w:rPr>
          <w:rFonts w:asciiTheme="majorBidi" w:hAnsiTheme="majorBidi" w:cstheme="majorBidi"/>
          <w:sz w:val="30"/>
          <w:szCs w:val="30"/>
        </w:rPr>
        <w:br/>
      </w:r>
      <w:r w:rsidRPr="00182328">
        <w:rPr>
          <w:rFonts w:asciiTheme="majorBidi" w:hAnsiTheme="majorBidi" w:cstheme="majorBidi"/>
          <w:sz w:val="30"/>
          <w:szCs w:val="30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182328">
        <w:rPr>
          <w:rFonts w:asciiTheme="majorBidi" w:hAnsiTheme="majorBidi" w:cstheme="majorBidi"/>
          <w:sz w:val="30"/>
          <w:szCs w:val="30"/>
        </w:rPr>
        <w:t xml:space="preserve"> </w:t>
      </w:r>
      <w:r w:rsidRPr="00182328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AB2F00" w:rsidRPr="00AB2F00">
        <w:rPr>
          <w:rFonts w:asciiTheme="majorBidi" w:hAnsiTheme="majorBidi" w:cstheme="majorBidi"/>
          <w:sz w:val="30"/>
          <w:szCs w:val="30"/>
        </w:rPr>
        <w:t>1</w:t>
      </w:r>
      <w:r w:rsidR="00AB2F00" w:rsidRPr="00AB2F00">
        <w:rPr>
          <w:rFonts w:asciiTheme="majorBidi" w:hAnsiTheme="majorBidi" w:cstheme="majorBidi" w:hint="cs"/>
          <w:sz w:val="30"/>
          <w:szCs w:val="30"/>
        </w:rPr>
        <w:t>6</w:t>
      </w:r>
    </w:p>
    <w:p w14:paraId="67F8B463" w14:textId="77777777" w:rsidR="004E19B3" w:rsidRPr="00182328" w:rsidRDefault="004E19B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B2D171A" w14:textId="2C1FF76A" w:rsidR="004E19B3" w:rsidRPr="00182328" w:rsidRDefault="004E19B3" w:rsidP="004451C9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182328">
        <w:rPr>
          <w:rFonts w:asciiTheme="majorBidi" w:hAnsiTheme="majorBidi" w:cstheme="majorBidi"/>
          <w:sz w:val="30"/>
          <w:szCs w:val="30"/>
          <w:cs/>
        </w:rPr>
        <w:t>คณะกรรมการบริหารกำหนดนโยบายด้านเครดิตเพื่อวิเคราะห์ความน่าเชื่อถือของลูกค้ารายใหม่</w:t>
      </w:r>
      <w:r w:rsidR="00CB526A">
        <w:rPr>
          <w:rFonts w:asciiTheme="majorBidi" w:hAnsiTheme="majorBidi" w:cstheme="majorBidi"/>
          <w:sz w:val="30"/>
          <w:szCs w:val="30"/>
        </w:rPr>
        <w:br/>
      </w:r>
      <w:r w:rsidRPr="00182328">
        <w:rPr>
          <w:rFonts w:asciiTheme="majorBidi" w:hAnsiTheme="majorBidi" w:cstheme="majorBidi"/>
          <w:sz w:val="30"/>
          <w:szCs w:val="30"/>
          <w:cs/>
        </w:rPr>
        <w:t>แต่ละรายก่อนที่</w:t>
      </w:r>
      <w:r w:rsidR="00B410EA" w:rsidRPr="00182328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182328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</w:t>
      </w:r>
      <w:r w:rsidR="003E54DF" w:rsidRPr="00182328">
        <w:rPr>
          <w:rFonts w:asciiTheme="majorBidi" w:hAnsiTheme="majorBidi" w:cstheme="majorBidi"/>
          <w:sz w:val="30"/>
          <w:szCs w:val="30"/>
          <w:cs/>
        </w:rPr>
        <w:t>ทางการค้า</w:t>
      </w:r>
      <w:r w:rsidRPr="001823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5F17" w:rsidRPr="00182328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182328">
        <w:rPr>
          <w:rFonts w:asciiTheme="majorBidi" w:hAnsiTheme="majorBidi" w:cstheme="majorBidi"/>
          <w:sz w:val="30"/>
          <w:szCs w:val="30"/>
          <w:cs/>
        </w:rPr>
        <w:t>จะทบทวนอันดับความน่าเชื่อถือภายนอก</w:t>
      </w:r>
      <w:r w:rsidRPr="00182328">
        <w:rPr>
          <w:rFonts w:asciiTheme="majorBidi" w:hAnsiTheme="majorBidi" w:cstheme="majorBidi"/>
          <w:sz w:val="30"/>
          <w:szCs w:val="30"/>
        </w:rPr>
        <w:t xml:space="preserve"> (</w:t>
      </w:r>
      <w:r w:rsidRPr="00182328">
        <w:rPr>
          <w:rFonts w:asciiTheme="majorBidi" w:hAnsiTheme="majorBidi" w:cstheme="majorBidi"/>
          <w:sz w:val="30"/>
          <w:szCs w:val="30"/>
          <w:cs/>
        </w:rPr>
        <w:t xml:space="preserve">ถ้ามี) งบการเงิน </w:t>
      </w:r>
      <w:r w:rsidR="00410773" w:rsidRPr="00182328">
        <w:rPr>
          <w:rFonts w:asciiTheme="majorBidi" w:hAnsiTheme="majorBidi" w:cstheme="majorBidi"/>
          <w:sz w:val="30"/>
          <w:szCs w:val="30"/>
          <w:cs/>
        </w:rPr>
        <w:t>และ</w:t>
      </w:r>
      <w:r w:rsidRPr="00182328">
        <w:rPr>
          <w:rFonts w:asciiTheme="majorBidi" w:hAnsiTheme="majorBidi" w:cstheme="majorBidi"/>
          <w:sz w:val="30"/>
          <w:szCs w:val="30"/>
          <w:cs/>
        </w:rPr>
        <w:t>ข้อมูลอุตสาหกรรม 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</w:t>
      </w:r>
    </w:p>
    <w:p w14:paraId="1BDC11D2" w14:textId="77777777" w:rsidR="004E19B3" w:rsidRPr="00182328" w:rsidRDefault="004E19B3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FF122F" w14:textId="0864330C" w:rsidR="00CC3E69" w:rsidRPr="00182328" w:rsidRDefault="00AB5F17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182328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CC3E69" w:rsidRPr="00182328">
        <w:rPr>
          <w:rFonts w:asciiTheme="majorBidi" w:hAnsiTheme="majorBidi" w:cstheme="majorBidi"/>
          <w:sz w:val="30"/>
          <w:szCs w:val="30"/>
          <w:cs/>
        </w:rPr>
        <w:t>จำกัดความเสี่ยงด้านเครดิตของลูกหนี้การค้าด้วยการกำหนดระยะเวลาการจ่ายชำระสูงสุด</w:t>
      </w:r>
      <w:r w:rsidR="00CB526A">
        <w:rPr>
          <w:rFonts w:asciiTheme="majorBidi" w:hAnsiTheme="majorBidi" w:cstheme="majorBidi"/>
          <w:sz w:val="30"/>
          <w:szCs w:val="30"/>
        </w:rPr>
        <w:br/>
      </w:r>
      <w:r w:rsidR="00CC3E69" w:rsidRPr="00182328">
        <w:rPr>
          <w:rFonts w:asciiTheme="majorBidi" w:hAnsiTheme="majorBidi" w:cstheme="majorBidi"/>
          <w:sz w:val="30"/>
          <w:szCs w:val="30"/>
          <w:cs/>
        </w:rPr>
        <w:t>ที่</w:t>
      </w:r>
      <w:r w:rsidR="00CB526A">
        <w:rPr>
          <w:rFonts w:asciiTheme="majorBidi" w:hAnsiTheme="majorBidi" w:cstheme="majorBidi"/>
          <w:sz w:val="30"/>
          <w:szCs w:val="30"/>
        </w:rPr>
        <w:t xml:space="preserve"> </w:t>
      </w:r>
      <w:r w:rsidR="00AB2F00" w:rsidRPr="00AB2F00">
        <w:rPr>
          <w:rFonts w:asciiTheme="majorBidi" w:hAnsiTheme="majorBidi" w:cstheme="majorBidi"/>
          <w:sz w:val="30"/>
          <w:szCs w:val="30"/>
        </w:rPr>
        <w:t>3</w:t>
      </w:r>
      <w:r w:rsidR="00CC3E69" w:rsidRPr="00182328">
        <w:rPr>
          <w:rFonts w:asciiTheme="majorBidi" w:hAnsiTheme="majorBidi" w:cstheme="majorBidi"/>
          <w:sz w:val="30"/>
          <w:szCs w:val="30"/>
        </w:rPr>
        <w:t xml:space="preserve"> </w:t>
      </w:r>
      <w:r w:rsidR="00CC3E69" w:rsidRPr="00182328">
        <w:rPr>
          <w:rFonts w:asciiTheme="majorBidi" w:hAnsiTheme="majorBidi" w:cstheme="majorBidi"/>
          <w:sz w:val="30"/>
          <w:szCs w:val="30"/>
          <w:cs/>
        </w:rPr>
        <w:t xml:space="preserve">เดือนและมีการติดตามยอดคงค้างของลูกหนี้การค้าอย่างสม่ำเสมอ </w:t>
      </w:r>
      <w:bookmarkStart w:id="10" w:name="_Hlk59433075"/>
      <w:r w:rsidRPr="00182328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CC3E69" w:rsidRPr="00182328">
        <w:rPr>
          <w:rFonts w:asciiTheme="majorBidi" w:hAnsiTheme="majorBidi" w:cstheme="majorBidi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bookmarkEnd w:id="10"/>
      <w:r w:rsidR="00CC3E69" w:rsidRPr="00182328">
        <w:rPr>
          <w:rFonts w:asciiTheme="majorBidi" w:hAnsiTheme="majorBidi" w:cstheme="majorBidi"/>
          <w:sz w:val="30"/>
          <w:szCs w:val="30"/>
          <w:cs/>
        </w:rPr>
        <w:t>และสะท้อนผลแตกต่างระหว่างสภาวะเศรษฐกิจในอดีตที่ผ่านมา สภาวะเศรษฐกิจในปัจจุบันและมุมมองของ</w:t>
      </w:r>
      <w:r w:rsidRPr="00182328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CC3E69" w:rsidRPr="00182328">
        <w:rPr>
          <w:rFonts w:asciiTheme="majorBidi" w:hAnsiTheme="majorBidi" w:cstheme="majorBidi"/>
          <w:sz w:val="30"/>
          <w:szCs w:val="30"/>
          <w:cs/>
        </w:rPr>
        <w:t xml:space="preserve">ที่มีต่อสภาวะเศรษฐกิจตลอดอายุที่คาดการณ์ไว้ของลูกหนี้ </w:t>
      </w:r>
    </w:p>
    <w:p w14:paraId="726054B4" w14:textId="749E6670" w:rsidR="001926A2" w:rsidRPr="00182328" w:rsidRDefault="001926A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6E50D1" w14:textId="6C2DFEBA" w:rsidR="001926A2" w:rsidRDefault="001926A2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182328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AB2F00" w:rsidRPr="00AB2F00">
        <w:rPr>
          <w:rFonts w:asciiTheme="majorBidi" w:hAnsiTheme="majorBidi" w:cstheme="majorBidi"/>
          <w:sz w:val="30"/>
          <w:szCs w:val="30"/>
        </w:rPr>
        <w:t>6</w:t>
      </w:r>
    </w:p>
    <w:p w14:paraId="48210D5B" w14:textId="77777777" w:rsidR="00904889" w:rsidRPr="00182328" w:rsidRDefault="00904889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2597E64" w14:textId="1147AEB8" w:rsidR="00C91248" w:rsidRPr="00182328" w:rsidRDefault="00C91248" w:rsidP="004451C9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182328">
        <w:rPr>
          <w:rFonts w:asciiTheme="majorBidi" w:hAnsiTheme="majorBidi" w:cstheme="majorBidi"/>
          <w:sz w:val="30"/>
          <w:szCs w:val="30"/>
        </w:rPr>
        <w:t>(</w:t>
      </w:r>
      <w:r w:rsidRPr="00182328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182328">
        <w:rPr>
          <w:rFonts w:asciiTheme="majorBidi" w:hAnsiTheme="majorBidi" w:cstheme="majorBidi"/>
          <w:sz w:val="30"/>
          <w:szCs w:val="30"/>
        </w:rPr>
        <w:t>.</w:t>
      </w:r>
      <w:r w:rsidR="00AB2F00" w:rsidRPr="00AB2F00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182328">
        <w:rPr>
          <w:rFonts w:asciiTheme="majorBidi" w:hAnsiTheme="majorBidi" w:cstheme="majorBidi"/>
          <w:sz w:val="30"/>
          <w:szCs w:val="30"/>
        </w:rPr>
        <w:t>.</w:t>
      </w:r>
      <w:r w:rsidR="00AB2F00" w:rsidRPr="00AB2F00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182328">
        <w:rPr>
          <w:rFonts w:asciiTheme="majorBidi" w:hAnsiTheme="majorBidi" w:cstheme="majorBidi"/>
          <w:sz w:val="30"/>
          <w:szCs w:val="30"/>
        </w:rPr>
        <w:t>)</w:t>
      </w:r>
      <w:r w:rsidR="004E653B" w:rsidRPr="00182328">
        <w:rPr>
          <w:rFonts w:asciiTheme="majorBidi" w:hAnsiTheme="majorBidi" w:cstheme="majorBidi"/>
          <w:sz w:val="30"/>
          <w:szCs w:val="30"/>
        </w:rPr>
        <w:tab/>
      </w:r>
      <w:r w:rsidRPr="0018232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เงินสดและรายการเทียบเท่าเงินสด </w:t>
      </w:r>
      <w:r w:rsidR="009C0536" w:rsidRPr="00182328">
        <w:rPr>
          <w:rFonts w:asciiTheme="majorBidi" w:hAnsiTheme="majorBidi" w:cstheme="majorBidi"/>
          <w:sz w:val="30"/>
          <w:szCs w:val="30"/>
          <w:cs/>
          <w:lang w:bidi="th-TH"/>
        </w:rPr>
        <w:t>และอนุพันธ์</w:t>
      </w:r>
    </w:p>
    <w:p w14:paraId="41DAD5B7" w14:textId="77777777" w:rsidR="00A241A5" w:rsidRPr="00182328" w:rsidRDefault="00A241A5" w:rsidP="004451C9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</w:p>
    <w:p w14:paraId="636601F8" w14:textId="542482B6" w:rsidR="00C91248" w:rsidRPr="00182328" w:rsidRDefault="00C91248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182328">
        <w:rPr>
          <w:rFonts w:asciiTheme="majorBidi" w:hAnsiTheme="majorBidi" w:cstheme="majorBidi"/>
          <w:spacing w:val="-2"/>
          <w:sz w:val="30"/>
          <w:szCs w:val="30"/>
          <w:cs/>
        </w:rPr>
        <w:t>ความเสี่ยงด้านเครดิตของ</w:t>
      </w:r>
      <w:r w:rsidR="00AB5F17" w:rsidRPr="00182328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Pr="00182328">
        <w:rPr>
          <w:rFonts w:asciiTheme="majorBidi" w:hAnsiTheme="majorBidi" w:cstheme="majorBidi"/>
          <w:spacing w:val="-2"/>
          <w:sz w:val="30"/>
          <w:szCs w:val="30"/>
          <w:cs/>
        </w:rPr>
        <w:t>ที่เกิดจากเงินสดและรายการเทียบเท่าเงินสดและสินทรัพย์อนุพันธ์</w:t>
      </w:r>
      <w:r w:rsidRPr="0018232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63E91" w:rsidRPr="00182328">
        <w:rPr>
          <w:rFonts w:asciiTheme="majorBidi" w:hAnsiTheme="majorBidi" w:cstheme="majorBidi"/>
          <w:spacing w:val="-2"/>
          <w:sz w:val="30"/>
          <w:szCs w:val="30"/>
          <w:cs/>
        </w:rPr>
        <w:t>มี</w:t>
      </w:r>
      <w:r w:rsidRPr="00182328">
        <w:rPr>
          <w:rFonts w:asciiTheme="majorBidi" w:hAnsiTheme="majorBidi" w:cstheme="majorBidi"/>
          <w:spacing w:val="-2"/>
          <w:sz w:val="30"/>
          <w:szCs w:val="30"/>
          <w:cs/>
        </w:rPr>
        <w:t>จำกัดเนื่องจากคู่สัญญาเป็นธนาคารและสถาบันการเงิน</w:t>
      </w:r>
      <w:r w:rsidR="00A63E91" w:rsidRPr="00182328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182328">
        <w:rPr>
          <w:rFonts w:asciiTheme="majorBidi" w:hAnsiTheme="majorBidi" w:cstheme="majorBidi"/>
          <w:spacing w:val="-2"/>
          <w:sz w:val="30"/>
          <w:szCs w:val="30"/>
          <w:cs/>
        </w:rPr>
        <w:t>ซึ่ง</w:t>
      </w:r>
      <w:r w:rsidR="00352815" w:rsidRPr="00182328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Pr="00182328">
        <w:rPr>
          <w:rFonts w:asciiTheme="majorBidi" w:hAnsiTheme="majorBidi" w:cstheme="majorBidi"/>
          <w:spacing w:val="-2"/>
          <w:sz w:val="30"/>
          <w:szCs w:val="30"/>
          <w:cs/>
        </w:rPr>
        <w:t>พิจารณาว่ามีความเสี่ยงด้านเครดิตต่ำ</w:t>
      </w:r>
    </w:p>
    <w:p w14:paraId="36671627" w14:textId="22E6B549" w:rsidR="00A241A5" w:rsidRDefault="00A241A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41493F2" w14:textId="355E7D3D" w:rsidR="008D0516" w:rsidRPr="00182328" w:rsidRDefault="008D0516" w:rsidP="008D0516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182328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182328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182328">
        <w:rPr>
          <w:rFonts w:asciiTheme="majorBidi" w:hAnsiTheme="majorBidi" w:cstheme="majorBidi"/>
          <w:sz w:val="30"/>
          <w:szCs w:val="30"/>
        </w:rPr>
        <w:t>.</w:t>
      </w:r>
      <w:r w:rsidR="00AB2F00" w:rsidRPr="00AB2F00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182328">
        <w:rPr>
          <w:rFonts w:asciiTheme="majorBidi" w:hAnsiTheme="majorBidi" w:cstheme="majorBidi"/>
          <w:sz w:val="30"/>
          <w:szCs w:val="30"/>
        </w:rPr>
        <w:t>.</w:t>
      </w:r>
      <w:r w:rsidR="00AB2F00" w:rsidRPr="00AB2F00">
        <w:rPr>
          <w:rFonts w:asciiTheme="majorBidi" w:hAnsiTheme="majorBidi" w:cstheme="majorBidi" w:hint="cs"/>
          <w:sz w:val="30"/>
          <w:szCs w:val="30"/>
          <w:lang w:val="en-US" w:bidi="th-TH"/>
        </w:rPr>
        <w:t>3</w:t>
      </w:r>
      <w:r w:rsidRPr="00182328">
        <w:rPr>
          <w:rFonts w:asciiTheme="majorBidi" w:hAnsiTheme="majorBidi" w:cstheme="majorBidi"/>
          <w:sz w:val="30"/>
          <w:szCs w:val="30"/>
        </w:rPr>
        <w:t>)</w:t>
      </w:r>
      <w:r w:rsidRPr="00182328"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การค้ำประกัน</w:t>
      </w:r>
    </w:p>
    <w:p w14:paraId="047C873B" w14:textId="77777777" w:rsidR="008D0516" w:rsidRPr="00061C89" w:rsidRDefault="008D0516" w:rsidP="008D0516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color w:val="0000FF"/>
          <w:sz w:val="30"/>
          <w:szCs w:val="30"/>
        </w:rPr>
      </w:pPr>
    </w:p>
    <w:p w14:paraId="385C8D85" w14:textId="5E2EA86F" w:rsidR="008D0516" w:rsidRPr="008F40BF" w:rsidRDefault="00632211" w:rsidP="008D0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8F40BF">
        <w:rPr>
          <w:rFonts w:asciiTheme="majorBidi" w:hAnsiTheme="majorBidi" w:hint="cs"/>
          <w:sz w:val="30"/>
          <w:szCs w:val="30"/>
          <w:cs/>
        </w:rPr>
        <w:t>กลุ่มบริษัทมีนโยบายให้การค้ำประกันทางการเงินแก่หนี้สินของบริษัทย่อยเท่านั้น</w:t>
      </w:r>
      <w:r w:rsidRPr="008F40BF">
        <w:rPr>
          <w:rFonts w:asciiTheme="majorBidi" w:hAnsiTheme="majorBidi"/>
          <w:sz w:val="30"/>
          <w:szCs w:val="30"/>
          <w:cs/>
        </w:rPr>
        <w:t xml:space="preserve"> </w:t>
      </w:r>
      <w:r w:rsidRPr="008F40BF">
        <w:rPr>
          <w:rFonts w:asciiTheme="majorBidi" w:hAnsiTheme="majorBidi" w:hint="cs"/>
          <w:sz w:val="30"/>
          <w:szCs w:val="30"/>
          <w:cs/>
        </w:rPr>
        <w:t>ณ</w:t>
      </w:r>
      <w:r w:rsidRPr="008F40BF">
        <w:rPr>
          <w:rFonts w:asciiTheme="majorBidi" w:hAnsiTheme="majorBidi"/>
          <w:sz w:val="30"/>
          <w:szCs w:val="30"/>
          <w:cs/>
        </w:rPr>
        <w:t xml:space="preserve"> </w:t>
      </w:r>
      <w:r w:rsidRPr="008F40BF">
        <w:rPr>
          <w:rFonts w:asciiTheme="majorBidi" w:hAnsiTheme="majorBidi" w:hint="cs"/>
          <w:sz w:val="30"/>
          <w:szCs w:val="30"/>
          <w:cs/>
        </w:rPr>
        <w:t>วันที่</w:t>
      </w:r>
      <w:r w:rsidRPr="008F40BF">
        <w:rPr>
          <w:rFonts w:asciiTheme="majorBidi" w:hAnsiTheme="majorBidi"/>
          <w:sz w:val="30"/>
          <w:szCs w:val="30"/>
          <w:cs/>
        </w:rPr>
        <w:t xml:space="preserve"> </w:t>
      </w:r>
      <w:r w:rsidR="008F40BF">
        <w:rPr>
          <w:rFonts w:asciiTheme="majorBidi" w:hAnsiTheme="majorBidi"/>
          <w:sz w:val="30"/>
          <w:szCs w:val="30"/>
          <w:cs/>
        </w:rPr>
        <w:br/>
      </w:r>
      <w:r w:rsidR="00AB2F00" w:rsidRPr="00AB2F00">
        <w:rPr>
          <w:rFonts w:asciiTheme="majorBidi" w:hAnsiTheme="majorBidi"/>
          <w:sz w:val="30"/>
          <w:szCs w:val="30"/>
        </w:rPr>
        <w:t>31</w:t>
      </w:r>
      <w:r w:rsidRPr="008F40BF">
        <w:rPr>
          <w:rFonts w:asciiTheme="majorBidi" w:hAnsiTheme="majorBidi"/>
          <w:sz w:val="30"/>
          <w:szCs w:val="30"/>
          <w:cs/>
        </w:rPr>
        <w:t xml:space="preserve"> </w:t>
      </w:r>
      <w:r w:rsidRPr="008F40BF">
        <w:rPr>
          <w:rFonts w:asciiTheme="majorBidi" w:hAnsiTheme="majorBidi" w:hint="cs"/>
          <w:sz w:val="30"/>
          <w:szCs w:val="30"/>
          <w:cs/>
        </w:rPr>
        <w:t>ธันวาคม</w:t>
      </w:r>
      <w:r w:rsidRPr="008F40BF">
        <w:rPr>
          <w:rFonts w:asciiTheme="majorBidi" w:hAnsiTheme="majorBidi"/>
          <w:sz w:val="30"/>
          <w:szCs w:val="30"/>
          <w:cs/>
        </w:rPr>
        <w:t xml:space="preserve"> </w:t>
      </w:r>
      <w:r w:rsidR="00AB2F00" w:rsidRPr="00AB2F00">
        <w:rPr>
          <w:rFonts w:asciiTheme="majorBidi" w:hAnsiTheme="majorBidi"/>
          <w:sz w:val="30"/>
          <w:szCs w:val="30"/>
        </w:rPr>
        <w:t>2568</w:t>
      </w:r>
      <w:r w:rsidRPr="008F40BF">
        <w:rPr>
          <w:rFonts w:asciiTheme="majorBidi" w:hAnsiTheme="majorBidi" w:hint="cs"/>
          <w:sz w:val="30"/>
          <w:szCs w:val="30"/>
          <w:cs/>
        </w:rPr>
        <w:t xml:space="preserve"> บริษัท</w:t>
      </w:r>
      <w:r w:rsidR="008F40BF" w:rsidRPr="008F40BF">
        <w:rPr>
          <w:rFonts w:asciiTheme="majorBidi" w:hAnsiTheme="majorBidi" w:hint="cs"/>
          <w:sz w:val="30"/>
          <w:szCs w:val="30"/>
          <w:cs/>
        </w:rPr>
        <w:t>มีหนี้สินที่อาจเกิดขึ้น</w:t>
      </w:r>
      <w:r w:rsidRPr="008F40BF">
        <w:rPr>
          <w:rFonts w:asciiTheme="majorBidi" w:hAnsiTheme="majorBidi" w:hint="cs"/>
          <w:sz w:val="30"/>
          <w:szCs w:val="30"/>
          <w:cs/>
        </w:rPr>
        <w:t>สำหรับ</w:t>
      </w:r>
      <w:r w:rsidR="00A149B7" w:rsidRPr="008F40BF">
        <w:rPr>
          <w:rFonts w:asciiTheme="majorBidi" w:hAnsiTheme="majorBidi" w:hint="cs"/>
          <w:sz w:val="30"/>
          <w:szCs w:val="30"/>
          <w:cs/>
        </w:rPr>
        <w:t>การค้ำประกัน</w:t>
      </w:r>
      <w:r w:rsidR="004E1D2D" w:rsidRPr="008F40BF">
        <w:rPr>
          <w:rFonts w:asciiTheme="majorBidi" w:hAnsiTheme="majorBidi" w:hint="cs"/>
          <w:sz w:val="30"/>
          <w:szCs w:val="30"/>
          <w:cs/>
        </w:rPr>
        <w:t>วงเงินสินเชื่อของ</w:t>
      </w:r>
      <w:r w:rsidRPr="008F40BF">
        <w:rPr>
          <w:rFonts w:asciiTheme="majorBidi" w:hAnsiTheme="majorBidi" w:hint="cs"/>
          <w:sz w:val="30"/>
          <w:szCs w:val="30"/>
          <w:cs/>
        </w:rPr>
        <w:t>บริษัทย่อย</w:t>
      </w:r>
      <w:r w:rsidRPr="008F40BF">
        <w:rPr>
          <w:rFonts w:asciiTheme="majorBidi" w:hAnsiTheme="majorBidi"/>
          <w:sz w:val="30"/>
          <w:szCs w:val="30"/>
          <w:cs/>
        </w:rPr>
        <w:t xml:space="preserve"> </w:t>
      </w:r>
      <w:r w:rsidR="00904889">
        <w:rPr>
          <w:rFonts w:asciiTheme="majorBidi" w:hAnsiTheme="majorBidi"/>
          <w:sz w:val="30"/>
          <w:szCs w:val="30"/>
          <w:cs/>
        </w:rPr>
        <w:br/>
      </w:r>
      <w:r w:rsidRPr="008F40BF">
        <w:rPr>
          <w:rFonts w:asciiTheme="majorBidi" w:hAnsiTheme="majorBidi"/>
          <w:sz w:val="30"/>
          <w:szCs w:val="30"/>
          <w:cs/>
        </w:rPr>
        <w:t>(</w:t>
      </w:r>
      <w:r w:rsidRPr="008F40BF">
        <w:rPr>
          <w:rFonts w:asciiTheme="majorBidi" w:hAnsiTheme="majorBidi" w:hint="cs"/>
          <w:sz w:val="30"/>
          <w:szCs w:val="30"/>
          <w:cs/>
        </w:rPr>
        <w:t>ดูหมายเหตุข้อ</w:t>
      </w:r>
      <w:r w:rsidRPr="008F40BF">
        <w:rPr>
          <w:rFonts w:asciiTheme="majorBidi" w:hAnsiTheme="majorBidi"/>
          <w:sz w:val="30"/>
          <w:szCs w:val="30"/>
          <w:cs/>
        </w:rPr>
        <w:t xml:space="preserve"> </w:t>
      </w:r>
      <w:r w:rsidR="00AB2F00" w:rsidRPr="00AB2F00">
        <w:rPr>
          <w:rFonts w:asciiTheme="majorBidi" w:hAnsiTheme="majorBidi"/>
          <w:sz w:val="30"/>
          <w:szCs w:val="30"/>
        </w:rPr>
        <w:t>4</w:t>
      </w:r>
      <w:r w:rsidRPr="008F40BF">
        <w:rPr>
          <w:rFonts w:asciiTheme="majorBidi" w:hAnsiTheme="majorBidi"/>
          <w:sz w:val="30"/>
          <w:szCs w:val="30"/>
          <w:cs/>
        </w:rPr>
        <w:t>)</w:t>
      </w:r>
    </w:p>
    <w:p w14:paraId="640D0F65" w14:textId="77777777" w:rsidR="008D0516" w:rsidRPr="00182328" w:rsidRDefault="008D0516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E367FF5" w14:textId="180F346A" w:rsidR="007923F5" w:rsidRPr="00182328" w:rsidRDefault="007923F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82328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AF1CD4" w:rsidRPr="00182328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18232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B2F00" w:rsidRPr="00AB2F00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182328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3D43E8" w:rsidRPr="00182328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18232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ความเสี่ยงด้านสภาพคล่อง </w:t>
      </w:r>
    </w:p>
    <w:p w14:paraId="196CF6CD" w14:textId="77777777" w:rsidR="00A241A5" w:rsidRPr="00182328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4437795" w14:textId="51E00EC2" w:rsidR="00C91248" w:rsidRPr="00182328" w:rsidRDefault="008E2E41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182328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="007923F5"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กำกับดูแลความเสี่ยงด้านสภาพคล่องและรักษาระดับของเงินสดและรายการเทียบเท่าเงินสด</w:t>
      </w:r>
      <w:r w:rsidR="00F63F8B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="007923F5"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ที่ผู้บริหารพิจารณาว่าเพียงพอในการจัดหาเงินเพื่อใช้ในการดำเนินงานของ</w:t>
      </w:r>
      <w:r w:rsidRPr="00182328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="007923F5"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 และลดผลกระทบ</w:t>
      </w:r>
      <w:r w:rsidR="00F63F8B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="007923F5"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 xml:space="preserve">จากความผันผวนในกระแสเงินสด </w:t>
      </w:r>
    </w:p>
    <w:p w14:paraId="22B4B453" w14:textId="77777777" w:rsidR="009C0536" w:rsidRPr="00182328" w:rsidRDefault="009C0536" w:rsidP="004451C9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35E0539" w14:textId="5B684362" w:rsidR="00B3635B" w:rsidRPr="00182328" w:rsidRDefault="007923F5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182328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  <w:r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ณ วันที่รายงาน</w:t>
      </w:r>
      <w:r w:rsidRPr="00182328">
        <w:rPr>
          <w:rFonts w:asciiTheme="majorBidi" w:eastAsia="Cordia New" w:hAnsiTheme="majorBidi" w:cstheme="majorBidi"/>
          <w:color w:val="000000"/>
          <w:sz w:val="30"/>
          <w:szCs w:val="30"/>
        </w:rPr>
        <w:t xml:space="preserve"> </w:t>
      </w:r>
      <w:r w:rsidR="00F63F8B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โดย</w:t>
      </w:r>
      <w:r w:rsidR="00A63E91"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แสดง</w:t>
      </w:r>
      <w:r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</w:t>
      </w:r>
      <w:r w:rsidR="00F63F8B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หากหักกลบตามสัญญา</w:t>
      </w:r>
    </w:p>
    <w:p w14:paraId="558C76B2" w14:textId="7B989D79" w:rsidR="00D8517A" w:rsidRDefault="00D851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270"/>
        <w:gridCol w:w="990"/>
        <w:gridCol w:w="236"/>
        <w:gridCol w:w="1114"/>
        <w:gridCol w:w="236"/>
        <w:gridCol w:w="1080"/>
        <w:gridCol w:w="236"/>
        <w:gridCol w:w="968"/>
      </w:tblGrid>
      <w:tr w:rsidR="00ED1D19" w:rsidRPr="00182328" w14:paraId="60AB574F" w14:textId="77777777" w:rsidTr="00714EC0">
        <w:tc>
          <w:tcPr>
            <w:tcW w:w="3330" w:type="dxa"/>
          </w:tcPr>
          <w:p w14:paraId="3C65FE78" w14:textId="77777777" w:rsidR="00ED1D19" w:rsidRPr="00182328" w:rsidRDefault="00ED1D19" w:rsidP="00ED1D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30" w:type="dxa"/>
            <w:gridSpan w:val="9"/>
            <w:vAlign w:val="bottom"/>
          </w:tcPr>
          <w:p w14:paraId="6D4DE732" w14:textId="4D6A7C5A" w:rsidR="00ED1D19" w:rsidRPr="00182328" w:rsidRDefault="00140191" w:rsidP="00ED1D1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6254C3" w:rsidRPr="00182328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ED1D19" w:rsidRPr="00182328" w14:paraId="68DDC2F3" w14:textId="77777777" w:rsidTr="003E3E75">
        <w:tc>
          <w:tcPr>
            <w:tcW w:w="3330" w:type="dxa"/>
          </w:tcPr>
          <w:p w14:paraId="360AF2CF" w14:textId="77777777" w:rsidR="00ED1D19" w:rsidRPr="00182328" w:rsidRDefault="00ED1D19" w:rsidP="00ED1D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D11B58E" w14:textId="77777777" w:rsidR="00ED1D19" w:rsidRPr="00182328" w:rsidRDefault="00ED1D19" w:rsidP="00ED1D1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6EF7EF" w14:textId="77777777" w:rsidR="00ED1D19" w:rsidRPr="00182328" w:rsidRDefault="00ED1D19" w:rsidP="00ED1D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53FB4047" w14:textId="75152AC1" w:rsidR="00ED1D19" w:rsidRPr="00182328" w:rsidRDefault="00437936" w:rsidP="00437936">
            <w:pPr>
              <w:spacing w:line="240" w:lineRule="auto"/>
              <w:ind w:left="227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</w:t>
            </w:r>
            <w:r w:rsidR="00ED1D19"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334C46" w:rsidRPr="00182328" w14:paraId="0C6AE79F" w14:textId="77777777" w:rsidTr="003E3E75">
        <w:tc>
          <w:tcPr>
            <w:tcW w:w="3330" w:type="dxa"/>
          </w:tcPr>
          <w:p w14:paraId="1BBEB60E" w14:textId="77777777" w:rsidR="00334C46" w:rsidRPr="00714EC0" w:rsidRDefault="00334C46" w:rsidP="00334C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E0CC586" w14:textId="129308A8" w:rsidR="00334C46" w:rsidRPr="00182328" w:rsidRDefault="00334C46" w:rsidP="00334C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B2F00" w:rsidRPr="00AB2F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B2F00" w:rsidRPr="00AB2F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900" w:type="dxa"/>
            <w:vAlign w:val="bottom"/>
          </w:tcPr>
          <w:p w14:paraId="49F49753" w14:textId="77777777" w:rsidR="00334C46" w:rsidRPr="00334C46" w:rsidRDefault="00334C46" w:rsidP="00334C4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34C4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มูลค่า</w:t>
            </w:r>
          </w:p>
          <w:p w14:paraId="7B02A07C" w14:textId="475E30C1" w:rsidR="00334C46" w:rsidRPr="00182328" w:rsidRDefault="00334C46" w:rsidP="00334C4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C4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2ED3AA29" w14:textId="77777777" w:rsidR="00334C46" w:rsidRPr="00182328" w:rsidRDefault="00334C46" w:rsidP="00334C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33BD24" w14:textId="1CF5F5F3" w:rsidR="00334C46" w:rsidRPr="00AE6DB6" w:rsidRDefault="00334C46" w:rsidP="00334C46">
            <w:pPr>
              <w:tabs>
                <w:tab w:val="clear" w:pos="907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AE6DB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ภายใน</w:t>
            </w:r>
            <w:r w:rsidRPr="00AE6DB6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="00AB2F00" w:rsidRPr="00AB2F00">
              <w:rPr>
                <w:rFonts w:asciiTheme="majorBidi" w:hAnsiTheme="majorBidi" w:cstheme="majorBidi"/>
                <w:spacing w:val="-8"/>
                <w:sz w:val="30"/>
                <w:szCs w:val="30"/>
              </w:rPr>
              <w:t>1</w:t>
            </w:r>
            <w:r w:rsidRPr="00AE6DB6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Pr="00AE6DB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36" w:type="dxa"/>
          </w:tcPr>
          <w:p w14:paraId="20EBC42E" w14:textId="77777777" w:rsidR="00334C46" w:rsidRPr="00182328" w:rsidRDefault="00334C46" w:rsidP="00334C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FD1D1BC" w14:textId="090396C1" w:rsidR="00334C46" w:rsidRPr="00182328" w:rsidRDefault="00334C46" w:rsidP="00334C46">
            <w:pPr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</w:tcPr>
          <w:p w14:paraId="6F60ACA1" w14:textId="77777777" w:rsidR="00334C46" w:rsidRPr="00182328" w:rsidRDefault="00334C46" w:rsidP="00334C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D4179D" w14:textId="4BBB4C65" w:rsidR="00334C46" w:rsidRPr="00182328" w:rsidRDefault="00334C46" w:rsidP="00334C46">
            <w:pPr>
              <w:tabs>
                <w:tab w:val="clear" w:pos="907"/>
                <w:tab w:val="decimal" w:pos="708"/>
                <w:tab w:val="left" w:pos="996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</w:tcPr>
          <w:p w14:paraId="7F67D589" w14:textId="5FA659E9" w:rsidR="00334C46" w:rsidRPr="00182328" w:rsidRDefault="00334C46" w:rsidP="00334C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</w:tcPr>
          <w:p w14:paraId="51FED4AD" w14:textId="77777777" w:rsidR="00334C46" w:rsidRPr="00182328" w:rsidRDefault="00334C46" w:rsidP="00334C4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77EA78" w14:textId="3831E224" w:rsidR="00334C46" w:rsidRPr="00182328" w:rsidRDefault="00334C46" w:rsidP="00334C4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D1D19" w:rsidRPr="00182328" w14:paraId="116D29FF" w14:textId="77777777" w:rsidTr="00714EC0">
        <w:tc>
          <w:tcPr>
            <w:tcW w:w="3330" w:type="dxa"/>
          </w:tcPr>
          <w:p w14:paraId="5EB9B969" w14:textId="77777777" w:rsidR="00ED1D19" w:rsidRPr="00182328" w:rsidRDefault="00ED1D19" w:rsidP="00ED1D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30" w:type="dxa"/>
            <w:gridSpan w:val="9"/>
            <w:vAlign w:val="bottom"/>
          </w:tcPr>
          <w:p w14:paraId="20F27B33" w14:textId="67F60F02" w:rsidR="00ED1D19" w:rsidRPr="00182328" w:rsidRDefault="00ED1D19" w:rsidP="00ED1D1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823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823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A397E" w:rsidRPr="00182328" w14:paraId="6B8D5B2E" w14:textId="77777777" w:rsidTr="003E3E75">
        <w:tc>
          <w:tcPr>
            <w:tcW w:w="3330" w:type="dxa"/>
          </w:tcPr>
          <w:p w14:paraId="17A7A8E3" w14:textId="5872E344" w:rsidR="00ED1D19" w:rsidRPr="00182328" w:rsidRDefault="00ED1D19" w:rsidP="004451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00" w:type="dxa"/>
          </w:tcPr>
          <w:p w14:paraId="1606D17A" w14:textId="77777777" w:rsidR="00ED1D19" w:rsidRPr="00182328" w:rsidRDefault="00ED1D19" w:rsidP="004451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9EF3F6" w14:textId="77777777" w:rsidR="00ED1D19" w:rsidRPr="00182328" w:rsidRDefault="00ED1D19" w:rsidP="004451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301F883" w14:textId="77777777" w:rsidR="00ED1D19" w:rsidRPr="00182328" w:rsidRDefault="00ED1D19" w:rsidP="004451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DA792C2" w14:textId="77777777" w:rsidR="00ED1D19" w:rsidRPr="00182328" w:rsidRDefault="00ED1D19" w:rsidP="004451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70B5D5CB" w14:textId="77777777" w:rsidR="00ED1D19" w:rsidRPr="00182328" w:rsidRDefault="00ED1D19" w:rsidP="004451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047040D" w14:textId="77777777" w:rsidR="00ED1D19" w:rsidRPr="00182328" w:rsidRDefault="00ED1D19" w:rsidP="004451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D0C3F7" w14:textId="77777777" w:rsidR="00ED1D19" w:rsidRPr="00182328" w:rsidRDefault="00ED1D19" w:rsidP="004451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AD7CB3B" w14:textId="629A9EF3" w:rsidR="00ED1D19" w:rsidRPr="00182328" w:rsidRDefault="00ED1D19" w:rsidP="004451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</w:tcPr>
          <w:p w14:paraId="139C3AED" w14:textId="77777777" w:rsidR="00ED1D19" w:rsidRPr="00182328" w:rsidRDefault="00ED1D19" w:rsidP="004451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C7C0D" w:rsidRPr="00182328" w14:paraId="15026759" w14:textId="77777777" w:rsidTr="003E3E75">
        <w:tc>
          <w:tcPr>
            <w:tcW w:w="3330" w:type="dxa"/>
            <w:hideMark/>
          </w:tcPr>
          <w:p w14:paraId="168B5A97" w14:textId="6AF6DD4E" w:rsidR="002C7C0D" w:rsidRPr="00182328" w:rsidRDefault="002C7C0D" w:rsidP="002C7C0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18232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00" w:type="dxa"/>
            <w:vAlign w:val="bottom"/>
          </w:tcPr>
          <w:p w14:paraId="7B1F1A1C" w14:textId="0F486F47" w:rsidR="002C7C0D" w:rsidRPr="00182328" w:rsidRDefault="00AB2F00" w:rsidP="002C7C0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C7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044</w:t>
            </w:r>
            <w:r w:rsidR="002C7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70" w:type="dxa"/>
            <w:vAlign w:val="bottom"/>
          </w:tcPr>
          <w:p w14:paraId="73399A68" w14:textId="77777777" w:rsidR="002C7C0D" w:rsidRPr="00182328" w:rsidRDefault="002C7C0D" w:rsidP="002C7C0D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3E579E7" w14:textId="0DFE7B9C" w:rsidR="002C7C0D" w:rsidRPr="00182328" w:rsidRDefault="00AB2F00" w:rsidP="002C7C0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C7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047</w:t>
            </w:r>
            <w:r w:rsidR="002C7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066</w:t>
            </w:r>
          </w:p>
        </w:tc>
        <w:tc>
          <w:tcPr>
            <w:tcW w:w="236" w:type="dxa"/>
            <w:vAlign w:val="bottom"/>
          </w:tcPr>
          <w:p w14:paraId="1582389C" w14:textId="77777777" w:rsidR="002C7C0D" w:rsidRPr="00182328" w:rsidRDefault="002C7C0D" w:rsidP="002C7C0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FC27A29" w14:textId="533DE9D5" w:rsidR="002C7C0D" w:rsidRPr="00182328" w:rsidRDefault="002C7C0D" w:rsidP="002C7C0D">
            <w:pPr>
              <w:pStyle w:val="acctfourfigures"/>
              <w:tabs>
                <w:tab w:val="clear" w:pos="765"/>
                <w:tab w:val="decimal" w:pos="2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E292871" w14:textId="77777777" w:rsidR="002C7C0D" w:rsidRPr="00182328" w:rsidRDefault="002C7C0D" w:rsidP="002C7C0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A3817F" w14:textId="075476BA" w:rsidR="002C7C0D" w:rsidRPr="00182328" w:rsidRDefault="002C7C0D" w:rsidP="002C7C0D">
            <w:pPr>
              <w:pStyle w:val="acctfourfigures"/>
              <w:tabs>
                <w:tab w:val="clear" w:pos="765"/>
              </w:tabs>
              <w:spacing w:line="240" w:lineRule="atLeast"/>
              <w:ind w:left="-43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2D5474B" w14:textId="4FBA1424" w:rsidR="002C7C0D" w:rsidRPr="00182328" w:rsidRDefault="002C7C0D" w:rsidP="002C7C0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14:paraId="6B1CDE43" w14:textId="733C6C10" w:rsidR="002C7C0D" w:rsidRPr="00182328" w:rsidRDefault="00AB2F00" w:rsidP="002C7C0D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C7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047</w:t>
            </w:r>
            <w:r w:rsidR="002C7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066</w:t>
            </w:r>
          </w:p>
        </w:tc>
      </w:tr>
      <w:tr w:rsidR="002C7C0D" w:rsidRPr="00182328" w14:paraId="50E79A48" w14:textId="77777777" w:rsidTr="003E3E75">
        <w:tc>
          <w:tcPr>
            <w:tcW w:w="3330" w:type="dxa"/>
          </w:tcPr>
          <w:p w14:paraId="6E05EDCF" w14:textId="51108ED0" w:rsidR="002C7C0D" w:rsidRPr="00182328" w:rsidRDefault="002C7C0D" w:rsidP="002C7C0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900" w:type="dxa"/>
          </w:tcPr>
          <w:p w14:paraId="748107C5" w14:textId="67CF28FD" w:rsidR="002C7C0D" w:rsidRPr="00182328" w:rsidRDefault="00AB2F00" w:rsidP="002C7C0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  <w:r w:rsidR="002C7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901</w:t>
            </w:r>
          </w:p>
        </w:tc>
        <w:tc>
          <w:tcPr>
            <w:tcW w:w="270" w:type="dxa"/>
          </w:tcPr>
          <w:p w14:paraId="15140E39" w14:textId="77777777" w:rsidR="002C7C0D" w:rsidRPr="00182328" w:rsidRDefault="002C7C0D" w:rsidP="002C7C0D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D726BB6" w14:textId="50D7699E" w:rsidR="002C7C0D" w:rsidRPr="00182328" w:rsidRDefault="00AB2F00" w:rsidP="002C7C0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  <w:r w:rsidR="002C7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901</w:t>
            </w:r>
          </w:p>
        </w:tc>
        <w:tc>
          <w:tcPr>
            <w:tcW w:w="236" w:type="dxa"/>
          </w:tcPr>
          <w:p w14:paraId="699AF823" w14:textId="77777777" w:rsidR="002C7C0D" w:rsidRPr="00182328" w:rsidRDefault="002C7C0D" w:rsidP="002C7C0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92E3A71" w14:textId="09406AF9" w:rsidR="002C7C0D" w:rsidRPr="00182328" w:rsidRDefault="002C7C0D" w:rsidP="002C7C0D">
            <w:pPr>
              <w:pStyle w:val="acctfourfigures"/>
              <w:tabs>
                <w:tab w:val="clear" w:pos="765"/>
                <w:tab w:val="decimal" w:pos="2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7D84F82F" w14:textId="77777777" w:rsidR="002C7C0D" w:rsidRPr="00182328" w:rsidRDefault="002C7C0D" w:rsidP="002C7C0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321C15" w14:textId="4E5B6DC0" w:rsidR="002C7C0D" w:rsidRPr="00182328" w:rsidRDefault="002C7C0D" w:rsidP="002C7C0D">
            <w:pPr>
              <w:pStyle w:val="acctfourfigures"/>
              <w:tabs>
                <w:tab w:val="clear" w:pos="765"/>
              </w:tabs>
              <w:spacing w:line="240" w:lineRule="atLeast"/>
              <w:ind w:left="-43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2A6C38F5" w14:textId="77777777" w:rsidR="002C7C0D" w:rsidRPr="00182328" w:rsidRDefault="002C7C0D" w:rsidP="002C7C0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</w:tcPr>
          <w:p w14:paraId="14D1D511" w14:textId="3E13BA6D" w:rsidR="002C7C0D" w:rsidRPr="00182328" w:rsidRDefault="00AB2F00" w:rsidP="002C7C0D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  <w:r w:rsidR="002C7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901</w:t>
            </w:r>
          </w:p>
        </w:tc>
      </w:tr>
      <w:tr w:rsidR="00040EB9" w:rsidRPr="00182328" w14:paraId="3B2780AE" w14:textId="77777777" w:rsidTr="003E3E75">
        <w:tc>
          <w:tcPr>
            <w:tcW w:w="3330" w:type="dxa"/>
          </w:tcPr>
          <w:p w14:paraId="48F6BC0E" w14:textId="404781F4" w:rsidR="00040EB9" w:rsidRPr="00182328" w:rsidRDefault="00040EB9" w:rsidP="00040EB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6AC1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3C9937E2" w14:textId="5AE5D55D" w:rsidR="00040EB9" w:rsidRDefault="00AB2F00" w:rsidP="002D2023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395</w:t>
            </w:r>
            <w:r w:rsidR="002C7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668</w:t>
            </w:r>
          </w:p>
        </w:tc>
        <w:tc>
          <w:tcPr>
            <w:tcW w:w="270" w:type="dxa"/>
          </w:tcPr>
          <w:p w14:paraId="5D01A7ED" w14:textId="77777777" w:rsidR="00040EB9" w:rsidRPr="00182328" w:rsidRDefault="00040EB9" w:rsidP="00040EB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3940C3C" w14:textId="64E6D3BE" w:rsidR="00040EB9" w:rsidRPr="00182328" w:rsidRDefault="00AB2F00" w:rsidP="00040E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  <w:r w:rsidR="002C7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952</w:t>
            </w:r>
          </w:p>
        </w:tc>
        <w:tc>
          <w:tcPr>
            <w:tcW w:w="236" w:type="dxa"/>
          </w:tcPr>
          <w:p w14:paraId="01A62B2C" w14:textId="77777777" w:rsidR="00040EB9" w:rsidRPr="00182328" w:rsidRDefault="00040EB9" w:rsidP="00040EB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ED2F480" w14:textId="32429A64" w:rsidR="00040EB9" w:rsidRPr="00182328" w:rsidRDefault="00AB2F00" w:rsidP="00040EB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218</w:t>
            </w:r>
            <w:r w:rsidR="002C7C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874</w:t>
            </w:r>
          </w:p>
        </w:tc>
        <w:tc>
          <w:tcPr>
            <w:tcW w:w="236" w:type="dxa"/>
          </w:tcPr>
          <w:p w14:paraId="5DFAB136" w14:textId="77777777" w:rsidR="00040EB9" w:rsidRPr="00182328" w:rsidRDefault="00040EB9" w:rsidP="00040EB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6D3A55" w14:textId="6DCCFA11" w:rsidR="00040EB9" w:rsidRPr="00182328" w:rsidRDefault="00AB2F00" w:rsidP="002C7C0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227</w:t>
            </w:r>
            <w:r w:rsidR="002C7C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999</w:t>
            </w:r>
          </w:p>
        </w:tc>
        <w:tc>
          <w:tcPr>
            <w:tcW w:w="236" w:type="dxa"/>
          </w:tcPr>
          <w:p w14:paraId="7A63C749" w14:textId="77777777" w:rsidR="00040EB9" w:rsidRPr="00182328" w:rsidRDefault="00040EB9" w:rsidP="00040EB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</w:tcPr>
          <w:p w14:paraId="60E137D3" w14:textId="195C2010" w:rsidR="00040EB9" w:rsidRPr="00182328" w:rsidRDefault="00AB2F00" w:rsidP="002D2023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501</w:t>
            </w:r>
            <w:r w:rsidR="002C7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825</w:t>
            </w:r>
          </w:p>
        </w:tc>
      </w:tr>
      <w:tr w:rsidR="00040EB9" w:rsidRPr="00182328" w14:paraId="763EE1A8" w14:textId="77777777" w:rsidTr="003E3E75">
        <w:trPr>
          <w:trHeight w:val="119"/>
        </w:trPr>
        <w:tc>
          <w:tcPr>
            <w:tcW w:w="3330" w:type="dxa"/>
            <w:hideMark/>
          </w:tcPr>
          <w:p w14:paraId="18438BE3" w14:textId="77777777" w:rsidR="00040EB9" w:rsidRPr="00182328" w:rsidRDefault="00040EB9" w:rsidP="00040EB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25A5309" w14:textId="253E8065" w:rsidR="00040EB9" w:rsidRPr="00182328" w:rsidRDefault="00AB2F00" w:rsidP="002D2023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  <w:r w:rsidR="002C7C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157</w:t>
            </w:r>
          </w:p>
        </w:tc>
        <w:tc>
          <w:tcPr>
            <w:tcW w:w="270" w:type="dxa"/>
            <w:vAlign w:val="bottom"/>
          </w:tcPr>
          <w:p w14:paraId="0E307CBB" w14:textId="77777777" w:rsidR="00040EB9" w:rsidRPr="00182328" w:rsidRDefault="00040EB9" w:rsidP="00040EB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52DBA2B" w14:textId="3463DFC6" w:rsidR="00040EB9" w:rsidRPr="00182328" w:rsidRDefault="00AB2F00" w:rsidP="00040E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8832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030</w:t>
            </w:r>
          </w:p>
        </w:tc>
        <w:tc>
          <w:tcPr>
            <w:tcW w:w="236" w:type="dxa"/>
          </w:tcPr>
          <w:p w14:paraId="764BF236" w14:textId="77777777" w:rsidR="00040EB9" w:rsidRPr="00182328" w:rsidRDefault="00040EB9" w:rsidP="00040E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5A9805B7" w14:textId="4BBE6702" w:rsidR="00040EB9" w:rsidRPr="00182328" w:rsidRDefault="00AB2F00" w:rsidP="00040EB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 w:rsidR="008832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970</w:t>
            </w:r>
          </w:p>
        </w:tc>
        <w:tc>
          <w:tcPr>
            <w:tcW w:w="236" w:type="dxa"/>
          </w:tcPr>
          <w:p w14:paraId="66F9A9FC" w14:textId="77777777" w:rsidR="00040EB9" w:rsidRPr="00182328" w:rsidRDefault="00040EB9" w:rsidP="00040E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F8FA76" w14:textId="3E3039B4" w:rsidR="00040EB9" w:rsidRPr="00182328" w:rsidRDefault="00AB2F00" w:rsidP="008832B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  <w:r w:rsidR="008832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547</w:t>
            </w:r>
          </w:p>
        </w:tc>
        <w:tc>
          <w:tcPr>
            <w:tcW w:w="236" w:type="dxa"/>
            <w:vAlign w:val="bottom"/>
          </w:tcPr>
          <w:p w14:paraId="15202050" w14:textId="0BABA581" w:rsidR="00040EB9" w:rsidRPr="00182328" w:rsidRDefault="00040EB9" w:rsidP="00040E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vAlign w:val="bottom"/>
          </w:tcPr>
          <w:p w14:paraId="0C8466F2" w14:textId="44AD09A5" w:rsidR="00040EB9" w:rsidRPr="00182328" w:rsidRDefault="00AB2F00" w:rsidP="002D2023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</w:t>
            </w:r>
            <w:r w:rsidR="00D21F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547</w:t>
            </w:r>
          </w:p>
        </w:tc>
      </w:tr>
      <w:tr w:rsidR="00040EB9" w:rsidRPr="00182328" w14:paraId="58D51B45" w14:textId="77777777" w:rsidTr="003E3E75">
        <w:tc>
          <w:tcPr>
            <w:tcW w:w="3330" w:type="dxa"/>
          </w:tcPr>
          <w:p w14:paraId="05E1E3F1" w14:textId="77777777" w:rsidR="00040EB9" w:rsidRPr="00182328" w:rsidRDefault="00040EB9" w:rsidP="00040EB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F243AE" w14:textId="5D5715E8" w:rsidR="00040EB9" w:rsidRPr="00182328" w:rsidRDefault="00AB2F00" w:rsidP="002D2023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2C7C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603</w:t>
            </w:r>
            <w:r w:rsidR="002C7C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226</w:t>
            </w:r>
          </w:p>
        </w:tc>
        <w:tc>
          <w:tcPr>
            <w:tcW w:w="270" w:type="dxa"/>
          </w:tcPr>
          <w:p w14:paraId="7A1B4DB6" w14:textId="77777777" w:rsidR="00040EB9" w:rsidRPr="00182328" w:rsidRDefault="00040EB9" w:rsidP="00040EB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8147B7" w14:textId="125C461C" w:rsidR="00040EB9" w:rsidRPr="00182328" w:rsidRDefault="00AB2F00" w:rsidP="00040EB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D21F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202</w:t>
            </w:r>
            <w:r w:rsidR="00D21F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949</w:t>
            </w:r>
          </w:p>
        </w:tc>
        <w:tc>
          <w:tcPr>
            <w:tcW w:w="236" w:type="dxa"/>
          </w:tcPr>
          <w:p w14:paraId="6EA8F00C" w14:textId="77777777" w:rsidR="00040EB9" w:rsidRPr="00182328" w:rsidRDefault="00040EB9" w:rsidP="00040E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0E01E1" w14:textId="37A12AE1" w:rsidR="00040EB9" w:rsidRPr="00182328" w:rsidRDefault="00AB2F00" w:rsidP="00040EB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259</w:t>
            </w:r>
            <w:r w:rsidR="00D21F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844</w:t>
            </w:r>
          </w:p>
        </w:tc>
        <w:tc>
          <w:tcPr>
            <w:tcW w:w="236" w:type="dxa"/>
          </w:tcPr>
          <w:p w14:paraId="455A81D3" w14:textId="77777777" w:rsidR="00040EB9" w:rsidRPr="00182328" w:rsidRDefault="00040EB9" w:rsidP="00040E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6EC18A" w14:textId="29612441" w:rsidR="00040EB9" w:rsidRPr="00182328" w:rsidRDefault="00AB2F00" w:rsidP="00D21F1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271</w:t>
            </w:r>
            <w:r w:rsidR="00D21F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546</w:t>
            </w:r>
          </w:p>
        </w:tc>
        <w:tc>
          <w:tcPr>
            <w:tcW w:w="236" w:type="dxa"/>
          </w:tcPr>
          <w:p w14:paraId="4E6B08F4" w14:textId="34AD6E57" w:rsidR="00040EB9" w:rsidRPr="00182328" w:rsidRDefault="00040EB9" w:rsidP="00040EB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4347E9" w14:textId="65BD93D0" w:rsidR="00040EB9" w:rsidRPr="00182328" w:rsidRDefault="00AB2F00" w:rsidP="002D2023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D21F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734</w:t>
            </w:r>
            <w:r w:rsidR="00D21F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339</w:t>
            </w:r>
          </w:p>
        </w:tc>
      </w:tr>
    </w:tbl>
    <w:p w14:paraId="40A5F97F" w14:textId="77777777" w:rsidR="00904889" w:rsidRDefault="00904889">
      <w:r>
        <w:br w:type="page"/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270"/>
        <w:gridCol w:w="990"/>
        <w:gridCol w:w="236"/>
        <w:gridCol w:w="1114"/>
        <w:gridCol w:w="236"/>
        <w:gridCol w:w="1080"/>
        <w:gridCol w:w="236"/>
        <w:gridCol w:w="968"/>
      </w:tblGrid>
      <w:tr w:rsidR="00714EC0" w:rsidRPr="00182328" w14:paraId="61E77FC0" w14:textId="77777777" w:rsidTr="000D7B04">
        <w:tc>
          <w:tcPr>
            <w:tcW w:w="3330" w:type="dxa"/>
          </w:tcPr>
          <w:p w14:paraId="1F1A334E" w14:textId="77777777" w:rsidR="00714EC0" w:rsidRPr="00182328" w:rsidRDefault="00714EC0" w:rsidP="00714E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30" w:type="dxa"/>
            <w:gridSpan w:val="9"/>
            <w:vAlign w:val="bottom"/>
          </w:tcPr>
          <w:p w14:paraId="4B2EEA83" w14:textId="0DE66CF8" w:rsidR="00714EC0" w:rsidRPr="00182328" w:rsidRDefault="00714EC0" w:rsidP="00714EC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14EC0" w:rsidRPr="00182328" w14:paraId="73EDF5F0" w14:textId="77777777" w:rsidTr="000D7B04">
        <w:tc>
          <w:tcPr>
            <w:tcW w:w="3330" w:type="dxa"/>
          </w:tcPr>
          <w:p w14:paraId="091CD2A1" w14:textId="77777777" w:rsidR="00714EC0" w:rsidRPr="00182328" w:rsidRDefault="00714EC0" w:rsidP="000D7B0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1C910DA" w14:textId="77777777" w:rsidR="00714EC0" w:rsidRPr="00182328" w:rsidRDefault="00714EC0" w:rsidP="000D7B0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998550A" w14:textId="77777777" w:rsidR="00714EC0" w:rsidRPr="00182328" w:rsidRDefault="00714EC0" w:rsidP="000D7B0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34030BF1" w14:textId="77777777" w:rsidR="00714EC0" w:rsidRPr="00182328" w:rsidRDefault="00714EC0" w:rsidP="000D7B04">
            <w:pPr>
              <w:spacing w:line="240" w:lineRule="auto"/>
              <w:ind w:left="227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714EC0" w:rsidRPr="00182328" w14:paraId="40072807" w14:textId="77777777" w:rsidTr="000D7B04">
        <w:tc>
          <w:tcPr>
            <w:tcW w:w="3330" w:type="dxa"/>
          </w:tcPr>
          <w:p w14:paraId="0B00ECC8" w14:textId="77777777" w:rsidR="00714EC0" w:rsidRPr="00182328" w:rsidRDefault="00714EC0" w:rsidP="000D7B0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D885A0C" w14:textId="5BE7A8AE" w:rsidR="00714EC0" w:rsidRPr="00182328" w:rsidRDefault="00714EC0" w:rsidP="000D7B0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B2F00" w:rsidRPr="00AB2F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B2F00" w:rsidRPr="00AB2F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900" w:type="dxa"/>
            <w:vAlign w:val="bottom"/>
          </w:tcPr>
          <w:p w14:paraId="32F34A56" w14:textId="77777777" w:rsidR="00714EC0" w:rsidRPr="00334C46" w:rsidRDefault="00714EC0" w:rsidP="000D7B0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34C4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มูลค่า</w:t>
            </w:r>
          </w:p>
          <w:p w14:paraId="3A77A620" w14:textId="77777777" w:rsidR="00714EC0" w:rsidRPr="00182328" w:rsidRDefault="00714EC0" w:rsidP="000D7B0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C4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1B2CEE26" w14:textId="77777777" w:rsidR="00714EC0" w:rsidRPr="00182328" w:rsidRDefault="00714EC0" w:rsidP="000D7B0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5B8D716" w14:textId="7646B414" w:rsidR="00714EC0" w:rsidRPr="00AE6DB6" w:rsidRDefault="00714EC0" w:rsidP="000D7B04">
            <w:pPr>
              <w:tabs>
                <w:tab w:val="clear" w:pos="907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AE6DB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ภายใน</w:t>
            </w:r>
            <w:r w:rsidRPr="00AE6DB6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="00AB2F00" w:rsidRPr="00AB2F00">
              <w:rPr>
                <w:rFonts w:asciiTheme="majorBidi" w:hAnsiTheme="majorBidi" w:cstheme="majorBidi"/>
                <w:spacing w:val="-8"/>
                <w:sz w:val="30"/>
                <w:szCs w:val="30"/>
              </w:rPr>
              <w:t>1</w:t>
            </w:r>
            <w:r w:rsidRPr="00AE6DB6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Pr="00AE6DB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36" w:type="dxa"/>
          </w:tcPr>
          <w:p w14:paraId="3F203212" w14:textId="77777777" w:rsidR="00714EC0" w:rsidRPr="00182328" w:rsidRDefault="00714EC0" w:rsidP="000D7B0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12DB687" w14:textId="6B0769A6" w:rsidR="00714EC0" w:rsidRPr="00182328" w:rsidRDefault="00714EC0" w:rsidP="000D7B04">
            <w:pPr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</w:tcPr>
          <w:p w14:paraId="61C038A6" w14:textId="77777777" w:rsidR="00714EC0" w:rsidRPr="00182328" w:rsidRDefault="00714EC0" w:rsidP="000D7B0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4A2FD1" w14:textId="6F92FCBB" w:rsidR="00714EC0" w:rsidRPr="00182328" w:rsidRDefault="00714EC0" w:rsidP="000D7B04">
            <w:pPr>
              <w:tabs>
                <w:tab w:val="clear" w:pos="907"/>
                <w:tab w:val="decimal" w:pos="708"/>
                <w:tab w:val="left" w:pos="996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</w:tcPr>
          <w:p w14:paraId="071933E7" w14:textId="77777777" w:rsidR="00714EC0" w:rsidRPr="00182328" w:rsidRDefault="00714EC0" w:rsidP="000D7B0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</w:tcPr>
          <w:p w14:paraId="6CE8E9A0" w14:textId="77777777" w:rsidR="00714EC0" w:rsidRPr="00182328" w:rsidRDefault="00714EC0" w:rsidP="000D7B0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578E9E" w14:textId="77777777" w:rsidR="00714EC0" w:rsidRPr="00182328" w:rsidRDefault="00714EC0" w:rsidP="000D7B0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14EC0" w:rsidRPr="00182328" w14:paraId="755C9310" w14:textId="77777777" w:rsidTr="000D7B04">
        <w:tc>
          <w:tcPr>
            <w:tcW w:w="3330" w:type="dxa"/>
          </w:tcPr>
          <w:p w14:paraId="6D976C35" w14:textId="77777777" w:rsidR="00714EC0" w:rsidRPr="00182328" w:rsidRDefault="00714EC0" w:rsidP="000D7B0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30" w:type="dxa"/>
            <w:gridSpan w:val="9"/>
            <w:vAlign w:val="bottom"/>
          </w:tcPr>
          <w:p w14:paraId="651F1B06" w14:textId="77777777" w:rsidR="00714EC0" w:rsidRPr="00182328" w:rsidRDefault="00714EC0" w:rsidP="000D7B0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823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823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14EC0" w:rsidRPr="00182328" w14:paraId="72825DE8" w14:textId="77777777" w:rsidTr="000D7B04">
        <w:tc>
          <w:tcPr>
            <w:tcW w:w="3330" w:type="dxa"/>
          </w:tcPr>
          <w:p w14:paraId="7B82BD80" w14:textId="77777777" w:rsidR="00714EC0" w:rsidRPr="00182328" w:rsidRDefault="00714EC0" w:rsidP="000D7B0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00" w:type="dxa"/>
          </w:tcPr>
          <w:p w14:paraId="61ACDEE5" w14:textId="77777777" w:rsidR="00714EC0" w:rsidRPr="00182328" w:rsidRDefault="00714EC0" w:rsidP="000D7B0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EFD9B9" w14:textId="77777777" w:rsidR="00714EC0" w:rsidRPr="00182328" w:rsidRDefault="00714EC0" w:rsidP="000D7B0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F806293" w14:textId="77777777" w:rsidR="00714EC0" w:rsidRPr="00182328" w:rsidRDefault="00714EC0" w:rsidP="000D7B0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B528F79" w14:textId="77777777" w:rsidR="00714EC0" w:rsidRPr="00182328" w:rsidRDefault="00714EC0" w:rsidP="000D7B0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1956E85B" w14:textId="77777777" w:rsidR="00714EC0" w:rsidRPr="00182328" w:rsidRDefault="00714EC0" w:rsidP="000D7B0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61CA4E7" w14:textId="77777777" w:rsidR="00714EC0" w:rsidRPr="00182328" w:rsidRDefault="00714EC0" w:rsidP="000D7B0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EF1474" w14:textId="77777777" w:rsidR="00714EC0" w:rsidRPr="00182328" w:rsidRDefault="00714EC0" w:rsidP="000D7B0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5F05427" w14:textId="77777777" w:rsidR="00714EC0" w:rsidRPr="00182328" w:rsidRDefault="00714EC0" w:rsidP="000D7B0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</w:tcPr>
          <w:p w14:paraId="6FD8FD82" w14:textId="77777777" w:rsidR="00714EC0" w:rsidRPr="00182328" w:rsidRDefault="00714EC0" w:rsidP="000D7B0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156BF" w:rsidRPr="00182328" w14:paraId="508C0B1F" w14:textId="77777777" w:rsidTr="000D7B04">
        <w:tc>
          <w:tcPr>
            <w:tcW w:w="3330" w:type="dxa"/>
            <w:hideMark/>
          </w:tcPr>
          <w:p w14:paraId="0E598CE3" w14:textId="77777777" w:rsidR="00E156BF" w:rsidRPr="00182328" w:rsidRDefault="00E156BF" w:rsidP="00E156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18232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00" w:type="dxa"/>
            <w:vAlign w:val="bottom"/>
          </w:tcPr>
          <w:p w14:paraId="1C7EA0D5" w14:textId="0A341AB1" w:rsidR="00E156BF" w:rsidRPr="00182328" w:rsidRDefault="00AB2F00" w:rsidP="00E156B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918</w:t>
            </w:r>
            <w:r w:rsidR="00E156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680</w:t>
            </w:r>
          </w:p>
        </w:tc>
        <w:tc>
          <w:tcPr>
            <w:tcW w:w="270" w:type="dxa"/>
            <w:vAlign w:val="bottom"/>
          </w:tcPr>
          <w:p w14:paraId="40ECBFFB" w14:textId="77777777" w:rsidR="00E156BF" w:rsidRPr="00182328" w:rsidRDefault="00E156BF" w:rsidP="00E156BF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58DC74A" w14:textId="3C4B7979" w:rsidR="00E156BF" w:rsidRPr="00182328" w:rsidRDefault="00AB2F00" w:rsidP="00E156B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922</w:t>
            </w:r>
            <w:r w:rsidR="00E156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696</w:t>
            </w:r>
          </w:p>
        </w:tc>
        <w:tc>
          <w:tcPr>
            <w:tcW w:w="236" w:type="dxa"/>
            <w:vAlign w:val="bottom"/>
          </w:tcPr>
          <w:p w14:paraId="3B234A2F" w14:textId="77777777" w:rsidR="00E156BF" w:rsidRPr="00182328" w:rsidRDefault="00E156BF" w:rsidP="00E156B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3E1C0EB" w14:textId="210627E3" w:rsidR="00E156BF" w:rsidRPr="00182328" w:rsidRDefault="00E156BF" w:rsidP="00E156BF">
            <w:pPr>
              <w:pStyle w:val="acctfourfigures"/>
              <w:tabs>
                <w:tab w:val="clear" w:pos="765"/>
                <w:tab w:val="decimal" w:pos="2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6B2DB07" w14:textId="77777777" w:rsidR="00E156BF" w:rsidRPr="00182328" w:rsidRDefault="00E156BF" w:rsidP="00E156B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896558" w14:textId="7E2C2F9D" w:rsidR="00E156BF" w:rsidRPr="00182328" w:rsidRDefault="00E156BF" w:rsidP="00E156BF">
            <w:pPr>
              <w:pStyle w:val="acctfourfigures"/>
              <w:tabs>
                <w:tab w:val="clear" w:pos="765"/>
              </w:tabs>
              <w:spacing w:line="240" w:lineRule="atLeast"/>
              <w:ind w:left="-43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001DDF3" w14:textId="77777777" w:rsidR="00E156BF" w:rsidRPr="00182328" w:rsidRDefault="00E156BF" w:rsidP="00E156B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14:paraId="22AC8C38" w14:textId="052BE16F" w:rsidR="00E156BF" w:rsidRPr="00182328" w:rsidRDefault="00AB2F00" w:rsidP="00E156BF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922</w:t>
            </w:r>
            <w:r w:rsidR="00E156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696</w:t>
            </w:r>
          </w:p>
        </w:tc>
      </w:tr>
      <w:tr w:rsidR="00E156BF" w:rsidRPr="00182328" w14:paraId="4CC2F03E" w14:textId="77777777" w:rsidTr="000D7B04">
        <w:tc>
          <w:tcPr>
            <w:tcW w:w="3330" w:type="dxa"/>
          </w:tcPr>
          <w:p w14:paraId="279388BE" w14:textId="2CB167F0" w:rsidR="00E156BF" w:rsidRPr="00182328" w:rsidRDefault="00E156BF" w:rsidP="00E156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900" w:type="dxa"/>
          </w:tcPr>
          <w:p w14:paraId="61F1AAC0" w14:textId="2D27131E" w:rsidR="00E156BF" w:rsidRPr="00182328" w:rsidRDefault="00AB2F00" w:rsidP="00E156B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  <w:r w:rsidR="00E156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791</w:t>
            </w:r>
          </w:p>
        </w:tc>
        <w:tc>
          <w:tcPr>
            <w:tcW w:w="270" w:type="dxa"/>
          </w:tcPr>
          <w:p w14:paraId="0F307DC4" w14:textId="77777777" w:rsidR="00E156BF" w:rsidRPr="00182328" w:rsidRDefault="00E156BF" w:rsidP="00E156BF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2557EE6" w14:textId="19321F0D" w:rsidR="00E156BF" w:rsidRPr="00182328" w:rsidRDefault="00AB2F00" w:rsidP="00E156B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  <w:r w:rsidR="00E156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791</w:t>
            </w:r>
          </w:p>
        </w:tc>
        <w:tc>
          <w:tcPr>
            <w:tcW w:w="236" w:type="dxa"/>
          </w:tcPr>
          <w:p w14:paraId="34F22E53" w14:textId="77777777" w:rsidR="00E156BF" w:rsidRPr="00182328" w:rsidRDefault="00E156BF" w:rsidP="00E156B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9E7E7CA" w14:textId="7081A97B" w:rsidR="00E156BF" w:rsidRPr="00182328" w:rsidRDefault="00E156BF" w:rsidP="00E156BF">
            <w:pPr>
              <w:pStyle w:val="acctfourfigures"/>
              <w:tabs>
                <w:tab w:val="clear" w:pos="765"/>
                <w:tab w:val="decimal" w:pos="2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60B40EB7" w14:textId="77777777" w:rsidR="00E156BF" w:rsidRPr="00182328" w:rsidRDefault="00E156BF" w:rsidP="00E156B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A5769E" w14:textId="46A5DB75" w:rsidR="00E156BF" w:rsidRPr="00182328" w:rsidRDefault="00E156BF" w:rsidP="00E156BF">
            <w:pPr>
              <w:pStyle w:val="acctfourfigures"/>
              <w:tabs>
                <w:tab w:val="clear" w:pos="765"/>
              </w:tabs>
              <w:spacing w:line="240" w:lineRule="atLeast"/>
              <w:ind w:left="-43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44C47A11" w14:textId="77777777" w:rsidR="00E156BF" w:rsidRPr="00182328" w:rsidRDefault="00E156BF" w:rsidP="00E156B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</w:tcPr>
          <w:p w14:paraId="408BC2F4" w14:textId="37264FCF" w:rsidR="00E156BF" w:rsidRPr="00182328" w:rsidRDefault="00AB2F00" w:rsidP="00E156BF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  <w:r w:rsidR="00E156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791</w:t>
            </w:r>
          </w:p>
        </w:tc>
      </w:tr>
      <w:tr w:rsidR="00E156BF" w:rsidRPr="00182328" w14:paraId="68622373" w14:textId="77777777" w:rsidTr="000D7B04">
        <w:tc>
          <w:tcPr>
            <w:tcW w:w="3330" w:type="dxa"/>
          </w:tcPr>
          <w:p w14:paraId="7AFB8E3D" w14:textId="72A174BB" w:rsidR="00E156BF" w:rsidRPr="00182328" w:rsidRDefault="00E156BF" w:rsidP="00E156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6AC1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1F8CC095" w14:textId="033D3E48" w:rsidR="00E156BF" w:rsidRDefault="00AB2F00" w:rsidP="00E156B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</w:t>
            </w:r>
            <w:r w:rsidR="00E156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910</w:t>
            </w:r>
          </w:p>
        </w:tc>
        <w:tc>
          <w:tcPr>
            <w:tcW w:w="270" w:type="dxa"/>
          </w:tcPr>
          <w:p w14:paraId="75C4E8DF" w14:textId="77777777" w:rsidR="00E156BF" w:rsidRPr="00182328" w:rsidRDefault="00E156BF" w:rsidP="00E156BF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E269D90" w14:textId="4C8AEFE3" w:rsidR="00E156BF" w:rsidRDefault="00AB2F00" w:rsidP="00E156B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E156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376</w:t>
            </w:r>
          </w:p>
        </w:tc>
        <w:tc>
          <w:tcPr>
            <w:tcW w:w="236" w:type="dxa"/>
          </w:tcPr>
          <w:p w14:paraId="4A775C2D" w14:textId="77777777" w:rsidR="00E156BF" w:rsidRPr="00182328" w:rsidRDefault="00E156BF" w:rsidP="00E156B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0181365" w14:textId="75BAB122" w:rsidR="00E156BF" w:rsidRPr="00182328" w:rsidRDefault="00AB2F00" w:rsidP="00EE046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230</w:t>
            </w:r>
            <w:r w:rsidR="00E156B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898</w:t>
            </w:r>
          </w:p>
        </w:tc>
        <w:tc>
          <w:tcPr>
            <w:tcW w:w="236" w:type="dxa"/>
          </w:tcPr>
          <w:p w14:paraId="16ACFCDC" w14:textId="77777777" w:rsidR="00E156BF" w:rsidRPr="00182328" w:rsidRDefault="00E156BF" w:rsidP="00E156B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6D3E5F" w14:textId="6D18CEF6" w:rsidR="00E156BF" w:rsidRPr="00182328" w:rsidRDefault="00AB2F00" w:rsidP="00E32CF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</w:t>
            </w:r>
            <w:r w:rsidR="00E156B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112</w:t>
            </w:r>
          </w:p>
        </w:tc>
        <w:tc>
          <w:tcPr>
            <w:tcW w:w="236" w:type="dxa"/>
          </w:tcPr>
          <w:p w14:paraId="4AFE69B3" w14:textId="77777777" w:rsidR="00E156BF" w:rsidRPr="00182328" w:rsidRDefault="00E156BF" w:rsidP="00E156B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</w:tcPr>
          <w:p w14:paraId="1D29D1CB" w14:textId="1B01AFD2" w:rsidR="00E156BF" w:rsidRDefault="00AB2F00" w:rsidP="00E156BF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351</w:t>
            </w:r>
            <w:r w:rsidR="00E156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386</w:t>
            </w:r>
          </w:p>
        </w:tc>
      </w:tr>
      <w:tr w:rsidR="00E156BF" w:rsidRPr="00182328" w14:paraId="2F84ECF6" w14:textId="77777777" w:rsidTr="000D7B04">
        <w:trPr>
          <w:trHeight w:val="119"/>
        </w:trPr>
        <w:tc>
          <w:tcPr>
            <w:tcW w:w="3330" w:type="dxa"/>
            <w:hideMark/>
          </w:tcPr>
          <w:p w14:paraId="6D87600C" w14:textId="77777777" w:rsidR="00E156BF" w:rsidRPr="00182328" w:rsidRDefault="00E156BF" w:rsidP="00E156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D7CB147" w14:textId="0E030106" w:rsidR="00E156BF" w:rsidRPr="00182328" w:rsidRDefault="00AB2F00" w:rsidP="00E156B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</w:t>
            </w:r>
            <w:r w:rsidR="00E156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641</w:t>
            </w:r>
          </w:p>
        </w:tc>
        <w:tc>
          <w:tcPr>
            <w:tcW w:w="270" w:type="dxa"/>
            <w:vAlign w:val="bottom"/>
          </w:tcPr>
          <w:p w14:paraId="33A9F9FD" w14:textId="77777777" w:rsidR="00E156BF" w:rsidRPr="00182328" w:rsidRDefault="00E156BF" w:rsidP="00E156BF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AE828DE" w14:textId="3549AAE6" w:rsidR="00E156BF" w:rsidRPr="00182328" w:rsidRDefault="00AB2F00" w:rsidP="00E156B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E156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624</w:t>
            </w:r>
          </w:p>
        </w:tc>
        <w:tc>
          <w:tcPr>
            <w:tcW w:w="236" w:type="dxa"/>
          </w:tcPr>
          <w:p w14:paraId="57748AD6" w14:textId="77777777" w:rsidR="00E156BF" w:rsidRPr="00182328" w:rsidRDefault="00E156BF" w:rsidP="00E15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CFF2ACE" w14:textId="6FC0F5C9" w:rsidR="00E156BF" w:rsidRPr="00182328" w:rsidRDefault="00AB2F00" w:rsidP="00E156B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  <w:r w:rsidR="00E156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790</w:t>
            </w:r>
          </w:p>
        </w:tc>
        <w:tc>
          <w:tcPr>
            <w:tcW w:w="236" w:type="dxa"/>
          </w:tcPr>
          <w:p w14:paraId="5419EC5D" w14:textId="77777777" w:rsidR="00E156BF" w:rsidRPr="00182328" w:rsidRDefault="00E156BF" w:rsidP="00E15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18D893A" w14:textId="5A7F4D49" w:rsidR="00E156BF" w:rsidRPr="00E32CFC" w:rsidRDefault="00AB2F00" w:rsidP="00E32CF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 w:rsidR="00E156BF" w:rsidRPr="00E32CF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344</w:t>
            </w:r>
          </w:p>
        </w:tc>
        <w:tc>
          <w:tcPr>
            <w:tcW w:w="236" w:type="dxa"/>
            <w:vAlign w:val="bottom"/>
          </w:tcPr>
          <w:p w14:paraId="2DD61697" w14:textId="77777777" w:rsidR="00E156BF" w:rsidRPr="00182328" w:rsidRDefault="00E156BF" w:rsidP="00E15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vAlign w:val="bottom"/>
          </w:tcPr>
          <w:p w14:paraId="092D7241" w14:textId="3078ABA6" w:rsidR="00E156BF" w:rsidRPr="00182328" w:rsidRDefault="00AB2F00" w:rsidP="00E156BF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</w:t>
            </w:r>
            <w:r w:rsidR="00E156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758</w:t>
            </w:r>
          </w:p>
        </w:tc>
      </w:tr>
      <w:tr w:rsidR="00E156BF" w:rsidRPr="00182328" w14:paraId="16317B4F" w14:textId="77777777" w:rsidTr="000D7B04">
        <w:tc>
          <w:tcPr>
            <w:tcW w:w="3330" w:type="dxa"/>
          </w:tcPr>
          <w:p w14:paraId="19836430" w14:textId="77777777" w:rsidR="00E156BF" w:rsidRPr="00182328" w:rsidRDefault="00E156BF" w:rsidP="00E156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A733DB" w14:textId="60D3EBFC" w:rsidR="00E156BF" w:rsidRPr="00182328" w:rsidRDefault="00AB2F00" w:rsidP="00E156B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E156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400</w:t>
            </w:r>
            <w:r w:rsidR="00E156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022</w:t>
            </w:r>
          </w:p>
        </w:tc>
        <w:tc>
          <w:tcPr>
            <w:tcW w:w="270" w:type="dxa"/>
          </w:tcPr>
          <w:p w14:paraId="097D336A" w14:textId="77777777" w:rsidR="00E156BF" w:rsidRPr="00182328" w:rsidRDefault="00E156BF" w:rsidP="00E156BF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2A1305" w14:textId="4821777D" w:rsidR="00E156BF" w:rsidRPr="00182328" w:rsidRDefault="00AB2F00" w:rsidP="00E156B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E156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042</w:t>
            </w:r>
            <w:r w:rsidR="00E156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487</w:t>
            </w:r>
          </w:p>
        </w:tc>
        <w:tc>
          <w:tcPr>
            <w:tcW w:w="236" w:type="dxa"/>
          </w:tcPr>
          <w:p w14:paraId="2028726C" w14:textId="77777777" w:rsidR="00E156BF" w:rsidRPr="00182328" w:rsidRDefault="00E156BF" w:rsidP="00E15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BA5746" w14:textId="76AA1C0C" w:rsidR="00E156BF" w:rsidRPr="00182328" w:rsidRDefault="00AB2F00" w:rsidP="00E156B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279</w:t>
            </w:r>
            <w:r w:rsidR="00E156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688</w:t>
            </w:r>
          </w:p>
        </w:tc>
        <w:tc>
          <w:tcPr>
            <w:tcW w:w="236" w:type="dxa"/>
          </w:tcPr>
          <w:p w14:paraId="69B3018D" w14:textId="77777777" w:rsidR="00E156BF" w:rsidRPr="00182328" w:rsidRDefault="00E156BF" w:rsidP="00E15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4F785C" w14:textId="4984CCC9" w:rsidR="00E156BF" w:rsidRPr="00E32CFC" w:rsidRDefault="00AB2F00" w:rsidP="00E32CF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159</w:t>
            </w:r>
            <w:r w:rsidR="00E156BF" w:rsidRPr="00E32CF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456</w:t>
            </w:r>
          </w:p>
        </w:tc>
        <w:tc>
          <w:tcPr>
            <w:tcW w:w="236" w:type="dxa"/>
          </w:tcPr>
          <w:p w14:paraId="6AC917BE" w14:textId="77777777" w:rsidR="00E156BF" w:rsidRPr="00182328" w:rsidRDefault="00E156BF" w:rsidP="00E15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A0C850" w14:textId="3A7348AA" w:rsidR="00E156BF" w:rsidRPr="00182328" w:rsidRDefault="00AB2F00" w:rsidP="00E156BF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E156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481</w:t>
            </w:r>
            <w:r w:rsidR="00E156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631</w:t>
            </w:r>
          </w:p>
        </w:tc>
      </w:tr>
    </w:tbl>
    <w:p w14:paraId="6E4D5F4C" w14:textId="082394D6" w:rsidR="00637DBA" w:rsidRPr="00066D39" w:rsidRDefault="00637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270"/>
        <w:gridCol w:w="990"/>
        <w:gridCol w:w="236"/>
        <w:gridCol w:w="1114"/>
        <w:gridCol w:w="236"/>
        <w:gridCol w:w="1080"/>
        <w:gridCol w:w="236"/>
        <w:gridCol w:w="968"/>
      </w:tblGrid>
      <w:tr w:rsidR="00A562B7" w:rsidRPr="00182328" w14:paraId="287F2C24" w14:textId="77777777" w:rsidTr="00731914">
        <w:tc>
          <w:tcPr>
            <w:tcW w:w="3330" w:type="dxa"/>
          </w:tcPr>
          <w:p w14:paraId="4CD22EC9" w14:textId="77777777" w:rsidR="00A562B7" w:rsidRPr="00182328" w:rsidRDefault="00A562B7" w:rsidP="0073191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30" w:type="dxa"/>
            <w:gridSpan w:val="9"/>
            <w:vAlign w:val="bottom"/>
          </w:tcPr>
          <w:p w14:paraId="3659A797" w14:textId="77777777" w:rsidR="00A562B7" w:rsidRPr="00182328" w:rsidRDefault="00A562B7" w:rsidP="0073191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62B7" w:rsidRPr="00182328" w14:paraId="5E170CD2" w14:textId="77777777" w:rsidTr="00731914">
        <w:tc>
          <w:tcPr>
            <w:tcW w:w="3330" w:type="dxa"/>
          </w:tcPr>
          <w:p w14:paraId="31CD2437" w14:textId="77777777" w:rsidR="00A562B7" w:rsidRPr="00182328" w:rsidRDefault="00A562B7" w:rsidP="0073191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5F3223B" w14:textId="77777777" w:rsidR="00A562B7" w:rsidRPr="00182328" w:rsidRDefault="00A562B7" w:rsidP="0073191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B74F983" w14:textId="77777777" w:rsidR="00A562B7" w:rsidRPr="00182328" w:rsidRDefault="00A562B7" w:rsidP="0073191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51950CC0" w14:textId="77777777" w:rsidR="00A562B7" w:rsidRPr="00182328" w:rsidRDefault="00A562B7" w:rsidP="00731914">
            <w:pPr>
              <w:spacing w:line="240" w:lineRule="auto"/>
              <w:ind w:left="227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A562B7" w:rsidRPr="00182328" w14:paraId="4C4A2472" w14:textId="77777777" w:rsidTr="00731914">
        <w:tc>
          <w:tcPr>
            <w:tcW w:w="3330" w:type="dxa"/>
          </w:tcPr>
          <w:p w14:paraId="3553C3C9" w14:textId="77777777" w:rsidR="00A562B7" w:rsidRPr="00182328" w:rsidRDefault="00A562B7" w:rsidP="0073191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98AB448" w14:textId="5D58D8EE" w:rsidR="00A562B7" w:rsidRPr="00182328" w:rsidRDefault="00A562B7" w:rsidP="0073191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B2F00" w:rsidRPr="00AB2F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B2F00" w:rsidRPr="00AB2F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900" w:type="dxa"/>
            <w:vAlign w:val="bottom"/>
          </w:tcPr>
          <w:p w14:paraId="09332C30" w14:textId="77777777" w:rsidR="00A562B7" w:rsidRPr="00334C46" w:rsidRDefault="00A562B7" w:rsidP="0073191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34C4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มูลค่า</w:t>
            </w:r>
          </w:p>
          <w:p w14:paraId="0B32F4D9" w14:textId="77777777" w:rsidR="00A562B7" w:rsidRPr="00182328" w:rsidRDefault="00A562B7" w:rsidP="0073191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C4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3CE7E048" w14:textId="77777777" w:rsidR="00A562B7" w:rsidRPr="00182328" w:rsidRDefault="00A562B7" w:rsidP="0073191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93ED85" w14:textId="155980C7" w:rsidR="00A562B7" w:rsidRPr="00AE6DB6" w:rsidRDefault="00A562B7" w:rsidP="00731914">
            <w:pPr>
              <w:tabs>
                <w:tab w:val="clear" w:pos="907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AE6DB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ภายใน</w:t>
            </w:r>
            <w:r w:rsidRPr="00AE6DB6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="00AB2F00" w:rsidRPr="00AB2F00">
              <w:rPr>
                <w:rFonts w:asciiTheme="majorBidi" w:hAnsiTheme="majorBidi" w:cstheme="majorBidi"/>
                <w:spacing w:val="-8"/>
                <w:sz w:val="30"/>
                <w:szCs w:val="30"/>
              </w:rPr>
              <w:t>1</w:t>
            </w:r>
            <w:r w:rsidRPr="00AE6DB6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Pr="00AE6DB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36" w:type="dxa"/>
          </w:tcPr>
          <w:p w14:paraId="140BC61C" w14:textId="77777777" w:rsidR="00A562B7" w:rsidRPr="00182328" w:rsidRDefault="00A562B7" w:rsidP="0073191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2BBDBE4" w14:textId="48F21863" w:rsidR="00A562B7" w:rsidRPr="00182328" w:rsidRDefault="00A562B7" w:rsidP="00731914">
            <w:pPr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</w:tcPr>
          <w:p w14:paraId="1BEF8AC1" w14:textId="77777777" w:rsidR="00A562B7" w:rsidRPr="00182328" w:rsidRDefault="00A562B7" w:rsidP="0073191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AAC82F" w14:textId="7A4BD824" w:rsidR="00A562B7" w:rsidRPr="00182328" w:rsidRDefault="00A562B7" w:rsidP="00731914">
            <w:pPr>
              <w:tabs>
                <w:tab w:val="clear" w:pos="907"/>
                <w:tab w:val="decimal" w:pos="708"/>
                <w:tab w:val="left" w:pos="996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</w:tcPr>
          <w:p w14:paraId="65CE8425" w14:textId="77777777" w:rsidR="00A562B7" w:rsidRPr="00182328" w:rsidRDefault="00A562B7" w:rsidP="0073191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</w:tcPr>
          <w:p w14:paraId="3EB06DD0" w14:textId="77777777" w:rsidR="00A562B7" w:rsidRPr="00182328" w:rsidRDefault="00A562B7" w:rsidP="0073191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718D65" w14:textId="77777777" w:rsidR="00A562B7" w:rsidRPr="00182328" w:rsidRDefault="00A562B7" w:rsidP="0073191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562B7" w:rsidRPr="00182328" w14:paraId="5C931906" w14:textId="77777777" w:rsidTr="00731914">
        <w:trPr>
          <w:trHeight w:val="299"/>
        </w:trPr>
        <w:tc>
          <w:tcPr>
            <w:tcW w:w="3330" w:type="dxa"/>
          </w:tcPr>
          <w:p w14:paraId="53651190" w14:textId="77777777" w:rsidR="00A562B7" w:rsidRPr="00182328" w:rsidRDefault="00A562B7" w:rsidP="0073191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30" w:type="dxa"/>
            <w:gridSpan w:val="9"/>
            <w:vAlign w:val="bottom"/>
          </w:tcPr>
          <w:p w14:paraId="675FAD95" w14:textId="77777777" w:rsidR="00A562B7" w:rsidRPr="00182328" w:rsidRDefault="00A562B7" w:rsidP="0073191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823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823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562B7" w:rsidRPr="00182328" w14:paraId="74F9F7BB" w14:textId="77777777" w:rsidTr="00731914">
        <w:tc>
          <w:tcPr>
            <w:tcW w:w="3330" w:type="dxa"/>
          </w:tcPr>
          <w:p w14:paraId="1233EA9A" w14:textId="77777777" w:rsidR="00A562B7" w:rsidRPr="00182328" w:rsidRDefault="00A562B7" w:rsidP="0073191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00" w:type="dxa"/>
          </w:tcPr>
          <w:p w14:paraId="6CBBCD3D" w14:textId="77777777" w:rsidR="00A562B7" w:rsidRPr="00182328" w:rsidRDefault="00A562B7" w:rsidP="0073191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BD9F4F" w14:textId="77777777" w:rsidR="00A562B7" w:rsidRPr="00182328" w:rsidRDefault="00A562B7" w:rsidP="0073191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495872C" w14:textId="77777777" w:rsidR="00A562B7" w:rsidRPr="00182328" w:rsidRDefault="00A562B7" w:rsidP="0073191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76F64FE" w14:textId="77777777" w:rsidR="00A562B7" w:rsidRPr="00182328" w:rsidRDefault="00A562B7" w:rsidP="0073191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37826573" w14:textId="77777777" w:rsidR="00A562B7" w:rsidRPr="00182328" w:rsidRDefault="00A562B7" w:rsidP="0073191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07ACC50" w14:textId="77777777" w:rsidR="00A562B7" w:rsidRPr="00182328" w:rsidRDefault="00A562B7" w:rsidP="0073191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FCE33E" w14:textId="77777777" w:rsidR="00A562B7" w:rsidRPr="00182328" w:rsidRDefault="00A562B7" w:rsidP="0073191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DA6949E" w14:textId="77777777" w:rsidR="00A562B7" w:rsidRPr="00182328" w:rsidRDefault="00A562B7" w:rsidP="0073191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</w:tcPr>
          <w:p w14:paraId="7AA05C18" w14:textId="77777777" w:rsidR="00A562B7" w:rsidRPr="00182328" w:rsidRDefault="00A562B7" w:rsidP="0073191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32CFC" w:rsidRPr="00182328" w14:paraId="3C7F8B2E" w14:textId="77777777" w:rsidTr="00731914">
        <w:tc>
          <w:tcPr>
            <w:tcW w:w="3330" w:type="dxa"/>
            <w:hideMark/>
          </w:tcPr>
          <w:p w14:paraId="34A1BA3E" w14:textId="77777777" w:rsidR="00E32CFC" w:rsidRPr="00182328" w:rsidRDefault="00E32CFC" w:rsidP="00E32CF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18232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00" w:type="dxa"/>
            <w:vAlign w:val="bottom"/>
          </w:tcPr>
          <w:p w14:paraId="3B72B95C" w14:textId="58E857F8" w:rsidR="00E32CFC" w:rsidRPr="00182328" w:rsidRDefault="00AB2F00" w:rsidP="00E32CF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32C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044</w:t>
            </w:r>
            <w:r w:rsidR="00E32C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70" w:type="dxa"/>
            <w:vAlign w:val="bottom"/>
          </w:tcPr>
          <w:p w14:paraId="3B3DDA49" w14:textId="77777777" w:rsidR="00E32CFC" w:rsidRPr="00182328" w:rsidRDefault="00E32CFC" w:rsidP="00E32CFC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EBF085" w14:textId="3FA02D10" w:rsidR="00E32CFC" w:rsidRPr="00182328" w:rsidRDefault="00AB2F00" w:rsidP="00E32CF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32C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047</w:t>
            </w:r>
            <w:r w:rsidR="00E32C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066</w:t>
            </w:r>
          </w:p>
        </w:tc>
        <w:tc>
          <w:tcPr>
            <w:tcW w:w="236" w:type="dxa"/>
            <w:vAlign w:val="bottom"/>
          </w:tcPr>
          <w:p w14:paraId="4C76FB87" w14:textId="77777777" w:rsidR="00E32CFC" w:rsidRPr="00182328" w:rsidRDefault="00E32CFC" w:rsidP="00E32CF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B9C4263" w14:textId="44BF8A57" w:rsidR="00E32CFC" w:rsidRPr="00182328" w:rsidRDefault="00E32CFC" w:rsidP="00E32CFC">
            <w:pPr>
              <w:pStyle w:val="acctfourfigures"/>
              <w:tabs>
                <w:tab w:val="clear" w:pos="765"/>
                <w:tab w:val="decimal" w:pos="2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4AB895D" w14:textId="77777777" w:rsidR="00E32CFC" w:rsidRPr="00182328" w:rsidRDefault="00E32CFC" w:rsidP="00E32CF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C16D82" w14:textId="032AF963" w:rsidR="00E32CFC" w:rsidRPr="00182328" w:rsidRDefault="00E32CFC" w:rsidP="00E32CFC">
            <w:pPr>
              <w:pStyle w:val="acctfourfigures"/>
              <w:tabs>
                <w:tab w:val="clear" w:pos="765"/>
              </w:tabs>
              <w:spacing w:line="240" w:lineRule="atLeast"/>
              <w:ind w:left="-43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E92DAF5" w14:textId="77777777" w:rsidR="00E32CFC" w:rsidRPr="00182328" w:rsidRDefault="00E32CFC" w:rsidP="00E32CF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14:paraId="12E6D4D4" w14:textId="7DD4DB84" w:rsidR="00E32CFC" w:rsidRPr="00182328" w:rsidRDefault="00AB2F00" w:rsidP="00E32CFC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32C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047</w:t>
            </w:r>
            <w:r w:rsidR="00E32C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066</w:t>
            </w:r>
          </w:p>
        </w:tc>
      </w:tr>
      <w:tr w:rsidR="00E32CFC" w:rsidRPr="00182328" w14:paraId="54B3D8FD" w14:textId="77777777" w:rsidTr="00731914">
        <w:tc>
          <w:tcPr>
            <w:tcW w:w="3330" w:type="dxa"/>
          </w:tcPr>
          <w:p w14:paraId="040B261A" w14:textId="77777777" w:rsidR="00E32CFC" w:rsidRPr="00182328" w:rsidRDefault="00E32CFC" w:rsidP="00E32CF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900" w:type="dxa"/>
          </w:tcPr>
          <w:p w14:paraId="3AC16460" w14:textId="3C0DCAAD" w:rsidR="00E32CFC" w:rsidRPr="00182328" w:rsidRDefault="00AB2F00" w:rsidP="00E32CF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  <w:r w:rsidR="00E32C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548</w:t>
            </w:r>
          </w:p>
        </w:tc>
        <w:tc>
          <w:tcPr>
            <w:tcW w:w="270" w:type="dxa"/>
          </w:tcPr>
          <w:p w14:paraId="283481CE" w14:textId="77777777" w:rsidR="00E32CFC" w:rsidRPr="00182328" w:rsidRDefault="00E32CFC" w:rsidP="00E32CFC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16487E4" w14:textId="44297E86" w:rsidR="00E32CFC" w:rsidRPr="00182328" w:rsidRDefault="00AB2F00" w:rsidP="00E32CF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  <w:r w:rsidR="00E32C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548</w:t>
            </w:r>
          </w:p>
        </w:tc>
        <w:tc>
          <w:tcPr>
            <w:tcW w:w="236" w:type="dxa"/>
          </w:tcPr>
          <w:p w14:paraId="08BDF752" w14:textId="77777777" w:rsidR="00E32CFC" w:rsidRPr="00182328" w:rsidRDefault="00E32CFC" w:rsidP="00E32CF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AC5AED2" w14:textId="32AA7638" w:rsidR="00E32CFC" w:rsidRPr="00182328" w:rsidRDefault="00E32CFC" w:rsidP="00E32CFC">
            <w:pPr>
              <w:pStyle w:val="acctfourfigures"/>
              <w:tabs>
                <w:tab w:val="clear" w:pos="765"/>
                <w:tab w:val="decimal" w:pos="2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0CD0B62D" w14:textId="77777777" w:rsidR="00E32CFC" w:rsidRPr="00182328" w:rsidRDefault="00E32CFC" w:rsidP="00E32CF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E98C3A" w14:textId="508618BC" w:rsidR="00E32CFC" w:rsidRPr="00182328" w:rsidRDefault="00E32CFC" w:rsidP="00E32CFC">
            <w:pPr>
              <w:pStyle w:val="acctfourfigures"/>
              <w:tabs>
                <w:tab w:val="clear" w:pos="765"/>
              </w:tabs>
              <w:spacing w:line="240" w:lineRule="atLeast"/>
              <w:ind w:left="-43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43B56988" w14:textId="77777777" w:rsidR="00E32CFC" w:rsidRPr="00182328" w:rsidRDefault="00E32CFC" w:rsidP="00E32CF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</w:tcPr>
          <w:p w14:paraId="219E65CB" w14:textId="026C9F56" w:rsidR="00E32CFC" w:rsidRPr="00182328" w:rsidRDefault="00AB2F00" w:rsidP="00E32CFC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  <w:r w:rsidR="00E32C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548</w:t>
            </w:r>
          </w:p>
        </w:tc>
      </w:tr>
      <w:tr w:rsidR="00E32CFC" w:rsidRPr="00182328" w14:paraId="197E8501" w14:textId="77777777" w:rsidTr="00731914">
        <w:trPr>
          <w:trHeight w:val="119"/>
        </w:trPr>
        <w:tc>
          <w:tcPr>
            <w:tcW w:w="3330" w:type="dxa"/>
            <w:hideMark/>
          </w:tcPr>
          <w:p w14:paraId="12983D40" w14:textId="77777777" w:rsidR="00E32CFC" w:rsidRPr="00182328" w:rsidRDefault="00E32CFC" w:rsidP="00E32CF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57283D5" w14:textId="764C5208" w:rsidR="00E32CFC" w:rsidRPr="00182328" w:rsidRDefault="00AB2F00" w:rsidP="00E32CF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</w:t>
            </w:r>
            <w:r w:rsidR="00E32C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563</w:t>
            </w:r>
          </w:p>
        </w:tc>
        <w:tc>
          <w:tcPr>
            <w:tcW w:w="270" w:type="dxa"/>
            <w:vAlign w:val="bottom"/>
          </w:tcPr>
          <w:p w14:paraId="45387C70" w14:textId="77777777" w:rsidR="00E32CFC" w:rsidRPr="00182328" w:rsidRDefault="00E32CFC" w:rsidP="00E32CFC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30AAA7C" w14:textId="55659436" w:rsidR="00E32CFC" w:rsidRPr="00182328" w:rsidRDefault="00AB2F00" w:rsidP="00E32CF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E32C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530</w:t>
            </w:r>
          </w:p>
        </w:tc>
        <w:tc>
          <w:tcPr>
            <w:tcW w:w="236" w:type="dxa"/>
          </w:tcPr>
          <w:p w14:paraId="6B3B09B2" w14:textId="77777777" w:rsidR="00E32CFC" w:rsidRPr="00182328" w:rsidRDefault="00E32CFC" w:rsidP="00E32CF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52EFE9C6" w14:textId="7A15F17F" w:rsidR="00E32CFC" w:rsidRPr="00182328" w:rsidRDefault="00AB2F00" w:rsidP="00E32CF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 w:rsidR="00E32C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863</w:t>
            </w:r>
          </w:p>
        </w:tc>
        <w:tc>
          <w:tcPr>
            <w:tcW w:w="236" w:type="dxa"/>
          </w:tcPr>
          <w:p w14:paraId="58E8315C" w14:textId="77777777" w:rsidR="00E32CFC" w:rsidRPr="00182328" w:rsidRDefault="00E32CFC" w:rsidP="00E32CF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EBA8DDB" w14:textId="6F1A5CC4" w:rsidR="00E32CFC" w:rsidRPr="00E32CFC" w:rsidRDefault="00AB2F00" w:rsidP="00E32CF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  <w:r w:rsidR="00E32CFC" w:rsidRPr="00E32CF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547</w:t>
            </w:r>
          </w:p>
        </w:tc>
        <w:tc>
          <w:tcPr>
            <w:tcW w:w="236" w:type="dxa"/>
            <w:vAlign w:val="bottom"/>
          </w:tcPr>
          <w:p w14:paraId="35E0F8EE" w14:textId="77777777" w:rsidR="00E32CFC" w:rsidRPr="00182328" w:rsidRDefault="00E32CFC" w:rsidP="00E32CF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vAlign w:val="bottom"/>
          </w:tcPr>
          <w:p w14:paraId="12BA8B4B" w14:textId="5BF2E513" w:rsidR="00E32CFC" w:rsidRPr="00182328" w:rsidRDefault="00AB2F00" w:rsidP="00E32CFC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  <w:r w:rsidR="00E32C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940</w:t>
            </w:r>
          </w:p>
        </w:tc>
      </w:tr>
      <w:tr w:rsidR="00E32CFC" w:rsidRPr="00182328" w14:paraId="3D405065" w14:textId="77777777" w:rsidTr="00731914">
        <w:tc>
          <w:tcPr>
            <w:tcW w:w="3330" w:type="dxa"/>
          </w:tcPr>
          <w:p w14:paraId="25C13927" w14:textId="77777777" w:rsidR="00E32CFC" w:rsidRPr="00182328" w:rsidRDefault="00E32CFC" w:rsidP="00E32CF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BA5315" w14:textId="276E1AE6" w:rsidR="00E32CFC" w:rsidRPr="00D70504" w:rsidRDefault="00AB2F00" w:rsidP="00E32CFC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E32C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194</w:t>
            </w:r>
            <w:r w:rsidR="00E32C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611</w:t>
            </w:r>
          </w:p>
        </w:tc>
        <w:tc>
          <w:tcPr>
            <w:tcW w:w="270" w:type="dxa"/>
          </w:tcPr>
          <w:p w14:paraId="0711EBCE" w14:textId="77777777" w:rsidR="00E32CFC" w:rsidRPr="00182328" w:rsidRDefault="00E32CFC" w:rsidP="00E32CFC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8FE087" w14:textId="132DAA19" w:rsidR="00E32CFC" w:rsidRPr="00182328" w:rsidRDefault="00AB2F00" w:rsidP="00E32CF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E32C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135</w:t>
            </w:r>
            <w:r w:rsidR="00E32C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144</w:t>
            </w:r>
          </w:p>
        </w:tc>
        <w:tc>
          <w:tcPr>
            <w:tcW w:w="236" w:type="dxa"/>
          </w:tcPr>
          <w:p w14:paraId="0BA58435" w14:textId="77777777" w:rsidR="00E32CFC" w:rsidRPr="00182328" w:rsidRDefault="00E32CFC" w:rsidP="00E32CF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CDA949" w14:textId="13A9A137" w:rsidR="00E32CFC" w:rsidRPr="00182328" w:rsidRDefault="00AB2F00" w:rsidP="00E32CF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</w:t>
            </w:r>
            <w:r w:rsidR="00E32C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863</w:t>
            </w:r>
          </w:p>
        </w:tc>
        <w:tc>
          <w:tcPr>
            <w:tcW w:w="236" w:type="dxa"/>
          </w:tcPr>
          <w:p w14:paraId="57E45306" w14:textId="77777777" w:rsidR="00E32CFC" w:rsidRPr="00182328" w:rsidRDefault="00E32CFC" w:rsidP="00E32CF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51F088" w14:textId="18BD8C04" w:rsidR="00E32CFC" w:rsidRPr="00E32CFC" w:rsidRDefault="00AB2F00" w:rsidP="00E32CF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</w:t>
            </w:r>
            <w:r w:rsidR="00E32CFC" w:rsidRPr="00E32CF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547</w:t>
            </w:r>
          </w:p>
        </w:tc>
        <w:tc>
          <w:tcPr>
            <w:tcW w:w="236" w:type="dxa"/>
          </w:tcPr>
          <w:p w14:paraId="7B858C10" w14:textId="77777777" w:rsidR="00E32CFC" w:rsidRPr="00182328" w:rsidRDefault="00E32CFC" w:rsidP="00E32CF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5B28FD" w14:textId="24981B25" w:rsidR="00E32CFC" w:rsidRPr="00D70504" w:rsidRDefault="00AB2F00" w:rsidP="00E32CFC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E32C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219</w:t>
            </w:r>
            <w:r w:rsidR="00E32C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554</w:t>
            </w:r>
          </w:p>
        </w:tc>
      </w:tr>
    </w:tbl>
    <w:p w14:paraId="40D880CE" w14:textId="61C3E130" w:rsidR="00066D39" w:rsidRDefault="00066D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32A2D16B" w14:textId="77777777" w:rsidR="00066D39" w:rsidRDefault="00066D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br w:type="page"/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270"/>
        <w:gridCol w:w="990"/>
        <w:gridCol w:w="236"/>
        <w:gridCol w:w="1114"/>
        <w:gridCol w:w="236"/>
        <w:gridCol w:w="1080"/>
        <w:gridCol w:w="236"/>
        <w:gridCol w:w="968"/>
      </w:tblGrid>
      <w:tr w:rsidR="001E14EE" w:rsidRPr="00182328" w14:paraId="437A9022" w14:textId="77777777" w:rsidTr="00460A4F">
        <w:tc>
          <w:tcPr>
            <w:tcW w:w="3330" w:type="dxa"/>
          </w:tcPr>
          <w:p w14:paraId="44736897" w14:textId="77777777" w:rsidR="001E14EE" w:rsidRPr="00182328" w:rsidRDefault="001E14EE" w:rsidP="00460A4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30" w:type="dxa"/>
            <w:gridSpan w:val="9"/>
            <w:vAlign w:val="bottom"/>
          </w:tcPr>
          <w:p w14:paraId="1A8034E9" w14:textId="5BEF16A5" w:rsidR="001E14EE" w:rsidRPr="00182328" w:rsidRDefault="001E14EE" w:rsidP="00460A4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14EE" w:rsidRPr="00182328" w14:paraId="001A1AC0" w14:textId="77777777" w:rsidTr="00460A4F">
        <w:tc>
          <w:tcPr>
            <w:tcW w:w="3330" w:type="dxa"/>
          </w:tcPr>
          <w:p w14:paraId="4FF838C0" w14:textId="77777777" w:rsidR="001E14EE" w:rsidRPr="00182328" w:rsidRDefault="001E14EE" w:rsidP="00460A4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0A5F3C6" w14:textId="77777777" w:rsidR="001E14EE" w:rsidRPr="00182328" w:rsidRDefault="001E14EE" w:rsidP="00460A4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985941F" w14:textId="77777777" w:rsidR="001E14EE" w:rsidRPr="00182328" w:rsidRDefault="001E14EE" w:rsidP="00460A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14905503" w14:textId="77777777" w:rsidR="001E14EE" w:rsidRPr="00182328" w:rsidRDefault="001E14EE" w:rsidP="00460A4F">
            <w:pPr>
              <w:spacing w:line="240" w:lineRule="auto"/>
              <w:ind w:left="227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1E14EE" w:rsidRPr="00182328" w14:paraId="39D072AA" w14:textId="77777777" w:rsidTr="00460A4F">
        <w:tc>
          <w:tcPr>
            <w:tcW w:w="3330" w:type="dxa"/>
          </w:tcPr>
          <w:p w14:paraId="0480F63F" w14:textId="77777777" w:rsidR="001E14EE" w:rsidRPr="00182328" w:rsidRDefault="001E14EE" w:rsidP="00460A4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2736EBB" w14:textId="3CF9FBEA" w:rsidR="001E14EE" w:rsidRPr="00182328" w:rsidRDefault="001E14EE" w:rsidP="00460A4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B2F00" w:rsidRPr="00AB2F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B2F00" w:rsidRPr="00AB2F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900" w:type="dxa"/>
            <w:vAlign w:val="bottom"/>
          </w:tcPr>
          <w:p w14:paraId="016BEBB7" w14:textId="77777777" w:rsidR="001E14EE" w:rsidRPr="00334C46" w:rsidRDefault="001E14EE" w:rsidP="00460A4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34C4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มูลค่า</w:t>
            </w:r>
          </w:p>
          <w:p w14:paraId="243E8EC5" w14:textId="77777777" w:rsidR="001E14EE" w:rsidRPr="00182328" w:rsidRDefault="001E14EE" w:rsidP="00460A4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4C4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0EF7D364" w14:textId="77777777" w:rsidR="001E14EE" w:rsidRPr="00182328" w:rsidRDefault="001E14EE" w:rsidP="00460A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4756EAB" w14:textId="291D69AB" w:rsidR="001E14EE" w:rsidRPr="00AE6DB6" w:rsidRDefault="001E14EE" w:rsidP="00460A4F">
            <w:pPr>
              <w:tabs>
                <w:tab w:val="clear" w:pos="907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AE6DB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ภายใน</w:t>
            </w:r>
            <w:r w:rsidRPr="00AE6DB6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="00AB2F00" w:rsidRPr="00AB2F00">
              <w:rPr>
                <w:rFonts w:asciiTheme="majorBidi" w:hAnsiTheme="majorBidi" w:cstheme="majorBidi"/>
                <w:spacing w:val="-8"/>
                <w:sz w:val="30"/>
                <w:szCs w:val="30"/>
              </w:rPr>
              <w:t>1</w:t>
            </w:r>
            <w:r w:rsidRPr="00AE6DB6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Pr="00AE6DB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36" w:type="dxa"/>
          </w:tcPr>
          <w:p w14:paraId="38237551" w14:textId="77777777" w:rsidR="001E14EE" w:rsidRPr="00182328" w:rsidRDefault="001E14EE" w:rsidP="00460A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35888D4" w14:textId="28A1791B" w:rsidR="001E14EE" w:rsidRPr="00182328" w:rsidRDefault="001E14EE" w:rsidP="00460A4F">
            <w:pPr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</w:tcPr>
          <w:p w14:paraId="36861624" w14:textId="77777777" w:rsidR="001E14EE" w:rsidRPr="00182328" w:rsidRDefault="001E14EE" w:rsidP="00460A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0C36D9" w14:textId="53504769" w:rsidR="001E14EE" w:rsidRPr="00182328" w:rsidRDefault="001E14EE" w:rsidP="00460A4F">
            <w:pPr>
              <w:tabs>
                <w:tab w:val="clear" w:pos="907"/>
                <w:tab w:val="decimal" w:pos="708"/>
                <w:tab w:val="left" w:pos="996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823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</w:tcPr>
          <w:p w14:paraId="5CA0FF84" w14:textId="77777777" w:rsidR="001E14EE" w:rsidRPr="00182328" w:rsidRDefault="001E14EE" w:rsidP="00460A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</w:tcPr>
          <w:p w14:paraId="27775F3E" w14:textId="77777777" w:rsidR="001E14EE" w:rsidRPr="00182328" w:rsidRDefault="001E14EE" w:rsidP="00460A4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8DA3C5" w14:textId="77777777" w:rsidR="001E14EE" w:rsidRPr="00182328" w:rsidRDefault="001E14EE" w:rsidP="00460A4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E14EE" w:rsidRPr="00182328" w14:paraId="1F47FAEA" w14:textId="77777777" w:rsidTr="00460A4F">
        <w:tc>
          <w:tcPr>
            <w:tcW w:w="3330" w:type="dxa"/>
          </w:tcPr>
          <w:p w14:paraId="0CCBC325" w14:textId="77777777" w:rsidR="001E14EE" w:rsidRPr="00182328" w:rsidRDefault="001E14EE" w:rsidP="00460A4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30" w:type="dxa"/>
            <w:gridSpan w:val="9"/>
            <w:vAlign w:val="bottom"/>
          </w:tcPr>
          <w:p w14:paraId="000A1EB0" w14:textId="77777777" w:rsidR="001E14EE" w:rsidRPr="00182328" w:rsidRDefault="001E14EE" w:rsidP="00460A4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823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823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E14EE" w:rsidRPr="00182328" w14:paraId="3F2996B2" w14:textId="77777777" w:rsidTr="00460A4F">
        <w:tc>
          <w:tcPr>
            <w:tcW w:w="3330" w:type="dxa"/>
          </w:tcPr>
          <w:p w14:paraId="2771A699" w14:textId="77777777" w:rsidR="001E14EE" w:rsidRPr="00182328" w:rsidRDefault="001E14EE" w:rsidP="00460A4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00" w:type="dxa"/>
          </w:tcPr>
          <w:p w14:paraId="4E10F68D" w14:textId="77777777" w:rsidR="001E14EE" w:rsidRPr="00182328" w:rsidRDefault="001E14EE" w:rsidP="00460A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CF572F" w14:textId="77777777" w:rsidR="001E14EE" w:rsidRPr="00182328" w:rsidRDefault="001E14EE" w:rsidP="00460A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C50AFB7" w14:textId="77777777" w:rsidR="001E14EE" w:rsidRPr="00182328" w:rsidRDefault="001E14EE" w:rsidP="00460A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E71F33F" w14:textId="77777777" w:rsidR="001E14EE" w:rsidRPr="00182328" w:rsidRDefault="001E14EE" w:rsidP="00460A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148D83B8" w14:textId="77777777" w:rsidR="001E14EE" w:rsidRPr="00182328" w:rsidRDefault="001E14EE" w:rsidP="00460A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402D66E" w14:textId="77777777" w:rsidR="001E14EE" w:rsidRPr="00182328" w:rsidRDefault="001E14EE" w:rsidP="00460A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E8F05C" w14:textId="77777777" w:rsidR="001E14EE" w:rsidRPr="00182328" w:rsidRDefault="001E14EE" w:rsidP="00460A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259CE51" w14:textId="77777777" w:rsidR="001E14EE" w:rsidRPr="00182328" w:rsidRDefault="001E14EE" w:rsidP="00460A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</w:tcPr>
          <w:p w14:paraId="0A4CCB8D" w14:textId="77777777" w:rsidR="001E14EE" w:rsidRPr="00182328" w:rsidRDefault="001E14EE" w:rsidP="00460A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156BF" w:rsidRPr="00182328" w14:paraId="244CF9EA" w14:textId="77777777" w:rsidTr="00460A4F">
        <w:tc>
          <w:tcPr>
            <w:tcW w:w="3330" w:type="dxa"/>
            <w:hideMark/>
          </w:tcPr>
          <w:p w14:paraId="39870687" w14:textId="77777777" w:rsidR="00E156BF" w:rsidRPr="00182328" w:rsidRDefault="00E156BF" w:rsidP="00E156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18232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00" w:type="dxa"/>
            <w:vAlign w:val="bottom"/>
          </w:tcPr>
          <w:p w14:paraId="0C12370C" w14:textId="52EABBD6" w:rsidR="00E156BF" w:rsidRPr="00182328" w:rsidRDefault="00AB2F00" w:rsidP="00E156B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918</w:t>
            </w:r>
            <w:r w:rsidR="00E156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680</w:t>
            </w:r>
          </w:p>
        </w:tc>
        <w:tc>
          <w:tcPr>
            <w:tcW w:w="270" w:type="dxa"/>
            <w:vAlign w:val="bottom"/>
          </w:tcPr>
          <w:p w14:paraId="31D67E35" w14:textId="77777777" w:rsidR="00E156BF" w:rsidRPr="00182328" w:rsidRDefault="00E156BF" w:rsidP="00E156BF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CB48F99" w14:textId="0BBE977B" w:rsidR="00E156BF" w:rsidRPr="00182328" w:rsidRDefault="00AB2F00" w:rsidP="00E156B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922</w:t>
            </w:r>
            <w:r w:rsidR="00E156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696</w:t>
            </w:r>
          </w:p>
        </w:tc>
        <w:tc>
          <w:tcPr>
            <w:tcW w:w="236" w:type="dxa"/>
            <w:vAlign w:val="bottom"/>
          </w:tcPr>
          <w:p w14:paraId="05F599FB" w14:textId="77777777" w:rsidR="00E156BF" w:rsidRPr="00182328" w:rsidRDefault="00E156BF" w:rsidP="00E156B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A20EAE8" w14:textId="0AEF09FF" w:rsidR="00E156BF" w:rsidRPr="00182328" w:rsidRDefault="00E156BF" w:rsidP="00E156BF">
            <w:pPr>
              <w:pStyle w:val="acctfourfigures"/>
              <w:tabs>
                <w:tab w:val="clear" w:pos="765"/>
                <w:tab w:val="decimal" w:pos="2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BE08D04" w14:textId="77777777" w:rsidR="00E156BF" w:rsidRPr="00182328" w:rsidRDefault="00E156BF" w:rsidP="00E156B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8E97EA" w14:textId="544FAE3C" w:rsidR="00E156BF" w:rsidRPr="00182328" w:rsidRDefault="00E156BF" w:rsidP="00E156BF">
            <w:pPr>
              <w:pStyle w:val="acctfourfigures"/>
              <w:tabs>
                <w:tab w:val="clear" w:pos="765"/>
              </w:tabs>
              <w:spacing w:line="240" w:lineRule="atLeast"/>
              <w:ind w:left="-43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966AE18" w14:textId="77777777" w:rsidR="00E156BF" w:rsidRPr="00182328" w:rsidRDefault="00E156BF" w:rsidP="00E156B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14:paraId="0331B081" w14:textId="2E155917" w:rsidR="00E156BF" w:rsidRPr="00182328" w:rsidRDefault="00AB2F00" w:rsidP="00E156BF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922</w:t>
            </w:r>
            <w:r w:rsidR="00E156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696</w:t>
            </w:r>
          </w:p>
        </w:tc>
      </w:tr>
      <w:tr w:rsidR="00E156BF" w:rsidRPr="00182328" w14:paraId="1AC4DE8B" w14:textId="77777777" w:rsidTr="00460A4F">
        <w:tc>
          <w:tcPr>
            <w:tcW w:w="3330" w:type="dxa"/>
          </w:tcPr>
          <w:p w14:paraId="381C5091" w14:textId="48202C50" w:rsidR="00E156BF" w:rsidRPr="00182328" w:rsidRDefault="00E156BF" w:rsidP="00E156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900" w:type="dxa"/>
          </w:tcPr>
          <w:p w14:paraId="314B8AE4" w14:textId="30BD6F7F" w:rsidR="00E156BF" w:rsidRPr="00182328" w:rsidRDefault="00AB2F00" w:rsidP="00E156B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  <w:r w:rsidR="00E156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964</w:t>
            </w:r>
          </w:p>
        </w:tc>
        <w:tc>
          <w:tcPr>
            <w:tcW w:w="270" w:type="dxa"/>
          </w:tcPr>
          <w:p w14:paraId="3A1C19DB" w14:textId="77777777" w:rsidR="00E156BF" w:rsidRPr="00182328" w:rsidRDefault="00E156BF" w:rsidP="00E156BF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318B5E8" w14:textId="20947B3D" w:rsidR="00E156BF" w:rsidRPr="00182328" w:rsidRDefault="00AB2F00" w:rsidP="00E156B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  <w:r w:rsidR="00E156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964</w:t>
            </w:r>
          </w:p>
        </w:tc>
        <w:tc>
          <w:tcPr>
            <w:tcW w:w="236" w:type="dxa"/>
          </w:tcPr>
          <w:p w14:paraId="46076CD5" w14:textId="77777777" w:rsidR="00E156BF" w:rsidRPr="00182328" w:rsidRDefault="00E156BF" w:rsidP="00E156B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5E70245" w14:textId="0E3CC76A" w:rsidR="00E156BF" w:rsidRPr="00182328" w:rsidRDefault="00E156BF" w:rsidP="00E156BF">
            <w:pPr>
              <w:pStyle w:val="acctfourfigures"/>
              <w:tabs>
                <w:tab w:val="clear" w:pos="765"/>
                <w:tab w:val="decimal" w:pos="2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2A4ED135" w14:textId="77777777" w:rsidR="00E156BF" w:rsidRPr="00182328" w:rsidRDefault="00E156BF" w:rsidP="00E156B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BCA450" w14:textId="397B2807" w:rsidR="00E156BF" w:rsidRPr="00182328" w:rsidRDefault="00E156BF" w:rsidP="00E156BF">
            <w:pPr>
              <w:pStyle w:val="acctfourfigures"/>
              <w:tabs>
                <w:tab w:val="clear" w:pos="765"/>
              </w:tabs>
              <w:spacing w:line="240" w:lineRule="atLeast"/>
              <w:ind w:left="-43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5BF86488" w14:textId="77777777" w:rsidR="00E156BF" w:rsidRPr="00182328" w:rsidRDefault="00E156BF" w:rsidP="00E156BF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</w:tcPr>
          <w:p w14:paraId="63359C95" w14:textId="29BADD5F" w:rsidR="00E156BF" w:rsidRPr="00182328" w:rsidRDefault="00AB2F00" w:rsidP="00E156BF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  <w:r w:rsidR="00E156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964</w:t>
            </w:r>
          </w:p>
        </w:tc>
      </w:tr>
      <w:tr w:rsidR="00E156BF" w:rsidRPr="00182328" w14:paraId="76C78978" w14:textId="77777777" w:rsidTr="00460A4F">
        <w:trPr>
          <w:trHeight w:val="119"/>
        </w:trPr>
        <w:tc>
          <w:tcPr>
            <w:tcW w:w="3330" w:type="dxa"/>
            <w:hideMark/>
          </w:tcPr>
          <w:p w14:paraId="0D9A28E1" w14:textId="77777777" w:rsidR="00E156BF" w:rsidRPr="00182328" w:rsidRDefault="00E156BF" w:rsidP="00E156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E1F03EC" w14:textId="44FA18E6" w:rsidR="00E156BF" w:rsidRPr="00182328" w:rsidRDefault="00AB2F00" w:rsidP="00E156B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</w:t>
            </w:r>
            <w:r w:rsidR="00E156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641</w:t>
            </w:r>
          </w:p>
        </w:tc>
        <w:tc>
          <w:tcPr>
            <w:tcW w:w="270" w:type="dxa"/>
            <w:vAlign w:val="bottom"/>
          </w:tcPr>
          <w:p w14:paraId="36E659D0" w14:textId="77777777" w:rsidR="00E156BF" w:rsidRPr="00182328" w:rsidRDefault="00E156BF" w:rsidP="00E156BF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E105BC0" w14:textId="1E7A3B73" w:rsidR="00E156BF" w:rsidRPr="00182328" w:rsidRDefault="00AB2F00" w:rsidP="00E156B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E156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624</w:t>
            </w:r>
          </w:p>
        </w:tc>
        <w:tc>
          <w:tcPr>
            <w:tcW w:w="236" w:type="dxa"/>
          </w:tcPr>
          <w:p w14:paraId="149CB0C4" w14:textId="77777777" w:rsidR="00E156BF" w:rsidRPr="00182328" w:rsidRDefault="00E156BF" w:rsidP="00E15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5A3604C7" w14:textId="0FEB8CDC" w:rsidR="00E156BF" w:rsidRPr="00182328" w:rsidRDefault="00AB2F00" w:rsidP="00E156B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  <w:r w:rsidR="00E156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790</w:t>
            </w:r>
          </w:p>
        </w:tc>
        <w:tc>
          <w:tcPr>
            <w:tcW w:w="236" w:type="dxa"/>
          </w:tcPr>
          <w:p w14:paraId="65621B42" w14:textId="77777777" w:rsidR="00E156BF" w:rsidRPr="00182328" w:rsidRDefault="00E156BF" w:rsidP="00E15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FBCB26D" w14:textId="1EB25697" w:rsidR="00E156BF" w:rsidRPr="00182328" w:rsidRDefault="00AB2F00" w:rsidP="00E32CF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 w:rsidR="00E156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344</w:t>
            </w:r>
          </w:p>
        </w:tc>
        <w:tc>
          <w:tcPr>
            <w:tcW w:w="236" w:type="dxa"/>
            <w:vAlign w:val="bottom"/>
          </w:tcPr>
          <w:p w14:paraId="0515FEAE" w14:textId="77777777" w:rsidR="00E156BF" w:rsidRPr="00182328" w:rsidRDefault="00E156BF" w:rsidP="00E15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vAlign w:val="bottom"/>
          </w:tcPr>
          <w:p w14:paraId="37D80F16" w14:textId="6C243720" w:rsidR="00E156BF" w:rsidRPr="00182328" w:rsidRDefault="00AB2F00" w:rsidP="00E156BF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</w:t>
            </w:r>
            <w:r w:rsidR="00E156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758</w:t>
            </w:r>
          </w:p>
        </w:tc>
      </w:tr>
      <w:tr w:rsidR="00E156BF" w:rsidRPr="00182328" w14:paraId="69AC974F" w14:textId="77777777" w:rsidTr="00460A4F">
        <w:tc>
          <w:tcPr>
            <w:tcW w:w="3330" w:type="dxa"/>
          </w:tcPr>
          <w:p w14:paraId="5FF1AF90" w14:textId="77777777" w:rsidR="00E156BF" w:rsidRPr="00182328" w:rsidRDefault="00E156BF" w:rsidP="00E156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E9019A" w14:textId="7B86C18C" w:rsidR="00E156BF" w:rsidRPr="00182328" w:rsidRDefault="00AB2F00" w:rsidP="00E156B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E156BF" w:rsidRPr="00D705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068</w:t>
            </w:r>
            <w:r w:rsidR="00E156BF" w:rsidRPr="00D705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285</w:t>
            </w:r>
          </w:p>
        </w:tc>
        <w:tc>
          <w:tcPr>
            <w:tcW w:w="270" w:type="dxa"/>
          </w:tcPr>
          <w:p w14:paraId="66EF4610" w14:textId="77777777" w:rsidR="00E156BF" w:rsidRPr="00182328" w:rsidRDefault="00E156BF" w:rsidP="00E156BF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5FBAD8" w14:textId="767BB798" w:rsidR="00E156BF" w:rsidRPr="00182328" w:rsidRDefault="00AB2F00" w:rsidP="00E156B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E156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001</w:t>
            </w:r>
            <w:r w:rsidR="00E156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284</w:t>
            </w:r>
          </w:p>
        </w:tc>
        <w:tc>
          <w:tcPr>
            <w:tcW w:w="236" w:type="dxa"/>
          </w:tcPr>
          <w:p w14:paraId="678F9A94" w14:textId="77777777" w:rsidR="00E156BF" w:rsidRPr="00182328" w:rsidRDefault="00E156BF" w:rsidP="00E15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29FCC1" w14:textId="244C28A5" w:rsidR="00E156BF" w:rsidRPr="00182328" w:rsidRDefault="00AB2F00" w:rsidP="00E156B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</w:t>
            </w:r>
            <w:r w:rsidR="00E156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790</w:t>
            </w:r>
          </w:p>
        </w:tc>
        <w:tc>
          <w:tcPr>
            <w:tcW w:w="236" w:type="dxa"/>
          </w:tcPr>
          <w:p w14:paraId="64D23B8C" w14:textId="77777777" w:rsidR="00E156BF" w:rsidRPr="00182328" w:rsidRDefault="00E156BF" w:rsidP="00E15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4355FA" w14:textId="1BAC0834" w:rsidR="00E156BF" w:rsidRPr="001E7071" w:rsidRDefault="00AB2F00" w:rsidP="00E32CF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</w:t>
            </w:r>
            <w:r w:rsidR="00E156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344</w:t>
            </w:r>
          </w:p>
        </w:tc>
        <w:tc>
          <w:tcPr>
            <w:tcW w:w="236" w:type="dxa"/>
          </w:tcPr>
          <w:p w14:paraId="62465C24" w14:textId="77777777" w:rsidR="00E156BF" w:rsidRPr="00182328" w:rsidRDefault="00E156BF" w:rsidP="00E15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49C8E4" w14:textId="7F9C7EEB" w:rsidR="00E156BF" w:rsidRPr="00182328" w:rsidRDefault="00AB2F00" w:rsidP="00E156BF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E156BF" w:rsidRPr="00D705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099</w:t>
            </w:r>
            <w:r w:rsidR="00E156BF" w:rsidRPr="00D705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418</w:t>
            </w:r>
          </w:p>
        </w:tc>
      </w:tr>
    </w:tbl>
    <w:p w14:paraId="72D504AD" w14:textId="77777777" w:rsidR="00066D39" w:rsidRDefault="00066D39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D43B99F" w14:textId="13A2045F" w:rsidR="007923F5" w:rsidRPr="00182328" w:rsidRDefault="007923F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82328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40FFF" w:rsidRPr="00182328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18232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B2F00" w:rsidRPr="00AB2F00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182328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7E3550" w:rsidRPr="00182328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182328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719D6C4D" w14:textId="77777777" w:rsidR="00A241A5" w:rsidRPr="00D525DB" w:rsidRDefault="00A241A5" w:rsidP="004451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93C6740" w14:textId="5B27BA8F" w:rsidR="007923F5" w:rsidRPr="00182328" w:rsidRDefault="003A6344" w:rsidP="00445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182328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บริษัท</w:t>
      </w:r>
      <w:r w:rsidR="004D4B97"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</w:t>
      </w:r>
      <w:r w:rsidR="00334C46">
        <w:rPr>
          <w:rFonts w:asciiTheme="majorBidi" w:eastAsia="Cordia New" w:hAnsiTheme="majorBidi" w:cstheme="majorBidi"/>
          <w:color w:val="000000"/>
          <w:sz w:val="30"/>
          <w:szCs w:val="30"/>
        </w:rPr>
        <w:br/>
      </w:r>
      <w:r w:rsidR="004D4B97" w:rsidRPr="00182328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1FBF38B3" w14:textId="0676B8DA" w:rsidR="00904889" w:rsidRPr="00D525DB" w:rsidRDefault="00904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/>
        </w:rPr>
      </w:pPr>
    </w:p>
    <w:p w14:paraId="14957CA6" w14:textId="764E3633" w:rsidR="007923F5" w:rsidRPr="00182328" w:rsidRDefault="007923F5" w:rsidP="004451C9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sz w:val="30"/>
          <w:szCs w:val="30"/>
        </w:rPr>
      </w:pPr>
      <w:r w:rsidRPr="00182328">
        <w:rPr>
          <w:rFonts w:asciiTheme="majorBidi" w:hAnsiTheme="majorBidi" w:cstheme="majorBidi"/>
          <w:sz w:val="30"/>
          <w:szCs w:val="30"/>
        </w:rPr>
        <w:t>(</w:t>
      </w:r>
      <w:r w:rsidR="00840FFF" w:rsidRPr="00182328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182328">
        <w:rPr>
          <w:rFonts w:asciiTheme="majorBidi" w:hAnsiTheme="majorBidi" w:cstheme="majorBidi"/>
          <w:sz w:val="30"/>
          <w:szCs w:val="30"/>
        </w:rPr>
        <w:t>.</w:t>
      </w:r>
      <w:r w:rsidR="00AB2F00" w:rsidRPr="00AB2F00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182328">
        <w:rPr>
          <w:rFonts w:asciiTheme="majorBidi" w:hAnsiTheme="majorBidi" w:cstheme="majorBidi"/>
          <w:sz w:val="30"/>
          <w:szCs w:val="30"/>
        </w:rPr>
        <w:t>.</w:t>
      </w:r>
      <w:r w:rsidR="00AB2F00" w:rsidRPr="00AB2F00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182328">
        <w:rPr>
          <w:rFonts w:asciiTheme="majorBidi" w:hAnsiTheme="majorBidi" w:cstheme="majorBidi"/>
          <w:sz w:val="30"/>
          <w:szCs w:val="30"/>
        </w:rPr>
        <w:t xml:space="preserve">) </w:t>
      </w:r>
      <w:r w:rsidR="009E13A3" w:rsidRPr="00182328">
        <w:rPr>
          <w:rFonts w:asciiTheme="majorBidi" w:hAnsiTheme="majorBidi" w:cstheme="majorBidi"/>
          <w:sz w:val="30"/>
          <w:szCs w:val="30"/>
        </w:rPr>
        <w:tab/>
      </w:r>
      <w:r w:rsidRPr="00182328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3BFF5A8E" w14:textId="77777777" w:rsidR="00A241A5" w:rsidRPr="00D525DB" w:rsidRDefault="00A241A5" w:rsidP="004451C9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sz w:val="28"/>
          <w:szCs w:val="28"/>
        </w:rPr>
      </w:pPr>
    </w:p>
    <w:p w14:paraId="51957227" w14:textId="5FE520EF" w:rsidR="00B3635B" w:rsidRPr="00182328" w:rsidRDefault="003A6344" w:rsidP="004451C9">
      <w:pPr>
        <w:tabs>
          <w:tab w:val="clear" w:pos="907"/>
          <w:tab w:val="clear" w:pos="1644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82328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7923F5" w:rsidRPr="00182328">
        <w:rPr>
          <w:rFonts w:asciiTheme="majorBidi" w:hAnsiTheme="majorBidi" w:cstheme="majorBidi"/>
          <w:sz w:val="30"/>
          <w:szCs w:val="30"/>
          <w:cs/>
        </w:rPr>
        <w:t xml:space="preserve">มีความเสี่ยงด้านอัตราแลกเปลี่ยนที่เกี่ยวข้องกับการซื้อและการขายที่เป็นสกุลเงินตราต่างประเทศ </w:t>
      </w:r>
      <w:r w:rsidRPr="00182328">
        <w:rPr>
          <w:rFonts w:asciiTheme="majorBidi" w:eastAsia="Cordia New" w:hAnsiTheme="majorBidi" w:cstheme="majorBidi" w:hint="cs"/>
          <w:color w:val="000000"/>
          <w:sz w:val="30"/>
          <w:szCs w:val="30"/>
          <w:cs/>
        </w:rPr>
        <w:t>กลุ่ม</w:t>
      </w:r>
      <w:r w:rsidR="00352815" w:rsidRPr="0018232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7923F5" w:rsidRPr="00182328">
        <w:rPr>
          <w:rFonts w:asciiTheme="majorBidi" w:hAnsiTheme="majorBidi" w:cstheme="majorBidi"/>
          <w:sz w:val="30"/>
          <w:szCs w:val="30"/>
          <w:cs/>
        </w:rPr>
        <w:t>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</w:t>
      </w:r>
      <w:r w:rsidR="00DC3AF6">
        <w:rPr>
          <w:rFonts w:asciiTheme="majorBidi" w:hAnsiTheme="majorBidi" w:cstheme="majorBidi"/>
          <w:sz w:val="30"/>
          <w:szCs w:val="30"/>
        </w:rPr>
        <w:br/>
      </w:r>
      <w:r w:rsidR="007923F5" w:rsidRPr="00182328">
        <w:rPr>
          <w:rFonts w:asciiTheme="majorBidi" w:hAnsiTheme="majorBidi" w:cstheme="majorBidi"/>
          <w:sz w:val="30"/>
          <w:szCs w:val="30"/>
          <w:cs/>
        </w:rPr>
        <w:t>น้อยกว่าหนึ่งปี สัญญาซื้อขายเงินตราต่างประเทศล่วงหน้าที่ทำสัญญา ณ วันที่รายงานเกี่ยวข้อง</w:t>
      </w:r>
      <w:r w:rsidR="001E10AA">
        <w:rPr>
          <w:rFonts w:asciiTheme="majorBidi" w:hAnsiTheme="majorBidi" w:cstheme="majorBidi"/>
          <w:sz w:val="30"/>
          <w:szCs w:val="30"/>
        </w:rPr>
        <w:br/>
      </w:r>
      <w:r w:rsidR="007923F5" w:rsidRPr="00182328">
        <w:rPr>
          <w:rFonts w:asciiTheme="majorBidi" w:hAnsiTheme="majorBidi" w:cstheme="majorBidi"/>
          <w:sz w:val="30"/>
          <w:szCs w:val="30"/>
          <w:cs/>
        </w:rPr>
        <w:t>กับการซื้อและขายในสกุลเงินตราต่างประเทศที่คาดการณ์ว่าจะเกิดขึ้นในภายหลัง</w:t>
      </w:r>
    </w:p>
    <w:p w14:paraId="20ED425F" w14:textId="71216565" w:rsidR="00066D39" w:rsidRDefault="00066D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8100" w:type="dxa"/>
        <w:tblInd w:w="1530" w:type="dxa"/>
        <w:tblLayout w:type="fixed"/>
        <w:tblLook w:val="01E0" w:firstRow="1" w:lastRow="1" w:firstColumn="1" w:lastColumn="1" w:noHBand="0" w:noVBand="0"/>
      </w:tblPr>
      <w:tblGrid>
        <w:gridCol w:w="4050"/>
        <w:gridCol w:w="1890"/>
        <w:gridCol w:w="270"/>
        <w:gridCol w:w="1890"/>
      </w:tblGrid>
      <w:tr w:rsidR="003E4B11" w:rsidRPr="00182328" w14:paraId="077477DA" w14:textId="77777777" w:rsidTr="00873849">
        <w:trPr>
          <w:tblHeader/>
        </w:trPr>
        <w:tc>
          <w:tcPr>
            <w:tcW w:w="4050" w:type="dxa"/>
          </w:tcPr>
          <w:p w14:paraId="0CCA34BA" w14:textId="77777777" w:rsidR="003E4B11" w:rsidRPr="00182328" w:rsidRDefault="003E4B11" w:rsidP="00334C4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  <w:p w14:paraId="2DE4D1EC" w14:textId="44556BF5" w:rsidR="003E4B11" w:rsidRPr="00182328" w:rsidRDefault="003E4B11" w:rsidP="00334C4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</w:tc>
        <w:tc>
          <w:tcPr>
            <w:tcW w:w="4050" w:type="dxa"/>
            <w:gridSpan w:val="3"/>
            <w:vAlign w:val="bottom"/>
          </w:tcPr>
          <w:p w14:paraId="0858DD81" w14:textId="3FA5250F" w:rsidR="003E4B11" w:rsidRPr="002E2535" w:rsidRDefault="003E4B11" w:rsidP="00334C4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pacing w:val="-16"/>
                <w:sz w:val="30"/>
                <w:szCs w:val="30"/>
                <w:lang w:bidi="th-TH"/>
              </w:rPr>
            </w:pPr>
            <w:r w:rsidRPr="0018232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</w:t>
            </w:r>
            <w:r w:rsidRPr="00182328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น</w:t>
            </w:r>
            <w:r w:rsidRPr="00182328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รวม</w:t>
            </w:r>
            <w:r w:rsidRPr="00182328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/</w:t>
            </w:r>
            <w:r w:rsidRPr="00182328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br/>
            </w:r>
            <w:r w:rsidRPr="001823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0191" w:rsidRPr="00182328" w14:paraId="6058C988" w14:textId="77777777" w:rsidTr="00873849">
        <w:trPr>
          <w:tblHeader/>
        </w:trPr>
        <w:tc>
          <w:tcPr>
            <w:tcW w:w="4050" w:type="dxa"/>
          </w:tcPr>
          <w:p w14:paraId="1A2693FB" w14:textId="6D4111F0" w:rsidR="00140191" w:rsidRPr="00182328" w:rsidRDefault="00140191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B2F00" w:rsidRPr="00AB2F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823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90" w:type="dxa"/>
          </w:tcPr>
          <w:p w14:paraId="2403C13B" w14:textId="0D80F480" w:rsidR="00140191" w:rsidRPr="00182328" w:rsidRDefault="00AB2F00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F18CC8D" w14:textId="77777777" w:rsidR="00140191" w:rsidRPr="00182328" w:rsidRDefault="00140191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90" w:type="dxa"/>
          </w:tcPr>
          <w:p w14:paraId="356C0814" w14:textId="0B63D4F5" w:rsidR="00140191" w:rsidRPr="00182328" w:rsidRDefault="00AB2F00" w:rsidP="00140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0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140191" w:rsidRPr="00182328" w14:paraId="41AE62FB" w14:textId="77777777" w:rsidTr="00873849">
        <w:trPr>
          <w:tblHeader/>
        </w:trPr>
        <w:tc>
          <w:tcPr>
            <w:tcW w:w="4050" w:type="dxa"/>
          </w:tcPr>
          <w:p w14:paraId="131D7E64" w14:textId="77777777" w:rsidR="00140191" w:rsidRPr="00182328" w:rsidRDefault="00140191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050" w:type="dxa"/>
            <w:gridSpan w:val="3"/>
          </w:tcPr>
          <w:p w14:paraId="6FF1E631" w14:textId="77777777" w:rsidR="00140191" w:rsidRPr="00182328" w:rsidRDefault="00140191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</w:tr>
      <w:tr w:rsidR="00140191" w:rsidRPr="00182328" w14:paraId="3F5FD6DC" w14:textId="77777777" w:rsidTr="00873849">
        <w:trPr>
          <w:tblHeader/>
        </w:trPr>
        <w:tc>
          <w:tcPr>
            <w:tcW w:w="4050" w:type="dxa"/>
          </w:tcPr>
          <w:p w14:paraId="493840FF" w14:textId="1E6CC078" w:rsidR="00140191" w:rsidRPr="00182328" w:rsidRDefault="00140191" w:rsidP="0044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2E0769B4" w14:textId="77777777" w:rsidR="00140191" w:rsidRPr="00182328" w:rsidRDefault="00140191" w:rsidP="004451C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232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156BF" w:rsidRPr="00182328" w14:paraId="76D571A2" w14:textId="77777777" w:rsidTr="00873849">
        <w:tc>
          <w:tcPr>
            <w:tcW w:w="4050" w:type="dxa"/>
          </w:tcPr>
          <w:p w14:paraId="5AC284D2" w14:textId="530E3F39" w:rsidR="00E156BF" w:rsidRPr="00182328" w:rsidRDefault="00E156BF" w:rsidP="00E156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</w:tcPr>
          <w:p w14:paraId="6A0EFFF1" w14:textId="21D9C030" w:rsidR="00E156BF" w:rsidRPr="00182328" w:rsidRDefault="00AB2F00" w:rsidP="00E156BF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157</w:t>
            </w:r>
          </w:p>
        </w:tc>
        <w:tc>
          <w:tcPr>
            <w:tcW w:w="270" w:type="dxa"/>
          </w:tcPr>
          <w:p w14:paraId="5C7DA4E1" w14:textId="77777777" w:rsidR="00E156BF" w:rsidRPr="00182328" w:rsidRDefault="00E156BF" w:rsidP="00E156B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90" w:type="dxa"/>
          </w:tcPr>
          <w:p w14:paraId="5B2B2DE5" w14:textId="5E3A7ECE" w:rsidR="00E156BF" w:rsidRPr="00182328" w:rsidRDefault="00AB2F00" w:rsidP="00E156BF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169</w:t>
            </w:r>
          </w:p>
        </w:tc>
      </w:tr>
      <w:tr w:rsidR="00E156BF" w:rsidRPr="00182328" w14:paraId="532F37ED" w14:textId="77777777" w:rsidTr="00873849">
        <w:tc>
          <w:tcPr>
            <w:tcW w:w="4050" w:type="dxa"/>
          </w:tcPr>
          <w:p w14:paraId="757544D7" w14:textId="09A37F9D" w:rsidR="00E156BF" w:rsidRPr="00182328" w:rsidRDefault="00E156BF" w:rsidP="00E156B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890" w:type="dxa"/>
          </w:tcPr>
          <w:p w14:paraId="389DEA23" w14:textId="24D29E71" w:rsidR="00E156BF" w:rsidRPr="00182328" w:rsidRDefault="00AB2F00" w:rsidP="00E156BF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70</w:t>
            </w:r>
            <w:r w:rsidR="0042307E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579</w:t>
            </w:r>
          </w:p>
        </w:tc>
        <w:tc>
          <w:tcPr>
            <w:tcW w:w="270" w:type="dxa"/>
          </w:tcPr>
          <w:p w14:paraId="1D2C1696" w14:textId="77777777" w:rsidR="00E156BF" w:rsidRPr="00182328" w:rsidRDefault="00E156BF" w:rsidP="00E156BF">
            <w:pPr>
              <w:pStyle w:val="acctfourfigures"/>
              <w:tabs>
                <w:tab w:val="clear" w:pos="765"/>
                <w:tab w:val="decimal" w:pos="710"/>
                <w:tab w:val="decimal" w:pos="1430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90" w:type="dxa"/>
          </w:tcPr>
          <w:p w14:paraId="3F6B321D" w14:textId="0D62448B" w:rsidR="00E156BF" w:rsidRPr="00182328" w:rsidRDefault="00AB2F00" w:rsidP="00E156BF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140</w:t>
            </w:r>
            <w:r w:rsidR="00E156BF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585</w:t>
            </w:r>
          </w:p>
        </w:tc>
      </w:tr>
      <w:tr w:rsidR="00E156BF" w:rsidRPr="00182328" w14:paraId="23D1EF81" w14:textId="77777777" w:rsidTr="00873849">
        <w:tc>
          <w:tcPr>
            <w:tcW w:w="4050" w:type="dxa"/>
          </w:tcPr>
          <w:p w14:paraId="55816021" w14:textId="61D5DBEE" w:rsidR="00E156BF" w:rsidRPr="00182328" w:rsidRDefault="00E156BF" w:rsidP="00E156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232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890" w:type="dxa"/>
          </w:tcPr>
          <w:p w14:paraId="5C8446D0" w14:textId="03A1463C" w:rsidR="00E156BF" w:rsidRPr="00182328" w:rsidRDefault="0042307E" w:rsidP="00E156BF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075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599D8BC1" w14:textId="77777777" w:rsidR="00E156BF" w:rsidRPr="00182328" w:rsidRDefault="00E156BF" w:rsidP="00E156BF">
            <w:pPr>
              <w:pStyle w:val="acctfourfigures"/>
              <w:tabs>
                <w:tab w:val="clear" w:pos="765"/>
                <w:tab w:val="decimal" w:pos="710"/>
                <w:tab w:val="decimal" w:pos="143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90" w:type="dxa"/>
          </w:tcPr>
          <w:p w14:paraId="0C073E10" w14:textId="435623C8" w:rsidR="00E156BF" w:rsidRPr="00182328" w:rsidRDefault="00E156BF" w:rsidP="00E156BF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053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E156BF" w:rsidRPr="00182328" w14:paraId="59A812C9" w14:textId="77777777" w:rsidTr="00873849">
        <w:tc>
          <w:tcPr>
            <w:tcW w:w="4050" w:type="dxa"/>
          </w:tcPr>
          <w:p w14:paraId="7733EF0D" w14:textId="50D07081" w:rsidR="00E156BF" w:rsidRPr="00182328" w:rsidRDefault="00E156BF" w:rsidP="00E156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23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ยอดบัญชีที่มีความเสี่ยง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E66BCF0" w14:textId="2A5B9683" w:rsidR="00E156BF" w:rsidRPr="00182328" w:rsidRDefault="00AB2F00" w:rsidP="00E156BF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69</w:t>
            </w:r>
            <w:r w:rsidR="004230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661</w:t>
            </w:r>
          </w:p>
        </w:tc>
        <w:tc>
          <w:tcPr>
            <w:tcW w:w="270" w:type="dxa"/>
          </w:tcPr>
          <w:p w14:paraId="666AF65D" w14:textId="77777777" w:rsidR="00E156BF" w:rsidRPr="00182328" w:rsidRDefault="00E156BF" w:rsidP="00E156BF">
            <w:pPr>
              <w:pStyle w:val="acctfourfigures"/>
              <w:tabs>
                <w:tab w:val="clear" w:pos="765"/>
                <w:tab w:val="decimal" w:pos="710"/>
                <w:tab w:val="decimal" w:pos="143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307A29F3" w14:textId="4E8F71F9" w:rsidR="00E156BF" w:rsidRPr="00182328" w:rsidRDefault="00AB2F00" w:rsidP="00E156BF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134</w:t>
            </w:r>
            <w:r w:rsidR="00E156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701</w:t>
            </w:r>
          </w:p>
        </w:tc>
      </w:tr>
      <w:tr w:rsidR="00E156BF" w:rsidRPr="00182328" w14:paraId="25042642" w14:textId="77777777" w:rsidTr="00873849">
        <w:tc>
          <w:tcPr>
            <w:tcW w:w="4050" w:type="dxa"/>
          </w:tcPr>
          <w:p w14:paraId="37087F80" w14:textId="415868E6" w:rsidR="00E156BF" w:rsidRPr="00182328" w:rsidRDefault="00E156BF" w:rsidP="00E156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232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สัญญาซื้อเงินตราต่างประเทศ</w:t>
            </w:r>
            <w:r w:rsidRPr="00182328">
              <w:rPr>
                <w:rFonts w:asciiTheme="majorBidi" w:hAnsiTheme="majorBidi" w:cstheme="majorBidi" w:hint="eastAsia"/>
                <w:sz w:val="30"/>
                <w:szCs w:val="30"/>
              </w:rPr>
              <w:t> </w:t>
            </w:r>
          </w:p>
        </w:tc>
        <w:tc>
          <w:tcPr>
            <w:tcW w:w="1890" w:type="dxa"/>
          </w:tcPr>
          <w:p w14:paraId="5C101D40" w14:textId="0DE78FC5" w:rsidR="00E156BF" w:rsidRPr="00182328" w:rsidRDefault="007226AF" w:rsidP="00E156BF">
            <w:pPr>
              <w:pStyle w:val="acctfourfigures"/>
              <w:tabs>
                <w:tab w:val="clear" w:pos="765"/>
                <w:tab w:val="decimal" w:pos="142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22</w:t>
            </w:r>
            <w:r w:rsidR="00D0712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964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713F1297" w14:textId="77777777" w:rsidR="00E156BF" w:rsidRPr="00182328" w:rsidRDefault="00E156BF" w:rsidP="00E156BF">
            <w:pPr>
              <w:pStyle w:val="acctfourfigures"/>
              <w:tabs>
                <w:tab w:val="clear" w:pos="765"/>
                <w:tab w:val="decimal" w:pos="710"/>
                <w:tab w:val="decimal" w:pos="143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90" w:type="dxa"/>
          </w:tcPr>
          <w:p w14:paraId="1BB90BBE" w14:textId="51EAD82B" w:rsidR="00E156BF" w:rsidRPr="00182328" w:rsidRDefault="00E156BF" w:rsidP="00E156BF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43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AB2F00" w:rsidRPr="00AB2F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731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E156BF" w:rsidRPr="00182328" w14:paraId="2A536F67" w14:textId="77777777" w:rsidTr="00873849">
        <w:tc>
          <w:tcPr>
            <w:tcW w:w="4050" w:type="dxa"/>
          </w:tcPr>
          <w:p w14:paraId="47DDF603" w14:textId="6445E39B" w:rsidR="00E156BF" w:rsidRPr="00182328" w:rsidRDefault="00E156BF" w:rsidP="00E156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23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0C94042" w14:textId="50FDB3FB" w:rsidR="00E156BF" w:rsidRPr="00182328" w:rsidRDefault="00AB2F00" w:rsidP="00E156BF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46</w:t>
            </w:r>
            <w:r w:rsidR="00D071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697</w:t>
            </w:r>
          </w:p>
        </w:tc>
        <w:tc>
          <w:tcPr>
            <w:tcW w:w="270" w:type="dxa"/>
          </w:tcPr>
          <w:p w14:paraId="03B3047D" w14:textId="77777777" w:rsidR="00E156BF" w:rsidRPr="00182328" w:rsidRDefault="00E156BF" w:rsidP="00E156B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5BFE117" w14:textId="2A7BD745" w:rsidR="00E156BF" w:rsidRPr="00182328" w:rsidRDefault="00AB2F00" w:rsidP="00E156BF">
            <w:pPr>
              <w:pStyle w:val="acctfourfigures"/>
              <w:tabs>
                <w:tab w:val="clear" w:pos="765"/>
                <w:tab w:val="decimal" w:pos="14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90</w:t>
            </w:r>
            <w:r w:rsidR="00E156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970</w:t>
            </w:r>
          </w:p>
        </w:tc>
      </w:tr>
    </w:tbl>
    <w:p w14:paraId="4AAC802F" w14:textId="77777777" w:rsidR="00560A58" w:rsidRPr="00D525DB" w:rsidRDefault="00560A58" w:rsidP="00560A58">
      <w:pPr>
        <w:tabs>
          <w:tab w:val="clear" w:pos="907"/>
          <w:tab w:val="clear" w:pos="1644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FB17FB4" w14:textId="2710CD9B" w:rsidR="00560A58" w:rsidRPr="0030455B" w:rsidRDefault="00560A58" w:rsidP="00560A58">
      <w:pPr>
        <w:tabs>
          <w:tab w:val="clear" w:pos="907"/>
          <w:tab w:val="clear" w:pos="1644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0455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377D170D" w14:textId="77777777" w:rsidR="00560A58" w:rsidRPr="00D525DB" w:rsidRDefault="00560A58" w:rsidP="00560A58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54EA0E76" w14:textId="77777777" w:rsidR="00560A58" w:rsidRDefault="00560A58" w:rsidP="00560A58">
      <w:pPr>
        <w:pStyle w:val="block"/>
        <w:tabs>
          <w:tab w:val="left" w:pos="720"/>
          <w:tab w:val="left" w:pos="1440"/>
        </w:tabs>
        <w:spacing w:after="0" w:line="240" w:lineRule="atLeast"/>
        <w:ind w:left="162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30455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การแข็งค่า (การอ่อนค่า) ที่เป็นไปได้อย่างสมเหตุสมผลของเงินบาทที่มีต่อสกุลเงินตราต่างประเทศ </w:t>
      </w:r>
      <w:r w:rsidRPr="0030455B">
        <w:rPr>
          <w:rFonts w:asciiTheme="majorBidi" w:hAnsiTheme="majorBidi" w:cstheme="majorBidi"/>
          <w:sz w:val="30"/>
          <w:szCs w:val="30"/>
          <w:lang w:val="en-US" w:bidi="th-TH"/>
        </w:rPr>
        <w:br/>
      </w:r>
      <w:r w:rsidRPr="0030455B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30455B">
        <w:rPr>
          <w:rFonts w:asciiTheme="majorBidi" w:hAnsiTheme="majorBidi" w:cstheme="majorBidi"/>
          <w:sz w:val="30"/>
          <w:szCs w:val="30"/>
          <w:cs/>
          <w:lang w:bidi="th-TH"/>
        </w:rPr>
        <w:t>รายงาน</w:t>
      </w:r>
      <w:r w:rsidRPr="0030455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30455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ส่งผลกระทบต่อการวัดมูลค่าของเครื่องมือทางการเงินในสกุลเงินตราต่างประเทศ </w:t>
      </w:r>
      <w:r w:rsidRPr="0030455B">
        <w:rPr>
          <w:rFonts w:asciiTheme="majorBidi" w:hAnsiTheme="majorBidi" w:cstheme="majorBidi"/>
          <w:sz w:val="30"/>
          <w:szCs w:val="30"/>
          <w:lang w:val="en-US" w:bidi="th-TH"/>
        </w:rPr>
        <w:br/>
      </w:r>
      <w:r w:rsidRPr="0030455B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โดยตั้งอยู่บนข้อสมมติที่ว่าตัวแปรอื่นโดยเฉพาะอัตราดอกเบี้ยเป็นอัตราคงที่</w:t>
      </w:r>
    </w:p>
    <w:p w14:paraId="32399C4F" w14:textId="77777777" w:rsidR="00560A58" w:rsidRPr="00D525DB" w:rsidRDefault="00560A58" w:rsidP="00560A58">
      <w:pPr>
        <w:pStyle w:val="block"/>
        <w:tabs>
          <w:tab w:val="left" w:pos="720"/>
          <w:tab w:val="left" w:pos="1440"/>
        </w:tabs>
        <w:spacing w:after="0" w:line="240" w:lineRule="atLeast"/>
        <w:ind w:left="162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6E6E6"/>
        </w:rPr>
      </w:pPr>
    </w:p>
    <w:p w14:paraId="672E5B90" w14:textId="77777777" w:rsidR="00560A58" w:rsidRDefault="00560A58" w:rsidP="00560A58">
      <w:pPr>
        <w:pStyle w:val="block"/>
        <w:tabs>
          <w:tab w:val="left" w:pos="720"/>
          <w:tab w:val="left" w:pos="1440"/>
        </w:tabs>
        <w:spacing w:after="0" w:line="240" w:lineRule="atLeast"/>
        <w:ind w:left="162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ลุ่มบริษัทได้ประเมินผลกระทบที่อาจเกิดขึ้นต่องบการเงินจากการวัดมูลค่าของเครื่องมือทางการเงินในสกุลเงินตราต่างประเทศ ซึ่งไม่มีผลกระทบที่มีสาระสำคัญต่องบการเงินในงวดที่ถือปฏิบัติ</w:t>
      </w:r>
    </w:p>
    <w:p w14:paraId="19DB17DB" w14:textId="77777777" w:rsidR="006B72AA" w:rsidRPr="0030455B" w:rsidRDefault="006B72AA" w:rsidP="00560A58">
      <w:pPr>
        <w:pStyle w:val="block"/>
        <w:tabs>
          <w:tab w:val="left" w:pos="720"/>
          <w:tab w:val="left" w:pos="1440"/>
        </w:tabs>
        <w:spacing w:after="0" w:line="240" w:lineRule="atLeast"/>
        <w:ind w:left="162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6E6E6"/>
        </w:rPr>
      </w:pPr>
    </w:p>
    <w:p w14:paraId="5B871B14" w14:textId="4EAA4C6A" w:rsidR="007923F5" w:rsidRPr="009A0092" w:rsidRDefault="007923F5" w:rsidP="004451C9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sz w:val="30"/>
          <w:szCs w:val="30"/>
        </w:rPr>
      </w:pPr>
      <w:r w:rsidRPr="009A0092">
        <w:rPr>
          <w:rFonts w:asciiTheme="majorBidi" w:hAnsiTheme="majorBidi" w:cstheme="majorBidi"/>
          <w:sz w:val="30"/>
          <w:szCs w:val="30"/>
        </w:rPr>
        <w:t>(</w:t>
      </w:r>
      <w:r w:rsidR="00840FFF" w:rsidRPr="009A0092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="00840FFF" w:rsidRPr="009A0092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AB2F00" w:rsidRPr="00AB2F00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9A0092">
        <w:rPr>
          <w:rFonts w:asciiTheme="majorBidi" w:hAnsiTheme="majorBidi" w:cstheme="majorBidi"/>
          <w:sz w:val="30"/>
          <w:szCs w:val="30"/>
        </w:rPr>
        <w:t>.</w:t>
      </w:r>
      <w:r w:rsidR="00AB2F00" w:rsidRPr="00AB2F00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9A0092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="00B83174" w:rsidRPr="009A0092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9A0092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</w:p>
    <w:p w14:paraId="3B5EC078" w14:textId="77777777" w:rsidR="00A241A5" w:rsidRPr="00066D39" w:rsidRDefault="00A241A5" w:rsidP="004451C9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14:paraId="0DC22D38" w14:textId="34844F80" w:rsidR="007923F5" w:rsidRPr="009A0092" w:rsidRDefault="007923F5" w:rsidP="004451C9">
      <w:pPr>
        <w:tabs>
          <w:tab w:val="clear" w:pos="907"/>
          <w:tab w:val="clear" w:pos="1644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A0092">
        <w:rPr>
          <w:rFonts w:asciiTheme="majorBidi" w:hAnsiTheme="majorBidi" w:cstheme="majorBidi"/>
          <w:spacing w:val="-2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="00E72DFE" w:rsidRPr="009A0092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9A0092">
        <w:rPr>
          <w:rFonts w:asciiTheme="majorBidi" w:hAnsiTheme="majorBidi" w:cstheme="majorBidi"/>
          <w:spacing w:val="-2"/>
          <w:sz w:val="30"/>
          <w:szCs w:val="30"/>
          <w:cs/>
        </w:rPr>
        <w:t>ซึ่งส่งผลกระทบต่อผลการดำเนินงานและกระแสเงินสดของ</w:t>
      </w:r>
      <w:r w:rsidR="00E72DFE" w:rsidRPr="009A0092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</w:t>
      </w:r>
      <w:r w:rsidR="00352815" w:rsidRPr="009A0092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Pr="009A009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72DFE" w:rsidRPr="009A0092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</w:t>
      </w:r>
      <w:r w:rsidR="00352815" w:rsidRPr="009A0092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="00B972FF" w:rsidRPr="009A0092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มีความเสี่ยงต่ำจากการเปลี่ยนแปลงของอัตราดอกเบี้ย </w:t>
      </w:r>
      <w:r w:rsidR="00FB6EA7">
        <w:rPr>
          <w:rFonts w:asciiTheme="majorBidi" w:hAnsiTheme="majorBidi" w:cstheme="majorBidi" w:hint="cs"/>
          <w:spacing w:val="-2"/>
          <w:sz w:val="30"/>
          <w:szCs w:val="30"/>
          <w:cs/>
        </w:rPr>
        <w:t>ซึ่ง</w:t>
      </w:r>
      <w:r w:rsidR="00B972FF" w:rsidRPr="009A0092">
        <w:rPr>
          <w:rFonts w:asciiTheme="majorBidi" w:hAnsiTheme="majorBidi" w:cstheme="majorBidi"/>
          <w:spacing w:val="-2"/>
          <w:sz w:val="30"/>
          <w:szCs w:val="30"/>
          <w:cs/>
        </w:rPr>
        <w:t>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</w:t>
      </w:r>
      <w:r w:rsidR="00E72DFE" w:rsidRPr="009A0092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</w:t>
      </w:r>
      <w:r w:rsidR="00352815" w:rsidRPr="009A0092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</w:p>
    <w:p w14:paraId="2D6F47C9" w14:textId="312ACCCC" w:rsidR="00066D39" w:rsidRDefault="00066D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2"/>
          <w:szCs w:val="22"/>
          <w:lang w:eastAsia="x-none"/>
        </w:rPr>
      </w:pPr>
      <w:r>
        <w:rPr>
          <w:rFonts w:asciiTheme="majorBidi" w:eastAsia="MS Mincho" w:hAnsiTheme="majorBidi" w:cstheme="majorBidi"/>
          <w:b/>
          <w:bCs/>
          <w:sz w:val="22"/>
          <w:szCs w:val="22"/>
          <w:lang w:eastAsia="x-none"/>
        </w:rPr>
        <w:br w:type="page"/>
      </w:r>
    </w:p>
    <w:p w14:paraId="6CFCFFD6" w14:textId="1FBF4A98" w:rsidR="0089746E" w:rsidRPr="009A0092" w:rsidRDefault="00AB2F00" w:rsidP="00CD6A3B">
      <w:pPr>
        <w:pStyle w:val="Heading6"/>
        <w:tabs>
          <w:tab w:val="left" w:pos="540"/>
        </w:tabs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AB2F00">
        <w:rPr>
          <w:rFonts w:asciiTheme="majorBidi" w:eastAsia="MS Mincho" w:hAnsiTheme="majorBidi" w:cstheme="majorBidi"/>
          <w:sz w:val="30"/>
          <w:szCs w:val="30"/>
          <w:lang w:val="en-US"/>
        </w:rPr>
        <w:lastRenderedPageBreak/>
        <w:t>21</w:t>
      </w:r>
      <w:r w:rsidR="00B972FF" w:rsidRPr="009A0092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 w:rsidR="00B972FF" w:rsidRPr="009A0092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การบริหารจัดการทุน</w:t>
      </w:r>
    </w:p>
    <w:p w14:paraId="3D647E6E" w14:textId="2BAB7D91" w:rsidR="00077EF1" w:rsidRPr="004E119A" w:rsidRDefault="00B972FF" w:rsidP="00665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66535F">
        <w:rPr>
          <w:rFonts w:asciiTheme="majorBidi" w:eastAsia="Cordia New" w:hAnsiTheme="majorBidi" w:cstheme="majorBidi"/>
          <w:color w:val="000000"/>
          <w:sz w:val="24"/>
          <w:szCs w:val="24"/>
          <w:cs/>
        </w:rPr>
        <w:t xml:space="preserve"> </w:t>
      </w:r>
    </w:p>
    <w:p w14:paraId="61605D4C" w14:textId="195A2DDC" w:rsidR="00400D6C" w:rsidRPr="009A0092" w:rsidRDefault="00400D6C" w:rsidP="004451C9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30"/>
          <w:szCs w:val="30"/>
          <w:lang w:bidi="th-TH"/>
        </w:rPr>
      </w:pPr>
      <w:r w:rsidRPr="009A0092">
        <w:rPr>
          <w:rFonts w:asciiTheme="majorBidi" w:hAnsiTheme="majorBidi" w:cstheme="majorBidi"/>
          <w:spacing w:val="-6"/>
          <w:sz w:val="30"/>
          <w:szCs w:val="30"/>
          <w:cs/>
        </w:rPr>
        <w:t>ผู้บริหารของ</w:t>
      </w:r>
      <w:r w:rsidR="00E72DFE" w:rsidRPr="009A0092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</w:t>
      </w:r>
      <w:r w:rsidRPr="009A0092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บริษัทมีนโยบายการบริหารจัดการส่วนทุนซึ่งมีวัตถุประสงค์เพื่อดำรงฐานเงินทุนให้แข็งแกร่ง </w:t>
      </w:r>
      <w:r w:rsidR="00246950" w:rsidRPr="009A0092">
        <w:rPr>
          <w:rFonts w:asciiTheme="majorBidi" w:hAnsiTheme="majorBidi" w:cstheme="majorBidi"/>
          <w:spacing w:val="-6"/>
          <w:sz w:val="30"/>
          <w:szCs w:val="30"/>
        </w:rPr>
        <w:br/>
      </w:r>
      <w:r w:rsidRPr="009A0092">
        <w:rPr>
          <w:rFonts w:asciiTheme="majorBidi" w:hAnsiTheme="majorBidi" w:cstheme="majorBidi"/>
          <w:spacing w:val="-6"/>
          <w:sz w:val="30"/>
          <w:szCs w:val="30"/>
          <w:cs/>
        </w:rPr>
        <w:t xml:space="preserve">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</w:t>
      </w:r>
      <w:r w:rsidR="00E72DFE" w:rsidRPr="009A0092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</w:t>
      </w:r>
      <w:r w:rsidRPr="009A0092">
        <w:rPr>
          <w:rFonts w:asciiTheme="majorBidi" w:hAnsiTheme="majorBidi" w:cstheme="majorBidi"/>
          <w:spacing w:val="-6"/>
          <w:sz w:val="30"/>
          <w:szCs w:val="30"/>
          <w:cs/>
        </w:rPr>
        <w:t>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</w:t>
      </w:r>
      <w:r w:rsidR="00246950" w:rsidRPr="009A0092">
        <w:rPr>
          <w:rFonts w:asciiTheme="majorBidi" w:hAnsiTheme="majorBidi" w:cstheme="majorBidi"/>
          <w:spacing w:val="-6"/>
          <w:sz w:val="30"/>
          <w:szCs w:val="30"/>
        </w:rPr>
        <w:br/>
      </w:r>
      <w:r w:rsidRPr="009A0092">
        <w:rPr>
          <w:rFonts w:asciiTheme="majorBidi" w:hAnsiTheme="majorBidi" w:cstheme="majorBidi"/>
          <w:spacing w:val="-6"/>
          <w:sz w:val="30"/>
          <w:szCs w:val="30"/>
          <w:cs/>
        </w:rPr>
        <w:t>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 ๆ</w:t>
      </w:r>
    </w:p>
    <w:p w14:paraId="0C936A2E" w14:textId="6BBEA1F3" w:rsidR="009A0092" w:rsidRPr="004E119A" w:rsidRDefault="009A00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color w:val="000000"/>
          <w:sz w:val="30"/>
          <w:szCs w:val="30"/>
        </w:rPr>
      </w:pPr>
    </w:p>
    <w:p w14:paraId="36803EBD" w14:textId="05F607B0" w:rsidR="00820F68" w:rsidRPr="009A0092" w:rsidRDefault="00AB2F00" w:rsidP="004451C9">
      <w:pPr>
        <w:pStyle w:val="Heading6"/>
        <w:ind w:left="540" w:hanging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AB2F00">
        <w:rPr>
          <w:rFonts w:asciiTheme="majorBidi" w:eastAsia="MS Mincho" w:hAnsiTheme="majorBidi" w:cstheme="majorBidi"/>
          <w:sz w:val="30"/>
          <w:szCs w:val="30"/>
          <w:lang w:val="en-US"/>
        </w:rPr>
        <w:t>22</w:t>
      </w:r>
      <w:r w:rsidR="002B5112" w:rsidRPr="009A0092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 w:rsidR="00820F68" w:rsidRPr="009A0092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ภาระผูกพันกับบุคคลหรือกิจการที่ไม่เกี่ยวข้องกัน</w:t>
      </w:r>
    </w:p>
    <w:p w14:paraId="70F3B98A" w14:textId="77777777" w:rsidR="00820F68" w:rsidRPr="004E119A" w:rsidRDefault="00820F68" w:rsidP="004451C9">
      <w:pPr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259"/>
        <w:gridCol w:w="270"/>
        <w:gridCol w:w="1261"/>
        <w:gridCol w:w="270"/>
        <w:gridCol w:w="1256"/>
        <w:gridCol w:w="285"/>
        <w:gridCol w:w="1248"/>
      </w:tblGrid>
      <w:tr w:rsidR="00936EE6" w:rsidRPr="009A0092" w14:paraId="4E9AC6B6" w14:textId="77777777" w:rsidTr="00DF7E31">
        <w:trPr>
          <w:tblHeader/>
        </w:trPr>
        <w:tc>
          <w:tcPr>
            <w:tcW w:w="1814" w:type="pct"/>
          </w:tcPr>
          <w:p w14:paraId="5121DE04" w14:textId="77777777" w:rsidR="00936EE6" w:rsidRPr="009A0092" w:rsidRDefault="00936EE6" w:rsidP="009A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0" w:type="pct"/>
            <w:gridSpan w:val="3"/>
          </w:tcPr>
          <w:p w14:paraId="1B4F1519" w14:textId="5DC1F883" w:rsidR="00936EE6" w:rsidRPr="009A0092" w:rsidRDefault="00936EE6" w:rsidP="0068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spacing w:val="-14"/>
                <w:sz w:val="30"/>
                <w:szCs w:val="30"/>
              </w:rPr>
            </w:pPr>
            <w:r w:rsidRPr="009A009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</w:t>
            </w:r>
            <w:r w:rsidRPr="009A0092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นรวม</w:t>
            </w:r>
          </w:p>
        </w:tc>
        <w:tc>
          <w:tcPr>
            <w:tcW w:w="147" w:type="pct"/>
          </w:tcPr>
          <w:p w14:paraId="43E92B29" w14:textId="77777777" w:rsidR="00936EE6" w:rsidRPr="009A0092" w:rsidRDefault="00936EE6" w:rsidP="0068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9" w:type="pct"/>
            <w:gridSpan w:val="3"/>
          </w:tcPr>
          <w:p w14:paraId="63299DE2" w14:textId="341037B1" w:rsidR="00936EE6" w:rsidRPr="009A0092" w:rsidRDefault="00936EE6" w:rsidP="006842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0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F7E31" w:rsidRPr="009A0092" w14:paraId="637522F5" w14:textId="77777777" w:rsidTr="00E156BF">
        <w:trPr>
          <w:trHeight w:val="344"/>
          <w:tblHeader/>
        </w:trPr>
        <w:tc>
          <w:tcPr>
            <w:tcW w:w="1814" w:type="pct"/>
          </w:tcPr>
          <w:p w14:paraId="22C60544" w14:textId="77777777" w:rsidR="00784E76" w:rsidRPr="009A0092" w:rsidRDefault="00784E76" w:rsidP="00784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1C4D0AE" w14:textId="3E23EA55" w:rsidR="00784E76" w:rsidRPr="009A0092" w:rsidRDefault="00AB2F00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168667EC" w14:textId="77777777" w:rsidR="00784E76" w:rsidRPr="009A0092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3D4D91DD" w14:textId="0053393E" w:rsidR="00784E76" w:rsidRPr="009A0092" w:rsidRDefault="00AB2F00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63E1AFE9" w14:textId="77777777" w:rsidR="00784E76" w:rsidRPr="009A0092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64267BAC" w14:textId="224DEC4C" w:rsidR="00784E76" w:rsidRPr="009A0092" w:rsidRDefault="00AB2F00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155" w:type="pct"/>
          </w:tcPr>
          <w:p w14:paraId="33636341" w14:textId="77777777" w:rsidR="00784E76" w:rsidRPr="009A0092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06E3926D" w14:textId="6DC668B5" w:rsidR="00784E76" w:rsidRPr="009A0092" w:rsidRDefault="00AB2F00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784E76" w:rsidRPr="009A0092" w14:paraId="1EA7E070" w14:textId="77777777" w:rsidTr="00DF7E31">
        <w:trPr>
          <w:tblHeader/>
        </w:trPr>
        <w:tc>
          <w:tcPr>
            <w:tcW w:w="1814" w:type="pct"/>
          </w:tcPr>
          <w:p w14:paraId="48523E9D" w14:textId="77777777" w:rsidR="00784E76" w:rsidRPr="009A0092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86" w:type="pct"/>
            <w:gridSpan w:val="7"/>
          </w:tcPr>
          <w:p w14:paraId="1638DDF6" w14:textId="77777777" w:rsidR="00784E76" w:rsidRPr="009A0092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00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7E31" w:rsidRPr="009A0092" w14:paraId="657396A4" w14:textId="77777777" w:rsidTr="00E156BF">
        <w:tc>
          <w:tcPr>
            <w:tcW w:w="1814" w:type="pct"/>
          </w:tcPr>
          <w:p w14:paraId="05DDEB22" w14:textId="6FB35218" w:rsidR="00784E76" w:rsidRPr="009A0092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A00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86" w:type="pct"/>
          </w:tcPr>
          <w:p w14:paraId="2D922EE0" w14:textId="77777777" w:rsidR="00784E76" w:rsidRPr="009A0092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C1D11B4" w14:textId="77777777" w:rsidR="00784E76" w:rsidRPr="009A0092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623D076C" w14:textId="77777777" w:rsidR="00784E76" w:rsidRPr="009A0092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A529CB0" w14:textId="77777777" w:rsidR="00784E76" w:rsidRPr="009A0092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2E51FFB4" w14:textId="77777777" w:rsidR="00784E76" w:rsidRPr="009A0092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" w:type="pct"/>
          </w:tcPr>
          <w:p w14:paraId="1ACB6838" w14:textId="77777777" w:rsidR="00784E76" w:rsidRPr="009A0092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0869FF4B" w14:textId="77777777" w:rsidR="00784E76" w:rsidRPr="009A0092" w:rsidRDefault="00784E76" w:rsidP="00784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56BF" w:rsidRPr="009A0092" w14:paraId="62B8F1F1" w14:textId="77777777" w:rsidTr="00E156BF">
        <w:tc>
          <w:tcPr>
            <w:tcW w:w="1814" w:type="pct"/>
          </w:tcPr>
          <w:p w14:paraId="106DEC62" w14:textId="4D6161DF" w:rsidR="00E156BF" w:rsidRPr="009A0092" w:rsidRDefault="00E156BF" w:rsidP="00E15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A0092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686" w:type="pct"/>
          </w:tcPr>
          <w:p w14:paraId="64122824" w14:textId="099B861D" w:rsidR="00E156BF" w:rsidRPr="009A0092" w:rsidRDefault="00AB2F00" w:rsidP="00E156BF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326</w:t>
            </w:r>
          </w:p>
        </w:tc>
        <w:tc>
          <w:tcPr>
            <w:tcW w:w="147" w:type="pct"/>
          </w:tcPr>
          <w:p w14:paraId="279AE44A" w14:textId="77777777" w:rsidR="00E156BF" w:rsidRPr="009A0092" w:rsidRDefault="00E156BF" w:rsidP="00E15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7C34C458" w14:textId="10CD8D58" w:rsidR="00E156BF" w:rsidRPr="009A0092" w:rsidRDefault="00AB2F00" w:rsidP="00E156BF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E156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495</w:t>
            </w:r>
          </w:p>
        </w:tc>
        <w:tc>
          <w:tcPr>
            <w:tcW w:w="147" w:type="pct"/>
          </w:tcPr>
          <w:p w14:paraId="0F5D5F87" w14:textId="77777777" w:rsidR="00E156BF" w:rsidRPr="009A0092" w:rsidRDefault="00E156BF" w:rsidP="00E15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0C2685C1" w14:textId="2F1C10AE" w:rsidR="00E156BF" w:rsidRPr="009A0092" w:rsidRDefault="00AB2F00" w:rsidP="00A641E9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271</w:t>
            </w:r>
          </w:p>
        </w:tc>
        <w:tc>
          <w:tcPr>
            <w:tcW w:w="155" w:type="pct"/>
          </w:tcPr>
          <w:p w14:paraId="3CE5EA12" w14:textId="77777777" w:rsidR="00E156BF" w:rsidRPr="009A0092" w:rsidRDefault="00E156BF" w:rsidP="00E15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5B518DC7" w14:textId="6C025076" w:rsidR="00E156BF" w:rsidRPr="009A0092" w:rsidRDefault="00E156BF" w:rsidP="00E156B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156BF" w:rsidRPr="009A0092" w14:paraId="008EDD88" w14:textId="77777777" w:rsidTr="00E156BF">
        <w:tc>
          <w:tcPr>
            <w:tcW w:w="1814" w:type="pct"/>
          </w:tcPr>
          <w:p w14:paraId="2AB0C40E" w14:textId="2BF48B4B" w:rsidR="00E156BF" w:rsidRPr="009A0092" w:rsidRDefault="00E156BF" w:rsidP="00E15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A009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5A5E0522" w14:textId="009C3B54" w:rsidR="00E156BF" w:rsidRPr="009A0092" w:rsidRDefault="00AB2F00" w:rsidP="00E156BF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BC64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342</w:t>
            </w:r>
          </w:p>
        </w:tc>
        <w:tc>
          <w:tcPr>
            <w:tcW w:w="147" w:type="pct"/>
          </w:tcPr>
          <w:p w14:paraId="63F7BE18" w14:textId="77777777" w:rsidR="00E156BF" w:rsidRPr="009A0092" w:rsidRDefault="00E156BF" w:rsidP="00E15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32448945" w14:textId="6FB71E77" w:rsidR="00E156BF" w:rsidRPr="009A0092" w:rsidRDefault="00AB2F00" w:rsidP="00E156BF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</w:t>
            </w:r>
            <w:r w:rsidR="00E156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346</w:t>
            </w:r>
          </w:p>
        </w:tc>
        <w:tc>
          <w:tcPr>
            <w:tcW w:w="147" w:type="pct"/>
          </w:tcPr>
          <w:p w14:paraId="0A52DAC9" w14:textId="77777777" w:rsidR="00E156BF" w:rsidRPr="009A0092" w:rsidRDefault="00E156BF" w:rsidP="00E15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27A005C5" w14:textId="632C12F0" w:rsidR="00E156BF" w:rsidRPr="009A0092" w:rsidRDefault="00AB2F00" w:rsidP="00E156BF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A641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452</w:t>
            </w:r>
          </w:p>
        </w:tc>
        <w:tc>
          <w:tcPr>
            <w:tcW w:w="155" w:type="pct"/>
          </w:tcPr>
          <w:p w14:paraId="410A2B9C" w14:textId="77777777" w:rsidR="00E156BF" w:rsidRPr="009A0092" w:rsidRDefault="00E156BF" w:rsidP="00E15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3E37DFBB" w14:textId="77229131" w:rsidR="00E156BF" w:rsidRPr="00DF7E31" w:rsidRDefault="00AB2F00" w:rsidP="00E156BF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E156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238</w:t>
            </w:r>
          </w:p>
        </w:tc>
      </w:tr>
      <w:tr w:rsidR="00E156BF" w:rsidRPr="009A0092" w14:paraId="01A4E575" w14:textId="77777777" w:rsidTr="00E156BF">
        <w:tc>
          <w:tcPr>
            <w:tcW w:w="1814" w:type="pct"/>
          </w:tcPr>
          <w:p w14:paraId="4A35A40F" w14:textId="46FA9143" w:rsidR="00E156BF" w:rsidRPr="009A0092" w:rsidRDefault="00E156BF" w:rsidP="00E15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A00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06E3A0DB" w14:textId="35FC5A50" w:rsidR="00E156BF" w:rsidRPr="00DF7E31" w:rsidRDefault="00AB2F00" w:rsidP="00E156BF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BC64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668</w:t>
            </w:r>
          </w:p>
        </w:tc>
        <w:tc>
          <w:tcPr>
            <w:tcW w:w="147" w:type="pct"/>
          </w:tcPr>
          <w:p w14:paraId="659E9705" w14:textId="77777777" w:rsidR="00E156BF" w:rsidRPr="009A0092" w:rsidRDefault="00E156BF" w:rsidP="00E15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10149421" w14:textId="7A8AF7B7" w:rsidR="00E156BF" w:rsidRPr="009A0092" w:rsidRDefault="00AB2F00" w:rsidP="00E156BF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104</w:t>
            </w:r>
            <w:r w:rsidR="00E156BF" w:rsidRPr="00DF7E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841</w:t>
            </w:r>
          </w:p>
        </w:tc>
        <w:tc>
          <w:tcPr>
            <w:tcW w:w="147" w:type="pct"/>
          </w:tcPr>
          <w:p w14:paraId="00836C64" w14:textId="77777777" w:rsidR="00E156BF" w:rsidRPr="009A0092" w:rsidRDefault="00E156BF" w:rsidP="00E15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4CE1E6DC" w14:textId="7D843D4B" w:rsidR="00E156BF" w:rsidRPr="00DF7E31" w:rsidRDefault="00AB2F00" w:rsidP="00E156BF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A641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723</w:t>
            </w:r>
          </w:p>
        </w:tc>
        <w:tc>
          <w:tcPr>
            <w:tcW w:w="155" w:type="pct"/>
          </w:tcPr>
          <w:p w14:paraId="1162580C" w14:textId="77777777" w:rsidR="00E156BF" w:rsidRPr="009A0092" w:rsidRDefault="00E156BF" w:rsidP="00E15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04D8864D" w14:textId="11E20FEA" w:rsidR="00E156BF" w:rsidRPr="00DF7E31" w:rsidRDefault="00AB2F00" w:rsidP="00E156BF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E156BF" w:rsidRPr="00DF7E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238</w:t>
            </w:r>
          </w:p>
        </w:tc>
      </w:tr>
      <w:tr w:rsidR="00E156BF" w:rsidRPr="008949AC" w14:paraId="7853DF19" w14:textId="77777777" w:rsidTr="00E156BF">
        <w:tc>
          <w:tcPr>
            <w:tcW w:w="1814" w:type="pct"/>
          </w:tcPr>
          <w:p w14:paraId="12196DA0" w14:textId="16613AD4" w:rsidR="00E156BF" w:rsidRPr="008949AC" w:rsidRDefault="00E156BF" w:rsidP="00E15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6" w:type="pct"/>
            <w:tcBorders>
              <w:top w:val="double" w:sz="4" w:space="0" w:color="auto"/>
            </w:tcBorders>
          </w:tcPr>
          <w:p w14:paraId="748F4D44" w14:textId="77777777" w:rsidR="00E156BF" w:rsidRPr="00DF7E31" w:rsidRDefault="00E156BF" w:rsidP="00E156BF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3894281C" w14:textId="77777777" w:rsidR="00E156BF" w:rsidRPr="008949AC" w:rsidRDefault="00E156BF" w:rsidP="00E15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tcBorders>
              <w:top w:val="double" w:sz="4" w:space="0" w:color="auto"/>
            </w:tcBorders>
          </w:tcPr>
          <w:p w14:paraId="26D37E22" w14:textId="77777777" w:rsidR="00E156BF" w:rsidRPr="008949AC" w:rsidRDefault="00E156BF" w:rsidP="00E15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1A9AAE87" w14:textId="77777777" w:rsidR="00E156BF" w:rsidRPr="008949AC" w:rsidRDefault="00E156BF" w:rsidP="00E15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double" w:sz="4" w:space="0" w:color="auto"/>
            </w:tcBorders>
          </w:tcPr>
          <w:p w14:paraId="3B263228" w14:textId="77777777" w:rsidR="00E156BF" w:rsidRPr="00DF7E31" w:rsidRDefault="00E156BF" w:rsidP="00E156BF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" w:type="pct"/>
          </w:tcPr>
          <w:p w14:paraId="435EFC73" w14:textId="77777777" w:rsidR="00E156BF" w:rsidRPr="008949AC" w:rsidRDefault="00E156BF" w:rsidP="00E15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2E07B267" w14:textId="77777777" w:rsidR="00E156BF" w:rsidRPr="00DF7E31" w:rsidRDefault="00E156BF" w:rsidP="00E156BF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156BF" w:rsidRPr="009A0092" w14:paraId="2C43DAB0" w14:textId="77777777" w:rsidTr="00E156BF">
        <w:tc>
          <w:tcPr>
            <w:tcW w:w="1814" w:type="pct"/>
          </w:tcPr>
          <w:p w14:paraId="57C4BC6A" w14:textId="3297012F" w:rsidR="00E156BF" w:rsidRPr="009A0092" w:rsidRDefault="00E156BF" w:rsidP="00E15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00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86" w:type="pct"/>
          </w:tcPr>
          <w:p w14:paraId="317D1E01" w14:textId="77777777" w:rsidR="00E156BF" w:rsidRPr="00DF7E31" w:rsidRDefault="00E156BF" w:rsidP="00E156BF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27F4CAA1" w14:textId="77777777" w:rsidR="00E156BF" w:rsidRPr="009A0092" w:rsidRDefault="00E156BF" w:rsidP="00E15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750E5A27" w14:textId="77777777" w:rsidR="00E156BF" w:rsidRPr="009A0092" w:rsidRDefault="00E156BF" w:rsidP="00E15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2A577F0" w14:textId="77777777" w:rsidR="00E156BF" w:rsidRPr="009A0092" w:rsidRDefault="00E156BF" w:rsidP="00E15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60F71012" w14:textId="77777777" w:rsidR="00E156BF" w:rsidRPr="00DF7E31" w:rsidRDefault="00E156BF" w:rsidP="00E156BF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" w:type="pct"/>
          </w:tcPr>
          <w:p w14:paraId="0130733C" w14:textId="77777777" w:rsidR="00E156BF" w:rsidRPr="009A0092" w:rsidRDefault="00E156BF" w:rsidP="00E15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3AC17F77" w14:textId="77777777" w:rsidR="00E156BF" w:rsidRPr="00DF7E31" w:rsidRDefault="00E156BF" w:rsidP="00E156BF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156BF" w:rsidRPr="009A0092" w14:paraId="6AD8B774" w14:textId="77777777" w:rsidTr="00E156BF">
        <w:tc>
          <w:tcPr>
            <w:tcW w:w="1814" w:type="pct"/>
          </w:tcPr>
          <w:p w14:paraId="1E670CD6" w14:textId="3893F01C" w:rsidR="00E156BF" w:rsidRPr="009A0092" w:rsidRDefault="00E156BF" w:rsidP="00E15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9A009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คำสั่งซื้อ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สินค้าและวัสดุ</w:t>
            </w:r>
          </w:p>
        </w:tc>
        <w:tc>
          <w:tcPr>
            <w:tcW w:w="686" w:type="pct"/>
          </w:tcPr>
          <w:p w14:paraId="72643FDC" w14:textId="722E2DED" w:rsidR="00E156BF" w:rsidRPr="00DF7E31" w:rsidRDefault="00AB2F00" w:rsidP="00E156BF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BC64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356</w:t>
            </w:r>
          </w:p>
        </w:tc>
        <w:tc>
          <w:tcPr>
            <w:tcW w:w="147" w:type="pct"/>
          </w:tcPr>
          <w:p w14:paraId="0AF2DE20" w14:textId="77777777" w:rsidR="00E156BF" w:rsidRPr="009A0092" w:rsidRDefault="00E156BF" w:rsidP="00E15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22402733" w14:textId="73996CAA" w:rsidR="00E156BF" w:rsidRPr="00784E76" w:rsidRDefault="00AB2F00" w:rsidP="00E156BF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E156BF" w:rsidRPr="00DF7E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769</w:t>
            </w:r>
          </w:p>
        </w:tc>
        <w:tc>
          <w:tcPr>
            <w:tcW w:w="147" w:type="pct"/>
          </w:tcPr>
          <w:p w14:paraId="122CA480" w14:textId="77777777" w:rsidR="00E156BF" w:rsidRPr="009A0092" w:rsidRDefault="00E156BF" w:rsidP="00E15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55AF753A" w14:textId="318D13F4" w:rsidR="00E156BF" w:rsidRPr="009A0092" w:rsidRDefault="00AB2F00" w:rsidP="00E156BF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="00A641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325</w:t>
            </w:r>
          </w:p>
        </w:tc>
        <w:tc>
          <w:tcPr>
            <w:tcW w:w="155" w:type="pct"/>
          </w:tcPr>
          <w:p w14:paraId="47310AC9" w14:textId="77777777" w:rsidR="00E156BF" w:rsidRPr="009A0092" w:rsidRDefault="00E156BF" w:rsidP="00E15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3F779D42" w14:textId="0E60046F" w:rsidR="00E156BF" w:rsidRPr="00DF7E31" w:rsidRDefault="00AB2F00" w:rsidP="00E156BF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E156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065</w:t>
            </w:r>
          </w:p>
        </w:tc>
      </w:tr>
      <w:tr w:rsidR="00E156BF" w:rsidRPr="009A0092" w14:paraId="54CB7031" w14:textId="77777777" w:rsidTr="00E156BF">
        <w:tc>
          <w:tcPr>
            <w:tcW w:w="1814" w:type="pct"/>
          </w:tcPr>
          <w:p w14:paraId="1702CC1D" w14:textId="77777777" w:rsidR="00E156BF" w:rsidRPr="009A0092" w:rsidRDefault="00E156BF" w:rsidP="00E15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A0092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86" w:type="pct"/>
          </w:tcPr>
          <w:p w14:paraId="615D2875" w14:textId="7282C80A" w:rsidR="00E156BF" w:rsidRPr="00DF7E31" w:rsidRDefault="00AB2F00" w:rsidP="00E156BF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BC64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720</w:t>
            </w:r>
          </w:p>
        </w:tc>
        <w:tc>
          <w:tcPr>
            <w:tcW w:w="147" w:type="pct"/>
          </w:tcPr>
          <w:p w14:paraId="4DE60BFC" w14:textId="77777777" w:rsidR="00E156BF" w:rsidRPr="009A0092" w:rsidRDefault="00E156BF" w:rsidP="00E15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0D66A994" w14:textId="7B1888FD" w:rsidR="00E156BF" w:rsidRPr="00784E76" w:rsidRDefault="00AB2F00" w:rsidP="00E156BF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E156BF" w:rsidRPr="00DF7E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782</w:t>
            </w:r>
          </w:p>
        </w:tc>
        <w:tc>
          <w:tcPr>
            <w:tcW w:w="147" w:type="pct"/>
          </w:tcPr>
          <w:p w14:paraId="36843CE0" w14:textId="77777777" w:rsidR="00E156BF" w:rsidRPr="009A0092" w:rsidRDefault="00E156BF" w:rsidP="00E15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0A203A5D" w14:textId="08BB23E3" w:rsidR="00E156BF" w:rsidRPr="009A0092" w:rsidRDefault="00AB2F00" w:rsidP="00E156BF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A641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320</w:t>
            </w:r>
          </w:p>
        </w:tc>
        <w:tc>
          <w:tcPr>
            <w:tcW w:w="155" w:type="pct"/>
          </w:tcPr>
          <w:p w14:paraId="116BC539" w14:textId="77777777" w:rsidR="00E156BF" w:rsidRPr="009A0092" w:rsidRDefault="00E156BF" w:rsidP="00E15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6E79E176" w14:textId="47AEC06C" w:rsidR="00E156BF" w:rsidRPr="00DF7E31" w:rsidRDefault="00AB2F00" w:rsidP="00E156BF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E156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382</w:t>
            </w:r>
          </w:p>
        </w:tc>
      </w:tr>
      <w:tr w:rsidR="00E156BF" w:rsidRPr="009A0092" w14:paraId="4ACDCE4B" w14:textId="77777777" w:rsidTr="00E156BF">
        <w:tc>
          <w:tcPr>
            <w:tcW w:w="1814" w:type="pct"/>
          </w:tcPr>
          <w:p w14:paraId="78176C94" w14:textId="77777777" w:rsidR="00E156BF" w:rsidRPr="009A0092" w:rsidRDefault="00E156BF" w:rsidP="00E15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00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35AD725C" w14:textId="1746D592" w:rsidR="00E156BF" w:rsidRPr="00DF7E31" w:rsidRDefault="00AB2F00" w:rsidP="00E156BF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</w:t>
            </w:r>
            <w:r w:rsidR="00BC64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076</w:t>
            </w:r>
          </w:p>
        </w:tc>
        <w:tc>
          <w:tcPr>
            <w:tcW w:w="147" w:type="pct"/>
          </w:tcPr>
          <w:p w14:paraId="5A09125B" w14:textId="77777777" w:rsidR="00E156BF" w:rsidRPr="009A0092" w:rsidRDefault="00E156BF" w:rsidP="00E15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29120C38" w14:textId="7506E27B" w:rsidR="00E156BF" w:rsidRPr="009A0092" w:rsidRDefault="00AB2F00" w:rsidP="00E15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E156BF" w:rsidRPr="00DF7E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551</w:t>
            </w:r>
          </w:p>
        </w:tc>
        <w:tc>
          <w:tcPr>
            <w:tcW w:w="147" w:type="pct"/>
          </w:tcPr>
          <w:p w14:paraId="346B8E0C" w14:textId="77777777" w:rsidR="00E156BF" w:rsidRPr="009A0092" w:rsidRDefault="00E156BF" w:rsidP="00E15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1D3523B3" w14:textId="354BFCEB" w:rsidR="00E156BF" w:rsidRPr="00DF7E31" w:rsidRDefault="00AB2F00" w:rsidP="00E156BF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</w:t>
            </w:r>
            <w:r w:rsidR="00A641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645</w:t>
            </w:r>
          </w:p>
        </w:tc>
        <w:tc>
          <w:tcPr>
            <w:tcW w:w="155" w:type="pct"/>
          </w:tcPr>
          <w:p w14:paraId="1AA74C7E" w14:textId="77777777" w:rsidR="00E156BF" w:rsidRPr="009A0092" w:rsidRDefault="00E156BF" w:rsidP="00E15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1F2E35AC" w14:textId="15869AA1" w:rsidR="00E156BF" w:rsidRPr="00DF7E31" w:rsidRDefault="00AB2F00" w:rsidP="00E156BF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="00E156BF" w:rsidRPr="00DF7E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B2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447</w:t>
            </w:r>
          </w:p>
        </w:tc>
      </w:tr>
    </w:tbl>
    <w:p w14:paraId="7679E33A" w14:textId="77777777" w:rsidR="009A0092" w:rsidRPr="004E119A" w:rsidRDefault="009A0092" w:rsidP="004451C9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30"/>
          <w:szCs w:val="30"/>
          <w:lang w:bidi="th-TH"/>
        </w:rPr>
      </w:pPr>
    </w:p>
    <w:p w14:paraId="065BDC85" w14:textId="338FA206" w:rsidR="004A4AA5" w:rsidRPr="008949AC" w:rsidRDefault="003E0CA2" w:rsidP="008949A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กลุ่ม</w:t>
      </w:r>
      <w:r w:rsidRPr="008965E7">
        <w:rPr>
          <w:rFonts w:asciiTheme="majorBidi" w:hAnsiTheme="majorBidi" w:cstheme="majorBidi"/>
          <w:sz w:val="30"/>
          <w:szCs w:val="30"/>
          <w:cs/>
          <w:lang w:bidi="th-TH"/>
        </w:rPr>
        <w:t>บริษัทมีภาระผูกพันกับสถาบันการเงินแห่งหนึ่งออกหนังสือค้ำประกันบริษัทสำหรับการใช้ไฟฟ้าให้แก่หน่วยงานราชการ และบริษัทเอกชน</w:t>
      </w:r>
      <w:r w:rsidRPr="008965E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965E7">
        <w:rPr>
          <w:rFonts w:asciiTheme="majorBidi" w:hAnsiTheme="majorBidi" w:cstheme="majorBidi"/>
          <w:sz w:val="30"/>
          <w:szCs w:val="30"/>
          <w:cs/>
          <w:lang w:bidi="th-TH"/>
        </w:rPr>
        <w:t>และหนังสือค้ำประกันบริษัทให้แก่กรมศุลกากร</w:t>
      </w:r>
    </w:p>
    <w:sectPr w:rsidR="004A4AA5" w:rsidRPr="008949AC" w:rsidSect="00941B8E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CAD85" w14:textId="77777777" w:rsidR="00F64EDB" w:rsidRDefault="00F64EDB" w:rsidP="00900EE2">
      <w:r>
        <w:separator/>
      </w:r>
    </w:p>
  </w:endnote>
  <w:endnote w:type="continuationSeparator" w:id="0">
    <w:p w14:paraId="592ED5F1" w14:textId="77777777" w:rsidR="00F64EDB" w:rsidRDefault="00F64EDB" w:rsidP="00900EE2">
      <w:r>
        <w:continuationSeparator/>
      </w:r>
    </w:p>
  </w:endnote>
  <w:endnote w:type="continuationNotice" w:id="1">
    <w:p w14:paraId="4395F183" w14:textId="77777777" w:rsidR="00F64EDB" w:rsidRDefault="00F64ED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WAdobeF">
    <w:panose1 w:val="00000000000000000000"/>
    <w:charset w:val="00"/>
    <w:family w:val="auto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386DC" w14:textId="0DFB37FF" w:rsidR="001827D0" w:rsidRPr="00211355" w:rsidRDefault="001827D0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AB2F00" w:rsidRPr="00AB2F00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72F97C9C" w14:textId="77777777" w:rsidR="001827D0" w:rsidRDefault="001827D0" w:rsidP="007C2D5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9D52B" w14:textId="3A9E2BFD" w:rsidR="00AA1A6F" w:rsidRPr="00211355" w:rsidRDefault="00AA1A6F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AB2F00" w:rsidRPr="00AB2F00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3D73B0CE" w14:textId="77777777" w:rsidR="00AA1A6F" w:rsidRDefault="00AA1A6F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1D361" w14:textId="1A55E745" w:rsidR="0068064C" w:rsidRPr="00211355" w:rsidRDefault="0068064C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AB2F00" w:rsidRPr="00AB2F00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4F47219B" w14:textId="77777777" w:rsidR="0068064C" w:rsidRDefault="0068064C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79BDC" w14:textId="77777777" w:rsidR="00F64EDB" w:rsidRDefault="00F64EDB" w:rsidP="00900EE2">
      <w:r>
        <w:separator/>
      </w:r>
    </w:p>
  </w:footnote>
  <w:footnote w:type="continuationSeparator" w:id="0">
    <w:p w14:paraId="79B4CFA5" w14:textId="77777777" w:rsidR="00F64EDB" w:rsidRDefault="00F64EDB" w:rsidP="00900EE2">
      <w:r>
        <w:continuationSeparator/>
      </w:r>
    </w:p>
  </w:footnote>
  <w:footnote w:type="continuationNotice" w:id="1">
    <w:p w14:paraId="0A892018" w14:textId="77777777" w:rsidR="00F64EDB" w:rsidRDefault="00F64ED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BBA29" w14:textId="77777777" w:rsidR="001827D0" w:rsidRPr="00E669A5" w:rsidRDefault="001827D0" w:rsidP="00E2798E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จำกัด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/>
        <w:sz w:val="32"/>
        <w:szCs w:val="32"/>
        <w:cs/>
      </w:rPr>
      <w:t>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>)</w:t>
    </w:r>
    <w:r>
      <w:rPr>
        <w:rFonts w:ascii="Angsana New" w:hAnsi="Angsana New" w:hint="cs"/>
        <w:sz w:val="32"/>
        <w:szCs w:val="32"/>
        <w:cs/>
      </w:rPr>
      <w:t xml:space="preserve"> และบริษัทย่อย</w:t>
    </w:r>
  </w:p>
  <w:p w14:paraId="6131A45D" w14:textId="77777777" w:rsidR="001827D0" w:rsidRPr="00E669A5" w:rsidRDefault="001827D0" w:rsidP="004B5EF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487B6C16" w14:textId="4F195E20" w:rsidR="001827D0" w:rsidRPr="00DF07CF" w:rsidRDefault="001827D0" w:rsidP="004B5EF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ปีสิ้นสุดวันที่ </w:t>
    </w:r>
    <w:r w:rsidR="00AB2F00" w:rsidRPr="00AB2F00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="00AB2F00" w:rsidRPr="00AB2F00">
      <w:rPr>
        <w:rFonts w:ascii="Angsana New" w:hAnsi="Angsana New"/>
        <w:sz w:val="32"/>
        <w:szCs w:val="32"/>
        <w:lang w:val="en-US" w:bidi="th-TH"/>
      </w:rPr>
      <w:t>2568</w:t>
    </w:r>
  </w:p>
  <w:p w14:paraId="41EE5BD6" w14:textId="77777777" w:rsidR="001827D0" w:rsidRPr="004B3C0B" w:rsidRDefault="001827D0" w:rsidP="004B5EFF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250AC" w14:textId="77777777" w:rsidR="00AA1A6F" w:rsidRPr="00E669A5" w:rsidRDefault="00AA1A6F" w:rsidP="00E2798E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จำกัด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/>
        <w:sz w:val="32"/>
        <w:szCs w:val="32"/>
        <w:cs/>
      </w:rPr>
      <w:t>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>)</w:t>
    </w:r>
    <w:r>
      <w:rPr>
        <w:rFonts w:ascii="Angsana New" w:hAnsi="Angsana New" w:hint="cs"/>
        <w:sz w:val="32"/>
        <w:szCs w:val="32"/>
        <w:cs/>
      </w:rPr>
      <w:t xml:space="preserve"> และบริษัทย่อย</w:t>
    </w:r>
  </w:p>
  <w:p w14:paraId="229DC801" w14:textId="77777777" w:rsidR="00AA1A6F" w:rsidRPr="00E669A5" w:rsidRDefault="00AA1A6F" w:rsidP="004B5EF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A0E96AC" w14:textId="07FCF2E5" w:rsidR="00AA1A6F" w:rsidRPr="00DF07CF" w:rsidRDefault="00AA1A6F" w:rsidP="004B5EF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ปีสิ้นสุดวันที่ </w:t>
    </w:r>
    <w:r w:rsidR="00AB2F00" w:rsidRPr="00AB2F00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="00AB2F00" w:rsidRPr="00AB2F00">
      <w:rPr>
        <w:rFonts w:ascii="Angsana New" w:hAnsi="Angsana New"/>
        <w:sz w:val="32"/>
        <w:szCs w:val="32"/>
        <w:lang w:val="en-US" w:bidi="th-TH"/>
      </w:rPr>
      <w:t>2568</w:t>
    </w:r>
  </w:p>
  <w:p w14:paraId="3CB702D3" w14:textId="77777777" w:rsidR="00AA1A6F" w:rsidRPr="004B3C0B" w:rsidRDefault="00AA1A6F" w:rsidP="004B5EFF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65B37" w14:textId="77777777" w:rsidR="001442B0" w:rsidRDefault="001442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86697" w14:textId="4DA27AC5" w:rsidR="001442B0" w:rsidRPr="00E669A5" w:rsidRDefault="001442B0" w:rsidP="00757B49">
    <w:pPr>
      <w:pStyle w:val="Heading6"/>
      <w:tabs>
        <w:tab w:val="left" w:pos="7845"/>
      </w:tabs>
      <w:jc w:val="both"/>
      <w:rPr>
        <w:rFonts w:ascii="Angsana New" w:hAnsi="Angsana New"/>
        <w:sz w:val="32"/>
        <w:szCs w:val="32"/>
      </w:rPr>
    </w:pPr>
    <w:r w:rsidRPr="00164FA5">
      <w:rPr>
        <w:rFonts w:ascii="Angsana New" w:hAnsi="Angsana New" w:hint="cs"/>
        <w:sz w:val="32"/>
        <w:szCs w:val="32"/>
        <w:cs/>
      </w:rPr>
      <w:t>บริษัท</w:t>
    </w:r>
    <w:r w:rsidRPr="00164FA5">
      <w:rPr>
        <w:rFonts w:ascii="Angsana New" w:hAnsi="Angsana New"/>
        <w:sz w:val="32"/>
        <w:szCs w:val="32"/>
        <w:cs/>
      </w:rPr>
      <w:t xml:space="preserve"> </w:t>
    </w:r>
    <w:r w:rsidRPr="00164FA5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164FA5">
      <w:rPr>
        <w:rFonts w:ascii="Angsana New" w:hAnsi="Angsana New"/>
        <w:sz w:val="32"/>
        <w:szCs w:val="32"/>
        <w:cs/>
      </w:rPr>
      <w:t xml:space="preserve"> </w:t>
    </w:r>
    <w:r w:rsidRPr="00164FA5">
      <w:rPr>
        <w:rFonts w:ascii="Angsana New" w:hAnsi="Angsana New" w:hint="cs"/>
        <w:sz w:val="32"/>
        <w:szCs w:val="32"/>
        <w:cs/>
      </w:rPr>
      <w:t>จำกัด</w:t>
    </w:r>
    <w:r w:rsidRPr="00164FA5">
      <w:rPr>
        <w:rFonts w:ascii="Angsana New" w:hAnsi="Angsana New"/>
        <w:sz w:val="32"/>
        <w:szCs w:val="32"/>
        <w:cs/>
      </w:rPr>
      <w:t xml:space="preserve"> (</w:t>
    </w:r>
    <w:r w:rsidRPr="00164FA5">
      <w:rPr>
        <w:rFonts w:ascii="Angsana New" w:hAnsi="Angsana New" w:hint="cs"/>
        <w:sz w:val="32"/>
        <w:szCs w:val="32"/>
        <w:cs/>
      </w:rPr>
      <w:t>มหาชน</w:t>
    </w:r>
    <w:r w:rsidRPr="00164FA5">
      <w:rPr>
        <w:rFonts w:ascii="Angsana New" w:hAnsi="Angsana New"/>
        <w:sz w:val="32"/>
        <w:szCs w:val="32"/>
        <w:cs/>
      </w:rPr>
      <w:t>)</w:t>
    </w:r>
    <w:r w:rsidR="006A7455">
      <w:rPr>
        <w:rFonts w:ascii="Angsana New" w:hAnsi="Angsana New" w:hint="cs"/>
        <w:sz w:val="32"/>
        <w:szCs w:val="32"/>
        <w:cs/>
      </w:rPr>
      <w:t xml:space="preserve"> และบริษัทย่อย</w:t>
    </w:r>
    <w:r>
      <w:rPr>
        <w:rFonts w:ascii="Angsana New" w:hAnsi="Angsana New"/>
        <w:sz w:val="32"/>
        <w:szCs w:val="32"/>
        <w:cs/>
      </w:rPr>
      <w:tab/>
    </w:r>
  </w:p>
  <w:p w14:paraId="12C4943D" w14:textId="77777777" w:rsidR="001442B0" w:rsidRPr="00E669A5" w:rsidRDefault="001442B0" w:rsidP="00E262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A77926C" w14:textId="09393ABC" w:rsidR="001442B0" w:rsidRDefault="001442B0" w:rsidP="00E26280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ปีสิ้นสุดวันที่ </w:t>
    </w:r>
    <w:r w:rsidR="00AB2F00" w:rsidRPr="00AB2F00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ธันวาคม </w:t>
    </w:r>
    <w:r w:rsidR="00AB2F00" w:rsidRPr="00AB2F00">
      <w:rPr>
        <w:rFonts w:ascii="Angsana New" w:hAnsi="Angsana New"/>
        <w:sz w:val="32"/>
        <w:szCs w:val="32"/>
        <w:lang w:val="en-US" w:bidi="th-TH"/>
      </w:rPr>
      <w:t>2568</w:t>
    </w:r>
  </w:p>
  <w:p w14:paraId="7838FDCA" w14:textId="77777777" w:rsidR="001442B0" w:rsidRPr="00DF07CF" w:rsidRDefault="001442B0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val="en-US" w:bidi="th-TH"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914FF" w14:textId="77777777" w:rsidR="001442B0" w:rsidRDefault="001442B0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4C95C" w14:textId="77777777" w:rsidR="0068064C" w:rsidRPr="00E669A5" w:rsidRDefault="0068064C" w:rsidP="00E2798E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จำกัด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/>
        <w:sz w:val="32"/>
        <w:szCs w:val="32"/>
        <w:cs/>
      </w:rPr>
      <w:t>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>)</w:t>
    </w:r>
    <w:r>
      <w:rPr>
        <w:rFonts w:ascii="Angsana New" w:hAnsi="Angsana New" w:hint="cs"/>
        <w:sz w:val="32"/>
        <w:szCs w:val="32"/>
        <w:cs/>
      </w:rPr>
      <w:t xml:space="preserve"> และบริษัทย่อย</w:t>
    </w:r>
  </w:p>
  <w:p w14:paraId="590D212B" w14:textId="77777777" w:rsidR="009F4F08" w:rsidRPr="00E669A5" w:rsidRDefault="009F4F08" w:rsidP="009F4F0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5E6A6EE1" w14:textId="4EAA216B" w:rsidR="00582C0D" w:rsidRDefault="00582C0D" w:rsidP="00582C0D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ปีสิ้นสุดวันที่ </w:t>
    </w:r>
    <w:r w:rsidR="00AB2F00" w:rsidRPr="00AB2F00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ธันวาคม </w:t>
    </w:r>
    <w:r w:rsidR="00AB2F00" w:rsidRPr="00AB2F00">
      <w:rPr>
        <w:rFonts w:ascii="Angsana New" w:hAnsi="Angsana New"/>
        <w:sz w:val="32"/>
        <w:szCs w:val="32"/>
        <w:lang w:val="en-US" w:bidi="th-TH"/>
      </w:rPr>
      <w:t>2568</w:t>
    </w:r>
  </w:p>
  <w:p w14:paraId="2EEDDB20" w14:textId="77777777" w:rsidR="0068064C" w:rsidRPr="004B3C0B" w:rsidRDefault="0068064C" w:rsidP="004B5EFF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9AA494C"/>
    <w:multiLevelType w:val="hybridMultilevel"/>
    <w:tmpl w:val="765C35FA"/>
    <w:lvl w:ilvl="0" w:tplc="F37C87E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B60502A"/>
    <w:multiLevelType w:val="hybridMultilevel"/>
    <w:tmpl w:val="CC0C7E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A77652"/>
    <w:multiLevelType w:val="hybridMultilevel"/>
    <w:tmpl w:val="88B401D0"/>
    <w:lvl w:ilvl="0" w:tplc="F28EBFB8">
      <w:start w:val="3"/>
      <w:numFmt w:val="bullet"/>
      <w:lvlText w:val="-"/>
      <w:lvlJc w:val="left"/>
      <w:pPr>
        <w:ind w:left="718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C146537"/>
    <w:multiLevelType w:val="multilevel"/>
    <w:tmpl w:val="5AA4CD3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0" w15:restartNumberingAfterBreak="0">
    <w:nsid w:val="4F3E56AD"/>
    <w:multiLevelType w:val="hybridMultilevel"/>
    <w:tmpl w:val="83246DD4"/>
    <w:lvl w:ilvl="0" w:tplc="1CEE254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1AE4E26"/>
    <w:multiLevelType w:val="hybridMultilevel"/>
    <w:tmpl w:val="D7DC9670"/>
    <w:lvl w:ilvl="0" w:tplc="F53A56F2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 w16cid:durableId="373776679">
    <w:abstractNumId w:val="6"/>
  </w:num>
  <w:num w:numId="2" w16cid:durableId="1309238819">
    <w:abstractNumId w:val="5"/>
  </w:num>
  <w:num w:numId="3" w16cid:durableId="507407870">
    <w:abstractNumId w:val="9"/>
  </w:num>
  <w:num w:numId="4" w16cid:durableId="1701465797">
    <w:abstractNumId w:val="7"/>
  </w:num>
  <w:num w:numId="5" w16cid:durableId="715087224">
    <w:abstractNumId w:val="8"/>
  </w:num>
  <w:num w:numId="6" w16cid:durableId="1087771987">
    <w:abstractNumId w:val="3"/>
  </w:num>
  <w:num w:numId="7" w16cid:durableId="1865945524">
    <w:abstractNumId w:val="2"/>
  </w:num>
  <w:num w:numId="8" w16cid:durableId="218365964">
    <w:abstractNumId w:val="0"/>
  </w:num>
  <w:num w:numId="9" w16cid:durableId="527959843">
    <w:abstractNumId w:val="1"/>
  </w:num>
  <w:num w:numId="10" w16cid:durableId="1527673306">
    <w:abstractNumId w:val="4"/>
  </w:num>
  <w:num w:numId="11" w16cid:durableId="1041515327">
    <w:abstractNumId w:val="17"/>
  </w:num>
  <w:num w:numId="12" w16cid:durableId="1001078170">
    <w:abstractNumId w:val="11"/>
  </w:num>
  <w:num w:numId="13" w16cid:durableId="1379552740">
    <w:abstractNumId w:val="23"/>
  </w:num>
  <w:num w:numId="14" w16cid:durableId="1942519153">
    <w:abstractNumId w:val="14"/>
  </w:num>
  <w:num w:numId="15" w16cid:durableId="491213087">
    <w:abstractNumId w:val="18"/>
  </w:num>
  <w:num w:numId="16" w16cid:durableId="2115395296">
    <w:abstractNumId w:val="22"/>
  </w:num>
  <w:num w:numId="17" w16cid:durableId="1185632974">
    <w:abstractNumId w:val="15"/>
  </w:num>
  <w:num w:numId="18" w16cid:durableId="676230586">
    <w:abstractNumId w:val="16"/>
  </w:num>
  <w:num w:numId="19" w16cid:durableId="1486049459">
    <w:abstractNumId w:val="19"/>
  </w:num>
  <w:num w:numId="20" w16cid:durableId="255595027">
    <w:abstractNumId w:val="20"/>
  </w:num>
  <w:num w:numId="21" w16cid:durableId="1678072811">
    <w:abstractNumId w:val="10"/>
  </w:num>
  <w:num w:numId="22" w16cid:durableId="1224289856">
    <w:abstractNumId w:val="12"/>
  </w:num>
  <w:num w:numId="23" w16cid:durableId="2146506003">
    <w:abstractNumId w:val="21"/>
  </w:num>
  <w:num w:numId="24" w16cid:durableId="894390960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571"/>
    <w:rsid w:val="000005C5"/>
    <w:rsid w:val="00000730"/>
    <w:rsid w:val="00000806"/>
    <w:rsid w:val="00000BE7"/>
    <w:rsid w:val="00000DA9"/>
    <w:rsid w:val="0000113A"/>
    <w:rsid w:val="000013E3"/>
    <w:rsid w:val="0000155D"/>
    <w:rsid w:val="00001A22"/>
    <w:rsid w:val="00001F01"/>
    <w:rsid w:val="00001F9D"/>
    <w:rsid w:val="000020E4"/>
    <w:rsid w:val="000022B1"/>
    <w:rsid w:val="00002377"/>
    <w:rsid w:val="00002620"/>
    <w:rsid w:val="000027DB"/>
    <w:rsid w:val="0000291C"/>
    <w:rsid w:val="00002B1F"/>
    <w:rsid w:val="00002DC4"/>
    <w:rsid w:val="00002E24"/>
    <w:rsid w:val="00002F7E"/>
    <w:rsid w:val="00003233"/>
    <w:rsid w:val="00003534"/>
    <w:rsid w:val="000036F9"/>
    <w:rsid w:val="000036FD"/>
    <w:rsid w:val="000039EC"/>
    <w:rsid w:val="00003A8F"/>
    <w:rsid w:val="00003BFC"/>
    <w:rsid w:val="00003D90"/>
    <w:rsid w:val="00003E36"/>
    <w:rsid w:val="00003ED8"/>
    <w:rsid w:val="000040A3"/>
    <w:rsid w:val="0000423A"/>
    <w:rsid w:val="0000449B"/>
    <w:rsid w:val="00004647"/>
    <w:rsid w:val="00004681"/>
    <w:rsid w:val="00004EE5"/>
    <w:rsid w:val="00004FC0"/>
    <w:rsid w:val="00005193"/>
    <w:rsid w:val="00005444"/>
    <w:rsid w:val="00005497"/>
    <w:rsid w:val="000055B8"/>
    <w:rsid w:val="00005755"/>
    <w:rsid w:val="000057A0"/>
    <w:rsid w:val="00005813"/>
    <w:rsid w:val="00005B3E"/>
    <w:rsid w:val="00005E7B"/>
    <w:rsid w:val="00005EA5"/>
    <w:rsid w:val="00006117"/>
    <w:rsid w:val="00006334"/>
    <w:rsid w:val="00006838"/>
    <w:rsid w:val="0000690E"/>
    <w:rsid w:val="00006B43"/>
    <w:rsid w:val="00006BFA"/>
    <w:rsid w:val="00006C2A"/>
    <w:rsid w:val="00006C60"/>
    <w:rsid w:val="00006D07"/>
    <w:rsid w:val="00006E4F"/>
    <w:rsid w:val="00006F01"/>
    <w:rsid w:val="000070A4"/>
    <w:rsid w:val="0000721C"/>
    <w:rsid w:val="00007242"/>
    <w:rsid w:val="000074DC"/>
    <w:rsid w:val="00007598"/>
    <w:rsid w:val="00007606"/>
    <w:rsid w:val="00007657"/>
    <w:rsid w:val="0000777D"/>
    <w:rsid w:val="000078C6"/>
    <w:rsid w:val="000079A7"/>
    <w:rsid w:val="000079AB"/>
    <w:rsid w:val="00007BC8"/>
    <w:rsid w:val="00007C5E"/>
    <w:rsid w:val="00007F2C"/>
    <w:rsid w:val="0001004E"/>
    <w:rsid w:val="00010101"/>
    <w:rsid w:val="0001033C"/>
    <w:rsid w:val="0001035F"/>
    <w:rsid w:val="000103CB"/>
    <w:rsid w:val="00010897"/>
    <w:rsid w:val="0001089D"/>
    <w:rsid w:val="000108FE"/>
    <w:rsid w:val="00010959"/>
    <w:rsid w:val="000109FE"/>
    <w:rsid w:val="00010C44"/>
    <w:rsid w:val="00010E30"/>
    <w:rsid w:val="00010FA3"/>
    <w:rsid w:val="00011175"/>
    <w:rsid w:val="000111A3"/>
    <w:rsid w:val="000114BE"/>
    <w:rsid w:val="0001176F"/>
    <w:rsid w:val="00011A10"/>
    <w:rsid w:val="00011A4E"/>
    <w:rsid w:val="00011C53"/>
    <w:rsid w:val="00011FE4"/>
    <w:rsid w:val="00012044"/>
    <w:rsid w:val="000125B8"/>
    <w:rsid w:val="0001260E"/>
    <w:rsid w:val="0001268F"/>
    <w:rsid w:val="000128C2"/>
    <w:rsid w:val="00012CBF"/>
    <w:rsid w:val="00012DCB"/>
    <w:rsid w:val="00012DFB"/>
    <w:rsid w:val="00012E1F"/>
    <w:rsid w:val="00012F16"/>
    <w:rsid w:val="00012F6A"/>
    <w:rsid w:val="0001315C"/>
    <w:rsid w:val="000131CC"/>
    <w:rsid w:val="00013278"/>
    <w:rsid w:val="000132ED"/>
    <w:rsid w:val="00013415"/>
    <w:rsid w:val="000134A8"/>
    <w:rsid w:val="000136D1"/>
    <w:rsid w:val="00013792"/>
    <w:rsid w:val="00013B75"/>
    <w:rsid w:val="00013B9E"/>
    <w:rsid w:val="00013C9D"/>
    <w:rsid w:val="00013D2E"/>
    <w:rsid w:val="0001445F"/>
    <w:rsid w:val="000146CB"/>
    <w:rsid w:val="00014733"/>
    <w:rsid w:val="0001478C"/>
    <w:rsid w:val="00014BB5"/>
    <w:rsid w:val="00014E04"/>
    <w:rsid w:val="00015022"/>
    <w:rsid w:val="000152F6"/>
    <w:rsid w:val="00015351"/>
    <w:rsid w:val="0001574B"/>
    <w:rsid w:val="000157B7"/>
    <w:rsid w:val="0001587F"/>
    <w:rsid w:val="00015B18"/>
    <w:rsid w:val="00015C25"/>
    <w:rsid w:val="00015D0A"/>
    <w:rsid w:val="00015E87"/>
    <w:rsid w:val="0001622C"/>
    <w:rsid w:val="0001630E"/>
    <w:rsid w:val="000163C1"/>
    <w:rsid w:val="00016437"/>
    <w:rsid w:val="00016632"/>
    <w:rsid w:val="00016704"/>
    <w:rsid w:val="000168B1"/>
    <w:rsid w:val="00016D82"/>
    <w:rsid w:val="00016FDF"/>
    <w:rsid w:val="00017361"/>
    <w:rsid w:val="00017399"/>
    <w:rsid w:val="000174CB"/>
    <w:rsid w:val="00017622"/>
    <w:rsid w:val="0001769A"/>
    <w:rsid w:val="000176C6"/>
    <w:rsid w:val="000176D0"/>
    <w:rsid w:val="00017AED"/>
    <w:rsid w:val="00017E34"/>
    <w:rsid w:val="00017F57"/>
    <w:rsid w:val="00017FAA"/>
    <w:rsid w:val="00020346"/>
    <w:rsid w:val="00020696"/>
    <w:rsid w:val="000207DE"/>
    <w:rsid w:val="0002091C"/>
    <w:rsid w:val="00020A12"/>
    <w:rsid w:val="00020BEE"/>
    <w:rsid w:val="00020D33"/>
    <w:rsid w:val="00020FF9"/>
    <w:rsid w:val="000210EB"/>
    <w:rsid w:val="00021364"/>
    <w:rsid w:val="000214E7"/>
    <w:rsid w:val="000219FD"/>
    <w:rsid w:val="00021D74"/>
    <w:rsid w:val="00021F6B"/>
    <w:rsid w:val="00022155"/>
    <w:rsid w:val="000222CB"/>
    <w:rsid w:val="000223E4"/>
    <w:rsid w:val="00022573"/>
    <w:rsid w:val="0002258D"/>
    <w:rsid w:val="000225D0"/>
    <w:rsid w:val="0002263F"/>
    <w:rsid w:val="000226BF"/>
    <w:rsid w:val="000228E5"/>
    <w:rsid w:val="0002294B"/>
    <w:rsid w:val="00022A1A"/>
    <w:rsid w:val="00022CA1"/>
    <w:rsid w:val="00022F94"/>
    <w:rsid w:val="000233A3"/>
    <w:rsid w:val="000235ED"/>
    <w:rsid w:val="000237E0"/>
    <w:rsid w:val="00023855"/>
    <w:rsid w:val="0002389C"/>
    <w:rsid w:val="000239AD"/>
    <w:rsid w:val="00023AA6"/>
    <w:rsid w:val="00023C68"/>
    <w:rsid w:val="00023DB6"/>
    <w:rsid w:val="00023F58"/>
    <w:rsid w:val="00024157"/>
    <w:rsid w:val="00024242"/>
    <w:rsid w:val="0002435A"/>
    <w:rsid w:val="000247AE"/>
    <w:rsid w:val="00024B77"/>
    <w:rsid w:val="00024F26"/>
    <w:rsid w:val="00024FC8"/>
    <w:rsid w:val="0002524D"/>
    <w:rsid w:val="000256B1"/>
    <w:rsid w:val="0002578B"/>
    <w:rsid w:val="0002579F"/>
    <w:rsid w:val="00025AFC"/>
    <w:rsid w:val="00025B5E"/>
    <w:rsid w:val="00025BD4"/>
    <w:rsid w:val="00025D27"/>
    <w:rsid w:val="00025E9F"/>
    <w:rsid w:val="0002613A"/>
    <w:rsid w:val="00026206"/>
    <w:rsid w:val="0002629D"/>
    <w:rsid w:val="000262E0"/>
    <w:rsid w:val="000264D2"/>
    <w:rsid w:val="0002692B"/>
    <w:rsid w:val="0002694E"/>
    <w:rsid w:val="00026A32"/>
    <w:rsid w:val="00026BA9"/>
    <w:rsid w:val="00026BEF"/>
    <w:rsid w:val="00026C38"/>
    <w:rsid w:val="00027008"/>
    <w:rsid w:val="0002719D"/>
    <w:rsid w:val="000275C7"/>
    <w:rsid w:val="00027795"/>
    <w:rsid w:val="0002788B"/>
    <w:rsid w:val="00027C4A"/>
    <w:rsid w:val="00027DF9"/>
    <w:rsid w:val="00027EBF"/>
    <w:rsid w:val="00027F3C"/>
    <w:rsid w:val="00027F49"/>
    <w:rsid w:val="00030048"/>
    <w:rsid w:val="0003016A"/>
    <w:rsid w:val="00030184"/>
    <w:rsid w:val="00030199"/>
    <w:rsid w:val="00030216"/>
    <w:rsid w:val="0003023F"/>
    <w:rsid w:val="00030293"/>
    <w:rsid w:val="00030443"/>
    <w:rsid w:val="000304DD"/>
    <w:rsid w:val="00030625"/>
    <w:rsid w:val="0003063B"/>
    <w:rsid w:val="000309B0"/>
    <w:rsid w:val="00030A40"/>
    <w:rsid w:val="00030ABC"/>
    <w:rsid w:val="00030B20"/>
    <w:rsid w:val="00030D77"/>
    <w:rsid w:val="00030DAD"/>
    <w:rsid w:val="00030DD5"/>
    <w:rsid w:val="00030E00"/>
    <w:rsid w:val="00031270"/>
    <w:rsid w:val="000312F7"/>
    <w:rsid w:val="0003137A"/>
    <w:rsid w:val="000314FA"/>
    <w:rsid w:val="00031580"/>
    <w:rsid w:val="00031791"/>
    <w:rsid w:val="00031A0D"/>
    <w:rsid w:val="00031C3B"/>
    <w:rsid w:val="00031C46"/>
    <w:rsid w:val="00031CD2"/>
    <w:rsid w:val="00031D51"/>
    <w:rsid w:val="0003241F"/>
    <w:rsid w:val="0003247B"/>
    <w:rsid w:val="000324CA"/>
    <w:rsid w:val="000324EF"/>
    <w:rsid w:val="000326C6"/>
    <w:rsid w:val="000327E3"/>
    <w:rsid w:val="00032825"/>
    <w:rsid w:val="00032852"/>
    <w:rsid w:val="00032A9E"/>
    <w:rsid w:val="00032C93"/>
    <w:rsid w:val="00032D9E"/>
    <w:rsid w:val="000330D2"/>
    <w:rsid w:val="000333E1"/>
    <w:rsid w:val="000335B5"/>
    <w:rsid w:val="0003373F"/>
    <w:rsid w:val="0003392B"/>
    <w:rsid w:val="00033940"/>
    <w:rsid w:val="00033B45"/>
    <w:rsid w:val="00033D66"/>
    <w:rsid w:val="00034195"/>
    <w:rsid w:val="00034776"/>
    <w:rsid w:val="0003483F"/>
    <w:rsid w:val="000348D5"/>
    <w:rsid w:val="00034C0A"/>
    <w:rsid w:val="00034C7C"/>
    <w:rsid w:val="00034D21"/>
    <w:rsid w:val="00034DB1"/>
    <w:rsid w:val="00034E09"/>
    <w:rsid w:val="00034F14"/>
    <w:rsid w:val="000351F3"/>
    <w:rsid w:val="000352B9"/>
    <w:rsid w:val="0003541D"/>
    <w:rsid w:val="000354ED"/>
    <w:rsid w:val="00035D67"/>
    <w:rsid w:val="00036023"/>
    <w:rsid w:val="00036333"/>
    <w:rsid w:val="0003640B"/>
    <w:rsid w:val="000369A9"/>
    <w:rsid w:val="00036A39"/>
    <w:rsid w:val="00036C87"/>
    <w:rsid w:val="00036CBF"/>
    <w:rsid w:val="000370DF"/>
    <w:rsid w:val="000371FB"/>
    <w:rsid w:val="00037239"/>
    <w:rsid w:val="0003723C"/>
    <w:rsid w:val="0003724C"/>
    <w:rsid w:val="00037303"/>
    <w:rsid w:val="000375C6"/>
    <w:rsid w:val="00037665"/>
    <w:rsid w:val="00037853"/>
    <w:rsid w:val="00037861"/>
    <w:rsid w:val="000379FF"/>
    <w:rsid w:val="00037A91"/>
    <w:rsid w:val="00037AB6"/>
    <w:rsid w:val="00037B93"/>
    <w:rsid w:val="00037DA6"/>
    <w:rsid w:val="00037EE8"/>
    <w:rsid w:val="00037FFB"/>
    <w:rsid w:val="00040B06"/>
    <w:rsid w:val="00040B37"/>
    <w:rsid w:val="00040C52"/>
    <w:rsid w:val="00040EB9"/>
    <w:rsid w:val="00040FA7"/>
    <w:rsid w:val="00040FE9"/>
    <w:rsid w:val="00041068"/>
    <w:rsid w:val="0004130C"/>
    <w:rsid w:val="00041431"/>
    <w:rsid w:val="000415C3"/>
    <w:rsid w:val="0004180A"/>
    <w:rsid w:val="0004185A"/>
    <w:rsid w:val="00041991"/>
    <w:rsid w:val="000419E6"/>
    <w:rsid w:val="00041E6F"/>
    <w:rsid w:val="00042070"/>
    <w:rsid w:val="00042447"/>
    <w:rsid w:val="0004262B"/>
    <w:rsid w:val="0004266B"/>
    <w:rsid w:val="00042863"/>
    <w:rsid w:val="00042A66"/>
    <w:rsid w:val="00042B68"/>
    <w:rsid w:val="00043034"/>
    <w:rsid w:val="00043058"/>
    <w:rsid w:val="000434FE"/>
    <w:rsid w:val="000436D1"/>
    <w:rsid w:val="000438E8"/>
    <w:rsid w:val="00043982"/>
    <w:rsid w:val="00043A44"/>
    <w:rsid w:val="00043A4B"/>
    <w:rsid w:val="00043CB9"/>
    <w:rsid w:val="00043ED8"/>
    <w:rsid w:val="00044137"/>
    <w:rsid w:val="000441E9"/>
    <w:rsid w:val="00044269"/>
    <w:rsid w:val="000444C6"/>
    <w:rsid w:val="000445C1"/>
    <w:rsid w:val="00044630"/>
    <w:rsid w:val="000447E8"/>
    <w:rsid w:val="00044817"/>
    <w:rsid w:val="000449F5"/>
    <w:rsid w:val="00044AB8"/>
    <w:rsid w:val="00044BC5"/>
    <w:rsid w:val="00044CBA"/>
    <w:rsid w:val="00044F70"/>
    <w:rsid w:val="00045091"/>
    <w:rsid w:val="00045101"/>
    <w:rsid w:val="00045178"/>
    <w:rsid w:val="000452BC"/>
    <w:rsid w:val="00045556"/>
    <w:rsid w:val="00045599"/>
    <w:rsid w:val="00045E3F"/>
    <w:rsid w:val="00045ECF"/>
    <w:rsid w:val="000460B9"/>
    <w:rsid w:val="000467C8"/>
    <w:rsid w:val="00046AC0"/>
    <w:rsid w:val="00046D85"/>
    <w:rsid w:val="00046E6B"/>
    <w:rsid w:val="00046F93"/>
    <w:rsid w:val="00046F9C"/>
    <w:rsid w:val="0004733E"/>
    <w:rsid w:val="000477E5"/>
    <w:rsid w:val="0004798B"/>
    <w:rsid w:val="00047A85"/>
    <w:rsid w:val="00047DF2"/>
    <w:rsid w:val="00047F60"/>
    <w:rsid w:val="00050592"/>
    <w:rsid w:val="00050659"/>
    <w:rsid w:val="0005075E"/>
    <w:rsid w:val="00050AE0"/>
    <w:rsid w:val="00050AE7"/>
    <w:rsid w:val="00050C75"/>
    <w:rsid w:val="00050E0C"/>
    <w:rsid w:val="00050EFC"/>
    <w:rsid w:val="0005108B"/>
    <w:rsid w:val="000510CB"/>
    <w:rsid w:val="0005136E"/>
    <w:rsid w:val="00051512"/>
    <w:rsid w:val="00051816"/>
    <w:rsid w:val="000518DA"/>
    <w:rsid w:val="00051920"/>
    <w:rsid w:val="0005196C"/>
    <w:rsid w:val="00051994"/>
    <w:rsid w:val="000519C5"/>
    <w:rsid w:val="00051A2D"/>
    <w:rsid w:val="00051BDE"/>
    <w:rsid w:val="00052164"/>
    <w:rsid w:val="00052547"/>
    <w:rsid w:val="00052C9F"/>
    <w:rsid w:val="00052E75"/>
    <w:rsid w:val="00053079"/>
    <w:rsid w:val="000534BE"/>
    <w:rsid w:val="00053937"/>
    <w:rsid w:val="00053938"/>
    <w:rsid w:val="00053D9E"/>
    <w:rsid w:val="00053DB2"/>
    <w:rsid w:val="00053F02"/>
    <w:rsid w:val="00054215"/>
    <w:rsid w:val="0005457E"/>
    <w:rsid w:val="00054606"/>
    <w:rsid w:val="00054691"/>
    <w:rsid w:val="00054896"/>
    <w:rsid w:val="00054AFE"/>
    <w:rsid w:val="00054B6D"/>
    <w:rsid w:val="00054C08"/>
    <w:rsid w:val="00054CF1"/>
    <w:rsid w:val="00054D73"/>
    <w:rsid w:val="000550E7"/>
    <w:rsid w:val="000552C1"/>
    <w:rsid w:val="00055431"/>
    <w:rsid w:val="000554B1"/>
    <w:rsid w:val="000555A4"/>
    <w:rsid w:val="000556FF"/>
    <w:rsid w:val="000557A9"/>
    <w:rsid w:val="000558BD"/>
    <w:rsid w:val="00055E1C"/>
    <w:rsid w:val="00055EBA"/>
    <w:rsid w:val="000560BA"/>
    <w:rsid w:val="00056502"/>
    <w:rsid w:val="0005650E"/>
    <w:rsid w:val="00056831"/>
    <w:rsid w:val="000569D6"/>
    <w:rsid w:val="000569DF"/>
    <w:rsid w:val="00056BF6"/>
    <w:rsid w:val="00056D79"/>
    <w:rsid w:val="00056FF4"/>
    <w:rsid w:val="00057179"/>
    <w:rsid w:val="000572B9"/>
    <w:rsid w:val="0005746E"/>
    <w:rsid w:val="000575A5"/>
    <w:rsid w:val="00057604"/>
    <w:rsid w:val="000577FC"/>
    <w:rsid w:val="00057B71"/>
    <w:rsid w:val="00057C79"/>
    <w:rsid w:val="00057C88"/>
    <w:rsid w:val="00057F57"/>
    <w:rsid w:val="0006009D"/>
    <w:rsid w:val="000600D5"/>
    <w:rsid w:val="000600ED"/>
    <w:rsid w:val="0006061C"/>
    <w:rsid w:val="00060696"/>
    <w:rsid w:val="000606AF"/>
    <w:rsid w:val="00060E87"/>
    <w:rsid w:val="00061021"/>
    <w:rsid w:val="00061201"/>
    <w:rsid w:val="00061355"/>
    <w:rsid w:val="0006158D"/>
    <w:rsid w:val="000617AA"/>
    <w:rsid w:val="00061991"/>
    <w:rsid w:val="00061C89"/>
    <w:rsid w:val="00061DF6"/>
    <w:rsid w:val="00061E63"/>
    <w:rsid w:val="00061F55"/>
    <w:rsid w:val="000621FA"/>
    <w:rsid w:val="000621FD"/>
    <w:rsid w:val="00062202"/>
    <w:rsid w:val="0006244F"/>
    <w:rsid w:val="00062455"/>
    <w:rsid w:val="000624ED"/>
    <w:rsid w:val="00062794"/>
    <w:rsid w:val="00062981"/>
    <w:rsid w:val="00062ADC"/>
    <w:rsid w:val="00062B9A"/>
    <w:rsid w:val="00062F23"/>
    <w:rsid w:val="0006325C"/>
    <w:rsid w:val="0006335F"/>
    <w:rsid w:val="0006356C"/>
    <w:rsid w:val="0006361A"/>
    <w:rsid w:val="0006367C"/>
    <w:rsid w:val="000637A9"/>
    <w:rsid w:val="00063BD8"/>
    <w:rsid w:val="00063C0A"/>
    <w:rsid w:val="00063C64"/>
    <w:rsid w:val="00063DC7"/>
    <w:rsid w:val="00063DE0"/>
    <w:rsid w:val="00063DE7"/>
    <w:rsid w:val="000641D5"/>
    <w:rsid w:val="0006448C"/>
    <w:rsid w:val="00064632"/>
    <w:rsid w:val="00064A31"/>
    <w:rsid w:val="00064F19"/>
    <w:rsid w:val="000652DA"/>
    <w:rsid w:val="00065508"/>
    <w:rsid w:val="0006568D"/>
    <w:rsid w:val="0006570C"/>
    <w:rsid w:val="00065841"/>
    <w:rsid w:val="00065C91"/>
    <w:rsid w:val="00065CF3"/>
    <w:rsid w:val="00065F11"/>
    <w:rsid w:val="00065FAD"/>
    <w:rsid w:val="0006600B"/>
    <w:rsid w:val="00066225"/>
    <w:rsid w:val="000666EF"/>
    <w:rsid w:val="00066D39"/>
    <w:rsid w:val="00066FC3"/>
    <w:rsid w:val="00066FDC"/>
    <w:rsid w:val="000670F6"/>
    <w:rsid w:val="00067752"/>
    <w:rsid w:val="000677CB"/>
    <w:rsid w:val="00067942"/>
    <w:rsid w:val="00067C8D"/>
    <w:rsid w:val="00067D44"/>
    <w:rsid w:val="00067D8E"/>
    <w:rsid w:val="00067F1A"/>
    <w:rsid w:val="00067F25"/>
    <w:rsid w:val="000702C9"/>
    <w:rsid w:val="000703D6"/>
    <w:rsid w:val="00070570"/>
    <w:rsid w:val="000707DE"/>
    <w:rsid w:val="000708C1"/>
    <w:rsid w:val="00070A79"/>
    <w:rsid w:val="00070D2A"/>
    <w:rsid w:val="0007104E"/>
    <w:rsid w:val="00071553"/>
    <w:rsid w:val="000716B6"/>
    <w:rsid w:val="00071775"/>
    <w:rsid w:val="00071904"/>
    <w:rsid w:val="0007199D"/>
    <w:rsid w:val="00071E21"/>
    <w:rsid w:val="00072063"/>
    <w:rsid w:val="00072123"/>
    <w:rsid w:val="00072261"/>
    <w:rsid w:val="00072311"/>
    <w:rsid w:val="000726C1"/>
    <w:rsid w:val="000727E0"/>
    <w:rsid w:val="00072C16"/>
    <w:rsid w:val="00072C70"/>
    <w:rsid w:val="00072D9D"/>
    <w:rsid w:val="00072E95"/>
    <w:rsid w:val="00072FDB"/>
    <w:rsid w:val="00073165"/>
    <w:rsid w:val="00073353"/>
    <w:rsid w:val="000737DB"/>
    <w:rsid w:val="0007389E"/>
    <w:rsid w:val="00073A0F"/>
    <w:rsid w:val="00073A46"/>
    <w:rsid w:val="00073D91"/>
    <w:rsid w:val="00073E36"/>
    <w:rsid w:val="00073FE1"/>
    <w:rsid w:val="00074247"/>
    <w:rsid w:val="0007432E"/>
    <w:rsid w:val="000746A1"/>
    <w:rsid w:val="0007477B"/>
    <w:rsid w:val="00074B00"/>
    <w:rsid w:val="00074BDE"/>
    <w:rsid w:val="00074C0D"/>
    <w:rsid w:val="000756BA"/>
    <w:rsid w:val="00075714"/>
    <w:rsid w:val="00075782"/>
    <w:rsid w:val="00075797"/>
    <w:rsid w:val="00075C00"/>
    <w:rsid w:val="00076015"/>
    <w:rsid w:val="000761A3"/>
    <w:rsid w:val="0007635C"/>
    <w:rsid w:val="000768D2"/>
    <w:rsid w:val="000769EC"/>
    <w:rsid w:val="00076A80"/>
    <w:rsid w:val="00076B9B"/>
    <w:rsid w:val="00076F29"/>
    <w:rsid w:val="00077132"/>
    <w:rsid w:val="0007721C"/>
    <w:rsid w:val="000772D4"/>
    <w:rsid w:val="0007738A"/>
    <w:rsid w:val="000779A8"/>
    <w:rsid w:val="000779E1"/>
    <w:rsid w:val="00077B8E"/>
    <w:rsid w:val="00077EF1"/>
    <w:rsid w:val="00077FB5"/>
    <w:rsid w:val="00080113"/>
    <w:rsid w:val="000802E6"/>
    <w:rsid w:val="0008040B"/>
    <w:rsid w:val="00080420"/>
    <w:rsid w:val="000804E9"/>
    <w:rsid w:val="000806F6"/>
    <w:rsid w:val="000807D0"/>
    <w:rsid w:val="00080904"/>
    <w:rsid w:val="00080E58"/>
    <w:rsid w:val="00080E88"/>
    <w:rsid w:val="00080F30"/>
    <w:rsid w:val="00081212"/>
    <w:rsid w:val="000817C9"/>
    <w:rsid w:val="000817D7"/>
    <w:rsid w:val="00081898"/>
    <w:rsid w:val="000818AB"/>
    <w:rsid w:val="00081991"/>
    <w:rsid w:val="00081BBB"/>
    <w:rsid w:val="0008214C"/>
    <w:rsid w:val="0008241A"/>
    <w:rsid w:val="000825A2"/>
    <w:rsid w:val="000825F3"/>
    <w:rsid w:val="00082BD0"/>
    <w:rsid w:val="00082D5D"/>
    <w:rsid w:val="00082ECA"/>
    <w:rsid w:val="00082FA4"/>
    <w:rsid w:val="00082FBE"/>
    <w:rsid w:val="00083049"/>
    <w:rsid w:val="000833D2"/>
    <w:rsid w:val="00083489"/>
    <w:rsid w:val="00083532"/>
    <w:rsid w:val="00083B42"/>
    <w:rsid w:val="00083B65"/>
    <w:rsid w:val="0008412A"/>
    <w:rsid w:val="00084434"/>
    <w:rsid w:val="0008499E"/>
    <w:rsid w:val="00084A7D"/>
    <w:rsid w:val="00084D0B"/>
    <w:rsid w:val="00084ED8"/>
    <w:rsid w:val="000850E2"/>
    <w:rsid w:val="0008520B"/>
    <w:rsid w:val="000853C5"/>
    <w:rsid w:val="00085481"/>
    <w:rsid w:val="000857AD"/>
    <w:rsid w:val="000858DC"/>
    <w:rsid w:val="00085A22"/>
    <w:rsid w:val="00085D09"/>
    <w:rsid w:val="00085E61"/>
    <w:rsid w:val="00085F4C"/>
    <w:rsid w:val="00086607"/>
    <w:rsid w:val="00086678"/>
    <w:rsid w:val="00086792"/>
    <w:rsid w:val="00086840"/>
    <w:rsid w:val="0008685A"/>
    <w:rsid w:val="00086AB5"/>
    <w:rsid w:val="00086D91"/>
    <w:rsid w:val="00086E8C"/>
    <w:rsid w:val="000870D6"/>
    <w:rsid w:val="00087117"/>
    <w:rsid w:val="0008725B"/>
    <w:rsid w:val="00087534"/>
    <w:rsid w:val="0008760C"/>
    <w:rsid w:val="00087B16"/>
    <w:rsid w:val="00087B8A"/>
    <w:rsid w:val="00087EAD"/>
    <w:rsid w:val="000901F2"/>
    <w:rsid w:val="0009032A"/>
    <w:rsid w:val="0009036C"/>
    <w:rsid w:val="00090387"/>
    <w:rsid w:val="0009046A"/>
    <w:rsid w:val="000904CB"/>
    <w:rsid w:val="0009077F"/>
    <w:rsid w:val="0009079D"/>
    <w:rsid w:val="00090916"/>
    <w:rsid w:val="000909FC"/>
    <w:rsid w:val="00090A3A"/>
    <w:rsid w:val="00090AC3"/>
    <w:rsid w:val="00090FDB"/>
    <w:rsid w:val="000912CF"/>
    <w:rsid w:val="000913BC"/>
    <w:rsid w:val="0009140D"/>
    <w:rsid w:val="00091495"/>
    <w:rsid w:val="00091751"/>
    <w:rsid w:val="00091879"/>
    <w:rsid w:val="0009196E"/>
    <w:rsid w:val="000919FC"/>
    <w:rsid w:val="00091C1E"/>
    <w:rsid w:val="0009260C"/>
    <w:rsid w:val="0009267B"/>
    <w:rsid w:val="000926A0"/>
    <w:rsid w:val="00092BA3"/>
    <w:rsid w:val="00092CF9"/>
    <w:rsid w:val="00093021"/>
    <w:rsid w:val="00093168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3B69"/>
    <w:rsid w:val="00094394"/>
    <w:rsid w:val="00094502"/>
    <w:rsid w:val="00094772"/>
    <w:rsid w:val="00094B90"/>
    <w:rsid w:val="00094C33"/>
    <w:rsid w:val="00095354"/>
    <w:rsid w:val="00095444"/>
    <w:rsid w:val="00095510"/>
    <w:rsid w:val="0009569B"/>
    <w:rsid w:val="000959EC"/>
    <w:rsid w:val="00095B11"/>
    <w:rsid w:val="00095C50"/>
    <w:rsid w:val="00095CD4"/>
    <w:rsid w:val="00095F50"/>
    <w:rsid w:val="00096015"/>
    <w:rsid w:val="00096028"/>
    <w:rsid w:val="000967BD"/>
    <w:rsid w:val="000968BA"/>
    <w:rsid w:val="0009699B"/>
    <w:rsid w:val="00096A47"/>
    <w:rsid w:val="00096A5E"/>
    <w:rsid w:val="00096AA6"/>
    <w:rsid w:val="00096AE9"/>
    <w:rsid w:val="00096C9E"/>
    <w:rsid w:val="0009734D"/>
    <w:rsid w:val="00097413"/>
    <w:rsid w:val="00097665"/>
    <w:rsid w:val="000976FF"/>
    <w:rsid w:val="00097964"/>
    <w:rsid w:val="000979F9"/>
    <w:rsid w:val="00097B31"/>
    <w:rsid w:val="00097B4D"/>
    <w:rsid w:val="00097C50"/>
    <w:rsid w:val="00097CFD"/>
    <w:rsid w:val="00097E01"/>
    <w:rsid w:val="00097FEF"/>
    <w:rsid w:val="000A0432"/>
    <w:rsid w:val="000A0608"/>
    <w:rsid w:val="000A06B0"/>
    <w:rsid w:val="000A0943"/>
    <w:rsid w:val="000A0C69"/>
    <w:rsid w:val="000A0D40"/>
    <w:rsid w:val="000A0F4D"/>
    <w:rsid w:val="000A117F"/>
    <w:rsid w:val="000A163E"/>
    <w:rsid w:val="000A164D"/>
    <w:rsid w:val="000A18A1"/>
    <w:rsid w:val="000A19F3"/>
    <w:rsid w:val="000A1BA6"/>
    <w:rsid w:val="000A2141"/>
    <w:rsid w:val="000A2217"/>
    <w:rsid w:val="000A22B8"/>
    <w:rsid w:val="000A2323"/>
    <w:rsid w:val="000A2516"/>
    <w:rsid w:val="000A2637"/>
    <w:rsid w:val="000A2683"/>
    <w:rsid w:val="000A275E"/>
    <w:rsid w:val="000A2A21"/>
    <w:rsid w:val="000A2C18"/>
    <w:rsid w:val="000A2C8E"/>
    <w:rsid w:val="000A2CAE"/>
    <w:rsid w:val="000A2F64"/>
    <w:rsid w:val="000A3065"/>
    <w:rsid w:val="000A3104"/>
    <w:rsid w:val="000A31D7"/>
    <w:rsid w:val="000A3407"/>
    <w:rsid w:val="000A350E"/>
    <w:rsid w:val="000A36A6"/>
    <w:rsid w:val="000A36C7"/>
    <w:rsid w:val="000A3970"/>
    <w:rsid w:val="000A3C04"/>
    <w:rsid w:val="000A3D75"/>
    <w:rsid w:val="000A3D90"/>
    <w:rsid w:val="000A409E"/>
    <w:rsid w:val="000A44BB"/>
    <w:rsid w:val="000A44D6"/>
    <w:rsid w:val="000A45EB"/>
    <w:rsid w:val="000A4668"/>
    <w:rsid w:val="000A47A5"/>
    <w:rsid w:val="000A4A2F"/>
    <w:rsid w:val="000A4A91"/>
    <w:rsid w:val="000A4AB8"/>
    <w:rsid w:val="000A4B66"/>
    <w:rsid w:val="000A4C67"/>
    <w:rsid w:val="000A4DBC"/>
    <w:rsid w:val="000A4F4E"/>
    <w:rsid w:val="000A504E"/>
    <w:rsid w:val="000A527F"/>
    <w:rsid w:val="000A53B2"/>
    <w:rsid w:val="000A5409"/>
    <w:rsid w:val="000A54E1"/>
    <w:rsid w:val="000A55BB"/>
    <w:rsid w:val="000A56D7"/>
    <w:rsid w:val="000A574D"/>
    <w:rsid w:val="000A599A"/>
    <w:rsid w:val="000A5A5C"/>
    <w:rsid w:val="000A5C7B"/>
    <w:rsid w:val="000A5D30"/>
    <w:rsid w:val="000A5FFA"/>
    <w:rsid w:val="000A6270"/>
    <w:rsid w:val="000A665A"/>
    <w:rsid w:val="000A67E0"/>
    <w:rsid w:val="000A6913"/>
    <w:rsid w:val="000A6E37"/>
    <w:rsid w:val="000A6E41"/>
    <w:rsid w:val="000A6FE5"/>
    <w:rsid w:val="000A711B"/>
    <w:rsid w:val="000A727E"/>
    <w:rsid w:val="000A746C"/>
    <w:rsid w:val="000A7961"/>
    <w:rsid w:val="000A7C7D"/>
    <w:rsid w:val="000A7D6E"/>
    <w:rsid w:val="000A7E5A"/>
    <w:rsid w:val="000A7F7A"/>
    <w:rsid w:val="000A7F7F"/>
    <w:rsid w:val="000A7FF9"/>
    <w:rsid w:val="000B01FE"/>
    <w:rsid w:val="000B0706"/>
    <w:rsid w:val="000B09CB"/>
    <w:rsid w:val="000B0B6E"/>
    <w:rsid w:val="000B0D14"/>
    <w:rsid w:val="000B0FB7"/>
    <w:rsid w:val="000B10E5"/>
    <w:rsid w:val="000B1463"/>
    <w:rsid w:val="000B14C2"/>
    <w:rsid w:val="000B15D7"/>
    <w:rsid w:val="000B171F"/>
    <w:rsid w:val="000B177F"/>
    <w:rsid w:val="000B1BC3"/>
    <w:rsid w:val="000B1C92"/>
    <w:rsid w:val="000B1E51"/>
    <w:rsid w:val="000B2444"/>
    <w:rsid w:val="000B26AC"/>
    <w:rsid w:val="000B2A77"/>
    <w:rsid w:val="000B30AE"/>
    <w:rsid w:val="000B30B7"/>
    <w:rsid w:val="000B30DC"/>
    <w:rsid w:val="000B30E4"/>
    <w:rsid w:val="000B3592"/>
    <w:rsid w:val="000B3CFB"/>
    <w:rsid w:val="000B3E61"/>
    <w:rsid w:val="000B4023"/>
    <w:rsid w:val="000B4141"/>
    <w:rsid w:val="000B4171"/>
    <w:rsid w:val="000B4535"/>
    <w:rsid w:val="000B4600"/>
    <w:rsid w:val="000B4821"/>
    <w:rsid w:val="000B487D"/>
    <w:rsid w:val="000B49DA"/>
    <w:rsid w:val="000B4BF6"/>
    <w:rsid w:val="000B53DE"/>
    <w:rsid w:val="000B56C5"/>
    <w:rsid w:val="000B5955"/>
    <w:rsid w:val="000B59F8"/>
    <w:rsid w:val="000B59FC"/>
    <w:rsid w:val="000B5A72"/>
    <w:rsid w:val="000B5B5F"/>
    <w:rsid w:val="000B5B72"/>
    <w:rsid w:val="000B5BEB"/>
    <w:rsid w:val="000B5BEC"/>
    <w:rsid w:val="000B5D80"/>
    <w:rsid w:val="000B5F3F"/>
    <w:rsid w:val="000B5F86"/>
    <w:rsid w:val="000B6247"/>
    <w:rsid w:val="000B64BB"/>
    <w:rsid w:val="000B6511"/>
    <w:rsid w:val="000B67D1"/>
    <w:rsid w:val="000B681B"/>
    <w:rsid w:val="000B68B2"/>
    <w:rsid w:val="000B6B51"/>
    <w:rsid w:val="000B6B7A"/>
    <w:rsid w:val="000B6BF1"/>
    <w:rsid w:val="000B6E36"/>
    <w:rsid w:val="000B70D2"/>
    <w:rsid w:val="000B7593"/>
    <w:rsid w:val="000B771B"/>
    <w:rsid w:val="000B782B"/>
    <w:rsid w:val="000B78AA"/>
    <w:rsid w:val="000B79BF"/>
    <w:rsid w:val="000C005E"/>
    <w:rsid w:val="000C023C"/>
    <w:rsid w:val="000C024F"/>
    <w:rsid w:val="000C09B2"/>
    <w:rsid w:val="000C0B78"/>
    <w:rsid w:val="000C0B99"/>
    <w:rsid w:val="000C0D6A"/>
    <w:rsid w:val="000C0EFF"/>
    <w:rsid w:val="000C12A9"/>
    <w:rsid w:val="000C165D"/>
    <w:rsid w:val="000C17D8"/>
    <w:rsid w:val="000C1959"/>
    <w:rsid w:val="000C19AD"/>
    <w:rsid w:val="000C19F3"/>
    <w:rsid w:val="000C1CF8"/>
    <w:rsid w:val="000C1D28"/>
    <w:rsid w:val="000C1D94"/>
    <w:rsid w:val="000C1F8F"/>
    <w:rsid w:val="000C21C9"/>
    <w:rsid w:val="000C228A"/>
    <w:rsid w:val="000C259D"/>
    <w:rsid w:val="000C2603"/>
    <w:rsid w:val="000C26D8"/>
    <w:rsid w:val="000C2A19"/>
    <w:rsid w:val="000C3789"/>
    <w:rsid w:val="000C38A2"/>
    <w:rsid w:val="000C39B3"/>
    <w:rsid w:val="000C3AD4"/>
    <w:rsid w:val="000C3BA8"/>
    <w:rsid w:val="000C3CE0"/>
    <w:rsid w:val="000C3CEE"/>
    <w:rsid w:val="000C3D48"/>
    <w:rsid w:val="000C3DA0"/>
    <w:rsid w:val="000C43CD"/>
    <w:rsid w:val="000C4506"/>
    <w:rsid w:val="000C558C"/>
    <w:rsid w:val="000C55AB"/>
    <w:rsid w:val="000C5B4C"/>
    <w:rsid w:val="000C5DE9"/>
    <w:rsid w:val="000C5EF3"/>
    <w:rsid w:val="000C61BC"/>
    <w:rsid w:val="000C6376"/>
    <w:rsid w:val="000C64C2"/>
    <w:rsid w:val="000C64C9"/>
    <w:rsid w:val="000C65EC"/>
    <w:rsid w:val="000C666F"/>
    <w:rsid w:val="000C6786"/>
    <w:rsid w:val="000C67DA"/>
    <w:rsid w:val="000C6DE9"/>
    <w:rsid w:val="000C6E70"/>
    <w:rsid w:val="000C6F6E"/>
    <w:rsid w:val="000C6FE9"/>
    <w:rsid w:val="000C77EB"/>
    <w:rsid w:val="000C794F"/>
    <w:rsid w:val="000C7B47"/>
    <w:rsid w:val="000C7C7E"/>
    <w:rsid w:val="000C7CFF"/>
    <w:rsid w:val="000C7E32"/>
    <w:rsid w:val="000D0245"/>
    <w:rsid w:val="000D0466"/>
    <w:rsid w:val="000D04C7"/>
    <w:rsid w:val="000D06C9"/>
    <w:rsid w:val="000D075B"/>
    <w:rsid w:val="000D0A81"/>
    <w:rsid w:val="000D0B19"/>
    <w:rsid w:val="000D0DA2"/>
    <w:rsid w:val="000D0DDB"/>
    <w:rsid w:val="000D0F73"/>
    <w:rsid w:val="000D10EC"/>
    <w:rsid w:val="000D14B5"/>
    <w:rsid w:val="000D198F"/>
    <w:rsid w:val="000D19F6"/>
    <w:rsid w:val="000D1B1D"/>
    <w:rsid w:val="000D1C3D"/>
    <w:rsid w:val="000D1C4D"/>
    <w:rsid w:val="000D1CCF"/>
    <w:rsid w:val="000D1DE2"/>
    <w:rsid w:val="000D2155"/>
    <w:rsid w:val="000D2162"/>
    <w:rsid w:val="000D23A5"/>
    <w:rsid w:val="000D2462"/>
    <w:rsid w:val="000D250B"/>
    <w:rsid w:val="000D27CB"/>
    <w:rsid w:val="000D2A07"/>
    <w:rsid w:val="000D2C46"/>
    <w:rsid w:val="000D2CD8"/>
    <w:rsid w:val="000D2E4F"/>
    <w:rsid w:val="000D2FC6"/>
    <w:rsid w:val="000D303F"/>
    <w:rsid w:val="000D3240"/>
    <w:rsid w:val="000D32BC"/>
    <w:rsid w:val="000D3393"/>
    <w:rsid w:val="000D340E"/>
    <w:rsid w:val="000D36FB"/>
    <w:rsid w:val="000D3919"/>
    <w:rsid w:val="000D3BFE"/>
    <w:rsid w:val="000D3CE6"/>
    <w:rsid w:val="000D40B4"/>
    <w:rsid w:val="000D4190"/>
    <w:rsid w:val="000D43C2"/>
    <w:rsid w:val="000D44CA"/>
    <w:rsid w:val="000D457C"/>
    <w:rsid w:val="000D48A0"/>
    <w:rsid w:val="000D4BE5"/>
    <w:rsid w:val="000D51D5"/>
    <w:rsid w:val="000D52D0"/>
    <w:rsid w:val="000D561E"/>
    <w:rsid w:val="000D580D"/>
    <w:rsid w:val="000D5920"/>
    <w:rsid w:val="000D5AC3"/>
    <w:rsid w:val="000D5ADB"/>
    <w:rsid w:val="000D5D2D"/>
    <w:rsid w:val="000D5F66"/>
    <w:rsid w:val="000D5FDD"/>
    <w:rsid w:val="000D5FE4"/>
    <w:rsid w:val="000D62FF"/>
    <w:rsid w:val="000D6463"/>
    <w:rsid w:val="000D6466"/>
    <w:rsid w:val="000D6497"/>
    <w:rsid w:val="000D65F2"/>
    <w:rsid w:val="000D667A"/>
    <w:rsid w:val="000D6864"/>
    <w:rsid w:val="000D6ABB"/>
    <w:rsid w:val="000D6F7D"/>
    <w:rsid w:val="000D7568"/>
    <w:rsid w:val="000D75A0"/>
    <w:rsid w:val="000D769C"/>
    <w:rsid w:val="000D7726"/>
    <w:rsid w:val="000D7BFE"/>
    <w:rsid w:val="000D7C4F"/>
    <w:rsid w:val="000D7C80"/>
    <w:rsid w:val="000D7D09"/>
    <w:rsid w:val="000D7E9B"/>
    <w:rsid w:val="000D7FD2"/>
    <w:rsid w:val="000E00E0"/>
    <w:rsid w:val="000E03F3"/>
    <w:rsid w:val="000E0555"/>
    <w:rsid w:val="000E0807"/>
    <w:rsid w:val="000E131E"/>
    <w:rsid w:val="000E16A8"/>
    <w:rsid w:val="000E184D"/>
    <w:rsid w:val="000E18EC"/>
    <w:rsid w:val="000E1944"/>
    <w:rsid w:val="000E19B3"/>
    <w:rsid w:val="000E1C67"/>
    <w:rsid w:val="000E1E18"/>
    <w:rsid w:val="000E1FBD"/>
    <w:rsid w:val="000E1FDF"/>
    <w:rsid w:val="000E26EE"/>
    <w:rsid w:val="000E2B23"/>
    <w:rsid w:val="000E2B2A"/>
    <w:rsid w:val="000E2E17"/>
    <w:rsid w:val="000E2F43"/>
    <w:rsid w:val="000E30B9"/>
    <w:rsid w:val="000E31AE"/>
    <w:rsid w:val="000E32C2"/>
    <w:rsid w:val="000E3770"/>
    <w:rsid w:val="000E3B1E"/>
    <w:rsid w:val="000E4058"/>
    <w:rsid w:val="000E4137"/>
    <w:rsid w:val="000E415C"/>
    <w:rsid w:val="000E432E"/>
    <w:rsid w:val="000E4512"/>
    <w:rsid w:val="000E48CD"/>
    <w:rsid w:val="000E4DBE"/>
    <w:rsid w:val="000E4E0B"/>
    <w:rsid w:val="000E4F05"/>
    <w:rsid w:val="000E5151"/>
    <w:rsid w:val="000E5221"/>
    <w:rsid w:val="000E53B7"/>
    <w:rsid w:val="000E558D"/>
    <w:rsid w:val="000E5648"/>
    <w:rsid w:val="000E58DB"/>
    <w:rsid w:val="000E5942"/>
    <w:rsid w:val="000E6337"/>
    <w:rsid w:val="000E66A9"/>
    <w:rsid w:val="000E671D"/>
    <w:rsid w:val="000E675E"/>
    <w:rsid w:val="000E6862"/>
    <w:rsid w:val="000E6E2C"/>
    <w:rsid w:val="000E6E31"/>
    <w:rsid w:val="000E6F12"/>
    <w:rsid w:val="000E7219"/>
    <w:rsid w:val="000E7413"/>
    <w:rsid w:val="000E7420"/>
    <w:rsid w:val="000E7754"/>
    <w:rsid w:val="000E7AD9"/>
    <w:rsid w:val="000E7B40"/>
    <w:rsid w:val="000E7BF5"/>
    <w:rsid w:val="000E7D89"/>
    <w:rsid w:val="000F0021"/>
    <w:rsid w:val="000F00A0"/>
    <w:rsid w:val="000F03FE"/>
    <w:rsid w:val="000F06C7"/>
    <w:rsid w:val="000F0A6D"/>
    <w:rsid w:val="000F0C14"/>
    <w:rsid w:val="000F1208"/>
    <w:rsid w:val="000F12B3"/>
    <w:rsid w:val="000F12BE"/>
    <w:rsid w:val="000F18D6"/>
    <w:rsid w:val="000F1A4E"/>
    <w:rsid w:val="000F1C0A"/>
    <w:rsid w:val="000F1DA8"/>
    <w:rsid w:val="000F1F5D"/>
    <w:rsid w:val="000F24BC"/>
    <w:rsid w:val="000F2573"/>
    <w:rsid w:val="000F25CD"/>
    <w:rsid w:val="000F2B4F"/>
    <w:rsid w:val="000F2B5C"/>
    <w:rsid w:val="000F2B92"/>
    <w:rsid w:val="000F2C65"/>
    <w:rsid w:val="000F2E48"/>
    <w:rsid w:val="000F2EC5"/>
    <w:rsid w:val="000F2F2E"/>
    <w:rsid w:val="000F3200"/>
    <w:rsid w:val="000F327B"/>
    <w:rsid w:val="000F35CB"/>
    <w:rsid w:val="000F35F1"/>
    <w:rsid w:val="000F37CA"/>
    <w:rsid w:val="000F3B00"/>
    <w:rsid w:val="000F3C1F"/>
    <w:rsid w:val="000F3D1A"/>
    <w:rsid w:val="000F3E09"/>
    <w:rsid w:val="000F4174"/>
    <w:rsid w:val="000F424D"/>
    <w:rsid w:val="000F4553"/>
    <w:rsid w:val="000F499B"/>
    <w:rsid w:val="000F4A38"/>
    <w:rsid w:val="000F4B02"/>
    <w:rsid w:val="000F4EB3"/>
    <w:rsid w:val="000F4ED4"/>
    <w:rsid w:val="000F5155"/>
    <w:rsid w:val="000F522B"/>
    <w:rsid w:val="000F52A3"/>
    <w:rsid w:val="000F5626"/>
    <w:rsid w:val="000F5759"/>
    <w:rsid w:val="000F5D3B"/>
    <w:rsid w:val="000F5D4C"/>
    <w:rsid w:val="000F5E2D"/>
    <w:rsid w:val="000F5EF4"/>
    <w:rsid w:val="000F63E2"/>
    <w:rsid w:val="000F644E"/>
    <w:rsid w:val="000F6616"/>
    <w:rsid w:val="000F6776"/>
    <w:rsid w:val="000F680B"/>
    <w:rsid w:val="000F6980"/>
    <w:rsid w:val="000F6A7E"/>
    <w:rsid w:val="000F6FAE"/>
    <w:rsid w:val="000F7048"/>
    <w:rsid w:val="000F73A5"/>
    <w:rsid w:val="000F75D4"/>
    <w:rsid w:val="000F77D7"/>
    <w:rsid w:val="000F7841"/>
    <w:rsid w:val="000F7C8B"/>
    <w:rsid w:val="000F7DE4"/>
    <w:rsid w:val="000F7F13"/>
    <w:rsid w:val="000F7F4A"/>
    <w:rsid w:val="00100100"/>
    <w:rsid w:val="001001C3"/>
    <w:rsid w:val="001004BD"/>
    <w:rsid w:val="00100804"/>
    <w:rsid w:val="00100866"/>
    <w:rsid w:val="0010095C"/>
    <w:rsid w:val="00100A72"/>
    <w:rsid w:val="00100BF4"/>
    <w:rsid w:val="00100C6E"/>
    <w:rsid w:val="00100F94"/>
    <w:rsid w:val="00101052"/>
    <w:rsid w:val="0010140E"/>
    <w:rsid w:val="00101513"/>
    <w:rsid w:val="00101580"/>
    <w:rsid w:val="00101739"/>
    <w:rsid w:val="00101DB0"/>
    <w:rsid w:val="00101F92"/>
    <w:rsid w:val="0010204A"/>
    <w:rsid w:val="001020DB"/>
    <w:rsid w:val="001021DB"/>
    <w:rsid w:val="0010280E"/>
    <w:rsid w:val="00102C38"/>
    <w:rsid w:val="00103466"/>
    <w:rsid w:val="00103548"/>
    <w:rsid w:val="00103C3B"/>
    <w:rsid w:val="00103D0D"/>
    <w:rsid w:val="00103D70"/>
    <w:rsid w:val="00103DB7"/>
    <w:rsid w:val="00104051"/>
    <w:rsid w:val="0010412B"/>
    <w:rsid w:val="0010445E"/>
    <w:rsid w:val="00104567"/>
    <w:rsid w:val="00104D62"/>
    <w:rsid w:val="00104D74"/>
    <w:rsid w:val="00104D9F"/>
    <w:rsid w:val="00104E62"/>
    <w:rsid w:val="00104FD4"/>
    <w:rsid w:val="001050C3"/>
    <w:rsid w:val="00105242"/>
    <w:rsid w:val="001052FC"/>
    <w:rsid w:val="0010531C"/>
    <w:rsid w:val="001054F2"/>
    <w:rsid w:val="00105653"/>
    <w:rsid w:val="001056B4"/>
    <w:rsid w:val="001056C5"/>
    <w:rsid w:val="00105705"/>
    <w:rsid w:val="001058F5"/>
    <w:rsid w:val="00105ACA"/>
    <w:rsid w:val="00105BB0"/>
    <w:rsid w:val="00105E19"/>
    <w:rsid w:val="00105E9B"/>
    <w:rsid w:val="001063AE"/>
    <w:rsid w:val="0010680E"/>
    <w:rsid w:val="00106C12"/>
    <w:rsid w:val="00106C37"/>
    <w:rsid w:val="00106E3E"/>
    <w:rsid w:val="00106ECC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E07"/>
    <w:rsid w:val="00107EF3"/>
    <w:rsid w:val="00107FC8"/>
    <w:rsid w:val="001102E4"/>
    <w:rsid w:val="00110357"/>
    <w:rsid w:val="0011042C"/>
    <w:rsid w:val="001104A8"/>
    <w:rsid w:val="0011071B"/>
    <w:rsid w:val="0011076F"/>
    <w:rsid w:val="0011079A"/>
    <w:rsid w:val="00110868"/>
    <w:rsid w:val="00110CE7"/>
    <w:rsid w:val="00110D42"/>
    <w:rsid w:val="00111159"/>
    <w:rsid w:val="001111F9"/>
    <w:rsid w:val="001114B4"/>
    <w:rsid w:val="00111532"/>
    <w:rsid w:val="0011156B"/>
    <w:rsid w:val="001115B9"/>
    <w:rsid w:val="00111633"/>
    <w:rsid w:val="0011166C"/>
    <w:rsid w:val="0011175E"/>
    <w:rsid w:val="0011177A"/>
    <w:rsid w:val="001117F0"/>
    <w:rsid w:val="001118F6"/>
    <w:rsid w:val="00111C4C"/>
    <w:rsid w:val="00111CA6"/>
    <w:rsid w:val="001120C4"/>
    <w:rsid w:val="001123C4"/>
    <w:rsid w:val="0011249B"/>
    <w:rsid w:val="00112751"/>
    <w:rsid w:val="00112802"/>
    <w:rsid w:val="00112A0D"/>
    <w:rsid w:val="00112A49"/>
    <w:rsid w:val="00112B86"/>
    <w:rsid w:val="0011315E"/>
    <w:rsid w:val="00113195"/>
    <w:rsid w:val="001131F1"/>
    <w:rsid w:val="001136D5"/>
    <w:rsid w:val="00113F4B"/>
    <w:rsid w:val="00114096"/>
    <w:rsid w:val="001142D8"/>
    <w:rsid w:val="001143A7"/>
    <w:rsid w:val="001143BF"/>
    <w:rsid w:val="0011445A"/>
    <w:rsid w:val="0011447D"/>
    <w:rsid w:val="001144A8"/>
    <w:rsid w:val="00114511"/>
    <w:rsid w:val="00114552"/>
    <w:rsid w:val="00114BF0"/>
    <w:rsid w:val="00114C93"/>
    <w:rsid w:val="00114CF3"/>
    <w:rsid w:val="00114FC0"/>
    <w:rsid w:val="0011527E"/>
    <w:rsid w:val="00115384"/>
    <w:rsid w:val="0011547B"/>
    <w:rsid w:val="0011564C"/>
    <w:rsid w:val="00115817"/>
    <w:rsid w:val="0011583E"/>
    <w:rsid w:val="00115990"/>
    <w:rsid w:val="00115A7E"/>
    <w:rsid w:val="00115A91"/>
    <w:rsid w:val="00115C3A"/>
    <w:rsid w:val="00115C43"/>
    <w:rsid w:val="00115D12"/>
    <w:rsid w:val="00115D8E"/>
    <w:rsid w:val="00115EA2"/>
    <w:rsid w:val="0011640E"/>
    <w:rsid w:val="00116475"/>
    <w:rsid w:val="00116838"/>
    <w:rsid w:val="00116A17"/>
    <w:rsid w:val="00116A5B"/>
    <w:rsid w:val="00116BFD"/>
    <w:rsid w:val="00116E0C"/>
    <w:rsid w:val="00116F8D"/>
    <w:rsid w:val="00116FDC"/>
    <w:rsid w:val="001171F4"/>
    <w:rsid w:val="00117290"/>
    <w:rsid w:val="001173C6"/>
    <w:rsid w:val="001174EA"/>
    <w:rsid w:val="00117649"/>
    <w:rsid w:val="001176B4"/>
    <w:rsid w:val="00117716"/>
    <w:rsid w:val="00117776"/>
    <w:rsid w:val="00117797"/>
    <w:rsid w:val="001177A4"/>
    <w:rsid w:val="00117D16"/>
    <w:rsid w:val="00117D98"/>
    <w:rsid w:val="00117DF1"/>
    <w:rsid w:val="00117F70"/>
    <w:rsid w:val="00120083"/>
    <w:rsid w:val="00120148"/>
    <w:rsid w:val="00120322"/>
    <w:rsid w:val="001203D6"/>
    <w:rsid w:val="001203DF"/>
    <w:rsid w:val="00120434"/>
    <w:rsid w:val="001205B8"/>
    <w:rsid w:val="00120ABB"/>
    <w:rsid w:val="00120CF4"/>
    <w:rsid w:val="00120D8A"/>
    <w:rsid w:val="00120DC1"/>
    <w:rsid w:val="00120E21"/>
    <w:rsid w:val="00120FF3"/>
    <w:rsid w:val="00121019"/>
    <w:rsid w:val="0012107D"/>
    <w:rsid w:val="001217BA"/>
    <w:rsid w:val="00122004"/>
    <w:rsid w:val="001221E7"/>
    <w:rsid w:val="00122806"/>
    <w:rsid w:val="0012298A"/>
    <w:rsid w:val="001229B2"/>
    <w:rsid w:val="00122C0A"/>
    <w:rsid w:val="00122CF9"/>
    <w:rsid w:val="00122F49"/>
    <w:rsid w:val="00123140"/>
    <w:rsid w:val="0012315E"/>
    <w:rsid w:val="00123264"/>
    <w:rsid w:val="0012349A"/>
    <w:rsid w:val="00123577"/>
    <w:rsid w:val="0012357A"/>
    <w:rsid w:val="001235B0"/>
    <w:rsid w:val="00123B93"/>
    <w:rsid w:val="00123E86"/>
    <w:rsid w:val="00123F38"/>
    <w:rsid w:val="00124147"/>
    <w:rsid w:val="001244D4"/>
    <w:rsid w:val="00124517"/>
    <w:rsid w:val="001246F6"/>
    <w:rsid w:val="001249FE"/>
    <w:rsid w:val="00124E81"/>
    <w:rsid w:val="00125142"/>
    <w:rsid w:val="00125355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77E"/>
    <w:rsid w:val="00126860"/>
    <w:rsid w:val="00126B0C"/>
    <w:rsid w:val="00126C38"/>
    <w:rsid w:val="00126C96"/>
    <w:rsid w:val="00127384"/>
    <w:rsid w:val="0012774C"/>
    <w:rsid w:val="00127B2C"/>
    <w:rsid w:val="00127CCB"/>
    <w:rsid w:val="00127D53"/>
    <w:rsid w:val="00127E48"/>
    <w:rsid w:val="0013000F"/>
    <w:rsid w:val="00130241"/>
    <w:rsid w:val="0013031B"/>
    <w:rsid w:val="0013034C"/>
    <w:rsid w:val="001305F1"/>
    <w:rsid w:val="00130975"/>
    <w:rsid w:val="001309B4"/>
    <w:rsid w:val="00130ADF"/>
    <w:rsid w:val="00130CDA"/>
    <w:rsid w:val="00130EF8"/>
    <w:rsid w:val="001316C2"/>
    <w:rsid w:val="0013175C"/>
    <w:rsid w:val="00131D86"/>
    <w:rsid w:val="00132040"/>
    <w:rsid w:val="001322EF"/>
    <w:rsid w:val="0013292F"/>
    <w:rsid w:val="0013293B"/>
    <w:rsid w:val="00132A52"/>
    <w:rsid w:val="00132E4A"/>
    <w:rsid w:val="00132E6F"/>
    <w:rsid w:val="00132E9B"/>
    <w:rsid w:val="00132EA4"/>
    <w:rsid w:val="0013311E"/>
    <w:rsid w:val="001331D2"/>
    <w:rsid w:val="0013346B"/>
    <w:rsid w:val="0013358D"/>
    <w:rsid w:val="00133A9C"/>
    <w:rsid w:val="00133C46"/>
    <w:rsid w:val="00133D9C"/>
    <w:rsid w:val="001342CB"/>
    <w:rsid w:val="0013464F"/>
    <w:rsid w:val="001349B1"/>
    <w:rsid w:val="00134AC1"/>
    <w:rsid w:val="0013518D"/>
    <w:rsid w:val="001352AD"/>
    <w:rsid w:val="001352C2"/>
    <w:rsid w:val="00135ACD"/>
    <w:rsid w:val="00135E7C"/>
    <w:rsid w:val="0013608B"/>
    <w:rsid w:val="001360B9"/>
    <w:rsid w:val="001362E9"/>
    <w:rsid w:val="001362F4"/>
    <w:rsid w:val="0013643B"/>
    <w:rsid w:val="00136DC2"/>
    <w:rsid w:val="001371D4"/>
    <w:rsid w:val="00137377"/>
    <w:rsid w:val="00137605"/>
    <w:rsid w:val="001377D7"/>
    <w:rsid w:val="0013795E"/>
    <w:rsid w:val="00137B74"/>
    <w:rsid w:val="0014003A"/>
    <w:rsid w:val="00140077"/>
    <w:rsid w:val="00140191"/>
    <w:rsid w:val="001403D1"/>
    <w:rsid w:val="0014040D"/>
    <w:rsid w:val="00140670"/>
    <w:rsid w:val="00140BF0"/>
    <w:rsid w:val="00140D56"/>
    <w:rsid w:val="00141215"/>
    <w:rsid w:val="001412DB"/>
    <w:rsid w:val="001413B0"/>
    <w:rsid w:val="00141575"/>
    <w:rsid w:val="00141626"/>
    <w:rsid w:val="00141954"/>
    <w:rsid w:val="00141BC6"/>
    <w:rsid w:val="00141CEB"/>
    <w:rsid w:val="00141FE0"/>
    <w:rsid w:val="001423E2"/>
    <w:rsid w:val="00142779"/>
    <w:rsid w:val="00142940"/>
    <w:rsid w:val="00142949"/>
    <w:rsid w:val="00142D50"/>
    <w:rsid w:val="00143013"/>
    <w:rsid w:val="00143127"/>
    <w:rsid w:val="00143563"/>
    <w:rsid w:val="001437E2"/>
    <w:rsid w:val="001437F6"/>
    <w:rsid w:val="00143866"/>
    <w:rsid w:val="00143A19"/>
    <w:rsid w:val="00143B43"/>
    <w:rsid w:val="00143F61"/>
    <w:rsid w:val="00143FA5"/>
    <w:rsid w:val="0014419E"/>
    <w:rsid w:val="00144209"/>
    <w:rsid w:val="001442B0"/>
    <w:rsid w:val="00144413"/>
    <w:rsid w:val="00144D9D"/>
    <w:rsid w:val="00144E77"/>
    <w:rsid w:val="00145062"/>
    <w:rsid w:val="001450D8"/>
    <w:rsid w:val="0014564F"/>
    <w:rsid w:val="00145B81"/>
    <w:rsid w:val="00145BB9"/>
    <w:rsid w:val="00145CF9"/>
    <w:rsid w:val="00145E40"/>
    <w:rsid w:val="00145EFC"/>
    <w:rsid w:val="0014630F"/>
    <w:rsid w:val="0014649B"/>
    <w:rsid w:val="00146D3C"/>
    <w:rsid w:val="00146F37"/>
    <w:rsid w:val="0014707D"/>
    <w:rsid w:val="001473D5"/>
    <w:rsid w:val="001474B1"/>
    <w:rsid w:val="00147506"/>
    <w:rsid w:val="0014776C"/>
    <w:rsid w:val="001477AD"/>
    <w:rsid w:val="00147858"/>
    <w:rsid w:val="00147C86"/>
    <w:rsid w:val="00147E3F"/>
    <w:rsid w:val="00147EED"/>
    <w:rsid w:val="00147FE6"/>
    <w:rsid w:val="001503B0"/>
    <w:rsid w:val="0015040F"/>
    <w:rsid w:val="00150516"/>
    <w:rsid w:val="001506B9"/>
    <w:rsid w:val="001509EE"/>
    <w:rsid w:val="00150A30"/>
    <w:rsid w:val="00150CED"/>
    <w:rsid w:val="00150D96"/>
    <w:rsid w:val="00150D9B"/>
    <w:rsid w:val="001510F0"/>
    <w:rsid w:val="00151434"/>
    <w:rsid w:val="001514DF"/>
    <w:rsid w:val="0015174A"/>
    <w:rsid w:val="001517DF"/>
    <w:rsid w:val="00151A6D"/>
    <w:rsid w:val="00151D3C"/>
    <w:rsid w:val="00151E4C"/>
    <w:rsid w:val="001521A1"/>
    <w:rsid w:val="00152455"/>
    <w:rsid w:val="00152B5D"/>
    <w:rsid w:val="00152B6D"/>
    <w:rsid w:val="00152D43"/>
    <w:rsid w:val="00152EED"/>
    <w:rsid w:val="00153013"/>
    <w:rsid w:val="0015310B"/>
    <w:rsid w:val="001534ED"/>
    <w:rsid w:val="00153553"/>
    <w:rsid w:val="0015358B"/>
    <w:rsid w:val="0015377B"/>
    <w:rsid w:val="00153830"/>
    <w:rsid w:val="00153857"/>
    <w:rsid w:val="00153A79"/>
    <w:rsid w:val="00153BFE"/>
    <w:rsid w:val="00153C40"/>
    <w:rsid w:val="00153C82"/>
    <w:rsid w:val="001540AA"/>
    <w:rsid w:val="0015422A"/>
    <w:rsid w:val="00154529"/>
    <w:rsid w:val="00154978"/>
    <w:rsid w:val="00154BDB"/>
    <w:rsid w:val="00154D62"/>
    <w:rsid w:val="00154F49"/>
    <w:rsid w:val="00155239"/>
    <w:rsid w:val="00155554"/>
    <w:rsid w:val="00155906"/>
    <w:rsid w:val="00155A52"/>
    <w:rsid w:val="00155AD9"/>
    <w:rsid w:val="00155B90"/>
    <w:rsid w:val="00155D0A"/>
    <w:rsid w:val="00155E23"/>
    <w:rsid w:val="00156052"/>
    <w:rsid w:val="00156162"/>
    <w:rsid w:val="001564ED"/>
    <w:rsid w:val="001565E1"/>
    <w:rsid w:val="0015660C"/>
    <w:rsid w:val="00156746"/>
    <w:rsid w:val="00156756"/>
    <w:rsid w:val="00156C48"/>
    <w:rsid w:val="00156D0F"/>
    <w:rsid w:val="00156E71"/>
    <w:rsid w:val="00156E80"/>
    <w:rsid w:val="00156F20"/>
    <w:rsid w:val="00156F97"/>
    <w:rsid w:val="00157044"/>
    <w:rsid w:val="00157204"/>
    <w:rsid w:val="0015785B"/>
    <w:rsid w:val="001579DB"/>
    <w:rsid w:val="00157A82"/>
    <w:rsid w:val="00157EB3"/>
    <w:rsid w:val="0016003E"/>
    <w:rsid w:val="00160058"/>
    <w:rsid w:val="0016027D"/>
    <w:rsid w:val="001602E8"/>
    <w:rsid w:val="001603F3"/>
    <w:rsid w:val="001605CC"/>
    <w:rsid w:val="00160949"/>
    <w:rsid w:val="00160A62"/>
    <w:rsid w:val="00160A78"/>
    <w:rsid w:val="00160C02"/>
    <w:rsid w:val="00160CB3"/>
    <w:rsid w:val="00160CBB"/>
    <w:rsid w:val="00160EAD"/>
    <w:rsid w:val="00160F08"/>
    <w:rsid w:val="0016124E"/>
    <w:rsid w:val="001612F6"/>
    <w:rsid w:val="00161304"/>
    <w:rsid w:val="001613CE"/>
    <w:rsid w:val="00161415"/>
    <w:rsid w:val="00161439"/>
    <w:rsid w:val="0016168B"/>
    <w:rsid w:val="001618A0"/>
    <w:rsid w:val="0016196B"/>
    <w:rsid w:val="00161C39"/>
    <w:rsid w:val="00161EEF"/>
    <w:rsid w:val="00161EFA"/>
    <w:rsid w:val="00161FED"/>
    <w:rsid w:val="001622AA"/>
    <w:rsid w:val="00162408"/>
    <w:rsid w:val="00162BC2"/>
    <w:rsid w:val="00162BC3"/>
    <w:rsid w:val="00162CA4"/>
    <w:rsid w:val="00162D15"/>
    <w:rsid w:val="00162D58"/>
    <w:rsid w:val="00162DBC"/>
    <w:rsid w:val="00162E1B"/>
    <w:rsid w:val="00162F49"/>
    <w:rsid w:val="00162F82"/>
    <w:rsid w:val="00162FC5"/>
    <w:rsid w:val="00163103"/>
    <w:rsid w:val="00163196"/>
    <w:rsid w:val="00163735"/>
    <w:rsid w:val="001637C0"/>
    <w:rsid w:val="00163811"/>
    <w:rsid w:val="00163960"/>
    <w:rsid w:val="00163A6D"/>
    <w:rsid w:val="00163AA6"/>
    <w:rsid w:val="00163BB2"/>
    <w:rsid w:val="00163FF3"/>
    <w:rsid w:val="00164237"/>
    <w:rsid w:val="001642F4"/>
    <w:rsid w:val="00164570"/>
    <w:rsid w:val="001645D6"/>
    <w:rsid w:val="001647FC"/>
    <w:rsid w:val="00164A66"/>
    <w:rsid w:val="00164B9B"/>
    <w:rsid w:val="00164D16"/>
    <w:rsid w:val="00164D3A"/>
    <w:rsid w:val="00164E37"/>
    <w:rsid w:val="00164E55"/>
    <w:rsid w:val="00164FA5"/>
    <w:rsid w:val="00165330"/>
    <w:rsid w:val="00165745"/>
    <w:rsid w:val="001657F4"/>
    <w:rsid w:val="00165AFE"/>
    <w:rsid w:val="00165C5D"/>
    <w:rsid w:val="0016607F"/>
    <w:rsid w:val="0016610F"/>
    <w:rsid w:val="0016631B"/>
    <w:rsid w:val="00166559"/>
    <w:rsid w:val="00166567"/>
    <w:rsid w:val="0016656E"/>
    <w:rsid w:val="0016660C"/>
    <w:rsid w:val="001669A7"/>
    <w:rsid w:val="00166CA9"/>
    <w:rsid w:val="00166F45"/>
    <w:rsid w:val="00167072"/>
    <w:rsid w:val="001673D2"/>
    <w:rsid w:val="00167649"/>
    <w:rsid w:val="00167935"/>
    <w:rsid w:val="00167C2B"/>
    <w:rsid w:val="00167CF1"/>
    <w:rsid w:val="00167EB4"/>
    <w:rsid w:val="00167EF8"/>
    <w:rsid w:val="00170029"/>
    <w:rsid w:val="00170060"/>
    <w:rsid w:val="00170130"/>
    <w:rsid w:val="001702F3"/>
    <w:rsid w:val="00170456"/>
    <w:rsid w:val="00170772"/>
    <w:rsid w:val="00170A9C"/>
    <w:rsid w:val="00170B23"/>
    <w:rsid w:val="00170C90"/>
    <w:rsid w:val="00170CB8"/>
    <w:rsid w:val="00171218"/>
    <w:rsid w:val="001715AD"/>
    <w:rsid w:val="0017160C"/>
    <w:rsid w:val="001716F7"/>
    <w:rsid w:val="00171765"/>
    <w:rsid w:val="00171D9E"/>
    <w:rsid w:val="00171EC4"/>
    <w:rsid w:val="00171F8C"/>
    <w:rsid w:val="00172017"/>
    <w:rsid w:val="00172030"/>
    <w:rsid w:val="00172067"/>
    <w:rsid w:val="0017221D"/>
    <w:rsid w:val="001722B1"/>
    <w:rsid w:val="001723F1"/>
    <w:rsid w:val="00172542"/>
    <w:rsid w:val="00172544"/>
    <w:rsid w:val="001726A0"/>
    <w:rsid w:val="001727C0"/>
    <w:rsid w:val="0017296F"/>
    <w:rsid w:val="001729EC"/>
    <w:rsid w:val="00172CC6"/>
    <w:rsid w:val="00172CC8"/>
    <w:rsid w:val="00172DDF"/>
    <w:rsid w:val="0017324A"/>
    <w:rsid w:val="00173648"/>
    <w:rsid w:val="001736DD"/>
    <w:rsid w:val="0017393C"/>
    <w:rsid w:val="00173AA3"/>
    <w:rsid w:val="00173B5C"/>
    <w:rsid w:val="00173CAA"/>
    <w:rsid w:val="00173FA6"/>
    <w:rsid w:val="00174085"/>
    <w:rsid w:val="00174137"/>
    <w:rsid w:val="00174497"/>
    <w:rsid w:val="0017459F"/>
    <w:rsid w:val="00174701"/>
    <w:rsid w:val="0017490B"/>
    <w:rsid w:val="0017495D"/>
    <w:rsid w:val="00174A73"/>
    <w:rsid w:val="00174D69"/>
    <w:rsid w:val="00175464"/>
    <w:rsid w:val="00175762"/>
    <w:rsid w:val="001757A3"/>
    <w:rsid w:val="00175A42"/>
    <w:rsid w:val="00175AA3"/>
    <w:rsid w:val="00175AAE"/>
    <w:rsid w:val="00175C90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8C0"/>
    <w:rsid w:val="00177982"/>
    <w:rsid w:val="00177A58"/>
    <w:rsid w:val="00177AD1"/>
    <w:rsid w:val="00177C02"/>
    <w:rsid w:val="00177E1E"/>
    <w:rsid w:val="00177F57"/>
    <w:rsid w:val="00180024"/>
    <w:rsid w:val="001803BC"/>
    <w:rsid w:val="00180583"/>
    <w:rsid w:val="00180789"/>
    <w:rsid w:val="001808DB"/>
    <w:rsid w:val="001808E8"/>
    <w:rsid w:val="00180A39"/>
    <w:rsid w:val="00180AC0"/>
    <w:rsid w:val="00180CED"/>
    <w:rsid w:val="00181054"/>
    <w:rsid w:val="0018108B"/>
    <w:rsid w:val="00181107"/>
    <w:rsid w:val="001813DE"/>
    <w:rsid w:val="00181EBF"/>
    <w:rsid w:val="00182057"/>
    <w:rsid w:val="0018223A"/>
    <w:rsid w:val="00182328"/>
    <w:rsid w:val="001823F9"/>
    <w:rsid w:val="00182473"/>
    <w:rsid w:val="001825DB"/>
    <w:rsid w:val="00182697"/>
    <w:rsid w:val="00182710"/>
    <w:rsid w:val="00182766"/>
    <w:rsid w:val="001827D0"/>
    <w:rsid w:val="00182C71"/>
    <w:rsid w:val="001830EB"/>
    <w:rsid w:val="0018312F"/>
    <w:rsid w:val="001831B4"/>
    <w:rsid w:val="00183444"/>
    <w:rsid w:val="001836F0"/>
    <w:rsid w:val="00183AB4"/>
    <w:rsid w:val="00183B81"/>
    <w:rsid w:val="00183DC0"/>
    <w:rsid w:val="00184086"/>
    <w:rsid w:val="0018417C"/>
    <w:rsid w:val="001841EB"/>
    <w:rsid w:val="001845DE"/>
    <w:rsid w:val="00184687"/>
    <w:rsid w:val="001847D3"/>
    <w:rsid w:val="00184C9D"/>
    <w:rsid w:val="00184D36"/>
    <w:rsid w:val="00184F8D"/>
    <w:rsid w:val="00185397"/>
    <w:rsid w:val="001853D5"/>
    <w:rsid w:val="001854CE"/>
    <w:rsid w:val="001856F5"/>
    <w:rsid w:val="0018572F"/>
    <w:rsid w:val="001857CB"/>
    <w:rsid w:val="00185871"/>
    <w:rsid w:val="00185AA7"/>
    <w:rsid w:val="00185C16"/>
    <w:rsid w:val="00185DFD"/>
    <w:rsid w:val="00185ED7"/>
    <w:rsid w:val="001866F1"/>
    <w:rsid w:val="00186B8B"/>
    <w:rsid w:val="00186EC7"/>
    <w:rsid w:val="00187056"/>
    <w:rsid w:val="00187307"/>
    <w:rsid w:val="00187387"/>
    <w:rsid w:val="001873D4"/>
    <w:rsid w:val="001875A7"/>
    <w:rsid w:val="00187A55"/>
    <w:rsid w:val="00187E54"/>
    <w:rsid w:val="00190182"/>
    <w:rsid w:val="001904A8"/>
    <w:rsid w:val="00190783"/>
    <w:rsid w:val="001907F0"/>
    <w:rsid w:val="00190E97"/>
    <w:rsid w:val="00191277"/>
    <w:rsid w:val="00191321"/>
    <w:rsid w:val="0019132F"/>
    <w:rsid w:val="00191491"/>
    <w:rsid w:val="00191661"/>
    <w:rsid w:val="00191692"/>
    <w:rsid w:val="00191AE2"/>
    <w:rsid w:val="00191C63"/>
    <w:rsid w:val="00191D93"/>
    <w:rsid w:val="00191F31"/>
    <w:rsid w:val="00192259"/>
    <w:rsid w:val="0019240C"/>
    <w:rsid w:val="001924D0"/>
    <w:rsid w:val="0019250E"/>
    <w:rsid w:val="00192548"/>
    <w:rsid w:val="001926A2"/>
    <w:rsid w:val="00192BC4"/>
    <w:rsid w:val="00192D1C"/>
    <w:rsid w:val="00192F3A"/>
    <w:rsid w:val="00192F42"/>
    <w:rsid w:val="00193408"/>
    <w:rsid w:val="00193420"/>
    <w:rsid w:val="001937D6"/>
    <w:rsid w:val="00193801"/>
    <w:rsid w:val="00193C7B"/>
    <w:rsid w:val="00193CBA"/>
    <w:rsid w:val="00193DF0"/>
    <w:rsid w:val="00193E9B"/>
    <w:rsid w:val="00193F97"/>
    <w:rsid w:val="00193FA8"/>
    <w:rsid w:val="00194067"/>
    <w:rsid w:val="001941E4"/>
    <w:rsid w:val="00194262"/>
    <w:rsid w:val="00194553"/>
    <w:rsid w:val="001947FC"/>
    <w:rsid w:val="00194845"/>
    <w:rsid w:val="0019489D"/>
    <w:rsid w:val="00194CF6"/>
    <w:rsid w:val="00195682"/>
    <w:rsid w:val="001959E9"/>
    <w:rsid w:val="00195A31"/>
    <w:rsid w:val="00195CBC"/>
    <w:rsid w:val="00195CDD"/>
    <w:rsid w:val="00195D58"/>
    <w:rsid w:val="00195E66"/>
    <w:rsid w:val="00195E78"/>
    <w:rsid w:val="00195F31"/>
    <w:rsid w:val="00196012"/>
    <w:rsid w:val="0019696A"/>
    <w:rsid w:val="00196A08"/>
    <w:rsid w:val="00196AC6"/>
    <w:rsid w:val="00196DF5"/>
    <w:rsid w:val="00196F47"/>
    <w:rsid w:val="0019744D"/>
    <w:rsid w:val="001978B5"/>
    <w:rsid w:val="00197A5C"/>
    <w:rsid w:val="00197DFA"/>
    <w:rsid w:val="00197F6B"/>
    <w:rsid w:val="001A021D"/>
    <w:rsid w:val="001A0532"/>
    <w:rsid w:val="001A057B"/>
    <w:rsid w:val="001A06CA"/>
    <w:rsid w:val="001A0754"/>
    <w:rsid w:val="001A0884"/>
    <w:rsid w:val="001A08BA"/>
    <w:rsid w:val="001A11D9"/>
    <w:rsid w:val="001A1311"/>
    <w:rsid w:val="001A1BB1"/>
    <w:rsid w:val="001A1CB3"/>
    <w:rsid w:val="001A1DB8"/>
    <w:rsid w:val="001A226A"/>
    <w:rsid w:val="001A2271"/>
    <w:rsid w:val="001A2291"/>
    <w:rsid w:val="001A24B0"/>
    <w:rsid w:val="001A26CF"/>
    <w:rsid w:val="001A27F1"/>
    <w:rsid w:val="001A289C"/>
    <w:rsid w:val="001A296D"/>
    <w:rsid w:val="001A2C88"/>
    <w:rsid w:val="001A3031"/>
    <w:rsid w:val="001A308B"/>
    <w:rsid w:val="001A3398"/>
    <w:rsid w:val="001A38E8"/>
    <w:rsid w:val="001A397F"/>
    <w:rsid w:val="001A3BEE"/>
    <w:rsid w:val="001A3ECC"/>
    <w:rsid w:val="001A4036"/>
    <w:rsid w:val="001A4C5B"/>
    <w:rsid w:val="001A4DEF"/>
    <w:rsid w:val="001A50AE"/>
    <w:rsid w:val="001A5251"/>
    <w:rsid w:val="001A53E3"/>
    <w:rsid w:val="001A5430"/>
    <w:rsid w:val="001A5477"/>
    <w:rsid w:val="001A549F"/>
    <w:rsid w:val="001A57CB"/>
    <w:rsid w:val="001A592E"/>
    <w:rsid w:val="001A6090"/>
    <w:rsid w:val="001A60CE"/>
    <w:rsid w:val="001A626A"/>
    <w:rsid w:val="001A65F0"/>
    <w:rsid w:val="001A6697"/>
    <w:rsid w:val="001A66D8"/>
    <w:rsid w:val="001A6869"/>
    <w:rsid w:val="001A69FD"/>
    <w:rsid w:val="001A6ABC"/>
    <w:rsid w:val="001A6D47"/>
    <w:rsid w:val="001A6E8F"/>
    <w:rsid w:val="001A7289"/>
    <w:rsid w:val="001A7510"/>
    <w:rsid w:val="001A7598"/>
    <w:rsid w:val="001A76CE"/>
    <w:rsid w:val="001A79E5"/>
    <w:rsid w:val="001A7D31"/>
    <w:rsid w:val="001B02AD"/>
    <w:rsid w:val="001B03ED"/>
    <w:rsid w:val="001B0491"/>
    <w:rsid w:val="001B0716"/>
    <w:rsid w:val="001B08FF"/>
    <w:rsid w:val="001B0964"/>
    <w:rsid w:val="001B0974"/>
    <w:rsid w:val="001B097C"/>
    <w:rsid w:val="001B0FC6"/>
    <w:rsid w:val="001B1427"/>
    <w:rsid w:val="001B1481"/>
    <w:rsid w:val="001B155D"/>
    <w:rsid w:val="001B15FB"/>
    <w:rsid w:val="001B1BAD"/>
    <w:rsid w:val="001B1F6B"/>
    <w:rsid w:val="001B1FCF"/>
    <w:rsid w:val="001B1FF7"/>
    <w:rsid w:val="001B20D4"/>
    <w:rsid w:val="001B20F9"/>
    <w:rsid w:val="001B21B0"/>
    <w:rsid w:val="001B27AD"/>
    <w:rsid w:val="001B2955"/>
    <w:rsid w:val="001B2E69"/>
    <w:rsid w:val="001B308F"/>
    <w:rsid w:val="001B313F"/>
    <w:rsid w:val="001B324D"/>
    <w:rsid w:val="001B32DB"/>
    <w:rsid w:val="001B3502"/>
    <w:rsid w:val="001B3925"/>
    <w:rsid w:val="001B3AEA"/>
    <w:rsid w:val="001B408F"/>
    <w:rsid w:val="001B451C"/>
    <w:rsid w:val="001B4605"/>
    <w:rsid w:val="001B47A2"/>
    <w:rsid w:val="001B491A"/>
    <w:rsid w:val="001B4931"/>
    <w:rsid w:val="001B4D39"/>
    <w:rsid w:val="001B5022"/>
    <w:rsid w:val="001B5103"/>
    <w:rsid w:val="001B529F"/>
    <w:rsid w:val="001B5591"/>
    <w:rsid w:val="001B568B"/>
    <w:rsid w:val="001B56F9"/>
    <w:rsid w:val="001B5752"/>
    <w:rsid w:val="001B599A"/>
    <w:rsid w:val="001B5CAC"/>
    <w:rsid w:val="001B5ECA"/>
    <w:rsid w:val="001B5FF3"/>
    <w:rsid w:val="001B6170"/>
    <w:rsid w:val="001B6200"/>
    <w:rsid w:val="001B6542"/>
    <w:rsid w:val="001B687C"/>
    <w:rsid w:val="001B6AE4"/>
    <w:rsid w:val="001B6D14"/>
    <w:rsid w:val="001B6FBC"/>
    <w:rsid w:val="001B70D2"/>
    <w:rsid w:val="001B7136"/>
    <w:rsid w:val="001B7199"/>
    <w:rsid w:val="001B7593"/>
    <w:rsid w:val="001B7A8D"/>
    <w:rsid w:val="001B7B8B"/>
    <w:rsid w:val="001B7CF7"/>
    <w:rsid w:val="001C0094"/>
    <w:rsid w:val="001C00C0"/>
    <w:rsid w:val="001C02CF"/>
    <w:rsid w:val="001C04C6"/>
    <w:rsid w:val="001C0872"/>
    <w:rsid w:val="001C0A2E"/>
    <w:rsid w:val="001C0BB4"/>
    <w:rsid w:val="001C0BDB"/>
    <w:rsid w:val="001C0D86"/>
    <w:rsid w:val="001C0F69"/>
    <w:rsid w:val="001C1163"/>
    <w:rsid w:val="001C1271"/>
    <w:rsid w:val="001C17D0"/>
    <w:rsid w:val="001C1809"/>
    <w:rsid w:val="001C18E9"/>
    <w:rsid w:val="001C1A27"/>
    <w:rsid w:val="001C1BC2"/>
    <w:rsid w:val="001C1EC2"/>
    <w:rsid w:val="001C1F52"/>
    <w:rsid w:val="001C224B"/>
    <w:rsid w:val="001C23E4"/>
    <w:rsid w:val="001C2541"/>
    <w:rsid w:val="001C258D"/>
    <w:rsid w:val="001C28E0"/>
    <w:rsid w:val="001C2A69"/>
    <w:rsid w:val="001C2B74"/>
    <w:rsid w:val="001C2CDF"/>
    <w:rsid w:val="001C2EA3"/>
    <w:rsid w:val="001C2F28"/>
    <w:rsid w:val="001C30D3"/>
    <w:rsid w:val="001C34A7"/>
    <w:rsid w:val="001C34C8"/>
    <w:rsid w:val="001C37EF"/>
    <w:rsid w:val="001C3947"/>
    <w:rsid w:val="001C3A19"/>
    <w:rsid w:val="001C3B54"/>
    <w:rsid w:val="001C3D07"/>
    <w:rsid w:val="001C3D50"/>
    <w:rsid w:val="001C3DE6"/>
    <w:rsid w:val="001C401E"/>
    <w:rsid w:val="001C40BD"/>
    <w:rsid w:val="001C41D2"/>
    <w:rsid w:val="001C43AB"/>
    <w:rsid w:val="001C4647"/>
    <w:rsid w:val="001C48C6"/>
    <w:rsid w:val="001C4C2D"/>
    <w:rsid w:val="001C4D96"/>
    <w:rsid w:val="001C5E02"/>
    <w:rsid w:val="001C5EFB"/>
    <w:rsid w:val="001C6451"/>
    <w:rsid w:val="001C6A29"/>
    <w:rsid w:val="001C6AE4"/>
    <w:rsid w:val="001C6B04"/>
    <w:rsid w:val="001C6D65"/>
    <w:rsid w:val="001C6FC0"/>
    <w:rsid w:val="001C6FFD"/>
    <w:rsid w:val="001C70B1"/>
    <w:rsid w:val="001C71F2"/>
    <w:rsid w:val="001C77F9"/>
    <w:rsid w:val="001C7804"/>
    <w:rsid w:val="001C7858"/>
    <w:rsid w:val="001C7884"/>
    <w:rsid w:val="001C7950"/>
    <w:rsid w:val="001C79B9"/>
    <w:rsid w:val="001C7B67"/>
    <w:rsid w:val="001C7D4B"/>
    <w:rsid w:val="001C7D99"/>
    <w:rsid w:val="001D0021"/>
    <w:rsid w:val="001D005B"/>
    <w:rsid w:val="001D0146"/>
    <w:rsid w:val="001D0220"/>
    <w:rsid w:val="001D0587"/>
    <w:rsid w:val="001D064F"/>
    <w:rsid w:val="001D0842"/>
    <w:rsid w:val="001D10F3"/>
    <w:rsid w:val="001D1102"/>
    <w:rsid w:val="001D11D1"/>
    <w:rsid w:val="001D1422"/>
    <w:rsid w:val="001D1609"/>
    <w:rsid w:val="001D1A07"/>
    <w:rsid w:val="001D1BD8"/>
    <w:rsid w:val="001D1FB6"/>
    <w:rsid w:val="001D2061"/>
    <w:rsid w:val="001D28CD"/>
    <w:rsid w:val="001D28FB"/>
    <w:rsid w:val="001D2A44"/>
    <w:rsid w:val="001D2D27"/>
    <w:rsid w:val="001D2D3F"/>
    <w:rsid w:val="001D2D65"/>
    <w:rsid w:val="001D2D6D"/>
    <w:rsid w:val="001D30BA"/>
    <w:rsid w:val="001D3145"/>
    <w:rsid w:val="001D334D"/>
    <w:rsid w:val="001D36CB"/>
    <w:rsid w:val="001D3BF4"/>
    <w:rsid w:val="001D40A9"/>
    <w:rsid w:val="001D41A7"/>
    <w:rsid w:val="001D4430"/>
    <w:rsid w:val="001D463E"/>
    <w:rsid w:val="001D475D"/>
    <w:rsid w:val="001D4C8D"/>
    <w:rsid w:val="001D4CC1"/>
    <w:rsid w:val="001D4EFD"/>
    <w:rsid w:val="001D50C3"/>
    <w:rsid w:val="001D544A"/>
    <w:rsid w:val="001D5683"/>
    <w:rsid w:val="001D5AEB"/>
    <w:rsid w:val="001D5B91"/>
    <w:rsid w:val="001D5CBD"/>
    <w:rsid w:val="001D5E9E"/>
    <w:rsid w:val="001D5EAF"/>
    <w:rsid w:val="001D6022"/>
    <w:rsid w:val="001D622C"/>
    <w:rsid w:val="001D6661"/>
    <w:rsid w:val="001D69B1"/>
    <w:rsid w:val="001D6A98"/>
    <w:rsid w:val="001D6C89"/>
    <w:rsid w:val="001D6D43"/>
    <w:rsid w:val="001D6D6F"/>
    <w:rsid w:val="001D6D75"/>
    <w:rsid w:val="001D721F"/>
    <w:rsid w:val="001D72DE"/>
    <w:rsid w:val="001D7354"/>
    <w:rsid w:val="001D7454"/>
    <w:rsid w:val="001D7598"/>
    <w:rsid w:val="001D78D8"/>
    <w:rsid w:val="001D78FC"/>
    <w:rsid w:val="001D7ACC"/>
    <w:rsid w:val="001D7B14"/>
    <w:rsid w:val="001D7C3E"/>
    <w:rsid w:val="001E0285"/>
    <w:rsid w:val="001E0466"/>
    <w:rsid w:val="001E0581"/>
    <w:rsid w:val="001E06BB"/>
    <w:rsid w:val="001E0744"/>
    <w:rsid w:val="001E0A58"/>
    <w:rsid w:val="001E0A81"/>
    <w:rsid w:val="001E0BD5"/>
    <w:rsid w:val="001E0EC2"/>
    <w:rsid w:val="001E10AA"/>
    <w:rsid w:val="001E11A9"/>
    <w:rsid w:val="001E12B3"/>
    <w:rsid w:val="001E13E0"/>
    <w:rsid w:val="001E14EE"/>
    <w:rsid w:val="001E1531"/>
    <w:rsid w:val="001E1706"/>
    <w:rsid w:val="001E1732"/>
    <w:rsid w:val="001E18EA"/>
    <w:rsid w:val="001E1955"/>
    <w:rsid w:val="001E199D"/>
    <w:rsid w:val="001E19A1"/>
    <w:rsid w:val="001E19CE"/>
    <w:rsid w:val="001E1A5D"/>
    <w:rsid w:val="001E1AAE"/>
    <w:rsid w:val="001E1AEC"/>
    <w:rsid w:val="001E1BDC"/>
    <w:rsid w:val="001E1C96"/>
    <w:rsid w:val="001E1E02"/>
    <w:rsid w:val="001E215F"/>
    <w:rsid w:val="001E2319"/>
    <w:rsid w:val="001E25B6"/>
    <w:rsid w:val="001E261D"/>
    <w:rsid w:val="001E2867"/>
    <w:rsid w:val="001E2AD6"/>
    <w:rsid w:val="001E33FE"/>
    <w:rsid w:val="001E371A"/>
    <w:rsid w:val="001E3842"/>
    <w:rsid w:val="001E3947"/>
    <w:rsid w:val="001E3A3F"/>
    <w:rsid w:val="001E3CCE"/>
    <w:rsid w:val="001E3EE6"/>
    <w:rsid w:val="001E3F70"/>
    <w:rsid w:val="001E466E"/>
    <w:rsid w:val="001E46F4"/>
    <w:rsid w:val="001E4840"/>
    <w:rsid w:val="001E4B4F"/>
    <w:rsid w:val="001E4B62"/>
    <w:rsid w:val="001E4E62"/>
    <w:rsid w:val="001E4EAF"/>
    <w:rsid w:val="001E506F"/>
    <w:rsid w:val="001E538C"/>
    <w:rsid w:val="001E59DC"/>
    <w:rsid w:val="001E59EB"/>
    <w:rsid w:val="001E5BAE"/>
    <w:rsid w:val="001E5BDA"/>
    <w:rsid w:val="001E5D9B"/>
    <w:rsid w:val="001E5F31"/>
    <w:rsid w:val="001E61CA"/>
    <w:rsid w:val="001E6532"/>
    <w:rsid w:val="001E6D5A"/>
    <w:rsid w:val="001E6E00"/>
    <w:rsid w:val="001E6EAC"/>
    <w:rsid w:val="001E6EC0"/>
    <w:rsid w:val="001E7071"/>
    <w:rsid w:val="001E7089"/>
    <w:rsid w:val="001E74C5"/>
    <w:rsid w:val="001E76AB"/>
    <w:rsid w:val="001E7833"/>
    <w:rsid w:val="001E7956"/>
    <w:rsid w:val="001E7986"/>
    <w:rsid w:val="001E79C7"/>
    <w:rsid w:val="001E7A1B"/>
    <w:rsid w:val="001E7BAD"/>
    <w:rsid w:val="001E7E41"/>
    <w:rsid w:val="001E7F10"/>
    <w:rsid w:val="001F0240"/>
    <w:rsid w:val="001F06BF"/>
    <w:rsid w:val="001F07D0"/>
    <w:rsid w:val="001F07E9"/>
    <w:rsid w:val="001F0878"/>
    <w:rsid w:val="001F0AA1"/>
    <w:rsid w:val="001F0AF2"/>
    <w:rsid w:val="001F0BD7"/>
    <w:rsid w:val="001F0CBB"/>
    <w:rsid w:val="001F0D8B"/>
    <w:rsid w:val="001F0EB6"/>
    <w:rsid w:val="001F15A7"/>
    <w:rsid w:val="001F1AD5"/>
    <w:rsid w:val="001F1BD7"/>
    <w:rsid w:val="001F1E37"/>
    <w:rsid w:val="001F1E89"/>
    <w:rsid w:val="001F1EA2"/>
    <w:rsid w:val="001F2032"/>
    <w:rsid w:val="001F204B"/>
    <w:rsid w:val="001F20B7"/>
    <w:rsid w:val="001F20FE"/>
    <w:rsid w:val="001F21EE"/>
    <w:rsid w:val="001F24AB"/>
    <w:rsid w:val="001F2577"/>
    <w:rsid w:val="001F2743"/>
    <w:rsid w:val="001F2BAF"/>
    <w:rsid w:val="001F2F27"/>
    <w:rsid w:val="001F2FA2"/>
    <w:rsid w:val="001F31D7"/>
    <w:rsid w:val="001F3229"/>
    <w:rsid w:val="001F3372"/>
    <w:rsid w:val="001F3466"/>
    <w:rsid w:val="001F35F3"/>
    <w:rsid w:val="001F379F"/>
    <w:rsid w:val="001F38DB"/>
    <w:rsid w:val="001F3C32"/>
    <w:rsid w:val="001F3F36"/>
    <w:rsid w:val="001F3FA7"/>
    <w:rsid w:val="001F4140"/>
    <w:rsid w:val="001F42B8"/>
    <w:rsid w:val="001F437A"/>
    <w:rsid w:val="001F44A1"/>
    <w:rsid w:val="001F4541"/>
    <w:rsid w:val="001F4584"/>
    <w:rsid w:val="001F46F1"/>
    <w:rsid w:val="001F48C3"/>
    <w:rsid w:val="001F4B51"/>
    <w:rsid w:val="001F4B97"/>
    <w:rsid w:val="001F5710"/>
    <w:rsid w:val="001F57FF"/>
    <w:rsid w:val="001F5904"/>
    <w:rsid w:val="001F592C"/>
    <w:rsid w:val="001F5D01"/>
    <w:rsid w:val="001F5E0C"/>
    <w:rsid w:val="001F6225"/>
    <w:rsid w:val="001F6284"/>
    <w:rsid w:val="001F62A7"/>
    <w:rsid w:val="001F63AB"/>
    <w:rsid w:val="001F65C8"/>
    <w:rsid w:val="001F6815"/>
    <w:rsid w:val="001F69CD"/>
    <w:rsid w:val="001F6BA6"/>
    <w:rsid w:val="001F6BD6"/>
    <w:rsid w:val="001F6C9C"/>
    <w:rsid w:val="001F7062"/>
    <w:rsid w:val="001F76BC"/>
    <w:rsid w:val="001F7713"/>
    <w:rsid w:val="001F78CE"/>
    <w:rsid w:val="001F7949"/>
    <w:rsid w:val="001F7C92"/>
    <w:rsid w:val="001F7D44"/>
    <w:rsid w:val="001F7F13"/>
    <w:rsid w:val="00200173"/>
    <w:rsid w:val="00200537"/>
    <w:rsid w:val="00200584"/>
    <w:rsid w:val="002005B2"/>
    <w:rsid w:val="00200603"/>
    <w:rsid w:val="00200661"/>
    <w:rsid w:val="002006A7"/>
    <w:rsid w:val="00200B90"/>
    <w:rsid w:val="00200D65"/>
    <w:rsid w:val="00200F58"/>
    <w:rsid w:val="00200FA4"/>
    <w:rsid w:val="00201283"/>
    <w:rsid w:val="002012A1"/>
    <w:rsid w:val="002013A1"/>
    <w:rsid w:val="002014CA"/>
    <w:rsid w:val="00201976"/>
    <w:rsid w:val="002019A1"/>
    <w:rsid w:val="00201B13"/>
    <w:rsid w:val="00201B5A"/>
    <w:rsid w:val="00201BD7"/>
    <w:rsid w:val="00201E33"/>
    <w:rsid w:val="00201E60"/>
    <w:rsid w:val="00201F86"/>
    <w:rsid w:val="00201F96"/>
    <w:rsid w:val="002020B5"/>
    <w:rsid w:val="002022B5"/>
    <w:rsid w:val="00202315"/>
    <w:rsid w:val="00202357"/>
    <w:rsid w:val="00202391"/>
    <w:rsid w:val="00202602"/>
    <w:rsid w:val="0020266B"/>
    <w:rsid w:val="00202BB3"/>
    <w:rsid w:val="002030C1"/>
    <w:rsid w:val="00203176"/>
    <w:rsid w:val="0020331B"/>
    <w:rsid w:val="0020360F"/>
    <w:rsid w:val="00203648"/>
    <w:rsid w:val="00203713"/>
    <w:rsid w:val="0020374D"/>
    <w:rsid w:val="00203EB5"/>
    <w:rsid w:val="00203FA2"/>
    <w:rsid w:val="00204366"/>
    <w:rsid w:val="002043B7"/>
    <w:rsid w:val="002046B0"/>
    <w:rsid w:val="0020475A"/>
    <w:rsid w:val="00204804"/>
    <w:rsid w:val="0020482A"/>
    <w:rsid w:val="0020485C"/>
    <w:rsid w:val="00204914"/>
    <w:rsid w:val="00204A30"/>
    <w:rsid w:val="00204C43"/>
    <w:rsid w:val="00204C7B"/>
    <w:rsid w:val="00204D68"/>
    <w:rsid w:val="00204E57"/>
    <w:rsid w:val="00204FAC"/>
    <w:rsid w:val="00205051"/>
    <w:rsid w:val="002050FA"/>
    <w:rsid w:val="002054AB"/>
    <w:rsid w:val="00205637"/>
    <w:rsid w:val="002057C5"/>
    <w:rsid w:val="002058DE"/>
    <w:rsid w:val="00205B13"/>
    <w:rsid w:val="00205F3F"/>
    <w:rsid w:val="00205FFB"/>
    <w:rsid w:val="002063BA"/>
    <w:rsid w:val="002064F5"/>
    <w:rsid w:val="002066D8"/>
    <w:rsid w:val="00206750"/>
    <w:rsid w:val="0020696D"/>
    <w:rsid w:val="00206A08"/>
    <w:rsid w:val="00206FB3"/>
    <w:rsid w:val="00206FC1"/>
    <w:rsid w:val="002070A4"/>
    <w:rsid w:val="002073BD"/>
    <w:rsid w:val="002078D2"/>
    <w:rsid w:val="00207D75"/>
    <w:rsid w:val="00207E3D"/>
    <w:rsid w:val="00207F6F"/>
    <w:rsid w:val="00210396"/>
    <w:rsid w:val="002105D2"/>
    <w:rsid w:val="002108B3"/>
    <w:rsid w:val="002109A6"/>
    <w:rsid w:val="00210A96"/>
    <w:rsid w:val="00210B08"/>
    <w:rsid w:val="00210B32"/>
    <w:rsid w:val="00210E48"/>
    <w:rsid w:val="002114F0"/>
    <w:rsid w:val="00211500"/>
    <w:rsid w:val="00211916"/>
    <w:rsid w:val="00211939"/>
    <w:rsid w:val="00211AC7"/>
    <w:rsid w:val="00211B52"/>
    <w:rsid w:val="00211BF0"/>
    <w:rsid w:val="00211C3A"/>
    <w:rsid w:val="00211CD1"/>
    <w:rsid w:val="00211E9E"/>
    <w:rsid w:val="00211EED"/>
    <w:rsid w:val="0021211B"/>
    <w:rsid w:val="00212590"/>
    <w:rsid w:val="002125C8"/>
    <w:rsid w:val="002129A2"/>
    <w:rsid w:val="00212C6F"/>
    <w:rsid w:val="0021301D"/>
    <w:rsid w:val="00213039"/>
    <w:rsid w:val="00213042"/>
    <w:rsid w:val="002130D6"/>
    <w:rsid w:val="00213188"/>
    <w:rsid w:val="0021333C"/>
    <w:rsid w:val="002133CA"/>
    <w:rsid w:val="00213649"/>
    <w:rsid w:val="0021388A"/>
    <w:rsid w:val="00213DDC"/>
    <w:rsid w:val="00213E81"/>
    <w:rsid w:val="00214099"/>
    <w:rsid w:val="0021417A"/>
    <w:rsid w:val="002141AF"/>
    <w:rsid w:val="002141C9"/>
    <w:rsid w:val="0021425A"/>
    <w:rsid w:val="002143AC"/>
    <w:rsid w:val="0021454A"/>
    <w:rsid w:val="00214665"/>
    <w:rsid w:val="00214A8F"/>
    <w:rsid w:val="00214B3A"/>
    <w:rsid w:val="00214B4F"/>
    <w:rsid w:val="00214CB6"/>
    <w:rsid w:val="00214FB1"/>
    <w:rsid w:val="00215024"/>
    <w:rsid w:val="002150FF"/>
    <w:rsid w:val="0021515B"/>
    <w:rsid w:val="00215567"/>
    <w:rsid w:val="00215780"/>
    <w:rsid w:val="002157EB"/>
    <w:rsid w:val="00215936"/>
    <w:rsid w:val="0021595B"/>
    <w:rsid w:val="00215ADE"/>
    <w:rsid w:val="00215B55"/>
    <w:rsid w:val="00215DF7"/>
    <w:rsid w:val="00216258"/>
    <w:rsid w:val="002164D2"/>
    <w:rsid w:val="00216598"/>
    <w:rsid w:val="00216622"/>
    <w:rsid w:val="002166C0"/>
    <w:rsid w:val="00216773"/>
    <w:rsid w:val="00216BE5"/>
    <w:rsid w:val="00216C57"/>
    <w:rsid w:val="00216E42"/>
    <w:rsid w:val="00217034"/>
    <w:rsid w:val="002172F1"/>
    <w:rsid w:val="00217593"/>
    <w:rsid w:val="00217648"/>
    <w:rsid w:val="002176E2"/>
    <w:rsid w:val="00217BD7"/>
    <w:rsid w:val="00217C08"/>
    <w:rsid w:val="00220256"/>
    <w:rsid w:val="002204D1"/>
    <w:rsid w:val="00220898"/>
    <w:rsid w:val="002208B5"/>
    <w:rsid w:val="002208D1"/>
    <w:rsid w:val="00220AAB"/>
    <w:rsid w:val="00220DEF"/>
    <w:rsid w:val="00220ED1"/>
    <w:rsid w:val="0022101F"/>
    <w:rsid w:val="002212F4"/>
    <w:rsid w:val="002213D3"/>
    <w:rsid w:val="002217D0"/>
    <w:rsid w:val="0022194A"/>
    <w:rsid w:val="00221F2D"/>
    <w:rsid w:val="002220FC"/>
    <w:rsid w:val="00222140"/>
    <w:rsid w:val="00222154"/>
    <w:rsid w:val="00222541"/>
    <w:rsid w:val="00222544"/>
    <w:rsid w:val="00222899"/>
    <w:rsid w:val="00222969"/>
    <w:rsid w:val="00222976"/>
    <w:rsid w:val="002229C3"/>
    <w:rsid w:val="00222AEC"/>
    <w:rsid w:val="00222D03"/>
    <w:rsid w:val="00223167"/>
    <w:rsid w:val="002232C9"/>
    <w:rsid w:val="002232E6"/>
    <w:rsid w:val="0022343D"/>
    <w:rsid w:val="00223A3B"/>
    <w:rsid w:val="00223BE0"/>
    <w:rsid w:val="00223C03"/>
    <w:rsid w:val="00223CE6"/>
    <w:rsid w:val="00223DDF"/>
    <w:rsid w:val="00223F02"/>
    <w:rsid w:val="00223F08"/>
    <w:rsid w:val="00223F6A"/>
    <w:rsid w:val="0022416A"/>
    <w:rsid w:val="00224186"/>
    <w:rsid w:val="00224208"/>
    <w:rsid w:val="00224232"/>
    <w:rsid w:val="00224448"/>
    <w:rsid w:val="00224480"/>
    <w:rsid w:val="0022453F"/>
    <w:rsid w:val="002245C4"/>
    <w:rsid w:val="00224B94"/>
    <w:rsid w:val="00224BB5"/>
    <w:rsid w:val="00224C4D"/>
    <w:rsid w:val="00224CB1"/>
    <w:rsid w:val="00224D66"/>
    <w:rsid w:val="00224DEC"/>
    <w:rsid w:val="0022504F"/>
    <w:rsid w:val="00225280"/>
    <w:rsid w:val="0022538C"/>
    <w:rsid w:val="002255CA"/>
    <w:rsid w:val="002255F7"/>
    <w:rsid w:val="002256AA"/>
    <w:rsid w:val="00225EEC"/>
    <w:rsid w:val="002262DC"/>
    <w:rsid w:val="00226305"/>
    <w:rsid w:val="0022647F"/>
    <w:rsid w:val="002267A8"/>
    <w:rsid w:val="002267EF"/>
    <w:rsid w:val="002268FA"/>
    <w:rsid w:val="00226B70"/>
    <w:rsid w:val="00226BDA"/>
    <w:rsid w:val="00226F80"/>
    <w:rsid w:val="00226F98"/>
    <w:rsid w:val="00226FCE"/>
    <w:rsid w:val="0022709C"/>
    <w:rsid w:val="00227201"/>
    <w:rsid w:val="002278B1"/>
    <w:rsid w:val="002279C7"/>
    <w:rsid w:val="00227D3B"/>
    <w:rsid w:val="00227F69"/>
    <w:rsid w:val="00227FB7"/>
    <w:rsid w:val="00227FC8"/>
    <w:rsid w:val="0023013C"/>
    <w:rsid w:val="00230142"/>
    <w:rsid w:val="002303A6"/>
    <w:rsid w:val="00230544"/>
    <w:rsid w:val="00230598"/>
    <w:rsid w:val="002305EC"/>
    <w:rsid w:val="00230AA3"/>
    <w:rsid w:val="00230F67"/>
    <w:rsid w:val="00231021"/>
    <w:rsid w:val="00231172"/>
    <w:rsid w:val="00231683"/>
    <w:rsid w:val="002317FB"/>
    <w:rsid w:val="0023183C"/>
    <w:rsid w:val="00231919"/>
    <w:rsid w:val="00231A48"/>
    <w:rsid w:val="00231B41"/>
    <w:rsid w:val="00231CC7"/>
    <w:rsid w:val="00231DDB"/>
    <w:rsid w:val="00231F31"/>
    <w:rsid w:val="00231FC0"/>
    <w:rsid w:val="00232374"/>
    <w:rsid w:val="00232732"/>
    <w:rsid w:val="002327B5"/>
    <w:rsid w:val="00232863"/>
    <w:rsid w:val="00232E63"/>
    <w:rsid w:val="00232EF9"/>
    <w:rsid w:val="0023320D"/>
    <w:rsid w:val="002335B1"/>
    <w:rsid w:val="002335FE"/>
    <w:rsid w:val="002337C3"/>
    <w:rsid w:val="00233806"/>
    <w:rsid w:val="002339F3"/>
    <w:rsid w:val="00233B76"/>
    <w:rsid w:val="00233F06"/>
    <w:rsid w:val="00234147"/>
    <w:rsid w:val="0023431E"/>
    <w:rsid w:val="002343CE"/>
    <w:rsid w:val="00234565"/>
    <w:rsid w:val="0023489F"/>
    <w:rsid w:val="0023495C"/>
    <w:rsid w:val="00234A7A"/>
    <w:rsid w:val="00234B79"/>
    <w:rsid w:val="00234CB7"/>
    <w:rsid w:val="00234F47"/>
    <w:rsid w:val="002353EC"/>
    <w:rsid w:val="002355B4"/>
    <w:rsid w:val="002359A9"/>
    <w:rsid w:val="00235B27"/>
    <w:rsid w:val="00235C3E"/>
    <w:rsid w:val="00235C4B"/>
    <w:rsid w:val="00235E33"/>
    <w:rsid w:val="00235F36"/>
    <w:rsid w:val="0023610A"/>
    <w:rsid w:val="0023620F"/>
    <w:rsid w:val="00236442"/>
    <w:rsid w:val="002366A9"/>
    <w:rsid w:val="00236763"/>
    <w:rsid w:val="00236832"/>
    <w:rsid w:val="00236834"/>
    <w:rsid w:val="002369C8"/>
    <w:rsid w:val="002369D7"/>
    <w:rsid w:val="00236A11"/>
    <w:rsid w:val="00236D1E"/>
    <w:rsid w:val="00236F1A"/>
    <w:rsid w:val="0023721F"/>
    <w:rsid w:val="0023783C"/>
    <w:rsid w:val="0023786A"/>
    <w:rsid w:val="0023799F"/>
    <w:rsid w:val="00237B6C"/>
    <w:rsid w:val="00237CE9"/>
    <w:rsid w:val="00237E65"/>
    <w:rsid w:val="00237E9D"/>
    <w:rsid w:val="00237FC7"/>
    <w:rsid w:val="002400F0"/>
    <w:rsid w:val="00240179"/>
    <w:rsid w:val="00240253"/>
    <w:rsid w:val="00240628"/>
    <w:rsid w:val="002406BE"/>
    <w:rsid w:val="00240739"/>
    <w:rsid w:val="00240783"/>
    <w:rsid w:val="00240C57"/>
    <w:rsid w:val="00240D72"/>
    <w:rsid w:val="00240D8A"/>
    <w:rsid w:val="00240DB9"/>
    <w:rsid w:val="002410B0"/>
    <w:rsid w:val="002414D2"/>
    <w:rsid w:val="00241625"/>
    <w:rsid w:val="00241681"/>
    <w:rsid w:val="0024184E"/>
    <w:rsid w:val="00241862"/>
    <w:rsid w:val="00241985"/>
    <w:rsid w:val="00241D32"/>
    <w:rsid w:val="00241D56"/>
    <w:rsid w:val="00241D66"/>
    <w:rsid w:val="00241E25"/>
    <w:rsid w:val="002420F4"/>
    <w:rsid w:val="002421C9"/>
    <w:rsid w:val="00242226"/>
    <w:rsid w:val="0024223C"/>
    <w:rsid w:val="002427C6"/>
    <w:rsid w:val="00242C54"/>
    <w:rsid w:val="00242C5A"/>
    <w:rsid w:val="00243203"/>
    <w:rsid w:val="00243510"/>
    <w:rsid w:val="00243725"/>
    <w:rsid w:val="0024390E"/>
    <w:rsid w:val="00243C38"/>
    <w:rsid w:val="00243E02"/>
    <w:rsid w:val="00243E96"/>
    <w:rsid w:val="00243F91"/>
    <w:rsid w:val="00244291"/>
    <w:rsid w:val="00244626"/>
    <w:rsid w:val="002446CF"/>
    <w:rsid w:val="0024491F"/>
    <w:rsid w:val="00244A4C"/>
    <w:rsid w:val="00244D1B"/>
    <w:rsid w:val="00244EF0"/>
    <w:rsid w:val="002453AC"/>
    <w:rsid w:val="00245743"/>
    <w:rsid w:val="00245CF8"/>
    <w:rsid w:val="00245DC2"/>
    <w:rsid w:val="00245EC7"/>
    <w:rsid w:val="00246426"/>
    <w:rsid w:val="00246950"/>
    <w:rsid w:val="00246B2D"/>
    <w:rsid w:val="00246D93"/>
    <w:rsid w:val="002473C7"/>
    <w:rsid w:val="00247864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5E5"/>
    <w:rsid w:val="00250B3A"/>
    <w:rsid w:val="00250DA8"/>
    <w:rsid w:val="002511FB"/>
    <w:rsid w:val="00251241"/>
    <w:rsid w:val="002512AE"/>
    <w:rsid w:val="0025133F"/>
    <w:rsid w:val="00251444"/>
    <w:rsid w:val="00251615"/>
    <w:rsid w:val="00251657"/>
    <w:rsid w:val="002517FE"/>
    <w:rsid w:val="002519FC"/>
    <w:rsid w:val="00251AF7"/>
    <w:rsid w:val="00251CA4"/>
    <w:rsid w:val="00251D50"/>
    <w:rsid w:val="00251DE9"/>
    <w:rsid w:val="00251F6C"/>
    <w:rsid w:val="00252102"/>
    <w:rsid w:val="00252446"/>
    <w:rsid w:val="00252625"/>
    <w:rsid w:val="002526AF"/>
    <w:rsid w:val="002526BD"/>
    <w:rsid w:val="002526D9"/>
    <w:rsid w:val="00252713"/>
    <w:rsid w:val="00252738"/>
    <w:rsid w:val="002527C3"/>
    <w:rsid w:val="002528DD"/>
    <w:rsid w:val="00252AF1"/>
    <w:rsid w:val="00252CE0"/>
    <w:rsid w:val="00252CEF"/>
    <w:rsid w:val="0025313C"/>
    <w:rsid w:val="00253238"/>
    <w:rsid w:val="002532CA"/>
    <w:rsid w:val="00253677"/>
    <w:rsid w:val="00253761"/>
    <w:rsid w:val="0025393E"/>
    <w:rsid w:val="00253B32"/>
    <w:rsid w:val="00253BA5"/>
    <w:rsid w:val="00253E34"/>
    <w:rsid w:val="00253EB9"/>
    <w:rsid w:val="00253FF4"/>
    <w:rsid w:val="002545C5"/>
    <w:rsid w:val="00254669"/>
    <w:rsid w:val="00254769"/>
    <w:rsid w:val="00254785"/>
    <w:rsid w:val="0025525D"/>
    <w:rsid w:val="0025598F"/>
    <w:rsid w:val="00255B60"/>
    <w:rsid w:val="00255C4F"/>
    <w:rsid w:val="00255F13"/>
    <w:rsid w:val="00255F69"/>
    <w:rsid w:val="00255FCB"/>
    <w:rsid w:val="0025604A"/>
    <w:rsid w:val="0025625B"/>
    <w:rsid w:val="00256542"/>
    <w:rsid w:val="002565F8"/>
    <w:rsid w:val="00256646"/>
    <w:rsid w:val="002568BC"/>
    <w:rsid w:val="00256B02"/>
    <w:rsid w:val="00256CAC"/>
    <w:rsid w:val="00256DE1"/>
    <w:rsid w:val="00256FAF"/>
    <w:rsid w:val="002571A3"/>
    <w:rsid w:val="002571D8"/>
    <w:rsid w:val="0025730C"/>
    <w:rsid w:val="002574EB"/>
    <w:rsid w:val="00257517"/>
    <w:rsid w:val="002575D3"/>
    <w:rsid w:val="002576B3"/>
    <w:rsid w:val="0025789B"/>
    <w:rsid w:val="0025792D"/>
    <w:rsid w:val="00257EC6"/>
    <w:rsid w:val="0026001A"/>
    <w:rsid w:val="002601A6"/>
    <w:rsid w:val="0026020D"/>
    <w:rsid w:val="002609A8"/>
    <w:rsid w:val="00260B8E"/>
    <w:rsid w:val="00260F8A"/>
    <w:rsid w:val="0026109F"/>
    <w:rsid w:val="00261242"/>
    <w:rsid w:val="002612DC"/>
    <w:rsid w:val="00261326"/>
    <w:rsid w:val="002615EC"/>
    <w:rsid w:val="0026174C"/>
    <w:rsid w:val="0026186A"/>
    <w:rsid w:val="0026190B"/>
    <w:rsid w:val="00261A0A"/>
    <w:rsid w:val="00261FAD"/>
    <w:rsid w:val="00262436"/>
    <w:rsid w:val="00262447"/>
    <w:rsid w:val="00262A58"/>
    <w:rsid w:val="00262E11"/>
    <w:rsid w:val="00262F1B"/>
    <w:rsid w:val="0026307A"/>
    <w:rsid w:val="00263502"/>
    <w:rsid w:val="00263699"/>
    <w:rsid w:val="002636E0"/>
    <w:rsid w:val="002636FE"/>
    <w:rsid w:val="00263C1E"/>
    <w:rsid w:val="00264297"/>
    <w:rsid w:val="002645A6"/>
    <w:rsid w:val="00264950"/>
    <w:rsid w:val="00264A04"/>
    <w:rsid w:val="00264A4B"/>
    <w:rsid w:val="00264B45"/>
    <w:rsid w:val="00264CF9"/>
    <w:rsid w:val="00264DA4"/>
    <w:rsid w:val="00265012"/>
    <w:rsid w:val="002651F2"/>
    <w:rsid w:val="002654D9"/>
    <w:rsid w:val="00265556"/>
    <w:rsid w:val="002657EF"/>
    <w:rsid w:val="002658B0"/>
    <w:rsid w:val="00265D04"/>
    <w:rsid w:val="00265FA1"/>
    <w:rsid w:val="00266066"/>
    <w:rsid w:val="00266299"/>
    <w:rsid w:val="0026630F"/>
    <w:rsid w:val="002663A0"/>
    <w:rsid w:val="002666FA"/>
    <w:rsid w:val="002667BB"/>
    <w:rsid w:val="002667DE"/>
    <w:rsid w:val="0026686D"/>
    <w:rsid w:val="00266A3A"/>
    <w:rsid w:val="00266A78"/>
    <w:rsid w:val="00266A8D"/>
    <w:rsid w:val="00266AB1"/>
    <w:rsid w:val="00266C67"/>
    <w:rsid w:val="00266D72"/>
    <w:rsid w:val="002671AC"/>
    <w:rsid w:val="002671B8"/>
    <w:rsid w:val="0026741A"/>
    <w:rsid w:val="00267C55"/>
    <w:rsid w:val="00267F95"/>
    <w:rsid w:val="002701C6"/>
    <w:rsid w:val="002701E2"/>
    <w:rsid w:val="00270301"/>
    <w:rsid w:val="00270325"/>
    <w:rsid w:val="00270663"/>
    <w:rsid w:val="00270781"/>
    <w:rsid w:val="00270820"/>
    <w:rsid w:val="00270CA7"/>
    <w:rsid w:val="002710F7"/>
    <w:rsid w:val="002710FC"/>
    <w:rsid w:val="00271364"/>
    <w:rsid w:val="0027159B"/>
    <w:rsid w:val="002715F0"/>
    <w:rsid w:val="00271948"/>
    <w:rsid w:val="002719AF"/>
    <w:rsid w:val="00271A16"/>
    <w:rsid w:val="00271AEC"/>
    <w:rsid w:val="0027212B"/>
    <w:rsid w:val="0027221B"/>
    <w:rsid w:val="002724DF"/>
    <w:rsid w:val="002724EB"/>
    <w:rsid w:val="002724FA"/>
    <w:rsid w:val="00272A86"/>
    <w:rsid w:val="00272EB5"/>
    <w:rsid w:val="002730DE"/>
    <w:rsid w:val="002731EB"/>
    <w:rsid w:val="00273691"/>
    <w:rsid w:val="002736DB"/>
    <w:rsid w:val="002737DB"/>
    <w:rsid w:val="002738A9"/>
    <w:rsid w:val="00273D90"/>
    <w:rsid w:val="00273EE9"/>
    <w:rsid w:val="00273F92"/>
    <w:rsid w:val="002741ED"/>
    <w:rsid w:val="0027436C"/>
    <w:rsid w:val="0027449A"/>
    <w:rsid w:val="0027479D"/>
    <w:rsid w:val="0027483A"/>
    <w:rsid w:val="00274928"/>
    <w:rsid w:val="00274A55"/>
    <w:rsid w:val="00274CAD"/>
    <w:rsid w:val="00274D34"/>
    <w:rsid w:val="002750E0"/>
    <w:rsid w:val="00275258"/>
    <w:rsid w:val="00275268"/>
    <w:rsid w:val="00275527"/>
    <w:rsid w:val="0027579C"/>
    <w:rsid w:val="0027645D"/>
    <w:rsid w:val="00276613"/>
    <w:rsid w:val="002767E6"/>
    <w:rsid w:val="002768B0"/>
    <w:rsid w:val="00276A7C"/>
    <w:rsid w:val="00276AFC"/>
    <w:rsid w:val="00276BAC"/>
    <w:rsid w:val="00276C34"/>
    <w:rsid w:val="00276C35"/>
    <w:rsid w:val="00276DE6"/>
    <w:rsid w:val="00276ED0"/>
    <w:rsid w:val="00276F66"/>
    <w:rsid w:val="00277461"/>
    <w:rsid w:val="00277A82"/>
    <w:rsid w:val="00277C8A"/>
    <w:rsid w:val="00277E3C"/>
    <w:rsid w:val="00277F65"/>
    <w:rsid w:val="0028001E"/>
    <w:rsid w:val="002801D5"/>
    <w:rsid w:val="002808E9"/>
    <w:rsid w:val="00280F69"/>
    <w:rsid w:val="002812AB"/>
    <w:rsid w:val="00281655"/>
    <w:rsid w:val="0028185C"/>
    <w:rsid w:val="002818A7"/>
    <w:rsid w:val="0028198E"/>
    <w:rsid w:val="00281AF4"/>
    <w:rsid w:val="00281CFE"/>
    <w:rsid w:val="00282082"/>
    <w:rsid w:val="0028225E"/>
    <w:rsid w:val="002824A7"/>
    <w:rsid w:val="002827AE"/>
    <w:rsid w:val="002827DB"/>
    <w:rsid w:val="00282845"/>
    <w:rsid w:val="00282BA6"/>
    <w:rsid w:val="00282BF5"/>
    <w:rsid w:val="00282D74"/>
    <w:rsid w:val="00282FD6"/>
    <w:rsid w:val="002834CA"/>
    <w:rsid w:val="0028353A"/>
    <w:rsid w:val="00283BF2"/>
    <w:rsid w:val="00283D49"/>
    <w:rsid w:val="00284048"/>
    <w:rsid w:val="00284099"/>
    <w:rsid w:val="002842C3"/>
    <w:rsid w:val="002848E0"/>
    <w:rsid w:val="00284940"/>
    <w:rsid w:val="002849B2"/>
    <w:rsid w:val="00284D1F"/>
    <w:rsid w:val="00284D38"/>
    <w:rsid w:val="00284EF4"/>
    <w:rsid w:val="00284F37"/>
    <w:rsid w:val="0028522D"/>
    <w:rsid w:val="002852B0"/>
    <w:rsid w:val="0028554F"/>
    <w:rsid w:val="00285646"/>
    <w:rsid w:val="002856C4"/>
    <w:rsid w:val="002857CF"/>
    <w:rsid w:val="00285A30"/>
    <w:rsid w:val="00285DA0"/>
    <w:rsid w:val="00285E2C"/>
    <w:rsid w:val="002860DA"/>
    <w:rsid w:val="002860F4"/>
    <w:rsid w:val="002864C8"/>
    <w:rsid w:val="00286EDC"/>
    <w:rsid w:val="00287028"/>
    <w:rsid w:val="0028721C"/>
    <w:rsid w:val="0028722D"/>
    <w:rsid w:val="00287288"/>
    <w:rsid w:val="00287507"/>
    <w:rsid w:val="00287667"/>
    <w:rsid w:val="00287790"/>
    <w:rsid w:val="002878D4"/>
    <w:rsid w:val="00287ABD"/>
    <w:rsid w:val="00287BB1"/>
    <w:rsid w:val="00287CFE"/>
    <w:rsid w:val="00287D64"/>
    <w:rsid w:val="002900B7"/>
    <w:rsid w:val="002903B8"/>
    <w:rsid w:val="002906E3"/>
    <w:rsid w:val="002908D5"/>
    <w:rsid w:val="002908EF"/>
    <w:rsid w:val="00290C76"/>
    <w:rsid w:val="00290DD9"/>
    <w:rsid w:val="00291238"/>
    <w:rsid w:val="00291337"/>
    <w:rsid w:val="002913A2"/>
    <w:rsid w:val="002914DE"/>
    <w:rsid w:val="002915E0"/>
    <w:rsid w:val="002916A5"/>
    <w:rsid w:val="002918B1"/>
    <w:rsid w:val="00291D01"/>
    <w:rsid w:val="00291FF4"/>
    <w:rsid w:val="00292064"/>
    <w:rsid w:val="00292460"/>
    <w:rsid w:val="002924DE"/>
    <w:rsid w:val="0029274E"/>
    <w:rsid w:val="002927E9"/>
    <w:rsid w:val="00292BDD"/>
    <w:rsid w:val="00292C4E"/>
    <w:rsid w:val="00292FAA"/>
    <w:rsid w:val="0029323A"/>
    <w:rsid w:val="002934D1"/>
    <w:rsid w:val="002934E0"/>
    <w:rsid w:val="00293554"/>
    <w:rsid w:val="0029361D"/>
    <w:rsid w:val="0029361F"/>
    <w:rsid w:val="0029391B"/>
    <w:rsid w:val="00293961"/>
    <w:rsid w:val="00293D68"/>
    <w:rsid w:val="00293EBA"/>
    <w:rsid w:val="00293F9F"/>
    <w:rsid w:val="00294018"/>
    <w:rsid w:val="0029429C"/>
    <w:rsid w:val="002943CD"/>
    <w:rsid w:val="00294496"/>
    <w:rsid w:val="0029454A"/>
    <w:rsid w:val="0029459B"/>
    <w:rsid w:val="00294EB0"/>
    <w:rsid w:val="00295297"/>
    <w:rsid w:val="0029549E"/>
    <w:rsid w:val="00295555"/>
    <w:rsid w:val="0029560F"/>
    <w:rsid w:val="00295680"/>
    <w:rsid w:val="00295ACD"/>
    <w:rsid w:val="00295CF0"/>
    <w:rsid w:val="00295CF3"/>
    <w:rsid w:val="0029622F"/>
    <w:rsid w:val="002964E7"/>
    <w:rsid w:val="00296B2D"/>
    <w:rsid w:val="00296CAE"/>
    <w:rsid w:val="00296D2A"/>
    <w:rsid w:val="00296E1B"/>
    <w:rsid w:val="00297356"/>
    <w:rsid w:val="00297559"/>
    <w:rsid w:val="002979A7"/>
    <w:rsid w:val="00297E63"/>
    <w:rsid w:val="00297EB0"/>
    <w:rsid w:val="002A030F"/>
    <w:rsid w:val="002A0336"/>
    <w:rsid w:val="002A0530"/>
    <w:rsid w:val="002A0540"/>
    <w:rsid w:val="002A0754"/>
    <w:rsid w:val="002A0928"/>
    <w:rsid w:val="002A1249"/>
    <w:rsid w:val="002A18EE"/>
    <w:rsid w:val="002A1A59"/>
    <w:rsid w:val="002A1C89"/>
    <w:rsid w:val="002A22B7"/>
    <w:rsid w:val="002A24DC"/>
    <w:rsid w:val="002A25CC"/>
    <w:rsid w:val="002A2729"/>
    <w:rsid w:val="002A278E"/>
    <w:rsid w:val="002A28FC"/>
    <w:rsid w:val="002A292F"/>
    <w:rsid w:val="002A2C5A"/>
    <w:rsid w:val="002A2DA1"/>
    <w:rsid w:val="002A2E36"/>
    <w:rsid w:val="002A2FAF"/>
    <w:rsid w:val="002A30E8"/>
    <w:rsid w:val="002A33A1"/>
    <w:rsid w:val="002A346D"/>
    <w:rsid w:val="002A3652"/>
    <w:rsid w:val="002A384B"/>
    <w:rsid w:val="002A391D"/>
    <w:rsid w:val="002A3966"/>
    <w:rsid w:val="002A3A72"/>
    <w:rsid w:val="002A3ABA"/>
    <w:rsid w:val="002A3B27"/>
    <w:rsid w:val="002A4093"/>
    <w:rsid w:val="002A424B"/>
    <w:rsid w:val="002A4B37"/>
    <w:rsid w:val="002A4ED6"/>
    <w:rsid w:val="002A5046"/>
    <w:rsid w:val="002A5145"/>
    <w:rsid w:val="002A533B"/>
    <w:rsid w:val="002A5365"/>
    <w:rsid w:val="002A5392"/>
    <w:rsid w:val="002A553A"/>
    <w:rsid w:val="002A566D"/>
    <w:rsid w:val="002A58CA"/>
    <w:rsid w:val="002A5AB3"/>
    <w:rsid w:val="002A5B56"/>
    <w:rsid w:val="002A5C3E"/>
    <w:rsid w:val="002A5E27"/>
    <w:rsid w:val="002A5F0B"/>
    <w:rsid w:val="002A6436"/>
    <w:rsid w:val="002A6581"/>
    <w:rsid w:val="002A67CE"/>
    <w:rsid w:val="002A6C19"/>
    <w:rsid w:val="002A6CBB"/>
    <w:rsid w:val="002A726E"/>
    <w:rsid w:val="002A72F3"/>
    <w:rsid w:val="002A75BD"/>
    <w:rsid w:val="002A761B"/>
    <w:rsid w:val="002A763C"/>
    <w:rsid w:val="002A7924"/>
    <w:rsid w:val="002A7A67"/>
    <w:rsid w:val="002A7AFD"/>
    <w:rsid w:val="002A7EDF"/>
    <w:rsid w:val="002B020B"/>
    <w:rsid w:val="002B0247"/>
    <w:rsid w:val="002B07D4"/>
    <w:rsid w:val="002B0C69"/>
    <w:rsid w:val="002B0E7A"/>
    <w:rsid w:val="002B1284"/>
    <w:rsid w:val="002B1375"/>
    <w:rsid w:val="002B1812"/>
    <w:rsid w:val="002B19D2"/>
    <w:rsid w:val="002B1C79"/>
    <w:rsid w:val="002B1D98"/>
    <w:rsid w:val="002B1F5E"/>
    <w:rsid w:val="002B1FC7"/>
    <w:rsid w:val="002B2269"/>
    <w:rsid w:val="002B23D1"/>
    <w:rsid w:val="002B23E4"/>
    <w:rsid w:val="002B24DB"/>
    <w:rsid w:val="002B2768"/>
    <w:rsid w:val="002B29E8"/>
    <w:rsid w:val="002B2B30"/>
    <w:rsid w:val="002B2B67"/>
    <w:rsid w:val="002B2DF8"/>
    <w:rsid w:val="002B2E0E"/>
    <w:rsid w:val="002B2EAF"/>
    <w:rsid w:val="002B2FF2"/>
    <w:rsid w:val="002B30B9"/>
    <w:rsid w:val="002B3138"/>
    <w:rsid w:val="002B321B"/>
    <w:rsid w:val="002B370A"/>
    <w:rsid w:val="002B3818"/>
    <w:rsid w:val="002B38BE"/>
    <w:rsid w:val="002B3BAE"/>
    <w:rsid w:val="002B3D8C"/>
    <w:rsid w:val="002B3FD8"/>
    <w:rsid w:val="002B3FF5"/>
    <w:rsid w:val="002B41B4"/>
    <w:rsid w:val="002B483B"/>
    <w:rsid w:val="002B4941"/>
    <w:rsid w:val="002B4AC7"/>
    <w:rsid w:val="002B4BB5"/>
    <w:rsid w:val="002B4C7B"/>
    <w:rsid w:val="002B4DF6"/>
    <w:rsid w:val="002B5003"/>
    <w:rsid w:val="002B50C2"/>
    <w:rsid w:val="002B5112"/>
    <w:rsid w:val="002B5186"/>
    <w:rsid w:val="002B526B"/>
    <w:rsid w:val="002B533D"/>
    <w:rsid w:val="002B5346"/>
    <w:rsid w:val="002B55ED"/>
    <w:rsid w:val="002B5BE7"/>
    <w:rsid w:val="002B5E80"/>
    <w:rsid w:val="002B613E"/>
    <w:rsid w:val="002B6450"/>
    <w:rsid w:val="002B6956"/>
    <w:rsid w:val="002B6C3E"/>
    <w:rsid w:val="002B6D46"/>
    <w:rsid w:val="002B6FAD"/>
    <w:rsid w:val="002B7039"/>
    <w:rsid w:val="002B7739"/>
    <w:rsid w:val="002B780A"/>
    <w:rsid w:val="002B7C95"/>
    <w:rsid w:val="002B7E72"/>
    <w:rsid w:val="002B7FA5"/>
    <w:rsid w:val="002C0037"/>
    <w:rsid w:val="002C0243"/>
    <w:rsid w:val="002C035E"/>
    <w:rsid w:val="002C03B9"/>
    <w:rsid w:val="002C0520"/>
    <w:rsid w:val="002C0738"/>
    <w:rsid w:val="002C080B"/>
    <w:rsid w:val="002C0B87"/>
    <w:rsid w:val="002C0EE6"/>
    <w:rsid w:val="002C1596"/>
    <w:rsid w:val="002C1A74"/>
    <w:rsid w:val="002C233B"/>
    <w:rsid w:val="002C24D5"/>
    <w:rsid w:val="002C298E"/>
    <w:rsid w:val="002C299E"/>
    <w:rsid w:val="002C29BB"/>
    <w:rsid w:val="002C2A61"/>
    <w:rsid w:val="002C320F"/>
    <w:rsid w:val="002C340D"/>
    <w:rsid w:val="002C3534"/>
    <w:rsid w:val="002C382A"/>
    <w:rsid w:val="002C3A00"/>
    <w:rsid w:val="002C3CAC"/>
    <w:rsid w:val="002C3CDC"/>
    <w:rsid w:val="002C3EC5"/>
    <w:rsid w:val="002C3F43"/>
    <w:rsid w:val="002C4252"/>
    <w:rsid w:val="002C431D"/>
    <w:rsid w:val="002C443D"/>
    <w:rsid w:val="002C4446"/>
    <w:rsid w:val="002C48CB"/>
    <w:rsid w:val="002C49AF"/>
    <w:rsid w:val="002C51DF"/>
    <w:rsid w:val="002C5224"/>
    <w:rsid w:val="002C5366"/>
    <w:rsid w:val="002C54D2"/>
    <w:rsid w:val="002C54F6"/>
    <w:rsid w:val="002C5855"/>
    <w:rsid w:val="002C59C4"/>
    <w:rsid w:val="002C5A97"/>
    <w:rsid w:val="002C5BC1"/>
    <w:rsid w:val="002C5E75"/>
    <w:rsid w:val="002C5F8E"/>
    <w:rsid w:val="002C6125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C0D"/>
    <w:rsid w:val="002C7CC2"/>
    <w:rsid w:val="002C7CEE"/>
    <w:rsid w:val="002C7D79"/>
    <w:rsid w:val="002C7DAC"/>
    <w:rsid w:val="002C7DF7"/>
    <w:rsid w:val="002C7E3D"/>
    <w:rsid w:val="002D022E"/>
    <w:rsid w:val="002D0373"/>
    <w:rsid w:val="002D06B5"/>
    <w:rsid w:val="002D06F6"/>
    <w:rsid w:val="002D07DE"/>
    <w:rsid w:val="002D0819"/>
    <w:rsid w:val="002D08D5"/>
    <w:rsid w:val="002D0C28"/>
    <w:rsid w:val="002D0F33"/>
    <w:rsid w:val="002D0FEA"/>
    <w:rsid w:val="002D0FF3"/>
    <w:rsid w:val="002D106A"/>
    <w:rsid w:val="002D1590"/>
    <w:rsid w:val="002D1A1E"/>
    <w:rsid w:val="002D1B04"/>
    <w:rsid w:val="002D1DEA"/>
    <w:rsid w:val="002D1E98"/>
    <w:rsid w:val="002D1F34"/>
    <w:rsid w:val="002D1FE1"/>
    <w:rsid w:val="002D1FEB"/>
    <w:rsid w:val="002D2023"/>
    <w:rsid w:val="002D2033"/>
    <w:rsid w:val="002D2218"/>
    <w:rsid w:val="002D2975"/>
    <w:rsid w:val="002D2A92"/>
    <w:rsid w:val="002D2EA1"/>
    <w:rsid w:val="002D2F2D"/>
    <w:rsid w:val="002D2F9D"/>
    <w:rsid w:val="002D2FF8"/>
    <w:rsid w:val="002D317F"/>
    <w:rsid w:val="002D332D"/>
    <w:rsid w:val="002D352C"/>
    <w:rsid w:val="002D3633"/>
    <w:rsid w:val="002D3711"/>
    <w:rsid w:val="002D3A4D"/>
    <w:rsid w:val="002D3F6F"/>
    <w:rsid w:val="002D4307"/>
    <w:rsid w:val="002D4450"/>
    <w:rsid w:val="002D450D"/>
    <w:rsid w:val="002D4554"/>
    <w:rsid w:val="002D46F9"/>
    <w:rsid w:val="002D4D16"/>
    <w:rsid w:val="002D4D57"/>
    <w:rsid w:val="002D507E"/>
    <w:rsid w:val="002D50DC"/>
    <w:rsid w:val="002D5325"/>
    <w:rsid w:val="002D54C9"/>
    <w:rsid w:val="002D552B"/>
    <w:rsid w:val="002D55E9"/>
    <w:rsid w:val="002D59D2"/>
    <w:rsid w:val="002D5D0B"/>
    <w:rsid w:val="002D5D70"/>
    <w:rsid w:val="002D5F34"/>
    <w:rsid w:val="002D681D"/>
    <w:rsid w:val="002D6847"/>
    <w:rsid w:val="002D693B"/>
    <w:rsid w:val="002D77A8"/>
    <w:rsid w:val="002D77ED"/>
    <w:rsid w:val="002D7909"/>
    <w:rsid w:val="002D7B97"/>
    <w:rsid w:val="002D7D64"/>
    <w:rsid w:val="002D7E53"/>
    <w:rsid w:val="002E00C0"/>
    <w:rsid w:val="002E00DA"/>
    <w:rsid w:val="002E0125"/>
    <w:rsid w:val="002E0145"/>
    <w:rsid w:val="002E0697"/>
    <w:rsid w:val="002E08F6"/>
    <w:rsid w:val="002E0BD6"/>
    <w:rsid w:val="002E1016"/>
    <w:rsid w:val="002E12ED"/>
    <w:rsid w:val="002E1767"/>
    <w:rsid w:val="002E1840"/>
    <w:rsid w:val="002E1964"/>
    <w:rsid w:val="002E1C7F"/>
    <w:rsid w:val="002E1CCB"/>
    <w:rsid w:val="002E1FA5"/>
    <w:rsid w:val="002E24DC"/>
    <w:rsid w:val="002E24E3"/>
    <w:rsid w:val="002E2535"/>
    <w:rsid w:val="002E2692"/>
    <w:rsid w:val="002E27C5"/>
    <w:rsid w:val="002E2840"/>
    <w:rsid w:val="002E2A77"/>
    <w:rsid w:val="002E2E13"/>
    <w:rsid w:val="002E2E3C"/>
    <w:rsid w:val="002E3000"/>
    <w:rsid w:val="002E335A"/>
    <w:rsid w:val="002E3511"/>
    <w:rsid w:val="002E3614"/>
    <w:rsid w:val="002E3696"/>
    <w:rsid w:val="002E3AFC"/>
    <w:rsid w:val="002E3B27"/>
    <w:rsid w:val="002E3C14"/>
    <w:rsid w:val="002E3CE0"/>
    <w:rsid w:val="002E3CF0"/>
    <w:rsid w:val="002E3F8C"/>
    <w:rsid w:val="002E3FE2"/>
    <w:rsid w:val="002E4167"/>
    <w:rsid w:val="002E42E3"/>
    <w:rsid w:val="002E4355"/>
    <w:rsid w:val="002E44FA"/>
    <w:rsid w:val="002E473B"/>
    <w:rsid w:val="002E49DC"/>
    <w:rsid w:val="002E4C05"/>
    <w:rsid w:val="002E4EF2"/>
    <w:rsid w:val="002E51AA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21"/>
    <w:rsid w:val="002E62F2"/>
    <w:rsid w:val="002E631A"/>
    <w:rsid w:val="002E653C"/>
    <w:rsid w:val="002E688F"/>
    <w:rsid w:val="002E696D"/>
    <w:rsid w:val="002E6C20"/>
    <w:rsid w:val="002E6CF9"/>
    <w:rsid w:val="002E6FE2"/>
    <w:rsid w:val="002E702C"/>
    <w:rsid w:val="002E73CC"/>
    <w:rsid w:val="002E7759"/>
    <w:rsid w:val="002E788A"/>
    <w:rsid w:val="002E7A87"/>
    <w:rsid w:val="002E7B69"/>
    <w:rsid w:val="002E7D83"/>
    <w:rsid w:val="002E7EE7"/>
    <w:rsid w:val="002E7F7E"/>
    <w:rsid w:val="002F008F"/>
    <w:rsid w:val="002F04D7"/>
    <w:rsid w:val="002F055E"/>
    <w:rsid w:val="002F0683"/>
    <w:rsid w:val="002F07A1"/>
    <w:rsid w:val="002F08B5"/>
    <w:rsid w:val="002F0AA8"/>
    <w:rsid w:val="002F0BA9"/>
    <w:rsid w:val="002F0EF7"/>
    <w:rsid w:val="002F0F12"/>
    <w:rsid w:val="002F11D8"/>
    <w:rsid w:val="002F1235"/>
    <w:rsid w:val="002F124B"/>
    <w:rsid w:val="002F1339"/>
    <w:rsid w:val="002F17CB"/>
    <w:rsid w:val="002F18AA"/>
    <w:rsid w:val="002F1A71"/>
    <w:rsid w:val="002F1AB4"/>
    <w:rsid w:val="002F1E1D"/>
    <w:rsid w:val="002F21EF"/>
    <w:rsid w:val="002F248E"/>
    <w:rsid w:val="002F264F"/>
    <w:rsid w:val="002F27D4"/>
    <w:rsid w:val="002F297A"/>
    <w:rsid w:val="002F2B31"/>
    <w:rsid w:val="002F2C0B"/>
    <w:rsid w:val="002F2CFB"/>
    <w:rsid w:val="002F2F14"/>
    <w:rsid w:val="002F3187"/>
    <w:rsid w:val="002F32A9"/>
    <w:rsid w:val="002F3317"/>
    <w:rsid w:val="002F359D"/>
    <w:rsid w:val="002F35DB"/>
    <w:rsid w:val="002F3724"/>
    <w:rsid w:val="002F391A"/>
    <w:rsid w:val="002F3AE9"/>
    <w:rsid w:val="002F3CAD"/>
    <w:rsid w:val="002F3CF5"/>
    <w:rsid w:val="002F3F2E"/>
    <w:rsid w:val="002F4298"/>
    <w:rsid w:val="002F449C"/>
    <w:rsid w:val="002F4814"/>
    <w:rsid w:val="002F497A"/>
    <w:rsid w:val="002F4D7D"/>
    <w:rsid w:val="002F4DAB"/>
    <w:rsid w:val="002F4ECF"/>
    <w:rsid w:val="002F4F6F"/>
    <w:rsid w:val="002F5413"/>
    <w:rsid w:val="002F5C6A"/>
    <w:rsid w:val="002F5D20"/>
    <w:rsid w:val="002F5EBE"/>
    <w:rsid w:val="002F60A5"/>
    <w:rsid w:val="002F624F"/>
    <w:rsid w:val="002F62A2"/>
    <w:rsid w:val="002F62DA"/>
    <w:rsid w:val="002F662F"/>
    <w:rsid w:val="002F66E7"/>
    <w:rsid w:val="002F6919"/>
    <w:rsid w:val="002F6A61"/>
    <w:rsid w:val="002F6CB1"/>
    <w:rsid w:val="002F6D6F"/>
    <w:rsid w:val="002F6D72"/>
    <w:rsid w:val="002F6E41"/>
    <w:rsid w:val="002F6EBD"/>
    <w:rsid w:val="002F6FB0"/>
    <w:rsid w:val="002F75EB"/>
    <w:rsid w:val="002F7631"/>
    <w:rsid w:val="002F76EA"/>
    <w:rsid w:val="002F7EBA"/>
    <w:rsid w:val="002F7FBF"/>
    <w:rsid w:val="00300183"/>
    <w:rsid w:val="00300362"/>
    <w:rsid w:val="003003D9"/>
    <w:rsid w:val="003005D0"/>
    <w:rsid w:val="00300630"/>
    <w:rsid w:val="00300857"/>
    <w:rsid w:val="00300DF3"/>
    <w:rsid w:val="00300F20"/>
    <w:rsid w:val="00301102"/>
    <w:rsid w:val="0030167E"/>
    <w:rsid w:val="003017D0"/>
    <w:rsid w:val="0030189D"/>
    <w:rsid w:val="00301B58"/>
    <w:rsid w:val="00301F3B"/>
    <w:rsid w:val="0030208E"/>
    <w:rsid w:val="00302124"/>
    <w:rsid w:val="0030254C"/>
    <w:rsid w:val="00302649"/>
    <w:rsid w:val="003026E3"/>
    <w:rsid w:val="00302767"/>
    <w:rsid w:val="00302A28"/>
    <w:rsid w:val="00302B62"/>
    <w:rsid w:val="00302B69"/>
    <w:rsid w:val="00302C22"/>
    <w:rsid w:val="00302D67"/>
    <w:rsid w:val="003032A7"/>
    <w:rsid w:val="0030386D"/>
    <w:rsid w:val="003039F5"/>
    <w:rsid w:val="00304036"/>
    <w:rsid w:val="0030455B"/>
    <w:rsid w:val="00304678"/>
    <w:rsid w:val="003046D0"/>
    <w:rsid w:val="00304772"/>
    <w:rsid w:val="003047BD"/>
    <w:rsid w:val="00304873"/>
    <w:rsid w:val="003049B8"/>
    <w:rsid w:val="003049E5"/>
    <w:rsid w:val="00304ADE"/>
    <w:rsid w:val="00304BC4"/>
    <w:rsid w:val="00304C47"/>
    <w:rsid w:val="00304C60"/>
    <w:rsid w:val="00304E04"/>
    <w:rsid w:val="003050A9"/>
    <w:rsid w:val="0030514A"/>
    <w:rsid w:val="003051EC"/>
    <w:rsid w:val="00305315"/>
    <w:rsid w:val="0030541B"/>
    <w:rsid w:val="00305735"/>
    <w:rsid w:val="00305B8F"/>
    <w:rsid w:val="00305C55"/>
    <w:rsid w:val="00305D5F"/>
    <w:rsid w:val="00306066"/>
    <w:rsid w:val="003060EC"/>
    <w:rsid w:val="00306272"/>
    <w:rsid w:val="003064AB"/>
    <w:rsid w:val="00306635"/>
    <w:rsid w:val="00306BC5"/>
    <w:rsid w:val="00306CE8"/>
    <w:rsid w:val="00307098"/>
    <w:rsid w:val="00307197"/>
    <w:rsid w:val="003073D1"/>
    <w:rsid w:val="0030765C"/>
    <w:rsid w:val="00307770"/>
    <w:rsid w:val="00307B6A"/>
    <w:rsid w:val="00307DA4"/>
    <w:rsid w:val="00307ED5"/>
    <w:rsid w:val="00310313"/>
    <w:rsid w:val="00310597"/>
    <w:rsid w:val="003105E5"/>
    <w:rsid w:val="0031083E"/>
    <w:rsid w:val="00310BED"/>
    <w:rsid w:val="00310DBE"/>
    <w:rsid w:val="00310ECD"/>
    <w:rsid w:val="00310EE4"/>
    <w:rsid w:val="00310F41"/>
    <w:rsid w:val="003111CA"/>
    <w:rsid w:val="0031161B"/>
    <w:rsid w:val="00311808"/>
    <w:rsid w:val="00311B0D"/>
    <w:rsid w:val="00311DCA"/>
    <w:rsid w:val="00311E35"/>
    <w:rsid w:val="00312284"/>
    <w:rsid w:val="003122CB"/>
    <w:rsid w:val="003125EB"/>
    <w:rsid w:val="00312633"/>
    <w:rsid w:val="003129A3"/>
    <w:rsid w:val="00312BC4"/>
    <w:rsid w:val="00312CB3"/>
    <w:rsid w:val="00312E6A"/>
    <w:rsid w:val="003132EB"/>
    <w:rsid w:val="003133AD"/>
    <w:rsid w:val="00313673"/>
    <w:rsid w:val="00313742"/>
    <w:rsid w:val="0031396A"/>
    <w:rsid w:val="00314222"/>
    <w:rsid w:val="003144E0"/>
    <w:rsid w:val="00314542"/>
    <w:rsid w:val="00314569"/>
    <w:rsid w:val="003147D7"/>
    <w:rsid w:val="0031483C"/>
    <w:rsid w:val="003148A1"/>
    <w:rsid w:val="00314E0A"/>
    <w:rsid w:val="00314EB7"/>
    <w:rsid w:val="0031517B"/>
    <w:rsid w:val="003155DC"/>
    <w:rsid w:val="00315607"/>
    <w:rsid w:val="0031560B"/>
    <w:rsid w:val="0031578D"/>
    <w:rsid w:val="003157BC"/>
    <w:rsid w:val="003159FC"/>
    <w:rsid w:val="00315C55"/>
    <w:rsid w:val="00315C62"/>
    <w:rsid w:val="00315F28"/>
    <w:rsid w:val="00316126"/>
    <w:rsid w:val="003161B2"/>
    <w:rsid w:val="00316272"/>
    <w:rsid w:val="00316350"/>
    <w:rsid w:val="00316396"/>
    <w:rsid w:val="00316756"/>
    <w:rsid w:val="003168A9"/>
    <w:rsid w:val="00316903"/>
    <w:rsid w:val="00316932"/>
    <w:rsid w:val="00316A42"/>
    <w:rsid w:val="00316D6E"/>
    <w:rsid w:val="00316F33"/>
    <w:rsid w:val="00316FE3"/>
    <w:rsid w:val="00317110"/>
    <w:rsid w:val="0031724E"/>
    <w:rsid w:val="003176BE"/>
    <w:rsid w:val="00317946"/>
    <w:rsid w:val="00317BED"/>
    <w:rsid w:val="00317F00"/>
    <w:rsid w:val="0032017D"/>
    <w:rsid w:val="00320189"/>
    <w:rsid w:val="0032050F"/>
    <w:rsid w:val="003206B7"/>
    <w:rsid w:val="00320939"/>
    <w:rsid w:val="00320CA3"/>
    <w:rsid w:val="00320D13"/>
    <w:rsid w:val="00320F19"/>
    <w:rsid w:val="00321170"/>
    <w:rsid w:val="00321271"/>
    <w:rsid w:val="003212AD"/>
    <w:rsid w:val="003212C4"/>
    <w:rsid w:val="003215EF"/>
    <w:rsid w:val="0032188E"/>
    <w:rsid w:val="00321A64"/>
    <w:rsid w:val="00321BEF"/>
    <w:rsid w:val="00321C3C"/>
    <w:rsid w:val="0032219D"/>
    <w:rsid w:val="003224E8"/>
    <w:rsid w:val="00322588"/>
    <w:rsid w:val="00322984"/>
    <w:rsid w:val="00322AA1"/>
    <w:rsid w:val="00322F2F"/>
    <w:rsid w:val="00323149"/>
    <w:rsid w:val="00323335"/>
    <w:rsid w:val="00323430"/>
    <w:rsid w:val="00323451"/>
    <w:rsid w:val="00323741"/>
    <w:rsid w:val="0032385D"/>
    <w:rsid w:val="00323ACD"/>
    <w:rsid w:val="00323F30"/>
    <w:rsid w:val="00324130"/>
    <w:rsid w:val="00324262"/>
    <w:rsid w:val="0032435B"/>
    <w:rsid w:val="00324371"/>
    <w:rsid w:val="00324397"/>
    <w:rsid w:val="00324412"/>
    <w:rsid w:val="003246B6"/>
    <w:rsid w:val="00324B10"/>
    <w:rsid w:val="00324BC0"/>
    <w:rsid w:val="00324C02"/>
    <w:rsid w:val="00324FA4"/>
    <w:rsid w:val="00324FFE"/>
    <w:rsid w:val="00325034"/>
    <w:rsid w:val="0032540D"/>
    <w:rsid w:val="0032541D"/>
    <w:rsid w:val="003255DF"/>
    <w:rsid w:val="00325725"/>
    <w:rsid w:val="00325A78"/>
    <w:rsid w:val="00325B5C"/>
    <w:rsid w:val="00325BB9"/>
    <w:rsid w:val="00325C26"/>
    <w:rsid w:val="0032624A"/>
    <w:rsid w:val="003263B6"/>
    <w:rsid w:val="00326500"/>
    <w:rsid w:val="00326588"/>
    <w:rsid w:val="00326656"/>
    <w:rsid w:val="00326823"/>
    <w:rsid w:val="0032692D"/>
    <w:rsid w:val="00326B02"/>
    <w:rsid w:val="00326C6C"/>
    <w:rsid w:val="00327002"/>
    <w:rsid w:val="00327081"/>
    <w:rsid w:val="00327396"/>
    <w:rsid w:val="003273DD"/>
    <w:rsid w:val="003277CA"/>
    <w:rsid w:val="00327985"/>
    <w:rsid w:val="00327A89"/>
    <w:rsid w:val="00327BB8"/>
    <w:rsid w:val="00327BE5"/>
    <w:rsid w:val="00327F8A"/>
    <w:rsid w:val="00327FDE"/>
    <w:rsid w:val="00330407"/>
    <w:rsid w:val="003304E7"/>
    <w:rsid w:val="0033097F"/>
    <w:rsid w:val="003309FD"/>
    <w:rsid w:val="00330CF2"/>
    <w:rsid w:val="00330E82"/>
    <w:rsid w:val="003310A7"/>
    <w:rsid w:val="00331292"/>
    <w:rsid w:val="0033162B"/>
    <w:rsid w:val="00331866"/>
    <w:rsid w:val="00331C00"/>
    <w:rsid w:val="00331E29"/>
    <w:rsid w:val="0033224D"/>
    <w:rsid w:val="00332433"/>
    <w:rsid w:val="003325CD"/>
    <w:rsid w:val="0033265B"/>
    <w:rsid w:val="0033279C"/>
    <w:rsid w:val="003327A9"/>
    <w:rsid w:val="00332D1B"/>
    <w:rsid w:val="00332EE3"/>
    <w:rsid w:val="00333108"/>
    <w:rsid w:val="0033311F"/>
    <w:rsid w:val="00333131"/>
    <w:rsid w:val="003332EC"/>
    <w:rsid w:val="003332F7"/>
    <w:rsid w:val="003333C1"/>
    <w:rsid w:val="00333430"/>
    <w:rsid w:val="0033353A"/>
    <w:rsid w:val="00333601"/>
    <w:rsid w:val="00333607"/>
    <w:rsid w:val="00333B1F"/>
    <w:rsid w:val="00333C33"/>
    <w:rsid w:val="00333CEB"/>
    <w:rsid w:val="00333DF6"/>
    <w:rsid w:val="003341A8"/>
    <w:rsid w:val="0033420D"/>
    <w:rsid w:val="00334259"/>
    <w:rsid w:val="0033436E"/>
    <w:rsid w:val="003348C0"/>
    <w:rsid w:val="00334B44"/>
    <w:rsid w:val="00334C46"/>
    <w:rsid w:val="00334C91"/>
    <w:rsid w:val="00334C95"/>
    <w:rsid w:val="00334D1C"/>
    <w:rsid w:val="00334F98"/>
    <w:rsid w:val="00335106"/>
    <w:rsid w:val="003352CE"/>
    <w:rsid w:val="00335314"/>
    <w:rsid w:val="003353DF"/>
    <w:rsid w:val="003358B4"/>
    <w:rsid w:val="0033592B"/>
    <w:rsid w:val="00335CF7"/>
    <w:rsid w:val="00335F7F"/>
    <w:rsid w:val="003361B6"/>
    <w:rsid w:val="0033644F"/>
    <w:rsid w:val="00336A4A"/>
    <w:rsid w:val="00336A67"/>
    <w:rsid w:val="00336BD3"/>
    <w:rsid w:val="00336F55"/>
    <w:rsid w:val="003372D8"/>
    <w:rsid w:val="003375E6"/>
    <w:rsid w:val="00337635"/>
    <w:rsid w:val="00337664"/>
    <w:rsid w:val="003376A1"/>
    <w:rsid w:val="00337E1F"/>
    <w:rsid w:val="00337F4C"/>
    <w:rsid w:val="0034036A"/>
    <w:rsid w:val="0034041A"/>
    <w:rsid w:val="003404FD"/>
    <w:rsid w:val="003405BC"/>
    <w:rsid w:val="003407EA"/>
    <w:rsid w:val="003409A1"/>
    <w:rsid w:val="00340A36"/>
    <w:rsid w:val="00340B59"/>
    <w:rsid w:val="00340C07"/>
    <w:rsid w:val="00340C8D"/>
    <w:rsid w:val="00341058"/>
    <w:rsid w:val="003410FB"/>
    <w:rsid w:val="00341132"/>
    <w:rsid w:val="00341190"/>
    <w:rsid w:val="003411C0"/>
    <w:rsid w:val="00341261"/>
    <w:rsid w:val="0034131F"/>
    <w:rsid w:val="0034133D"/>
    <w:rsid w:val="00341401"/>
    <w:rsid w:val="003414A6"/>
    <w:rsid w:val="003415A9"/>
    <w:rsid w:val="00341807"/>
    <w:rsid w:val="00341991"/>
    <w:rsid w:val="00341BC8"/>
    <w:rsid w:val="00342113"/>
    <w:rsid w:val="00342338"/>
    <w:rsid w:val="003425E0"/>
    <w:rsid w:val="00342627"/>
    <w:rsid w:val="0034268B"/>
    <w:rsid w:val="00342789"/>
    <w:rsid w:val="003427EC"/>
    <w:rsid w:val="00342B12"/>
    <w:rsid w:val="00342BCD"/>
    <w:rsid w:val="003434F9"/>
    <w:rsid w:val="003435BF"/>
    <w:rsid w:val="003438A2"/>
    <w:rsid w:val="003438BA"/>
    <w:rsid w:val="00343972"/>
    <w:rsid w:val="00343A52"/>
    <w:rsid w:val="00343D4F"/>
    <w:rsid w:val="0034446A"/>
    <w:rsid w:val="003445E9"/>
    <w:rsid w:val="00344689"/>
    <w:rsid w:val="00344817"/>
    <w:rsid w:val="003448E4"/>
    <w:rsid w:val="00344C2D"/>
    <w:rsid w:val="00344C5B"/>
    <w:rsid w:val="00344E54"/>
    <w:rsid w:val="00345237"/>
    <w:rsid w:val="00345472"/>
    <w:rsid w:val="00345717"/>
    <w:rsid w:val="00345939"/>
    <w:rsid w:val="00345979"/>
    <w:rsid w:val="00345A12"/>
    <w:rsid w:val="00345A88"/>
    <w:rsid w:val="00345AF1"/>
    <w:rsid w:val="00345C6B"/>
    <w:rsid w:val="00345F1F"/>
    <w:rsid w:val="00346081"/>
    <w:rsid w:val="003460AE"/>
    <w:rsid w:val="00346124"/>
    <w:rsid w:val="0034626B"/>
    <w:rsid w:val="003464CF"/>
    <w:rsid w:val="00346505"/>
    <w:rsid w:val="0034652E"/>
    <w:rsid w:val="003467EE"/>
    <w:rsid w:val="00346863"/>
    <w:rsid w:val="00346D15"/>
    <w:rsid w:val="00346EA2"/>
    <w:rsid w:val="00347075"/>
    <w:rsid w:val="0034733B"/>
    <w:rsid w:val="00347558"/>
    <w:rsid w:val="003475DC"/>
    <w:rsid w:val="003477F6"/>
    <w:rsid w:val="003478C8"/>
    <w:rsid w:val="00347910"/>
    <w:rsid w:val="00347917"/>
    <w:rsid w:val="00347CC2"/>
    <w:rsid w:val="00347CDB"/>
    <w:rsid w:val="00347CE9"/>
    <w:rsid w:val="00347E91"/>
    <w:rsid w:val="00350058"/>
    <w:rsid w:val="0035014C"/>
    <w:rsid w:val="00350310"/>
    <w:rsid w:val="0035039E"/>
    <w:rsid w:val="0035049C"/>
    <w:rsid w:val="003504C9"/>
    <w:rsid w:val="00350A07"/>
    <w:rsid w:val="00350BEC"/>
    <w:rsid w:val="00350D5E"/>
    <w:rsid w:val="00350E27"/>
    <w:rsid w:val="00350F17"/>
    <w:rsid w:val="00350F80"/>
    <w:rsid w:val="00350F83"/>
    <w:rsid w:val="003510AC"/>
    <w:rsid w:val="003510E7"/>
    <w:rsid w:val="003511B6"/>
    <w:rsid w:val="00351653"/>
    <w:rsid w:val="00351770"/>
    <w:rsid w:val="003517C3"/>
    <w:rsid w:val="003519D7"/>
    <w:rsid w:val="00351A64"/>
    <w:rsid w:val="00351A6D"/>
    <w:rsid w:val="00351B2B"/>
    <w:rsid w:val="00351CE6"/>
    <w:rsid w:val="00351CF4"/>
    <w:rsid w:val="00351FF3"/>
    <w:rsid w:val="00352105"/>
    <w:rsid w:val="0035228B"/>
    <w:rsid w:val="00352506"/>
    <w:rsid w:val="003526B4"/>
    <w:rsid w:val="003527BA"/>
    <w:rsid w:val="003527BF"/>
    <w:rsid w:val="00352815"/>
    <w:rsid w:val="00352848"/>
    <w:rsid w:val="00352888"/>
    <w:rsid w:val="003528AE"/>
    <w:rsid w:val="003528E8"/>
    <w:rsid w:val="003529EE"/>
    <w:rsid w:val="00352BC3"/>
    <w:rsid w:val="00352CC4"/>
    <w:rsid w:val="00352D17"/>
    <w:rsid w:val="0035330B"/>
    <w:rsid w:val="00353455"/>
    <w:rsid w:val="003535A0"/>
    <w:rsid w:val="00353780"/>
    <w:rsid w:val="00353782"/>
    <w:rsid w:val="0035384C"/>
    <w:rsid w:val="003538FD"/>
    <w:rsid w:val="0035391B"/>
    <w:rsid w:val="003539F3"/>
    <w:rsid w:val="00353E35"/>
    <w:rsid w:val="00354097"/>
    <w:rsid w:val="0035419F"/>
    <w:rsid w:val="003541C0"/>
    <w:rsid w:val="0035433F"/>
    <w:rsid w:val="00354407"/>
    <w:rsid w:val="0035447B"/>
    <w:rsid w:val="003544F1"/>
    <w:rsid w:val="00354579"/>
    <w:rsid w:val="00354A5E"/>
    <w:rsid w:val="00354B61"/>
    <w:rsid w:val="00354C42"/>
    <w:rsid w:val="00354DCB"/>
    <w:rsid w:val="00354FAD"/>
    <w:rsid w:val="00355052"/>
    <w:rsid w:val="003551D0"/>
    <w:rsid w:val="00355464"/>
    <w:rsid w:val="00355624"/>
    <w:rsid w:val="00355771"/>
    <w:rsid w:val="0035593B"/>
    <w:rsid w:val="00355A85"/>
    <w:rsid w:val="00355CFC"/>
    <w:rsid w:val="00355DF8"/>
    <w:rsid w:val="00355F56"/>
    <w:rsid w:val="00356252"/>
    <w:rsid w:val="003567D8"/>
    <w:rsid w:val="0035681C"/>
    <w:rsid w:val="00356821"/>
    <w:rsid w:val="0035686B"/>
    <w:rsid w:val="0035698C"/>
    <w:rsid w:val="00356A25"/>
    <w:rsid w:val="00356AE5"/>
    <w:rsid w:val="00356B8E"/>
    <w:rsid w:val="003570FB"/>
    <w:rsid w:val="00357159"/>
    <w:rsid w:val="003571D5"/>
    <w:rsid w:val="003577A2"/>
    <w:rsid w:val="00357807"/>
    <w:rsid w:val="00357A19"/>
    <w:rsid w:val="00357B31"/>
    <w:rsid w:val="00357BFA"/>
    <w:rsid w:val="00357DB7"/>
    <w:rsid w:val="003603BD"/>
    <w:rsid w:val="003605E6"/>
    <w:rsid w:val="0036075B"/>
    <w:rsid w:val="003608BA"/>
    <w:rsid w:val="00360BB2"/>
    <w:rsid w:val="00361026"/>
    <w:rsid w:val="003618D9"/>
    <w:rsid w:val="00361A20"/>
    <w:rsid w:val="00361D1C"/>
    <w:rsid w:val="00361DCD"/>
    <w:rsid w:val="00361E60"/>
    <w:rsid w:val="00361E84"/>
    <w:rsid w:val="00361FC8"/>
    <w:rsid w:val="003625B1"/>
    <w:rsid w:val="00362614"/>
    <w:rsid w:val="00362683"/>
    <w:rsid w:val="0036279F"/>
    <w:rsid w:val="00362B48"/>
    <w:rsid w:val="00362DD8"/>
    <w:rsid w:val="003630EA"/>
    <w:rsid w:val="0036313E"/>
    <w:rsid w:val="00363518"/>
    <w:rsid w:val="00363537"/>
    <w:rsid w:val="00363921"/>
    <w:rsid w:val="00363EF2"/>
    <w:rsid w:val="0036410B"/>
    <w:rsid w:val="00364215"/>
    <w:rsid w:val="00364621"/>
    <w:rsid w:val="00364E51"/>
    <w:rsid w:val="00365231"/>
    <w:rsid w:val="0036531D"/>
    <w:rsid w:val="003653C8"/>
    <w:rsid w:val="003655FB"/>
    <w:rsid w:val="0036583C"/>
    <w:rsid w:val="00365A8B"/>
    <w:rsid w:val="00365FA7"/>
    <w:rsid w:val="00365FED"/>
    <w:rsid w:val="003660EC"/>
    <w:rsid w:val="0036619B"/>
    <w:rsid w:val="003661D8"/>
    <w:rsid w:val="003663D0"/>
    <w:rsid w:val="0036659D"/>
    <w:rsid w:val="003665FD"/>
    <w:rsid w:val="003666C2"/>
    <w:rsid w:val="00366935"/>
    <w:rsid w:val="00366A2C"/>
    <w:rsid w:val="00366AB0"/>
    <w:rsid w:val="00366BA0"/>
    <w:rsid w:val="00366C19"/>
    <w:rsid w:val="00366D41"/>
    <w:rsid w:val="00366DA4"/>
    <w:rsid w:val="00366ECA"/>
    <w:rsid w:val="003671C5"/>
    <w:rsid w:val="003671DA"/>
    <w:rsid w:val="003678AE"/>
    <w:rsid w:val="00367979"/>
    <w:rsid w:val="003679E3"/>
    <w:rsid w:val="003679F9"/>
    <w:rsid w:val="00367AA5"/>
    <w:rsid w:val="00367B35"/>
    <w:rsid w:val="00367B40"/>
    <w:rsid w:val="00367EDF"/>
    <w:rsid w:val="00370561"/>
    <w:rsid w:val="00370857"/>
    <w:rsid w:val="00370A82"/>
    <w:rsid w:val="00370A8E"/>
    <w:rsid w:val="00370BF2"/>
    <w:rsid w:val="00370BFC"/>
    <w:rsid w:val="00370D08"/>
    <w:rsid w:val="00370D37"/>
    <w:rsid w:val="00370E9A"/>
    <w:rsid w:val="00370F3D"/>
    <w:rsid w:val="003710F3"/>
    <w:rsid w:val="003711F6"/>
    <w:rsid w:val="00371357"/>
    <w:rsid w:val="00371577"/>
    <w:rsid w:val="003715D6"/>
    <w:rsid w:val="00371800"/>
    <w:rsid w:val="0037191D"/>
    <w:rsid w:val="00371C50"/>
    <w:rsid w:val="00371CE2"/>
    <w:rsid w:val="00371D98"/>
    <w:rsid w:val="00372002"/>
    <w:rsid w:val="003722BE"/>
    <w:rsid w:val="003723D0"/>
    <w:rsid w:val="0037258B"/>
    <w:rsid w:val="00372684"/>
    <w:rsid w:val="003726E6"/>
    <w:rsid w:val="003729F6"/>
    <w:rsid w:val="00372B46"/>
    <w:rsid w:val="00372BF3"/>
    <w:rsid w:val="0037313F"/>
    <w:rsid w:val="0037338F"/>
    <w:rsid w:val="003733B7"/>
    <w:rsid w:val="0037340C"/>
    <w:rsid w:val="00373652"/>
    <w:rsid w:val="003736ED"/>
    <w:rsid w:val="003737E6"/>
    <w:rsid w:val="00374327"/>
    <w:rsid w:val="0037450C"/>
    <w:rsid w:val="003746AC"/>
    <w:rsid w:val="0037476F"/>
    <w:rsid w:val="00374871"/>
    <w:rsid w:val="00374AB4"/>
    <w:rsid w:val="00374C23"/>
    <w:rsid w:val="00374CAD"/>
    <w:rsid w:val="00374D16"/>
    <w:rsid w:val="00374DE4"/>
    <w:rsid w:val="00374F56"/>
    <w:rsid w:val="00374FA1"/>
    <w:rsid w:val="00375249"/>
    <w:rsid w:val="003752F5"/>
    <w:rsid w:val="00375414"/>
    <w:rsid w:val="003754ED"/>
    <w:rsid w:val="0037564C"/>
    <w:rsid w:val="0037585C"/>
    <w:rsid w:val="00375A52"/>
    <w:rsid w:val="00375DC6"/>
    <w:rsid w:val="00375EC0"/>
    <w:rsid w:val="00375FA8"/>
    <w:rsid w:val="0037607D"/>
    <w:rsid w:val="00376257"/>
    <w:rsid w:val="003762D3"/>
    <w:rsid w:val="003762DC"/>
    <w:rsid w:val="0037630D"/>
    <w:rsid w:val="00376417"/>
    <w:rsid w:val="00376502"/>
    <w:rsid w:val="0037651C"/>
    <w:rsid w:val="003765E7"/>
    <w:rsid w:val="00376605"/>
    <w:rsid w:val="003767F1"/>
    <w:rsid w:val="003768F8"/>
    <w:rsid w:val="00376A9B"/>
    <w:rsid w:val="00376DA0"/>
    <w:rsid w:val="00376DCE"/>
    <w:rsid w:val="00376F78"/>
    <w:rsid w:val="00377153"/>
    <w:rsid w:val="003772DD"/>
    <w:rsid w:val="00377556"/>
    <w:rsid w:val="0037791C"/>
    <w:rsid w:val="00377A11"/>
    <w:rsid w:val="00377B15"/>
    <w:rsid w:val="00377D02"/>
    <w:rsid w:val="00377DDA"/>
    <w:rsid w:val="00377F43"/>
    <w:rsid w:val="00377F75"/>
    <w:rsid w:val="00377FBC"/>
    <w:rsid w:val="00380242"/>
    <w:rsid w:val="00380339"/>
    <w:rsid w:val="003804E8"/>
    <w:rsid w:val="00380B69"/>
    <w:rsid w:val="00380F06"/>
    <w:rsid w:val="00380FB5"/>
    <w:rsid w:val="0038105E"/>
    <w:rsid w:val="0038120B"/>
    <w:rsid w:val="0038141B"/>
    <w:rsid w:val="003816A6"/>
    <w:rsid w:val="00381701"/>
    <w:rsid w:val="00381AF9"/>
    <w:rsid w:val="00381C7F"/>
    <w:rsid w:val="00381DA4"/>
    <w:rsid w:val="00381FB1"/>
    <w:rsid w:val="00381FE9"/>
    <w:rsid w:val="0038201E"/>
    <w:rsid w:val="00382225"/>
    <w:rsid w:val="003826B4"/>
    <w:rsid w:val="00382716"/>
    <w:rsid w:val="00382AAA"/>
    <w:rsid w:val="00382AD8"/>
    <w:rsid w:val="00382D5C"/>
    <w:rsid w:val="00382DD9"/>
    <w:rsid w:val="00383B0E"/>
    <w:rsid w:val="00383D5A"/>
    <w:rsid w:val="00383D6F"/>
    <w:rsid w:val="00383F50"/>
    <w:rsid w:val="00383FDF"/>
    <w:rsid w:val="00384002"/>
    <w:rsid w:val="0038405A"/>
    <w:rsid w:val="0038407E"/>
    <w:rsid w:val="0038409D"/>
    <w:rsid w:val="003840A9"/>
    <w:rsid w:val="0038430D"/>
    <w:rsid w:val="0038483D"/>
    <w:rsid w:val="00384A4B"/>
    <w:rsid w:val="00384A92"/>
    <w:rsid w:val="00384C10"/>
    <w:rsid w:val="00384E71"/>
    <w:rsid w:val="00384F64"/>
    <w:rsid w:val="0038501F"/>
    <w:rsid w:val="00385432"/>
    <w:rsid w:val="00385959"/>
    <w:rsid w:val="00385E0E"/>
    <w:rsid w:val="00386187"/>
    <w:rsid w:val="0038671C"/>
    <w:rsid w:val="0038689E"/>
    <w:rsid w:val="00386968"/>
    <w:rsid w:val="00386B84"/>
    <w:rsid w:val="00386C94"/>
    <w:rsid w:val="00386CCC"/>
    <w:rsid w:val="00386DF4"/>
    <w:rsid w:val="00386DF6"/>
    <w:rsid w:val="00386FD7"/>
    <w:rsid w:val="003870CB"/>
    <w:rsid w:val="0038721E"/>
    <w:rsid w:val="0038727C"/>
    <w:rsid w:val="00387855"/>
    <w:rsid w:val="00387985"/>
    <w:rsid w:val="00387B44"/>
    <w:rsid w:val="00390442"/>
    <w:rsid w:val="00390474"/>
    <w:rsid w:val="003904C2"/>
    <w:rsid w:val="0039068B"/>
    <w:rsid w:val="0039081F"/>
    <w:rsid w:val="003908B2"/>
    <w:rsid w:val="00390B1E"/>
    <w:rsid w:val="00390FDA"/>
    <w:rsid w:val="00391301"/>
    <w:rsid w:val="003913B1"/>
    <w:rsid w:val="00391515"/>
    <w:rsid w:val="0039161E"/>
    <w:rsid w:val="0039180F"/>
    <w:rsid w:val="00391A9E"/>
    <w:rsid w:val="00391B17"/>
    <w:rsid w:val="00391EE1"/>
    <w:rsid w:val="00391FA0"/>
    <w:rsid w:val="00392631"/>
    <w:rsid w:val="00392A52"/>
    <w:rsid w:val="00392B37"/>
    <w:rsid w:val="00392B47"/>
    <w:rsid w:val="00392D12"/>
    <w:rsid w:val="00392E9D"/>
    <w:rsid w:val="00392F5F"/>
    <w:rsid w:val="0039343F"/>
    <w:rsid w:val="00393609"/>
    <w:rsid w:val="003938AD"/>
    <w:rsid w:val="00393E4F"/>
    <w:rsid w:val="00394109"/>
    <w:rsid w:val="00394116"/>
    <w:rsid w:val="0039461F"/>
    <w:rsid w:val="0039473C"/>
    <w:rsid w:val="00394811"/>
    <w:rsid w:val="00394B4B"/>
    <w:rsid w:val="00394E83"/>
    <w:rsid w:val="00394EE6"/>
    <w:rsid w:val="0039510E"/>
    <w:rsid w:val="003951AF"/>
    <w:rsid w:val="003956EC"/>
    <w:rsid w:val="0039588A"/>
    <w:rsid w:val="00395AEF"/>
    <w:rsid w:val="00395DD3"/>
    <w:rsid w:val="00396033"/>
    <w:rsid w:val="00396689"/>
    <w:rsid w:val="003968F9"/>
    <w:rsid w:val="003969A3"/>
    <w:rsid w:val="00396C69"/>
    <w:rsid w:val="00396C97"/>
    <w:rsid w:val="00396EC5"/>
    <w:rsid w:val="00397496"/>
    <w:rsid w:val="003976D1"/>
    <w:rsid w:val="0039787D"/>
    <w:rsid w:val="0039795F"/>
    <w:rsid w:val="00397A31"/>
    <w:rsid w:val="00397B42"/>
    <w:rsid w:val="00397F32"/>
    <w:rsid w:val="003A02F5"/>
    <w:rsid w:val="003A0430"/>
    <w:rsid w:val="003A0450"/>
    <w:rsid w:val="003A054D"/>
    <w:rsid w:val="003A0662"/>
    <w:rsid w:val="003A142C"/>
    <w:rsid w:val="003A16B3"/>
    <w:rsid w:val="003A1C59"/>
    <w:rsid w:val="003A219B"/>
    <w:rsid w:val="003A2388"/>
    <w:rsid w:val="003A245A"/>
    <w:rsid w:val="003A252C"/>
    <w:rsid w:val="003A25C6"/>
    <w:rsid w:val="003A286A"/>
    <w:rsid w:val="003A2B2F"/>
    <w:rsid w:val="003A2BAA"/>
    <w:rsid w:val="003A2C9A"/>
    <w:rsid w:val="003A2E9C"/>
    <w:rsid w:val="003A2F4C"/>
    <w:rsid w:val="003A30D2"/>
    <w:rsid w:val="003A3237"/>
    <w:rsid w:val="003A33D9"/>
    <w:rsid w:val="003A3682"/>
    <w:rsid w:val="003A3802"/>
    <w:rsid w:val="003A3C37"/>
    <w:rsid w:val="003A3EE6"/>
    <w:rsid w:val="003A4187"/>
    <w:rsid w:val="003A43B1"/>
    <w:rsid w:val="003A4581"/>
    <w:rsid w:val="003A49FC"/>
    <w:rsid w:val="003A4A6E"/>
    <w:rsid w:val="003A4ECC"/>
    <w:rsid w:val="003A4F74"/>
    <w:rsid w:val="003A5075"/>
    <w:rsid w:val="003A517B"/>
    <w:rsid w:val="003A51B8"/>
    <w:rsid w:val="003A52DF"/>
    <w:rsid w:val="003A5542"/>
    <w:rsid w:val="003A5CD5"/>
    <w:rsid w:val="003A5EE0"/>
    <w:rsid w:val="003A610C"/>
    <w:rsid w:val="003A62D9"/>
    <w:rsid w:val="003A6344"/>
    <w:rsid w:val="003A645D"/>
    <w:rsid w:val="003A6472"/>
    <w:rsid w:val="003A6591"/>
    <w:rsid w:val="003A6626"/>
    <w:rsid w:val="003A66C1"/>
    <w:rsid w:val="003A67CA"/>
    <w:rsid w:val="003A6960"/>
    <w:rsid w:val="003A6D0F"/>
    <w:rsid w:val="003A7044"/>
    <w:rsid w:val="003A7265"/>
    <w:rsid w:val="003A7544"/>
    <w:rsid w:val="003A756A"/>
    <w:rsid w:val="003A75C6"/>
    <w:rsid w:val="003A7770"/>
    <w:rsid w:val="003A7994"/>
    <w:rsid w:val="003A7D9F"/>
    <w:rsid w:val="003A7E0D"/>
    <w:rsid w:val="003A7E5E"/>
    <w:rsid w:val="003A7F05"/>
    <w:rsid w:val="003B0013"/>
    <w:rsid w:val="003B0118"/>
    <w:rsid w:val="003B017D"/>
    <w:rsid w:val="003B031A"/>
    <w:rsid w:val="003B046C"/>
    <w:rsid w:val="003B04BB"/>
    <w:rsid w:val="003B04E3"/>
    <w:rsid w:val="003B0527"/>
    <w:rsid w:val="003B0568"/>
    <w:rsid w:val="003B0B01"/>
    <w:rsid w:val="003B0B96"/>
    <w:rsid w:val="003B0BC6"/>
    <w:rsid w:val="003B0CFB"/>
    <w:rsid w:val="003B0D44"/>
    <w:rsid w:val="003B0DA0"/>
    <w:rsid w:val="003B0DC3"/>
    <w:rsid w:val="003B0F2A"/>
    <w:rsid w:val="003B0F34"/>
    <w:rsid w:val="003B0F52"/>
    <w:rsid w:val="003B142A"/>
    <w:rsid w:val="003B1628"/>
    <w:rsid w:val="003B16FC"/>
    <w:rsid w:val="003B192A"/>
    <w:rsid w:val="003B19F9"/>
    <w:rsid w:val="003B1A8B"/>
    <w:rsid w:val="003B1CFF"/>
    <w:rsid w:val="003B1E53"/>
    <w:rsid w:val="003B1F17"/>
    <w:rsid w:val="003B2093"/>
    <w:rsid w:val="003B21EA"/>
    <w:rsid w:val="003B22F2"/>
    <w:rsid w:val="003B23A9"/>
    <w:rsid w:val="003B2790"/>
    <w:rsid w:val="003B27BB"/>
    <w:rsid w:val="003B28DB"/>
    <w:rsid w:val="003B2EEB"/>
    <w:rsid w:val="003B3196"/>
    <w:rsid w:val="003B332E"/>
    <w:rsid w:val="003B3808"/>
    <w:rsid w:val="003B3A45"/>
    <w:rsid w:val="003B3F91"/>
    <w:rsid w:val="003B427D"/>
    <w:rsid w:val="003B4663"/>
    <w:rsid w:val="003B494E"/>
    <w:rsid w:val="003B4AE7"/>
    <w:rsid w:val="003B4BAD"/>
    <w:rsid w:val="003B4D74"/>
    <w:rsid w:val="003B4FB7"/>
    <w:rsid w:val="003B50BA"/>
    <w:rsid w:val="003B51E6"/>
    <w:rsid w:val="003B52BE"/>
    <w:rsid w:val="003B54C7"/>
    <w:rsid w:val="003B55D7"/>
    <w:rsid w:val="003B55DA"/>
    <w:rsid w:val="003B5615"/>
    <w:rsid w:val="003B564F"/>
    <w:rsid w:val="003B569B"/>
    <w:rsid w:val="003B5884"/>
    <w:rsid w:val="003B5A88"/>
    <w:rsid w:val="003B5B10"/>
    <w:rsid w:val="003B5E10"/>
    <w:rsid w:val="003B5F22"/>
    <w:rsid w:val="003B600C"/>
    <w:rsid w:val="003B6134"/>
    <w:rsid w:val="003B6402"/>
    <w:rsid w:val="003B644E"/>
    <w:rsid w:val="003B6752"/>
    <w:rsid w:val="003B67F7"/>
    <w:rsid w:val="003B6966"/>
    <w:rsid w:val="003B6AAA"/>
    <w:rsid w:val="003B6B7D"/>
    <w:rsid w:val="003B6C14"/>
    <w:rsid w:val="003B6CAF"/>
    <w:rsid w:val="003B7238"/>
    <w:rsid w:val="003B7327"/>
    <w:rsid w:val="003B742A"/>
    <w:rsid w:val="003B7432"/>
    <w:rsid w:val="003B7469"/>
    <w:rsid w:val="003B7539"/>
    <w:rsid w:val="003B765D"/>
    <w:rsid w:val="003B7775"/>
    <w:rsid w:val="003B778F"/>
    <w:rsid w:val="003B78DA"/>
    <w:rsid w:val="003B7ADA"/>
    <w:rsid w:val="003B7B76"/>
    <w:rsid w:val="003B7BA9"/>
    <w:rsid w:val="003B7DAD"/>
    <w:rsid w:val="003B7EA5"/>
    <w:rsid w:val="003C0024"/>
    <w:rsid w:val="003C0034"/>
    <w:rsid w:val="003C0128"/>
    <w:rsid w:val="003C02D7"/>
    <w:rsid w:val="003C0492"/>
    <w:rsid w:val="003C0655"/>
    <w:rsid w:val="003C0794"/>
    <w:rsid w:val="003C0E3C"/>
    <w:rsid w:val="003C1155"/>
    <w:rsid w:val="003C1335"/>
    <w:rsid w:val="003C13FB"/>
    <w:rsid w:val="003C14CD"/>
    <w:rsid w:val="003C14EF"/>
    <w:rsid w:val="003C15D1"/>
    <w:rsid w:val="003C15D8"/>
    <w:rsid w:val="003C18C6"/>
    <w:rsid w:val="003C1909"/>
    <w:rsid w:val="003C19D1"/>
    <w:rsid w:val="003C1AC8"/>
    <w:rsid w:val="003C1AFF"/>
    <w:rsid w:val="003C1BA0"/>
    <w:rsid w:val="003C1F57"/>
    <w:rsid w:val="003C242A"/>
    <w:rsid w:val="003C242C"/>
    <w:rsid w:val="003C245F"/>
    <w:rsid w:val="003C26BD"/>
    <w:rsid w:val="003C26F0"/>
    <w:rsid w:val="003C2875"/>
    <w:rsid w:val="003C2BE1"/>
    <w:rsid w:val="003C2BE8"/>
    <w:rsid w:val="003C2CD5"/>
    <w:rsid w:val="003C2DBD"/>
    <w:rsid w:val="003C2F81"/>
    <w:rsid w:val="003C307C"/>
    <w:rsid w:val="003C3378"/>
    <w:rsid w:val="003C3390"/>
    <w:rsid w:val="003C33DE"/>
    <w:rsid w:val="003C3841"/>
    <w:rsid w:val="003C3981"/>
    <w:rsid w:val="003C3B50"/>
    <w:rsid w:val="003C3C0C"/>
    <w:rsid w:val="003C3CCA"/>
    <w:rsid w:val="003C401E"/>
    <w:rsid w:val="003C4267"/>
    <w:rsid w:val="003C45CB"/>
    <w:rsid w:val="003C482D"/>
    <w:rsid w:val="003C49D6"/>
    <w:rsid w:val="003C4A95"/>
    <w:rsid w:val="003C4B04"/>
    <w:rsid w:val="003C4B79"/>
    <w:rsid w:val="003C4BB4"/>
    <w:rsid w:val="003C4E59"/>
    <w:rsid w:val="003C4F7D"/>
    <w:rsid w:val="003C5132"/>
    <w:rsid w:val="003C53E2"/>
    <w:rsid w:val="003C5797"/>
    <w:rsid w:val="003C6154"/>
    <w:rsid w:val="003C616C"/>
    <w:rsid w:val="003C6178"/>
    <w:rsid w:val="003C630D"/>
    <w:rsid w:val="003C6509"/>
    <w:rsid w:val="003C6578"/>
    <w:rsid w:val="003C65AF"/>
    <w:rsid w:val="003C69E5"/>
    <w:rsid w:val="003C6BD6"/>
    <w:rsid w:val="003C6D25"/>
    <w:rsid w:val="003C6F60"/>
    <w:rsid w:val="003C6FFC"/>
    <w:rsid w:val="003C7081"/>
    <w:rsid w:val="003C7270"/>
    <w:rsid w:val="003C7279"/>
    <w:rsid w:val="003C74DA"/>
    <w:rsid w:val="003C76F6"/>
    <w:rsid w:val="003C79F7"/>
    <w:rsid w:val="003D00D2"/>
    <w:rsid w:val="003D01F8"/>
    <w:rsid w:val="003D03EB"/>
    <w:rsid w:val="003D05E3"/>
    <w:rsid w:val="003D0689"/>
    <w:rsid w:val="003D0737"/>
    <w:rsid w:val="003D084D"/>
    <w:rsid w:val="003D09CE"/>
    <w:rsid w:val="003D0A1F"/>
    <w:rsid w:val="003D0A99"/>
    <w:rsid w:val="003D0E9F"/>
    <w:rsid w:val="003D0FBE"/>
    <w:rsid w:val="003D0FFE"/>
    <w:rsid w:val="003D1170"/>
    <w:rsid w:val="003D161E"/>
    <w:rsid w:val="003D1649"/>
    <w:rsid w:val="003D167C"/>
    <w:rsid w:val="003D17BA"/>
    <w:rsid w:val="003D18C7"/>
    <w:rsid w:val="003D1B39"/>
    <w:rsid w:val="003D1BAF"/>
    <w:rsid w:val="003D1C50"/>
    <w:rsid w:val="003D212D"/>
    <w:rsid w:val="003D21AD"/>
    <w:rsid w:val="003D229A"/>
    <w:rsid w:val="003D2F28"/>
    <w:rsid w:val="003D2F59"/>
    <w:rsid w:val="003D3150"/>
    <w:rsid w:val="003D31F4"/>
    <w:rsid w:val="003D3350"/>
    <w:rsid w:val="003D34E9"/>
    <w:rsid w:val="003D3580"/>
    <w:rsid w:val="003D372D"/>
    <w:rsid w:val="003D374C"/>
    <w:rsid w:val="003D39FD"/>
    <w:rsid w:val="003D3EEA"/>
    <w:rsid w:val="003D41F9"/>
    <w:rsid w:val="003D43AF"/>
    <w:rsid w:val="003D43E8"/>
    <w:rsid w:val="003D48EC"/>
    <w:rsid w:val="003D48F0"/>
    <w:rsid w:val="003D4A28"/>
    <w:rsid w:val="003D4B52"/>
    <w:rsid w:val="003D4D1E"/>
    <w:rsid w:val="003D4D86"/>
    <w:rsid w:val="003D4E1F"/>
    <w:rsid w:val="003D4F11"/>
    <w:rsid w:val="003D503A"/>
    <w:rsid w:val="003D50E5"/>
    <w:rsid w:val="003D5271"/>
    <w:rsid w:val="003D53C9"/>
    <w:rsid w:val="003D5972"/>
    <w:rsid w:val="003D5A59"/>
    <w:rsid w:val="003D5A65"/>
    <w:rsid w:val="003D5D3F"/>
    <w:rsid w:val="003D5FAE"/>
    <w:rsid w:val="003D6059"/>
    <w:rsid w:val="003D6377"/>
    <w:rsid w:val="003D685D"/>
    <w:rsid w:val="003D690D"/>
    <w:rsid w:val="003D6EF5"/>
    <w:rsid w:val="003D74A8"/>
    <w:rsid w:val="003D7BB0"/>
    <w:rsid w:val="003D7BC9"/>
    <w:rsid w:val="003D7D18"/>
    <w:rsid w:val="003E0251"/>
    <w:rsid w:val="003E0335"/>
    <w:rsid w:val="003E0720"/>
    <w:rsid w:val="003E07AF"/>
    <w:rsid w:val="003E08A1"/>
    <w:rsid w:val="003E09A1"/>
    <w:rsid w:val="003E0ACB"/>
    <w:rsid w:val="003E0C39"/>
    <w:rsid w:val="003E0CA2"/>
    <w:rsid w:val="003E0E39"/>
    <w:rsid w:val="003E1060"/>
    <w:rsid w:val="003E128F"/>
    <w:rsid w:val="003E14C2"/>
    <w:rsid w:val="003E1A0B"/>
    <w:rsid w:val="003E1CDC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7F"/>
    <w:rsid w:val="003E2EDB"/>
    <w:rsid w:val="003E34CA"/>
    <w:rsid w:val="003E3772"/>
    <w:rsid w:val="003E3A2A"/>
    <w:rsid w:val="003E3CAE"/>
    <w:rsid w:val="003E3CEF"/>
    <w:rsid w:val="003E3E75"/>
    <w:rsid w:val="003E3ECD"/>
    <w:rsid w:val="003E3FA6"/>
    <w:rsid w:val="003E41D2"/>
    <w:rsid w:val="003E42FF"/>
    <w:rsid w:val="003E44EA"/>
    <w:rsid w:val="003E45B9"/>
    <w:rsid w:val="003E45CE"/>
    <w:rsid w:val="003E469F"/>
    <w:rsid w:val="003E46C5"/>
    <w:rsid w:val="003E4891"/>
    <w:rsid w:val="003E4B11"/>
    <w:rsid w:val="003E4BF0"/>
    <w:rsid w:val="003E5268"/>
    <w:rsid w:val="003E535E"/>
    <w:rsid w:val="003E53E0"/>
    <w:rsid w:val="003E54DF"/>
    <w:rsid w:val="003E55AC"/>
    <w:rsid w:val="003E575F"/>
    <w:rsid w:val="003E589F"/>
    <w:rsid w:val="003E5904"/>
    <w:rsid w:val="003E5A64"/>
    <w:rsid w:val="003E5B9C"/>
    <w:rsid w:val="003E5C0D"/>
    <w:rsid w:val="003E5CA8"/>
    <w:rsid w:val="003E5D6E"/>
    <w:rsid w:val="003E5E9E"/>
    <w:rsid w:val="003E6086"/>
    <w:rsid w:val="003E6226"/>
    <w:rsid w:val="003E627D"/>
    <w:rsid w:val="003E6417"/>
    <w:rsid w:val="003E6764"/>
    <w:rsid w:val="003E6848"/>
    <w:rsid w:val="003E6955"/>
    <w:rsid w:val="003E697F"/>
    <w:rsid w:val="003E69C9"/>
    <w:rsid w:val="003E69F5"/>
    <w:rsid w:val="003E6B45"/>
    <w:rsid w:val="003E6C8C"/>
    <w:rsid w:val="003E6E25"/>
    <w:rsid w:val="003E71DA"/>
    <w:rsid w:val="003E7386"/>
    <w:rsid w:val="003E7505"/>
    <w:rsid w:val="003E75AE"/>
    <w:rsid w:val="003E7602"/>
    <w:rsid w:val="003E77DE"/>
    <w:rsid w:val="003E782A"/>
    <w:rsid w:val="003E78A5"/>
    <w:rsid w:val="003E7AEA"/>
    <w:rsid w:val="003E7DC9"/>
    <w:rsid w:val="003F0016"/>
    <w:rsid w:val="003F01C7"/>
    <w:rsid w:val="003F024B"/>
    <w:rsid w:val="003F0386"/>
    <w:rsid w:val="003F04A9"/>
    <w:rsid w:val="003F055C"/>
    <w:rsid w:val="003F0A0E"/>
    <w:rsid w:val="003F0ACA"/>
    <w:rsid w:val="003F0B90"/>
    <w:rsid w:val="003F0DBE"/>
    <w:rsid w:val="003F0ED6"/>
    <w:rsid w:val="003F0FE1"/>
    <w:rsid w:val="003F1319"/>
    <w:rsid w:val="003F133B"/>
    <w:rsid w:val="003F14CB"/>
    <w:rsid w:val="003F1713"/>
    <w:rsid w:val="003F193A"/>
    <w:rsid w:val="003F1A2A"/>
    <w:rsid w:val="003F1F94"/>
    <w:rsid w:val="003F253B"/>
    <w:rsid w:val="003F2604"/>
    <w:rsid w:val="003F260B"/>
    <w:rsid w:val="003F2932"/>
    <w:rsid w:val="003F29EB"/>
    <w:rsid w:val="003F2A86"/>
    <w:rsid w:val="003F2C55"/>
    <w:rsid w:val="003F319D"/>
    <w:rsid w:val="003F3205"/>
    <w:rsid w:val="003F326C"/>
    <w:rsid w:val="003F34D1"/>
    <w:rsid w:val="003F3648"/>
    <w:rsid w:val="003F36EA"/>
    <w:rsid w:val="003F387B"/>
    <w:rsid w:val="003F3914"/>
    <w:rsid w:val="003F3A28"/>
    <w:rsid w:val="003F3A2E"/>
    <w:rsid w:val="003F3DD2"/>
    <w:rsid w:val="003F40CC"/>
    <w:rsid w:val="003F457C"/>
    <w:rsid w:val="003F48DA"/>
    <w:rsid w:val="003F49F7"/>
    <w:rsid w:val="003F4C50"/>
    <w:rsid w:val="003F4D90"/>
    <w:rsid w:val="003F4E96"/>
    <w:rsid w:val="003F4EE6"/>
    <w:rsid w:val="003F4F48"/>
    <w:rsid w:val="003F50B4"/>
    <w:rsid w:val="003F550F"/>
    <w:rsid w:val="003F5708"/>
    <w:rsid w:val="003F5960"/>
    <w:rsid w:val="003F5B32"/>
    <w:rsid w:val="003F62EB"/>
    <w:rsid w:val="003F65E8"/>
    <w:rsid w:val="003F66C1"/>
    <w:rsid w:val="003F68FA"/>
    <w:rsid w:val="003F6926"/>
    <w:rsid w:val="003F6955"/>
    <w:rsid w:val="003F6B4C"/>
    <w:rsid w:val="003F6B77"/>
    <w:rsid w:val="003F6D92"/>
    <w:rsid w:val="003F6F81"/>
    <w:rsid w:val="003F734C"/>
    <w:rsid w:val="003F7639"/>
    <w:rsid w:val="003F7A19"/>
    <w:rsid w:val="003F7CFA"/>
    <w:rsid w:val="003F7D2D"/>
    <w:rsid w:val="003F7E6C"/>
    <w:rsid w:val="003F7F4B"/>
    <w:rsid w:val="0040009F"/>
    <w:rsid w:val="004005A7"/>
    <w:rsid w:val="0040071F"/>
    <w:rsid w:val="004008E7"/>
    <w:rsid w:val="004009A0"/>
    <w:rsid w:val="00400AFE"/>
    <w:rsid w:val="00400B76"/>
    <w:rsid w:val="00400D6C"/>
    <w:rsid w:val="00401063"/>
    <w:rsid w:val="0040139E"/>
    <w:rsid w:val="0040143A"/>
    <w:rsid w:val="004015C7"/>
    <w:rsid w:val="00401753"/>
    <w:rsid w:val="00402250"/>
    <w:rsid w:val="0040246B"/>
    <w:rsid w:val="0040267A"/>
    <w:rsid w:val="0040275C"/>
    <w:rsid w:val="00402D07"/>
    <w:rsid w:val="00403158"/>
    <w:rsid w:val="00403465"/>
    <w:rsid w:val="00403559"/>
    <w:rsid w:val="00403839"/>
    <w:rsid w:val="00403889"/>
    <w:rsid w:val="00403911"/>
    <w:rsid w:val="0040397B"/>
    <w:rsid w:val="00403F83"/>
    <w:rsid w:val="00404065"/>
    <w:rsid w:val="004040B9"/>
    <w:rsid w:val="004040C9"/>
    <w:rsid w:val="00404167"/>
    <w:rsid w:val="004041FE"/>
    <w:rsid w:val="004042FC"/>
    <w:rsid w:val="004043EB"/>
    <w:rsid w:val="0040486E"/>
    <w:rsid w:val="00404C43"/>
    <w:rsid w:val="00404D72"/>
    <w:rsid w:val="004052A8"/>
    <w:rsid w:val="00405513"/>
    <w:rsid w:val="00405994"/>
    <w:rsid w:val="004059B8"/>
    <w:rsid w:val="004059D4"/>
    <w:rsid w:val="004061DA"/>
    <w:rsid w:val="004063A5"/>
    <w:rsid w:val="004066D4"/>
    <w:rsid w:val="0040671A"/>
    <w:rsid w:val="00406806"/>
    <w:rsid w:val="004069C9"/>
    <w:rsid w:val="00406C05"/>
    <w:rsid w:val="00406CC6"/>
    <w:rsid w:val="0040739A"/>
    <w:rsid w:val="00407403"/>
    <w:rsid w:val="00407513"/>
    <w:rsid w:val="00407A09"/>
    <w:rsid w:val="00407C74"/>
    <w:rsid w:val="00407CD5"/>
    <w:rsid w:val="00407E56"/>
    <w:rsid w:val="00407FE0"/>
    <w:rsid w:val="004100B4"/>
    <w:rsid w:val="00410773"/>
    <w:rsid w:val="0041102D"/>
    <w:rsid w:val="004110CD"/>
    <w:rsid w:val="00411506"/>
    <w:rsid w:val="00411661"/>
    <w:rsid w:val="004119C4"/>
    <w:rsid w:val="00411ABA"/>
    <w:rsid w:val="00411B1D"/>
    <w:rsid w:val="00411C41"/>
    <w:rsid w:val="00411EC0"/>
    <w:rsid w:val="00411F54"/>
    <w:rsid w:val="00412035"/>
    <w:rsid w:val="00412274"/>
    <w:rsid w:val="004124D5"/>
    <w:rsid w:val="004124E7"/>
    <w:rsid w:val="004128DE"/>
    <w:rsid w:val="00412B18"/>
    <w:rsid w:val="00412E6D"/>
    <w:rsid w:val="00413098"/>
    <w:rsid w:val="00413163"/>
    <w:rsid w:val="004140BE"/>
    <w:rsid w:val="0041417F"/>
    <w:rsid w:val="0041425C"/>
    <w:rsid w:val="004146BA"/>
    <w:rsid w:val="00414B30"/>
    <w:rsid w:val="00414C0F"/>
    <w:rsid w:val="00414F10"/>
    <w:rsid w:val="0041513D"/>
    <w:rsid w:val="0041526F"/>
    <w:rsid w:val="004152FA"/>
    <w:rsid w:val="00415356"/>
    <w:rsid w:val="00415B5C"/>
    <w:rsid w:val="00415CB6"/>
    <w:rsid w:val="00415D98"/>
    <w:rsid w:val="00415E85"/>
    <w:rsid w:val="0041626A"/>
    <w:rsid w:val="00416345"/>
    <w:rsid w:val="00416868"/>
    <w:rsid w:val="00416890"/>
    <w:rsid w:val="00416EF7"/>
    <w:rsid w:val="00417411"/>
    <w:rsid w:val="0041741A"/>
    <w:rsid w:val="0041742F"/>
    <w:rsid w:val="00417BA9"/>
    <w:rsid w:val="00417EFE"/>
    <w:rsid w:val="00417FDF"/>
    <w:rsid w:val="00420484"/>
    <w:rsid w:val="00420873"/>
    <w:rsid w:val="00420D4D"/>
    <w:rsid w:val="00420E91"/>
    <w:rsid w:val="00420F24"/>
    <w:rsid w:val="0042124F"/>
    <w:rsid w:val="00421720"/>
    <w:rsid w:val="00421C12"/>
    <w:rsid w:val="00421C1F"/>
    <w:rsid w:val="00421CA0"/>
    <w:rsid w:val="00421DEC"/>
    <w:rsid w:val="00421E2B"/>
    <w:rsid w:val="00421F22"/>
    <w:rsid w:val="004226D9"/>
    <w:rsid w:val="004227A6"/>
    <w:rsid w:val="004228B0"/>
    <w:rsid w:val="00422C18"/>
    <w:rsid w:val="00422CB0"/>
    <w:rsid w:val="0042307E"/>
    <w:rsid w:val="0042314B"/>
    <w:rsid w:val="00423278"/>
    <w:rsid w:val="00423313"/>
    <w:rsid w:val="00423919"/>
    <w:rsid w:val="00423967"/>
    <w:rsid w:val="00423A8E"/>
    <w:rsid w:val="00423A99"/>
    <w:rsid w:val="00423B09"/>
    <w:rsid w:val="00423D93"/>
    <w:rsid w:val="00424207"/>
    <w:rsid w:val="00424C79"/>
    <w:rsid w:val="00424CE5"/>
    <w:rsid w:val="00424CE9"/>
    <w:rsid w:val="00424EE6"/>
    <w:rsid w:val="00424F8D"/>
    <w:rsid w:val="00425549"/>
    <w:rsid w:val="0042554A"/>
    <w:rsid w:val="004256C1"/>
    <w:rsid w:val="00425963"/>
    <w:rsid w:val="00425A56"/>
    <w:rsid w:val="00425A61"/>
    <w:rsid w:val="00425B5A"/>
    <w:rsid w:val="00425D16"/>
    <w:rsid w:val="00425F0D"/>
    <w:rsid w:val="00426107"/>
    <w:rsid w:val="0042619C"/>
    <w:rsid w:val="00426414"/>
    <w:rsid w:val="00426468"/>
    <w:rsid w:val="00426469"/>
    <w:rsid w:val="004264EA"/>
    <w:rsid w:val="0042684A"/>
    <w:rsid w:val="0042699C"/>
    <w:rsid w:val="00426B90"/>
    <w:rsid w:val="00426CE9"/>
    <w:rsid w:val="00426D08"/>
    <w:rsid w:val="00426DD0"/>
    <w:rsid w:val="00426E0A"/>
    <w:rsid w:val="00426E73"/>
    <w:rsid w:val="00427035"/>
    <w:rsid w:val="0042707C"/>
    <w:rsid w:val="00427398"/>
    <w:rsid w:val="004273BB"/>
    <w:rsid w:val="00427486"/>
    <w:rsid w:val="004277EE"/>
    <w:rsid w:val="00427806"/>
    <w:rsid w:val="00427896"/>
    <w:rsid w:val="004278D2"/>
    <w:rsid w:val="0042795D"/>
    <w:rsid w:val="004279FC"/>
    <w:rsid w:val="00427C10"/>
    <w:rsid w:val="00427CEA"/>
    <w:rsid w:val="00427D29"/>
    <w:rsid w:val="00427D57"/>
    <w:rsid w:val="00427F85"/>
    <w:rsid w:val="00427FA5"/>
    <w:rsid w:val="00430000"/>
    <w:rsid w:val="00430204"/>
    <w:rsid w:val="00430259"/>
    <w:rsid w:val="00430356"/>
    <w:rsid w:val="0043055F"/>
    <w:rsid w:val="00430840"/>
    <w:rsid w:val="0043090E"/>
    <w:rsid w:val="00430AFF"/>
    <w:rsid w:val="00430BD6"/>
    <w:rsid w:val="00430F5D"/>
    <w:rsid w:val="0043102C"/>
    <w:rsid w:val="0043117E"/>
    <w:rsid w:val="00431211"/>
    <w:rsid w:val="00431304"/>
    <w:rsid w:val="00431325"/>
    <w:rsid w:val="004313C0"/>
    <w:rsid w:val="004318A2"/>
    <w:rsid w:val="00431954"/>
    <w:rsid w:val="004319F7"/>
    <w:rsid w:val="00431A6C"/>
    <w:rsid w:val="00431F50"/>
    <w:rsid w:val="00432057"/>
    <w:rsid w:val="004324AF"/>
    <w:rsid w:val="004324F5"/>
    <w:rsid w:val="0043256B"/>
    <w:rsid w:val="004327DB"/>
    <w:rsid w:val="00432839"/>
    <w:rsid w:val="00432AC9"/>
    <w:rsid w:val="00432B0F"/>
    <w:rsid w:val="00432C7B"/>
    <w:rsid w:val="00432C9B"/>
    <w:rsid w:val="00432FC4"/>
    <w:rsid w:val="004330BA"/>
    <w:rsid w:val="004330E7"/>
    <w:rsid w:val="0043322A"/>
    <w:rsid w:val="00433423"/>
    <w:rsid w:val="00433668"/>
    <w:rsid w:val="0043380D"/>
    <w:rsid w:val="00433941"/>
    <w:rsid w:val="004339E7"/>
    <w:rsid w:val="00433DBE"/>
    <w:rsid w:val="00433E19"/>
    <w:rsid w:val="004342E5"/>
    <w:rsid w:val="00434386"/>
    <w:rsid w:val="004344C7"/>
    <w:rsid w:val="00434822"/>
    <w:rsid w:val="00434A38"/>
    <w:rsid w:val="00434B2B"/>
    <w:rsid w:val="00434B6C"/>
    <w:rsid w:val="00434B8A"/>
    <w:rsid w:val="00434D0C"/>
    <w:rsid w:val="00434DD9"/>
    <w:rsid w:val="00435103"/>
    <w:rsid w:val="0043549E"/>
    <w:rsid w:val="004355E2"/>
    <w:rsid w:val="00435653"/>
    <w:rsid w:val="00435A08"/>
    <w:rsid w:val="00435E1B"/>
    <w:rsid w:val="0043627E"/>
    <w:rsid w:val="00436B00"/>
    <w:rsid w:val="00436CED"/>
    <w:rsid w:val="00436E06"/>
    <w:rsid w:val="0043709E"/>
    <w:rsid w:val="004370E4"/>
    <w:rsid w:val="0043732E"/>
    <w:rsid w:val="004373D1"/>
    <w:rsid w:val="004373F8"/>
    <w:rsid w:val="00437568"/>
    <w:rsid w:val="0043756B"/>
    <w:rsid w:val="004376F5"/>
    <w:rsid w:val="00437936"/>
    <w:rsid w:val="0043796F"/>
    <w:rsid w:val="004379A0"/>
    <w:rsid w:val="004379E9"/>
    <w:rsid w:val="00437A1E"/>
    <w:rsid w:val="00437A74"/>
    <w:rsid w:val="00437D3E"/>
    <w:rsid w:val="0044065B"/>
    <w:rsid w:val="00440864"/>
    <w:rsid w:val="004409CD"/>
    <w:rsid w:val="00440A87"/>
    <w:rsid w:val="00440ADA"/>
    <w:rsid w:val="00440C52"/>
    <w:rsid w:val="00440EB1"/>
    <w:rsid w:val="00440EBF"/>
    <w:rsid w:val="00441075"/>
    <w:rsid w:val="00441126"/>
    <w:rsid w:val="004411C4"/>
    <w:rsid w:val="004411FA"/>
    <w:rsid w:val="00441265"/>
    <w:rsid w:val="00441571"/>
    <w:rsid w:val="004415ED"/>
    <w:rsid w:val="00441AA6"/>
    <w:rsid w:val="00441BDF"/>
    <w:rsid w:val="00441D1B"/>
    <w:rsid w:val="00441D83"/>
    <w:rsid w:val="00442079"/>
    <w:rsid w:val="0044207B"/>
    <w:rsid w:val="004420E1"/>
    <w:rsid w:val="00442156"/>
    <w:rsid w:val="0044220F"/>
    <w:rsid w:val="0044234D"/>
    <w:rsid w:val="004424F5"/>
    <w:rsid w:val="00442522"/>
    <w:rsid w:val="00442AB6"/>
    <w:rsid w:val="00442E97"/>
    <w:rsid w:val="00443331"/>
    <w:rsid w:val="00443530"/>
    <w:rsid w:val="00443804"/>
    <w:rsid w:val="0044396B"/>
    <w:rsid w:val="00443BAE"/>
    <w:rsid w:val="00443BB5"/>
    <w:rsid w:val="00443C17"/>
    <w:rsid w:val="00443F79"/>
    <w:rsid w:val="00443FEE"/>
    <w:rsid w:val="004440DC"/>
    <w:rsid w:val="004440F8"/>
    <w:rsid w:val="00444468"/>
    <w:rsid w:val="004446A6"/>
    <w:rsid w:val="004446A7"/>
    <w:rsid w:val="00444874"/>
    <w:rsid w:val="004448C3"/>
    <w:rsid w:val="00444D6B"/>
    <w:rsid w:val="004451C9"/>
    <w:rsid w:val="00445228"/>
    <w:rsid w:val="00445430"/>
    <w:rsid w:val="00445602"/>
    <w:rsid w:val="0044581A"/>
    <w:rsid w:val="0044583E"/>
    <w:rsid w:val="004458E0"/>
    <w:rsid w:val="00445A01"/>
    <w:rsid w:val="00445A3E"/>
    <w:rsid w:val="00445BC5"/>
    <w:rsid w:val="00445D0C"/>
    <w:rsid w:val="00445E7E"/>
    <w:rsid w:val="00446165"/>
    <w:rsid w:val="0044641B"/>
    <w:rsid w:val="00446578"/>
    <w:rsid w:val="004467F1"/>
    <w:rsid w:val="00446E19"/>
    <w:rsid w:val="00446FF5"/>
    <w:rsid w:val="00447051"/>
    <w:rsid w:val="004470E2"/>
    <w:rsid w:val="0044730B"/>
    <w:rsid w:val="00447388"/>
    <w:rsid w:val="0044747B"/>
    <w:rsid w:val="004474AA"/>
    <w:rsid w:val="00447E08"/>
    <w:rsid w:val="00447E58"/>
    <w:rsid w:val="00450261"/>
    <w:rsid w:val="00450379"/>
    <w:rsid w:val="0045042D"/>
    <w:rsid w:val="00450616"/>
    <w:rsid w:val="004506C1"/>
    <w:rsid w:val="00450EBC"/>
    <w:rsid w:val="004511A8"/>
    <w:rsid w:val="004512CC"/>
    <w:rsid w:val="004512CF"/>
    <w:rsid w:val="00451582"/>
    <w:rsid w:val="004515CB"/>
    <w:rsid w:val="00451805"/>
    <w:rsid w:val="00451CEC"/>
    <w:rsid w:val="00451E31"/>
    <w:rsid w:val="00451E8F"/>
    <w:rsid w:val="00452362"/>
    <w:rsid w:val="00452430"/>
    <w:rsid w:val="004526BF"/>
    <w:rsid w:val="004529F7"/>
    <w:rsid w:val="00452D15"/>
    <w:rsid w:val="00452E59"/>
    <w:rsid w:val="00452FB4"/>
    <w:rsid w:val="00453020"/>
    <w:rsid w:val="0045304D"/>
    <w:rsid w:val="00453131"/>
    <w:rsid w:val="004532AB"/>
    <w:rsid w:val="00453A7D"/>
    <w:rsid w:val="00453CD7"/>
    <w:rsid w:val="00453D15"/>
    <w:rsid w:val="00453F19"/>
    <w:rsid w:val="00453F89"/>
    <w:rsid w:val="00453FD2"/>
    <w:rsid w:val="00454107"/>
    <w:rsid w:val="00454300"/>
    <w:rsid w:val="00454458"/>
    <w:rsid w:val="00454689"/>
    <w:rsid w:val="00454847"/>
    <w:rsid w:val="0045493D"/>
    <w:rsid w:val="00454A63"/>
    <w:rsid w:val="00454A74"/>
    <w:rsid w:val="00454E27"/>
    <w:rsid w:val="004550D3"/>
    <w:rsid w:val="004551C6"/>
    <w:rsid w:val="004551DF"/>
    <w:rsid w:val="004557EA"/>
    <w:rsid w:val="004558CA"/>
    <w:rsid w:val="00455A40"/>
    <w:rsid w:val="00455AE3"/>
    <w:rsid w:val="00455C33"/>
    <w:rsid w:val="004562A2"/>
    <w:rsid w:val="00456422"/>
    <w:rsid w:val="0045653F"/>
    <w:rsid w:val="004565A6"/>
    <w:rsid w:val="004566BA"/>
    <w:rsid w:val="00456875"/>
    <w:rsid w:val="004569BC"/>
    <w:rsid w:val="00456F57"/>
    <w:rsid w:val="00457360"/>
    <w:rsid w:val="00457586"/>
    <w:rsid w:val="004577CB"/>
    <w:rsid w:val="00457A51"/>
    <w:rsid w:val="00457D8B"/>
    <w:rsid w:val="00457E1C"/>
    <w:rsid w:val="00457ECC"/>
    <w:rsid w:val="00457EF9"/>
    <w:rsid w:val="00460049"/>
    <w:rsid w:val="004604EC"/>
    <w:rsid w:val="0046054B"/>
    <w:rsid w:val="00460841"/>
    <w:rsid w:val="004608EA"/>
    <w:rsid w:val="00460F9C"/>
    <w:rsid w:val="004610A8"/>
    <w:rsid w:val="00461743"/>
    <w:rsid w:val="00461799"/>
    <w:rsid w:val="00461CCB"/>
    <w:rsid w:val="00461D9B"/>
    <w:rsid w:val="00461FB7"/>
    <w:rsid w:val="0046218E"/>
    <w:rsid w:val="00462472"/>
    <w:rsid w:val="00462650"/>
    <w:rsid w:val="0046296D"/>
    <w:rsid w:val="00462A98"/>
    <w:rsid w:val="00462B09"/>
    <w:rsid w:val="00462E13"/>
    <w:rsid w:val="00462EDB"/>
    <w:rsid w:val="00462F90"/>
    <w:rsid w:val="00463038"/>
    <w:rsid w:val="00463209"/>
    <w:rsid w:val="00463335"/>
    <w:rsid w:val="00463523"/>
    <w:rsid w:val="00463546"/>
    <w:rsid w:val="00463670"/>
    <w:rsid w:val="00463684"/>
    <w:rsid w:val="00463A33"/>
    <w:rsid w:val="00463B22"/>
    <w:rsid w:val="00463CDD"/>
    <w:rsid w:val="00463DC0"/>
    <w:rsid w:val="00463F2E"/>
    <w:rsid w:val="004641E0"/>
    <w:rsid w:val="00464489"/>
    <w:rsid w:val="004647A8"/>
    <w:rsid w:val="004649CF"/>
    <w:rsid w:val="00464BF6"/>
    <w:rsid w:val="00464C36"/>
    <w:rsid w:val="00464DAB"/>
    <w:rsid w:val="00464E83"/>
    <w:rsid w:val="00464EB4"/>
    <w:rsid w:val="00464F99"/>
    <w:rsid w:val="00465440"/>
    <w:rsid w:val="0046553B"/>
    <w:rsid w:val="00465555"/>
    <w:rsid w:val="004659C9"/>
    <w:rsid w:val="00465A6E"/>
    <w:rsid w:val="00465CE1"/>
    <w:rsid w:val="00465EAC"/>
    <w:rsid w:val="00465F17"/>
    <w:rsid w:val="00465FF6"/>
    <w:rsid w:val="00466048"/>
    <w:rsid w:val="0046617E"/>
    <w:rsid w:val="004661E0"/>
    <w:rsid w:val="004662C0"/>
    <w:rsid w:val="004663A4"/>
    <w:rsid w:val="004663C1"/>
    <w:rsid w:val="0046693B"/>
    <w:rsid w:val="00466A29"/>
    <w:rsid w:val="00466D9D"/>
    <w:rsid w:val="0046700D"/>
    <w:rsid w:val="00467029"/>
    <w:rsid w:val="004673E6"/>
    <w:rsid w:val="00467461"/>
    <w:rsid w:val="004674C1"/>
    <w:rsid w:val="004674D7"/>
    <w:rsid w:val="004676A6"/>
    <w:rsid w:val="00467931"/>
    <w:rsid w:val="0046797C"/>
    <w:rsid w:val="00467AB7"/>
    <w:rsid w:val="00467C47"/>
    <w:rsid w:val="00467DBB"/>
    <w:rsid w:val="00467EEC"/>
    <w:rsid w:val="00470132"/>
    <w:rsid w:val="004701A5"/>
    <w:rsid w:val="00470391"/>
    <w:rsid w:val="004703DD"/>
    <w:rsid w:val="00470470"/>
    <w:rsid w:val="00470499"/>
    <w:rsid w:val="004704A1"/>
    <w:rsid w:val="00470585"/>
    <w:rsid w:val="004708AC"/>
    <w:rsid w:val="00470B6B"/>
    <w:rsid w:val="00470E0A"/>
    <w:rsid w:val="00471061"/>
    <w:rsid w:val="00471169"/>
    <w:rsid w:val="0047142E"/>
    <w:rsid w:val="00471529"/>
    <w:rsid w:val="0047162A"/>
    <w:rsid w:val="004716BE"/>
    <w:rsid w:val="00471714"/>
    <w:rsid w:val="004717E3"/>
    <w:rsid w:val="00471864"/>
    <w:rsid w:val="00471F6E"/>
    <w:rsid w:val="004727C6"/>
    <w:rsid w:val="00472808"/>
    <w:rsid w:val="00472911"/>
    <w:rsid w:val="00472946"/>
    <w:rsid w:val="00472A2B"/>
    <w:rsid w:val="00472C26"/>
    <w:rsid w:val="00472F93"/>
    <w:rsid w:val="0047309D"/>
    <w:rsid w:val="004730D4"/>
    <w:rsid w:val="0047322D"/>
    <w:rsid w:val="00473ACF"/>
    <w:rsid w:val="00473BF2"/>
    <w:rsid w:val="00473BF4"/>
    <w:rsid w:val="00473EF9"/>
    <w:rsid w:val="00474069"/>
    <w:rsid w:val="0047451A"/>
    <w:rsid w:val="0047477B"/>
    <w:rsid w:val="00474881"/>
    <w:rsid w:val="00474946"/>
    <w:rsid w:val="004749F9"/>
    <w:rsid w:val="00474A21"/>
    <w:rsid w:val="00474A67"/>
    <w:rsid w:val="00474B5F"/>
    <w:rsid w:val="00474B89"/>
    <w:rsid w:val="00474D08"/>
    <w:rsid w:val="00474DCA"/>
    <w:rsid w:val="00474F67"/>
    <w:rsid w:val="004752A5"/>
    <w:rsid w:val="00475361"/>
    <w:rsid w:val="004755FB"/>
    <w:rsid w:val="00475827"/>
    <w:rsid w:val="00475A20"/>
    <w:rsid w:val="00475A4A"/>
    <w:rsid w:val="00475B27"/>
    <w:rsid w:val="00475DC4"/>
    <w:rsid w:val="004760D0"/>
    <w:rsid w:val="00476261"/>
    <w:rsid w:val="00476423"/>
    <w:rsid w:val="00476A60"/>
    <w:rsid w:val="00476D31"/>
    <w:rsid w:val="00476E03"/>
    <w:rsid w:val="00476E1C"/>
    <w:rsid w:val="0047702A"/>
    <w:rsid w:val="00477092"/>
    <w:rsid w:val="00477302"/>
    <w:rsid w:val="004773DC"/>
    <w:rsid w:val="00477C6E"/>
    <w:rsid w:val="00477E9C"/>
    <w:rsid w:val="0048045D"/>
    <w:rsid w:val="004806B9"/>
    <w:rsid w:val="00480725"/>
    <w:rsid w:val="004807AA"/>
    <w:rsid w:val="00480890"/>
    <w:rsid w:val="00480AE1"/>
    <w:rsid w:val="00480B41"/>
    <w:rsid w:val="00480BFB"/>
    <w:rsid w:val="00480C37"/>
    <w:rsid w:val="00480D13"/>
    <w:rsid w:val="00480F3A"/>
    <w:rsid w:val="004810BB"/>
    <w:rsid w:val="00481274"/>
    <w:rsid w:val="00481375"/>
    <w:rsid w:val="004819E7"/>
    <w:rsid w:val="004819F3"/>
    <w:rsid w:val="00481D22"/>
    <w:rsid w:val="004825C5"/>
    <w:rsid w:val="00482BE8"/>
    <w:rsid w:val="00482D18"/>
    <w:rsid w:val="00482F85"/>
    <w:rsid w:val="00482F86"/>
    <w:rsid w:val="00483202"/>
    <w:rsid w:val="00483240"/>
    <w:rsid w:val="0048353F"/>
    <w:rsid w:val="0048378C"/>
    <w:rsid w:val="00483897"/>
    <w:rsid w:val="00483917"/>
    <w:rsid w:val="00483B76"/>
    <w:rsid w:val="00483CEA"/>
    <w:rsid w:val="00483ECE"/>
    <w:rsid w:val="00483F57"/>
    <w:rsid w:val="00484076"/>
    <w:rsid w:val="0048423E"/>
    <w:rsid w:val="00484316"/>
    <w:rsid w:val="004843E4"/>
    <w:rsid w:val="0048470D"/>
    <w:rsid w:val="00484A02"/>
    <w:rsid w:val="00484BA0"/>
    <w:rsid w:val="00484BBF"/>
    <w:rsid w:val="004855C9"/>
    <w:rsid w:val="0048568C"/>
    <w:rsid w:val="00485BD2"/>
    <w:rsid w:val="0048610C"/>
    <w:rsid w:val="00486747"/>
    <w:rsid w:val="004867F8"/>
    <w:rsid w:val="00486CEF"/>
    <w:rsid w:val="004870D9"/>
    <w:rsid w:val="0048752D"/>
    <w:rsid w:val="0048779E"/>
    <w:rsid w:val="00487ABC"/>
    <w:rsid w:val="00487C65"/>
    <w:rsid w:val="00487D77"/>
    <w:rsid w:val="00487F3C"/>
    <w:rsid w:val="00487FB7"/>
    <w:rsid w:val="004900D0"/>
    <w:rsid w:val="00490346"/>
    <w:rsid w:val="00490AEA"/>
    <w:rsid w:val="0049100B"/>
    <w:rsid w:val="00491045"/>
    <w:rsid w:val="00491276"/>
    <w:rsid w:val="004912BF"/>
    <w:rsid w:val="00491378"/>
    <w:rsid w:val="0049139D"/>
    <w:rsid w:val="004913A4"/>
    <w:rsid w:val="00491824"/>
    <w:rsid w:val="004918A2"/>
    <w:rsid w:val="00491B82"/>
    <w:rsid w:val="00491BE1"/>
    <w:rsid w:val="00491CEF"/>
    <w:rsid w:val="00491F25"/>
    <w:rsid w:val="0049217A"/>
    <w:rsid w:val="00492280"/>
    <w:rsid w:val="004923FD"/>
    <w:rsid w:val="0049258B"/>
    <w:rsid w:val="0049297B"/>
    <w:rsid w:val="00492C06"/>
    <w:rsid w:val="00492C5B"/>
    <w:rsid w:val="004930FF"/>
    <w:rsid w:val="00493137"/>
    <w:rsid w:val="004931EA"/>
    <w:rsid w:val="004932AC"/>
    <w:rsid w:val="00493313"/>
    <w:rsid w:val="00493521"/>
    <w:rsid w:val="00493626"/>
    <w:rsid w:val="00493707"/>
    <w:rsid w:val="00493846"/>
    <w:rsid w:val="00493AA4"/>
    <w:rsid w:val="00493B4F"/>
    <w:rsid w:val="00493D22"/>
    <w:rsid w:val="00493D68"/>
    <w:rsid w:val="0049411A"/>
    <w:rsid w:val="004943A5"/>
    <w:rsid w:val="004943C6"/>
    <w:rsid w:val="00494505"/>
    <w:rsid w:val="00494C88"/>
    <w:rsid w:val="00494E68"/>
    <w:rsid w:val="00494FA3"/>
    <w:rsid w:val="004951B6"/>
    <w:rsid w:val="00495280"/>
    <w:rsid w:val="004952A6"/>
    <w:rsid w:val="004954D9"/>
    <w:rsid w:val="00495519"/>
    <w:rsid w:val="004955CE"/>
    <w:rsid w:val="00495625"/>
    <w:rsid w:val="0049598F"/>
    <w:rsid w:val="00495B19"/>
    <w:rsid w:val="00495C61"/>
    <w:rsid w:val="00495EE4"/>
    <w:rsid w:val="00496068"/>
    <w:rsid w:val="0049629B"/>
    <w:rsid w:val="004963B9"/>
    <w:rsid w:val="00496433"/>
    <w:rsid w:val="004968A2"/>
    <w:rsid w:val="00496C7A"/>
    <w:rsid w:val="004971C2"/>
    <w:rsid w:val="004973B7"/>
    <w:rsid w:val="00497425"/>
    <w:rsid w:val="004975F5"/>
    <w:rsid w:val="00497721"/>
    <w:rsid w:val="00497A97"/>
    <w:rsid w:val="00497BD5"/>
    <w:rsid w:val="00497DF4"/>
    <w:rsid w:val="00497EF1"/>
    <w:rsid w:val="00497F23"/>
    <w:rsid w:val="004A0019"/>
    <w:rsid w:val="004A0021"/>
    <w:rsid w:val="004A0054"/>
    <w:rsid w:val="004A01EB"/>
    <w:rsid w:val="004A02AC"/>
    <w:rsid w:val="004A0413"/>
    <w:rsid w:val="004A0419"/>
    <w:rsid w:val="004A0513"/>
    <w:rsid w:val="004A0B5A"/>
    <w:rsid w:val="004A0EB9"/>
    <w:rsid w:val="004A1066"/>
    <w:rsid w:val="004A1333"/>
    <w:rsid w:val="004A139A"/>
    <w:rsid w:val="004A13CC"/>
    <w:rsid w:val="004A14A8"/>
    <w:rsid w:val="004A161F"/>
    <w:rsid w:val="004A1A4B"/>
    <w:rsid w:val="004A1B60"/>
    <w:rsid w:val="004A1BB9"/>
    <w:rsid w:val="004A1C5D"/>
    <w:rsid w:val="004A2069"/>
    <w:rsid w:val="004A247D"/>
    <w:rsid w:val="004A2488"/>
    <w:rsid w:val="004A2819"/>
    <w:rsid w:val="004A2846"/>
    <w:rsid w:val="004A28E3"/>
    <w:rsid w:val="004A29DC"/>
    <w:rsid w:val="004A29F1"/>
    <w:rsid w:val="004A2BE7"/>
    <w:rsid w:val="004A2F66"/>
    <w:rsid w:val="004A32B5"/>
    <w:rsid w:val="004A338D"/>
    <w:rsid w:val="004A3432"/>
    <w:rsid w:val="004A35B9"/>
    <w:rsid w:val="004A35FE"/>
    <w:rsid w:val="004A3895"/>
    <w:rsid w:val="004A3AEB"/>
    <w:rsid w:val="004A3AF3"/>
    <w:rsid w:val="004A41B6"/>
    <w:rsid w:val="004A42FF"/>
    <w:rsid w:val="004A4457"/>
    <w:rsid w:val="004A459C"/>
    <w:rsid w:val="004A46A8"/>
    <w:rsid w:val="004A46C1"/>
    <w:rsid w:val="004A485D"/>
    <w:rsid w:val="004A4AA5"/>
    <w:rsid w:val="004A4AB4"/>
    <w:rsid w:val="004A4D04"/>
    <w:rsid w:val="004A4D55"/>
    <w:rsid w:val="004A51B8"/>
    <w:rsid w:val="004A51E9"/>
    <w:rsid w:val="004A547E"/>
    <w:rsid w:val="004A553F"/>
    <w:rsid w:val="004A5A2D"/>
    <w:rsid w:val="004A5A58"/>
    <w:rsid w:val="004A5A89"/>
    <w:rsid w:val="004A5AE5"/>
    <w:rsid w:val="004A5C00"/>
    <w:rsid w:val="004A5D2C"/>
    <w:rsid w:val="004A5D6C"/>
    <w:rsid w:val="004A5DDE"/>
    <w:rsid w:val="004A6024"/>
    <w:rsid w:val="004A606E"/>
    <w:rsid w:val="004A6097"/>
    <w:rsid w:val="004A64E8"/>
    <w:rsid w:val="004A68EE"/>
    <w:rsid w:val="004A6A14"/>
    <w:rsid w:val="004A6BAB"/>
    <w:rsid w:val="004A6C96"/>
    <w:rsid w:val="004A6D35"/>
    <w:rsid w:val="004A6DC4"/>
    <w:rsid w:val="004A6DE7"/>
    <w:rsid w:val="004A76B5"/>
    <w:rsid w:val="004A790F"/>
    <w:rsid w:val="004A7989"/>
    <w:rsid w:val="004A7A0B"/>
    <w:rsid w:val="004B01E0"/>
    <w:rsid w:val="004B02B5"/>
    <w:rsid w:val="004B0308"/>
    <w:rsid w:val="004B0459"/>
    <w:rsid w:val="004B08D2"/>
    <w:rsid w:val="004B0CEA"/>
    <w:rsid w:val="004B118E"/>
    <w:rsid w:val="004B11F0"/>
    <w:rsid w:val="004B1318"/>
    <w:rsid w:val="004B1356"/>
    <w:rsid w:val="004B1792"/>
    <w:rsid w:val="004B1804"/>
    <w:rsid w:val="004B1A3F"/>
    <w:rsid w:val="004B1B98"/>
    <w:rsid w:val="004B1F2E"/>
    <w:rsid w:val="004B2085"/>
    <w:rsid w:val="004B20A4"/>
    <w:rsid w:val="004B20CA"/>
    <w:rsid w:val="004B22B7"/>
    <w:rsid w:val="004B2310"/>
    <w:rsid w:val="004B2378"/>
    <w:rsid w:val="004B25B6"/>
    <w:rsid w:val="004B25C6"/>
    <w:rsid w:val="004B28A0"/>
    <w:rsid w:val="004B28F5"/>
    <w:rsid w:val="004B2AC0"/>
    <w:rsid w:val="004B2BEE"/>
    <w:rsid w:val="004B2C8C"/>
    <w:rsid w:val="004B30CD"/>
    <w:rsid w:val="004B3197"/>
    <w:rsid w:val="004B3403"/>
    <w:rsid w:val="004B3AA4"/>
    <w:rsid w:val="004B3C0B"/>
    <w:rsid w:val="004B3E82"/>
    <w:rsid w:val="004B3EF1"/>
    <w:rsid w:val="004B3F79"/>
    <w:rsid w:val="004B4068"/>
    <w:rsid w:val="004B434D"/>
    <w:rsid w:val="004B4498"/>
    <w:rsid w:val="004B4869"/>
    <w:rsid w:val="004B4892"/>
    <w:rsid w:val="004B4A96"/>
    <w:rsid w:val="004B4D23"/>
    <w:rsid w:val="004B4F5E"/>
    <w:rsid w:val="004B503C"/>
    <w:rsid w:val="004B508F"/>
    <w:rsid w:val="004B57D2"/>
    <w:rsid w:val="004B58AE"/>
    <w:rsid w:val="004B5B07"/>
    <w:rsid w:val="004B5DF2"/>
    <w:rsid w:val="004B5EFF"/>
    <w:rsid w:val="004B5F43"/>
    <w:rsid w:val="004B5F66"/>
    <w:rsid w:val="004B6022"/>
    <w:rsid w:val="004B6253"/>
    <w:rsid w:val="004B6325"/>
    <w:rsid w:val="004B64F9"/>
    <w:rsid w:val="004B668D"/>
    <w:rsid w:val="004B66CF"/>
    <w:rsid w:val="004B6893"/>
    <w:rsid w:val="004B6E8D"/>
    <w:rsid w:val="004B7199"/>
    <w:rsid w:val="004B71C1"/>
    <w:rsid w:val="004B753A"/>
    <w:rsid w:val="004B753D"/>
    <w:rsid w:val="004B7586"/>
    <w:rsid w:val="004B7752"/>
    <w:rsid w:val="004B7B18"/>
    <w:rsid w:val="004B7B65"/>
    <w:rsid w:val="004B7BDE"/>
    <w:rsid w:val="004B7CD0"/>
    <w:rsid w:val="004B7DB2"/>
    <w:rsid w:val="004B7E9F"/>
    <w:rsid w:val="004C00F5"/>
    <w:rsid w:val="004C0251"/>
    <w:rsid w:val="004C02F5"/>
    <w:rsid w:val="004C05E4"/>
    <w:rsid w:val="004C0990"/>
    <w:rsid w:val="004C09E1"/>
    <w:rsid w:val="004C0A6C"/>
    <w:rsid w:val="004C0CD8"/>
    <w:rsid w:val="004C0E7F"/>
    <w:rsid w:val="004C0ECD"/>
    <w:rsid w:val="004C12D2"/>
    <w:rsid w:val="004C13C1"/>
    <w:rsid w:val="004C1973"/>
    <w:rsid w:val="004C1AC6"/>
    <w:rsid w:val="004C1AD7"/>
    <w:rsid w:val="004C1AFF"/>
    <w:rsid w:val="004C1B21"/>
    <w:rsid w:val="004C1C1A"/>
    <w:rsid w:val="004C1F8E"/>
    <w:rsid w:val="004C20CC"/>
    <w:rsid w:val="004C21A8"/>
    <w:rsid w:val="004C21F9"/>
    <w:rsid w:val="004C236E"/>
    <w:rsid w:val="004C241E"/>
    <w:rsid w:val="004C2556"/>
    <w:rsid w:val="004C2896"/>
    <w:rsid w:val="004C28AA"/>
    <w:rsid w:val="004C2DEC"/>
    <w:rsid w:val="004C2E0D"/>
    <w:rsid w:val="004C2EDF"/>
    <w:rsid w:val="004C2F7D"/>
    <w:rsid w:val="004C2F7F"/>
    <w:rsid w:val="004C3001"/>
    <w:rsid w:val="004C30E6"/>
    <w:rsid w:val="004C31F0"/>
    <w:rsid w:val="004C32B9"/>
    <w:rsid w:val="004C34DD"/>
    <w:rsid w:val="004C3A24"/>
    <w:rsid w:val="004C3B7C"/>
    <w:rsid w:val="004C3D66"/>
    <w:rsid w:val="004C4B1E"/>
    <w:rsid w:val="004C4B3F"/>
    <w:rsid w:val="004C4B45"/>
    <w:rsid w:val="004C4E09"/>
    <w:rsid w:val="004C4E59"/>
    <w:rsid w:val="004C54C0"/>
    <w:rsid w:val="004C559B"/>
    <w:rsid w:val="004C5EF0"/>
    <w:rsid w:val="004C5FBA"/>
    <w:rsid w:val="004C60BB"/>
    <w:rsid w:val="004C614E"/>
    <w:rsid w:val="004C6235"/>
    <w:rsid w:val="004C670F"/>
    <w:rsid w:val="004C6742"/>
    <w:rsid w:val="004C6755"/>
    <w:rsid w:val="004C6795"/>
    <w:rsid w:val="004C67B0"/>
    <w:rsid w:val="004C68B2"/>
    <w:rsid w:val="004C68C1"/>
    <w:rsid w:val="004C68DA"/>
    <w:rsid w:val="004C6CD4"/>
    <w:rsid w:val="004C6E78"/>
    <w:rsid w:val="004C7068"/>
    <w:rsid w:val="004C747A"/>
    <w:rsid w:val="004C7563"/>
    <w:rsid w:val="004C7750"/>
    <w:rsid w:val="004C7AD6"/>
    <w:rsid w:val="004C7AEA"/>
    <w:rsid w:val="004C7BD4"/>
    <w:rsid w:val="004C7C2C"/>
    <w:rsid w:val="004C7EF0"/>
    <w:rsid w:val="004D008D"/>
    <w:rsid w:val="004D00C3"/>
    <w:rsid w:val="004D04D1"/>
    <w:rsid w:val="004D04F7"/>
    <w:rsid w:val="004D0A84"/>
    <w:rsid w:val="004D0B66"/>
    <w:rsid w:val="004D0BA0"/>
    <w:rsid w:val="004D0ECB"/>
    <w:rsid w:val="004D0F18"/>
    <w:rsid w:val="004D0F6E"/>
    <w:rsid w:val="004D0F98"/>
    <w:rsid w:val="004D1090"/>
    <w:rsid w:val="004D11E5"/>
    <w:rsid w:val="004D12C8"/>
    <w:rsid w:val="004D14BA"/>
    <w:rsid w:val="004D1824"/>
    <w:rsid w:val="004D1851"/>
    <w:rsid w:val="004D18EE"/>
    <w:rsid w:val="004D194C"/>
    <w:rsid w:val="004D1A01"/>
    <w:rsid w:val="004D1A6D"/>
    <w:rsid w:val="004D1C53"/>
    <w:rsid w:val="004D1CCD"/>
    <w:rsid w:val="004D1DC4"/>
    <w:rsid w:val="004D20AB"/>
    <w:rsid w:val="004D20C4"/>
    <w:rsid w:val="004D20ED"/>
    <w:rsid w:val="004D213F"/>
    <w:rsid w:val="004D22C8"/>
    <w:rsid w:val="004D2582"/>
    <w:rsid w:val="004D28C9"/>
    <w:rsid w:val="004D2A6C"/>
    <w:rsid w:val="004D2C0E"/>
    <w:rsid w:val="004D2E93"/>
    <w:rsid w:val="004D3257"/>
    <w:rsid w:val="004D32A7"/>
    <w:rsid w:val="004D336C"/>
    <w:rsid w:val="004D33BB"/>
    <w:rsid w:val="004D37B2"/>
    <w:rsid w:val="004D407B"/>
    <w:rsid w:val="004D4308"/>
    <w:rsid w:val="004D441F"/>
    <w:rsid w:val="004D4429"/>
    <w:rsid w:val="004D44AC"/>
    <w:rsid w:val="004D4505"/>
    <w:rsid w:val="004D469A"/>
    <w:rsid w:val="004D46F4"/>
    <w:rsid w:val="004D4A54"/>
    <w:rsid w:val="004D4B97"/>
    <w:rsid w:val="004D522E"/>
    <w:rsid w:val="004D57BA"/>
    <w:rsid w:val="004D57F4"/>
    <w:rsid w:val="004D5921"/>
    <w:rsid w:val="004D5DC2"/>
    <w:rsid w:val="004D5FED"/>
    <w:rsid w:val="004D6442"/>
    <w:rsid w:val="004D6528"/>
    <w:rsid w:val="004D658F"/>
    <w:rsid w:val="004D6822"/>
    <w:rsid w:val="004D68C3"/>
    <w:rsid w:val="004D6B97"/>
    <w:rsid w:val="004D721D"/>
    <w:rsid w:val="004D72B1"/>
    <w:rsid w:val="004D7366"/>
    <w:rsid w:val="004D736A"/>
    <w:rsid w:val="004D75BF"/>
    <w:rsid w:val="004D775C"/>
    <w:rsid w:val="004D7A53"/>
    <w:rsid w:val="004D7A55"/>
    <w:rsid w:val="004D7A66"/>
    <w:rsid w:val="004D7AAE"/>
    <w:rsid w:val="004D7CCA"/>
    <w:rsid w:val="004D7EBF"/>
    <w:rsid w:val="004E0082"/>
    <w:rsid w:val="004E05F5"/>
    <w:rsid w:val="004E0A43"/>
    <w:rsid w:val="004E0AFC"/>
    <w:rsid w:val="004E0ED5"/>
    <w:rsid w:val="004E0FF8"/>
    <w:rsid w:val="004E10F3"/>
    <w:rsid w:val="004E119A"/>
    <w:rsid w:val="004E1375"/>
    <w:rsid w:val="004E14A3"/>
    <w:rsid w:val="004E163A"/>
    <w:rsid w:val="004E19B3"/>
    <w:rsid w:val="004E1A3B"/>
    <w:rsid w:val="004E1C01"/>
    <w:rsid w:val="004E1D2D"/>
    <w:rsid w:val="004E1F65"/>
    <w:rsid w:val="004E20D0"/>
    <w:rsid w:val="004E2513"/>
    <w:rsid w:val="004E2558"/>
    <w:rsid w:val="004E27DE"/>
    <w:rsid w:val="004E27F8"/>
    <w:rsid w:val="004E2941"/>
    <w:rsid w:val="004E2F90"/>
    <w:rsid w:val="004E33D5"/>
    <w:rsid w:val="004E3578"/>
    <w:rsid w:val="004E3580"/>
    <w:rsid w:val="004E362B"/>
    <w:rsid w:val="004E3983"/>
    <w:rsid w:val="004E3A91"/>
    <w:rsid w:val="004E3B3E"/>
    <w:rsid w:val="004E3C14"/>
    <w:rsid w:val="004E3EEF"/>
    <w:rsid w:val="004E3F07"/>
    <w:rsid w:val="004E4206"/>
    <w:rsid w:val="004E4257"/>
    <w:rsid w:val="004E43ED"/>
    <w:rsid w:val="004E449C"/>
    <w:rsid w:val="004E468D"/>
    <w:rsid w:val="004E468E"/>
    <w:rsid w:val="004E4726"/>
    <w:rsid w:val="004E494D"/>
    <w:rsid w:val="004E499A"/>
    <w:rsid w:val="004E4A97"/>
    <w:rsid w:val="004E4DA8"/>
    <w:rsid w:val="004E53B5"/>
    <w:rsid w:val="004E55EE"/>
    <w:rsid w:val="004E57A6"/>
    <w:rsid w:val="004E58E8"/>
    <w:rsid w:val="004E58EE"/>
    <w:rsid w:val="004E5959"/>
    <w:rsid w:val="004E59C0"/>
    <w:rsid w:val="004E5A70"/>
    <w:rsid w:val="004E5A7D"/>
    <w:rsid w:val="004E5D6A"/>
    <w:rsid w:val="004E5DDB"/>
    <w:rsid w:val="004E5ECE"/>
    <w:rsid w:val="004E6239"/>
    <w:rsid w:val="004E62C6"/>
    <w:rsid w:val="004E653B"/>
    <w:rsid w:val="004E6603"/>
    <w:rsid w:val="004E6720"/>
    <w:rsid w:val="004E6810"/>
    <w:rsid w:val="004E6877"/>
    <w:rsid w:val="004E6B4A"/>
    <w:rsid w:val="004E6B5B"/>
    <w:rsid w:val="004E6C6C"/>
    <w:rsid w:val="004E6D5A"/>
    <w:rsid w:val="004E6E38"/>
    <w:rsid w:val="004E70B9"/>
    <w:rsid w:val="004E722A"/>
    <w:rsid w:val="004E72D8"/>
    <w:rsid w:val="004E74F6"/>
    <w:rsid w:val="004E7505"/>
    <w:rsid w:val="004E7810"/>
    <w:rsid w:val="004E7BF4"/>
    <w:rsid w:val="004E7C5A"/>
    <w:rsid w:val="004E7D9E"/>
    <w:rsid w:val="004E7E51"/>
    <w:rsid w:val="004F001A"/>
    <w:rsid w:val="004F00CF"/>
    <w:rsid w:val="004F0180"/>
    <w:rsid w:val="004F02A1"/>
    <w:rsid w:val="004F039F"/>
    <w:rsid w:val="004F04BB"/>
    <w:rsid w:val="004F06D8"/>
    <w:rsid w:val="004F0775"/>
    <w:rsid w:val="004F0889"/>
    <w:rsid w:val="004F0AD2"/>
    <w:rsid w:val="004F0E69"/>
    <w:rsid w:val="004F1090"/>
    <w:rsid w:val="004F12D6"/>
    <w:rsid w:val="004F1551"/>
    <w:rsid w:val="004F162B"/>
    <w:rsid w:val="004F1846"/>
    <w:rsid w:val="004F1AAD"/>
    <w:rsid w:val="004F1D64"/>
    <w:rsid w:val="004F2186"/>
    <w:rsid w:val="004F2233"/>
    <w:rsid w:val="004F23B0"/>
    <w:rsid w:val="004F23F6"/>
    <w:rsid w:val="004F2500"/>
    <w:rsid w:val="004F2616"/>
    <w:rsid w:val="004F302F"/>
    <w:rsid w:val="004F3239"/>
    <w:rsid w:val="004F32B8"/>
    <w:rsid w:val="004F39A9"/>
    <w:rsid w:val="004F3A2A"/>
    <w:rsid w:val="004F3A54"/>
    <w:rsid w:val="004F3DA0"/>
    <w:rsid w:val="004F3F8A"/>
    <w:rsid w:val="004F4367"/>
    <w:rsid w:val="004F44DC"/>
    <w:rsid w:val="004F4913"/>
    <w:rsid w:val="004F4B59"/>
    <w:rsid w:val="004F4BC6"/>
    <w:rsid w:val="004F4C65"/>
    <w:rsid w:val="004F4F2D"/>
    <w:rsid w:val="004F514A"/>
    <w:rsid w:val="004F51DD"/>
    <w:rsid w:val="004F5216"/>
    <w:rsid w:val="004F54E7"/>
    <w:rsid w:val="004F5578"/>
    <w:rsid w:val="004F55E4"/>
    <w:rsid w:val="004F5C4F"/>
    <w:rsid w:val="004F5CA4"/>
    <w:rsid w:val="004F5CEE"/>
    <w:rsid w:val="004F5E8B"/>
    <w:rsid w:val="004F6633"/>
    <w:rsid w:val="004F6646"/>
    <w:rsid w:val="004F6BC3"/>
    <w:rsid w:val="004F6BFC"/>
    <w:rsid w:val="004F6D7A"/>
    <w:rsid w:val="004F7170"/>
    <w:rsid w:val="004F7364"/>
    <w:rsid w:val="004F736C"/>
    <w:rsid w:val="004F738B"/>
    <w:rsid w:val="004F756C"/>
    <w:rsid w:val="004F75EB"/>
    <w:rsid w:val="004F7928"/>
    <w:rsid w:val="004F79BA"/>
    <w:rsid w:val="004F79F5"/>
    <w:rsid w:val="004F7A6A"/>
    <w:rsid w:val="004F7B5C"/>
    <w:rsid w:val="004F7C94"/>
    <w:rsid w:val="004F7F0E"/>
    <w:rsid w:val="00500247"/>
    <w:rsid w:val="0050045D"/>
    <w:rsid w:val="00500876"/>
    <w:rsid w:val="0050090A"/>
    <w:rsid w:val="00501024"/>
    <w:rsid w:val="005011B1"/>
    <w:rsid w:val="005011E3"/>
    <w:rsid w:val="005015C6"/>
    <w:rsid w:val="005017A9"/>
    <w:rsid w:val="005018F6"/>
    <w:rsid w:val="00501D3A"/>
    <w:rsid w:val="00501E23"/>
    <w:rsid w:val="005020C6"/>
    <w:rsid w:val="00502A68"/>
    <w:rsid w:val="00502BAC"/>
    <w:rsid w:val="00502CA0"/>
    <w:rsid w:val="00502ED5"/>
    <w:rsid w:val="00503263"/>
    <w:rsid w:val="0050346D"/>
    <w:rsid w:val="005035C5"/>
    <w:rsid w:val="0050367E"/>
    <w:rsid w:val="0050380F"/>
    <w:rsid w:val="005038C2"/>
    <w:rsid w:val="005038D2"/>
    <w:rsid w:val="00503ADF"/>
    <w:rsid w:val="00503D30"/>
    <w:rsid w:val="00503EB9"/>
    <w:rsid w:val="00503F22"/>
    <w:rsid w:val="00504167"/>
    <w:rsid w:val="0050422F"/>
    <w:rsid w:val="005042BA"/>
    <w:rsid w:val="00504517"/>
    <w:rsid w:val="0050475B"/>
    <w:rsid w:val="0050490A"/>
    <w:rsid w:val="00504BAF"/>
    <w:rsid w:val="00504C90"/>
    <w:rsid w:val="00504E4C"/>
    <w:rsid w:val="00504F42"/>
    <w:rsid w:val="00505266"/>
    <w:rsid w:val="0050537B"/>
    <w:rsid w:val="00505611"/>
    <w:rsid w:val="005059D9"/>
    <w:rsid w:val="005059ED"/>
    <w:rsid w:val="00505A8F"/>
    <w:rsid w:val="00505B55"/>
    <w:rsid w:val="00506060"/>
    <w:rsid w:val="005060C2"/>
    <w:rsid w:val="0050614A"/>
    <w:rsid w:val="0050619F"/>
    <w:rsid w:val="00506211"/>
    <w:rsid w:val="005062F4"/>
    <w:rsid w:val="005063D5"/>
    <w:rsid w:val="005067CB"/>
    <w:rsid w:val="005069AE"/>
    <w:rsid w:val="00506B64"/>
    <w:rsid w:val="00506BB4"/>
    <w:rsid w:val="00506C92"/>
    <w:rsid w:val="00506CCC"/>
    <w:rsid w:val="00507090"/>
    <w:rsid w:val="0050718E"/>
    <w:rsid w:val="005071E6"/>
    <w:rsid w:val="00507385"/>
    <w:rsid w:val="005073E7"/>
    <w:rsid w:val="005076F1"/>
    <w:rsid w:val="0050799E"/>
    <w:rsid w:val="00507B39"/>
    <w:rsid w:val="00507BD9"/>
    <w:rsid w:val="00507BF7"/>
    <w:rsid w:val="00507D3E"/>
    <w:rsid w:val="00507FB6"/>
    <w:rsid w:val="005100EB"/>
    <w:rsid w:val="005104B3"/>
    <w:rsid w:val="0051072B"/>
    <w:rsid w:val="005107BF"/>
    <w:rsid w:val="005108D7"/>
    <w:rsid w:val="00510B0F"/>
    <w:rsid w:val="00510D4B"/>
    <w:rsid w:val="00511561"/>
    <w:rsid w:val="005115A5"/>
    <w:rsid w:val="005116FF"/>
    <w:rsid w:val="00511846"/>
    <w:rsid w:val="00511B82"/>
    <w:rsid w:val="00511CDF"/>
    <w:rsid w:val="00511D25"/>
    <w:rsid w:val="00511E5C"/>
    <w:rsid w:val="005120BB"/>
    <w:rsid w:val="00512324"/>
    <w:rsid w:val="00512ACB"/>
    <w:rsid w:val="00512D8D"/>
    <w:rsid w:val="00513228"/>
    <w:rsid w:val="00513235"/>
    <w:rsid w:val="005132C0"/>
    <w:rsid w:val="005135B9"/>
    <w:rsid w:val="00513A58"/>
    <w:rsid w:val="00513D9E"/>
    <w:rsid w:val="00514059"/>
    <w:rsid w:val="00514253"/>
    <w:rsid w:val="00514372"/>
    <w:rsid w:val="005143F3"/>
    <w:rsid w:val="00514699"/>
    <w:rsid w:val="005148BC"/>
    <w:rsid w:val="00514B35"/>
    <w:rsid w:val="00514BC5"/>
    <w:rsid w:val="00514C31"/>
    <w:rsid w:val="005150DD"/>
    <w:rsid w:val="00515104"/>
    <w:rsid w:val="00515380"/>
    <w:rsid w:val="00515459"/>
    <w:rsid w:val="005156C4"/>
    <w:rsid w:val="0051592F"/>
    <w:rsid w:val="00515A04"/>
    <w:rsid w:val="00515A4A"/>
    <w:rsid w:val="00515AFE"/>
    <w:rsid w:val="00515B82"/>
    <w:rsid w:val="00515E21"/>
    <w:rsid w:val="005161D4"/>
    <w:rsid w:val="0051628E"/>
    <w:rsid w:val="005163CD"/>
    <w:rsid w:val="005168AA"/>
    <w:rsid w:val="00516A38"/>
    <w:rsid w:val="00516AED"/>
    <w:rsid w:val="00516B65"/>
    <w:rsid w:val="00516BE4"/>
    <w:rsid w:val="00516D4A"/>
    <w:rsid w:val="00516F1D"/>
    <w:rsid w:val="005170A1"/>
    <w:rsid w:val="005170A6"/>
    <w:rsid w:val="005170F2"/>
    <w:rsid w:val="005171FC"/>
    <w:rsid w:val="00517209"/>
    <w:rsid w:val="00517521"/>
    <w:rsid w:val="005175C9"/>
    <w:rsid w:val="0051765D"/>
    <w:rsid w:val="00517700"/>
    <w:rsid w:val="005177CC"/>
    <w:rsid w:val="00517876"/>
    <w:rsid w:val="005179B6"/>
    <w:rsid w:val="00517CFE"/>
    <w:rsid w:val="00517DC3"/>
    <w:rsid w:val="005206E0"/>
    <w:rsid w:val="005208F2"/>
    <w:rsid w:val="00520BB6"/>
    <w:rsid w:val="00520EA3"/>
    <w:rsid w:val="00520EC8"/>
    <w:rsid w:val="00520F92"/>
    <w:rsid w:val="005213E6"/>
    <w:rsid w:val="0052140B"/>
    <w:rsid w:val="00521517"/>
    <w:rsid w:val="00521575"/>
    <w:rsid w:val="00521692"/>
    <w:rsid w:val="005217DC"/>
    <w:rsid w:val="00521E97"/>
    <w:rsid w:val="00522202"/>
    <w:rsid w:val="005222E9"/>
    <w:rsid w:val="005224C1"/>
    <w:rsid w:val="005226F7"/>
    <w:rsid w:val="005226FB"/>
    <w:rsid w:val="0052272B"/>
    <w:rsid w:val="005228BF"/>
    <w:rsid w:val="005228D4"/>
    <w:rsid w:val="00522B64"/>
    <w:rsid w:val="00522EAE"/>
    <w:rsid w:val="00522FF2"/>
    <w:rsid w:val="0052310C"/>
    <w:rsid w:val="0052324C"/>
    <w:rsid w:val="00523423"/>
    <w:rsid w:val="005235A1"/>
    <w:rsid w:val="005239E0"/>
    <w:rsid w:val="00523B2A"/>
    <w:rsid w:val="00523BCA"/>
    <w:rsid w:val="00523E22"/>
    <w:rsid w:val="00524043"/>
    <w:rsid w:val="00524200"/>
    <w:rsid w:val="0052440D"/>
    <w:rsid w:val="00524632"/>
    <w:rsid w:val="00524821"/>
    <w:rsid w:val="0052486E"/>
    <w:rsid w:val="00524C5F"/>
    <w:rsid w:val="00524CBD"/>
    <w:rsid w:val="00524D24"/>
    <w:rsid w:val="00524D75"/>
    <w:rsid w:val="00525025"/>
    <w:rsid w:val="00525038"/>
    <w:rsid w:val="00525062"/>
    <w:rsid w:val="0052525F"/>
    <w:rsid w:val="00525405"/>
    <w:rsid w:val="00525780"/>
    <w:rsid w:val="0052590A"/>
    <w:rsid w:val="00525D5C"/>
    <w:rsid w:val="00525DE3"/>
    <w:rsid w:val="0052614B"/>
    <w:rsid w:val="005269EA"/>
    <w:rsid w:val="00526B34"/>
    <w:rsid w:val="00526B3F"/>
    <w:rsid w:val="00526DFA"/>
    <w:rsid w:val="00527275"/>
    <w:rsid w:val="005277A2"/>
    <w:rsid w:val="005277C5"/>
    <w:rsid w:val="00527A52"/>
    <w:rsid w:val="00527AA0"/>
    <w:rsid w:val="00527BBD"/>
    <w:rsid w:val="00527D55"/>
    <w:rsid w:val="00527D68"/>
    <w:rsid w:val="00527F89"/>
    <w:rsid w:val="005305AE"/>
    <w:rsid w:val="00530717"/>
    <w:rsid w:val="00530EF3"/>
    <w:rsid w:val="00531478"/>
    <w:rsid w:val="00531597"/>
    <w:rsid w:val="00531671"/>
    <w:rsid w:val="005318E2"/>
    <w:rsid w:val="00531D90"/>
    <w:rsid w:val="00531E5B"/>
    <w:rsid w:val="00531F53"/>
    <w:rsid w:val="00532276"/>
    <w:rsid w:val="00532712"/>
    <w:rsid w:val="0053271F"/>
    <w:rsid w:val="00532872"/>
    <w:rsid w:val="0053287C"/>
    <w:rsid w:val="005328FD"/>
    <w:rsid w:val="00532A3A"/>
    <w:rsid w:val="00532A3B"/>
    <w:rsid w:val="00533221"/>
    <w:rsid w:val="005332DD"/>
    <w:rsid w:val="00533349"/>
    <w:rsid w:val="005335B1"/>
    <w:rsid w:val="00533727"/>
    <w:rsid w:val="00533AE5"/>
    <w:rsid w:val="00533BC7"/>
    <w:rsid w:val="00533CB8"/>
    <w:rsid w:val="00533E14"/>
    <w:rsid w:val="00533F0B"/>
    <w:rsid w:val="0053412E"/>
    <w:rsid w:val="00534299"/>
    <w:rsid w:val="0053435E"/>
    <w:rsid w:val="0053469A"/>
    <w:rsid w:val="00534784"/>
    <w:rsid w:val="00534C56"/>
    <w:rsid w:val="00534D36"/>
    <w:rsid w:val="00534D4D"/>
    <w:rsid w:val="00534E7A"/>
    <w:rsid w:val="00534EC4"/>
    <w:rsid w:val="005350CA"/>
    <w:rsid w:val="005352C8"/>
    <w:rsid w:val="005353D7"/>
    <w:rsid w:val="00535722"/>
    <w:rsid w:val="005359B9"/>
    <w:rsid w:val="00535C57"/>
    <w:rsid w:val="00535D94"/>
    <w:rsid w:val="00535FB1"/>
    <w:rsid w:val="0053612E"/>
    <w:rsid w:val="005367DD"/>
    <w:rsid w:val="005367F4"/>
    <w:rsid w:val="005369FF"/>
    <w:rsid w:val="00536A00"/>
    <w:rsid w:val="00536DB0"/>
    <w:rsid w:val="005370EA"/>
    <w:rsid w:val="00537199"/>
    <w:rsid w:val="005373EF"/>
    <w:rsid w:val="00537A54"/>
    <w:rsid w:val="00537A63"/>
    <w:rsid w:val="00537FB5"/>
    <w:rsid w:val="005403B8"/>
    <w:rsid w:val="00540491"/>
    <w:rsid w:val="00540620"/>
    <w:rsid w:val="005408F0"/>
    <w:rsid w:val="00540B63"/>
    <w:rsid w:val="00540E2D"/>
    <w:rsid w:val="0054134C"/>
    <w:rsid w:val="005415A4"/>
    <w:rsid w:val="00541971"/>
    <w:rsid w:val="00541AA3"/>
    <w:rsid w:val="00541F96"/>
    <w:rsid w:val="00542221"/>
    <w:rsid w:val="00542B96"/>
    <w:rsid w:val="00542FDC"/>
    <w:rsid w:val="00542FF0"/>
    <w:rsid w:val="00543B61"/>
    <w:rsid w:val="00543C6F"/>
    <w:rsid w:val="00543D82"/>
    <w:rsid w:val="00543E6A"/>
    <w:rsid w:val="00544228"/>
    <w:rsid w:val="00544C4E"/>
    <w:rsid w:val="00544E72"/>
    <w:rsid w:val="00544FCA"/>
    <w:rsid w:val="0054517C"/>
    <w:rsid w:val="00545548"/>
    <w:rsid w:val="005455D7"/>
    <w:rsid w:val="005458A4"/>
    <w:rsid w:val="00545926"/>
    <w:rsid w:val="00545D8C"/>
    <w:rsid w:val="00545D94"/>
    <w:rsid w:val="00545E8F"/>
    <w:rsid w:val="005460D9"/>
    <w:rsid w:val="005461BE"/>
    <w:rsid w:val="005469D2"/>
    <w:rsid w:val="00546A7A"/>
    <w:rsid w:val="00546B01"/>
    <w:rsid w:val="00546B26"/>
    <w:rsid w:val="00546E10"/>
    <w:rsid w:val="00546EF2"/>
    <w:rsid w:val="00546FA6"/>
    <w:rsid w:val="005470F6"/>
    <w:rsid w:val="00547423"/>
    <w:rsid w:val="0054744A"/>
    <w:rsid w:val="005474BE"/>
    <w:rsid w:val="00547894"/>
    <w:rsid w:val="00547A35"/>
    <w:rsid w:val="00547AC7"/>
    <w:rsid w:val="00547ACE"/>
    <w:rsid w:val="00547BC3"/>
    <w:rsid w:val="00547E51"/>
    <w:rsid w:val="00547EDF"/>
    <w:rsid w:val="00547F59"/>
    <w:rsid w:val="00550189"/>
    <w:rsid w:val="005502C4"/>
    <w:rsid w:val="0055048B"/>
    <w:rsid w:val="0055049F"/>
    <w:rsid w:val="005504AB"/>
    <w:rsid w:val="00550637"/>
    <w:rsid w:val="00550652"/>
    <w:rsid w:val="0055097E"/>
    <w:rsid w:val="00550A65"/>
    <w:rsid w:val="00550B1E"/>
    <w:rsid w:val="00550EE8"/>
    <w:rsid w:val="005510FD"/>
    <w:rsid w:val="0055119D"/>
    <w:rsid w:val="00551380"/>
    <w:rsid w:val="00551416"/>
    <w:rsid w:val="00551725"/>
    <w:rsid w:val="00551A44"/>
    <w:rsid w:val="00551DA8"/>
    <w:rsid w:val="00551ED3"/>
    <w:rsid w:val="00551F1E"/>
    <w:rsid w:val="00551F35"/>
    <w:rsid w:val="005527F1"/>
    <w:rsid w:val="0055286B"/>
    <w:rsid w:val="00552C5E"/>
    <w:rsid w:val="00552E9C"/>
    <w:rsid w:val="00552FC5"/>
    <w:rsid w:val="00552FE3"/>
    <w:rsid w:val="0055300C"/>
    <w:rsid w:val="00553019"/>
    <w:rsid w:val="005530BD"/>
    <w:rsid w:val="00553203"/>
    <w:rsid w:val="00553539"/>
    <w:rsid w:val="0055353A"/>
    <w:rsid w:val="005536CC"/>
    <w:rsid w:val="005536D5"/>
    <w:rsid w:val="00553D84"/>
    <w:rsid w:val="005545E4"/>
    <w:rsid w:val="005546A3"/>
    <w:rsid w:val="00554B23"/>
    <w:rsid w:val="00554BBD"/>
    <w:rsid w:val="00554DD7"/>
    <w:rsid w:val="00554EA1"/>
    <w:rsid w:val="00554EA8"/>
    <w:rsid w:val="00554FD7"/>
    <w:rsid w:val="0055516C"/>
    <w:rsid w:val="005556AB"/>
    <w:rsid w:val="00555763"/>
    <w:rsid w:val="00555ACA"/>
    <w:rsid w:val="00555B9A"/>
    <w:rsid w:val="00555D17"/>
    <w:rsid w:val="0055665D"/>
    <w:rsid w:val="0055667A"/>
    <w:rsid w:val="0055690E"/>
    <w:rsid w:val="00556946"/>
    <w:rsid w:val="005569D2"/>
    <w:rsid w:val="00556C2C"/>
    <w:rsid w:val="00556CBD"/>
    <w:rsid w:val="00556ED5"/>
    <w:rsid w:val="00556FDB"/>
    <w:rsid w:val="00557001"/>
    <w:rsid w:val="00557152"/>
    <w:rsid w:val="00557399"/>
    <w:rsid w:val="00557455"/>
    <w:rsid w:val="00557530"/>
    <w:rsid w:val="0055784C"/>
    <w:rsid w:val="00557872"/>
    <w:rsid w:val="005579CC"/>
    <w:rsid w:val="00557B04"/>
    <w:rsid w:val="00557C3D"/>
    <w:rsid w:val="00557F57"/>
    <w:rsid w:val="00560065"/>
    <w:rsid w:val="00560135"/>
    <w:rsid w:val="00560194"/>
    <w:rsid w:val="00560237"/>
    <w:rsid w:val="00560288"/>
    <w:rsid w:val="00560860"/>
    <w:rsid w:val="00560899"/>
    <w:rsid w:val="00560A58"/>
    <w:rsid w:val="00560AF0"/>
    <w:rsid w:val="00560C8D"/>
    <w:rsid w:val="00560CD8"/>
    <w:rsid w:val="00560DC2"/>
    <w:rsid w:val="00560E43"/>
    <w:rsid w:val="0056111B"/>
    <w:rsid w:val="005613A5"/>
    <w:rsid w:val="00561424"/>
    <w:rsid w:val="005614A8"/>
    <w:rsid w:val="005618D9"/>
    <w:rsid w:val="00561928"/>
    <w:rsid w:val="00561B99"/>
    <w:rsid w:val="00561C3A"/>
    <w:rsid w:val="005620E3"/>
    <w:rsid w:val="005626E9"/>
    <w:rsid w:val="005628F0"/>
    <w:rsid w:val="005637BC"/>
    <w:rsid w:val="00563851"/>
    <w:rsid w:val="00563911"/>
    <w:rsid w:val="00563928"/>
    <w:rsid w:val="00563A39"/>
    <w:rsid w:val="00563FD0"/>
    <w:rsid w:val="0056427C"/>
    <w:rsid w:val="005642FC"/>
    <w:rsid w:val="00564343"/>
    <w:rsid w:val="0056458D"/>
    <w:rsid w:val="00564D20"/>
    <w:rsid w:val="00564D34"/>
    <w:rsid w:val="00564F1C"/>
    <w:rsid w:val="00564F21"/>
    <w:rsid w:val="00565260"/>
    <w:rsid w:val="005652DD"/>
    <w:rsid w:val="00565925"/>
    <w:rsid w:val="00565C67"/>
    <w:rsid w:val="00565D26"/>
    <w:rsid w:val="00565DD9"/>
    <w:rsid w:val="005663AE"/>
    <w:rsid w:val="00566525"/>
    <w:rsid w:val="0056659C"/>
    <w:rsid w:val="00566A1F"/>
    <w:rsid w:val="00566BBE"/>
    <w:rsid w:val="00566DDE"/>
    <w:rsid w:val="00566F4D"/>
    <w:rsid w:val="005670D3"/>
    <w:rsid w:val="0056722E"/>
    <w:rsid w:val="0056727D"/>
    <w:rsid w:val="00567334"/>
    <w:rsid w:val="00567703"/>
    <w:rsid w:val="00567A6F"/>
    <w:rsid w:val="00567E40"/>
    <w:rsid w:val="00567E5F"/>
    <w:rsid w:val="00567F21"/>
    <w:rsid w:val="00567F3C"/>
    <w:rsid w:val="005700CD"/>
    <w:rsid w:val="0057022E"/>
    <w:rsid w:val="005703A0"/>
    <w:rsid w:val="005708F5"/>
    <w:rsid w:val="00570F55"/>
    <w:rsid w:val="0057104C"/>
    <w:rsid w:val="0057116E"/>
    <w:rsid w:val="00571192"/>
    <w:rsid w:val="00571304"/>
    <w:rsid w:val="00571481"/>
    <w:rsid w:val="005714B6"/>
    <w:rsid w:val="005716D0"/>
    <w:rsid w:val="00571844"/>
    <w:rsid w:val="00571929"/>
    <w:rsid w:val="00571C7E"/>
    <w:rsid w:val="00571C95"/>
    <w:rsid w:val="00571D3A"/>
    <w:rsid w:val="005721DA"/>
    <w:rsid w:val="00572549"/>
    <w:rsid w:val="005725BD"/>
    <w:rsid w:val="005727AF"/>
    <w:rsid w:val="0057281E"/>
    <w:rsid w:val="00572856"/>
    <w:rsid w:val="00572998"/>
    <w:rsid w:val="00572ADD"/>
    <w:rsid w:val="00572B19"/>
    <w:rsid w:val="00572C14"/>
    <w:rsid w:val="00572D6F"/>
    <w:rsid w:val="00572DEB"/>
    <w:rsid w:val="005730A6"/>
    <w:rsid w:val="0057322B"/>
    <w:rsid w:val="005732E6"/>
    <w:rsid w:val="005733FF"/>
    <w:rsid w:val="00573827"/>
    <w:rsid w:val="00573AAE"/>
    <w:rsid w:val="00573B2D"/>
    <w:rsid w:val="00573C97"/>
    <w:rsid w:val="00573EEB"/>
    <w:rsid w:val="00574087"/>
    <w:rsid w:val="005740F5"/>
    <w:rsid w:val="0057421A"/>
    <w:rsid w:val="00574282"/>
    <w:rsid w:val="00574309"/>
    <w:rsid w:val="0057463F"/>
    <w:rsid w:val="0057520F"/>
    <w:rsid w:val="00575222"/>
    <w:rsid w:val="005752D8"/>
    <w:rsid w:val="00575341"/>
    <w:rsid w:val="005756D0"/>
    <w:rsid w:val="00575972"/>
    <w:rsid w:val="00575B43"/>
    <w:rsid w:val="00575BAA"/>
    <w:rsid w:val="005761D8"/>
    <w:rsid w:val="00576238"/>
    <w:rsid w:val="005764D0"/>
    <w:rsid w:val="0057656A"/>
    <w:rsid w:val="005767C8"/>
    <w:rsid w:val="00576FF9"/>
    <w:rsid w:val="00577030"/>
    <w:rsid w:val="005777F5"/>
    <w:rsid w:val="00577866"/>
    <w:rsid w:val="005778C8"/>
    <w:rsid w:val="00577998"/>
    <w:rsid w:val="00577A05"/>
    <w:rsid w:val="00577E1A"/>
    <w:rsid w:val="00577FCD"/>
    <w:rsid w:val="005802CA"/>
    <w:rsid w:val="005807A4"/>
    <w:rsid w:val="00580B87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F88"/>
    <w:rsid w:val="005824C4"/>
    <w:rsid w:val="00582C0D"/>
    <w:rsid w:val="00582E29"/>
    <w:rsid w:val="0058301D"/>
    <w:rsid w:val="00583181"/>
    <w:rsid w:val="0058327C"/>
    <w:rsid w:val="0058352A"/>
    <w:rsid w:val="00583663"/>
    <w:rsid w:val="005836A7"/>
    <w:rsid w:val="00583722"/>
    <w:rsid w:val="00583733"/>
    <w:rsid w:val="005837AF"/>
    <w:rsid w:val="005837FE"/>
    <w:rsid w:val="0058382E"/>
    <w:rsid w:val="00583C1C"/>
    <w:rsid w:val="00583D11"/>
    <w:rsid w:val="00583F19"/>
    <w:rsid w:val="00583FFE"/>
    <w:rsid w:val="005841B9"/>
    <w:rsid w:val="00584616"/>
    <w:rsid w:val="00584793"/>
    <w:rsid w:val="00584976"/>
    <w:rsid w:val="00584A6D"/>
    <w:rsid w:val="00584BBC"/>
    <w:rsid w:val="00584BD1"/>
    <w:rsid w:val="00584D23"/>
    <w:rsid w:val="00584FF8"/>
    <w:rsid w:val="0058518B"/>
    <w:rsid w:val="005852E0"/>
    <w:rsid w:val="0058554A"/>
    <w:rsid w:val="00585740"/>
    <w:rsid w:val="005857E0"/>
    <w:rsid w:val="0058580D"/>
    <w:rsid w:val="0058590D"/>
    <w:rsid w:val="00585B52"/>
    <w:rsid w:val="00585FAF"/>
    <w:rsid w:val="00585FED"/>
    <w:rsid w:val="005862BD"/>
    <w:rsid w:val="00586417"/>
    <w:rsid w:val="00586BBC"/>
    <w:rsid w:val="00586D11"/>
    <w:rsid w:val="00586DA8"/>
    <w:rsid w:val="00586F36"/>
    <w:rsid w:val="00586F69"/>
    <w:rsid w:val="0058711F"/>
    <w:rsid w:val="00587177"/>
    <w:rsid w:val="00587494"/>
    <w:rsid w:val="0058753A"/>
    <w:rsid w:val="00587CEE"/>
    <w:rsid w:val="0059049C"/>
    <w:rsid w:val="0059056B"/>
    <w:rsid w:val="00590A2B"/>
    <w:rsid w:val="00590A4F"/>
    <w:rsid w:val="00590CA1"/>
    <w:rsid w:val="00590F76"/>
    <w:rsid w:val="0059101A"/>
    <w:rsid w:val="005911EE"/>
    <w:rsid w:val="005912B1"/>
    <w:rsid w:val="005915CB"/>
    <w:rsid w:val="005917B1"/>
    <w:rsid w:val="0059193F"/>
    <w:rsid w:val="00591B39"/>
    <w:rsid w:val="00591F09"/>
    <w:rsid w:val="00591F93"/>
    <w:rsid w:val="00592370"/>
    <w:rsid w:val="00592659"/>
    <w:rsid w:val="00592791"/>
    <w:rsid w:val="0059281E"/>
    <w:rsid w:val="00592973"/>
    <w:rsid w:val="00592E0A"/>
    <w:rsid w:val="00592ED8"/>
    <w:rsid w:val="00592EEB"/>
    <w:rsid w:val="00593A29"/>
    <w:rsid w:val="00593A74"/>
    <w:rsid w:val="00593B4F"/>
    <w:rsid w:val="00593CF2"/>
    <w:rsid w:val="00593DB7"/>
    <w:rsid w:val="00593F42"/>
    <w:rsid w:val="00593FC5"/>
    <w:rsid w:val="00594125"/>
    <w:rsid w:val="005943BB"/>
    <w:rsid w:val="005944DD"/>
    <w:rsid w:val="0059485C"/>
    <w:rsid w:val="005948C3"/>
    <w:rsid w:val="00594917"/>
    <w:rsid w:val="0059496C"/>
    <w:rsid w:val="00594BA3"/>
    <w:rsid w:val="00594C3E"/>
    <w:rsid w:val="00594CC6"/>
    <w:rsid w:val="0059514E"/>
    <w:rsid w:val="005952B7"/>
    <w:rsid w:val="00595313"/>
    <w:rsid w:val="00595444"/>
    <w:rsid w:val="00595851"/>
    <w:rsid w:val="00595CF7"/>
    <w:rsid w:val="00595D3E"/>
    <w:rsid w:val="00595E85"/>
    <w:rsid w:val="005960EE"/>
    <w:rsid w:val="005961AF"/>
    <w:rsid w:val="005961FA"/>
    <w:rsid w:val="0059626E"/>
    <w:rsid w:val="005963A4"/>
    <w:rsid w:val="00596421"/>
    <w:rsid w:val="00596537"/>
    <w:rsid w:val="00596563"/>
    <w:rsid w:val="005966F4"/>
    <w:rsid w:val="00596910"/>
    <w:rsid w:val="00596A2B"/>
    <w:rsid w:val="00596CC5"/>
    <w:rsid w:val="00596DBF"/>
    <w:rsid w:val="00596E9A"/>
    <w:rsid w:val="00596F39"/>
    <w:rsid w:val="00596F44"/>
    <w:rsid w:val="00597032"/>
    <w:rsid w:val="005970A2"/>
    <w:rsid w:val="0059711A"/>
    <w:rsid w:val="00597156"/>
    <w:rsid w:val="00597392"/>
    <w:rsid w:val="0059749D"/>
    <w:rsid w:val="0059754B"/>
    <w:rsid w:val="00597798"/>
    <w:rsid w:val="005977AE"/>
    <w:rsid w:val="005978E0"/>
    <w:rsid w:val="00597959"/>
    <w:rsid w:val="00597BAA"/>
    <w:rsid w:val="00597D2F"/>
    <w:rsid w:val="00597DB5"/>
    <w:rsid w:val="00597E8D"/>
    <w:rsid w:val="00597E90"/>
    <w:rsid w:val="00597FC5"/>
    <w:rsid w:val="005A0229"/>
    <w:rsid w:val="005A03FD"/>
    <w:rsid w:val="005A0505"/>
    <w:rsid w:val="005A0623"/>
    <w:rsid w:val="005A0ECB"/>
    <w:rsid w:val="005A0EDE"/>
    <w:rsid w:val="005A0F2A"/>
    <w:rsid w:val="005A10D5"/>
    <w:rsid w:val="005A13DC"/>
    <w:rsid w:val="005A14B0"/>
    <w:rsid w:val="005A1848"/>
    <w:rsid w:val="005A1906"/>
    <w:rsid w:val="005A1AF1"/>
    <w:rsid w:val="005A1F1D"/>
    <w:rsid w:val="005A222C"/>
    <w:rsid w:val="005A2C8F"/>
    <w:rsid w:val="005A2D6E"/>
    <w:rsid w:val="005A2E5A"/>
    <w:rsid w:val="005A3135"/>
    <w:rsid w:val="005A3140"/>
    <w:rsid w:val="005A3175"/>
    <w:rsid w:val="005A3363"/>
    <w:rsid w:val="005A368C"/>
    <w:rsid w:val="005A380D"/>
    <w:rsid w:val="005A3972"/>
    <w:rsid w:val="005A3DBE"/>
    <w:rsid w:val="005A3EC9"/>
    <w:rsid w:val="005A3F5C"/>
    <w:rsid w:val="005A42E6"/>
    <w:rsid w:val="005A45CD"/>
    <w:rsid w:val="005A4616"/>
    <w:rsid w:val="005A4749"/>
    <w:rsid w:val="005A481E"/>
    <w:rsid w:val="005A4A68"/>
    <w:rsid w:val="005A4ABA"/>
    <w:rsid w:val="005A4BE2"/>
    <w:rsid w:val="005A4C10"/>
    <w:rsid w:val="005A4D01"/>
    <w:rsid w:val="005A4D2C"/>
    <w:rsid w:val="005A50B9"/>
    <w:rsid w:val="005A50CB"/>
    <w:rsid w:val="005A50E9"/>
    <w:rsid w:val="005A50F8"/>
    <w:rsid w:val="005A545B"/>
    <w:rsid w:val="005A54B2"/>
    <w:rsid w:val="005A54EA"/>
    <w:rsid w:val="005A5AAB"/>
    <w:rsid w:val="005A5B2F"/>
    <w:rsid w:val="005A5C8C"/>
    <w:rsid w:val="005A5DBC"/>
    <w:rsid w:val="005A6203"/>
    <w:rsid w:val="005A631F"/>
    <w:rsid w:val="005A6F16"/>
    <w:rsid w:val="005A7093"/>
    <w:rsid w:val="005A72FD"/>
    <w:rsid w:val="005A731C"/>
    <w:rsid w:val="005A7386"/>
    <w:rsid w:val="005A7487"/>
    <w:rsid w:val="005A7593"/>
    <w:rsid w:val="005A7680"/>
    <w:rsid w:val="005A7B0F"/>
    <w:rsid w:val="005A7C76"/>
    <w:rsid w:val="005A7DAF"/>
    <w:rsid w:val="005A7EDF"/>
    <w:rsid w:val="005A7FCC"/>
    <w:rsid w:val="005B015F"/>
    <w:rsid w:val="005B03BD"/>
    <w:rsid w:val="005B0570"/>
    <w:rsid w:val="005B0599"/>
    <w:rsid w:val="005B0664"/>
    <w:rsid w:val="005B0837"/>
    <w:rsid w:val="005B08F3"/>
    <w:rsid w:val="005B095F"/>
    <w:rsid w:val="005B0A78"/>
    <w:rsid w:val="005B0BB4"/>
    <w:rsid w:val="005B0CB7"/>
    <w:rsid w:val="005B0CC2"/>
    <w:rsid w:val="005B111D"/>
    <w:rsid w:val="005B11E9"/>
    <w:rsid w:val="005B146F"/>
    <w:rsid w:val="005B147A"/>
    <w:rsid w:val="005B14A3"/>
    <w:rsid w:val="005B16A3"/>
    <w:rsid w:val="005B16D3"/>
    <w:rsid w:val="005B1976"/>
    <w:rsid w:val="005B1B34"/>
    <w:rsid w:val="005B1E21"/>
    <w:rsid w:val="005B1EB8"/>
    <w:rsid w:val="005B22B5"/>
    <w:rsid w:val="005B25EA"/>
    <w:rsid w:val="005B27E6"/>
    <w:rsid w:val="005B2807"/>
    <w:rsid w:val="005B2902"/>
    <w:rsid w:val="005B2BEE"/>
    <w:rsid w:val="005B2CE5"/>
    <w:rsid w:val="005B2E3C"/>
    <w:rsid w:val="005B2EC1"/>
    <w:rsid w:val="005B2FE2"/>
    <w:rsid w:val="005B3272"/>
    <w:rsid w:val="005B328D"/>
    <w:rsid w:val="005B33E3"/>
    <w:rsid w:val="005B36A4"/>
    <w:rsid w:val="005B373D"/>
    <w:rsid w:val="005B398E"/>
    <w:rsid w:val="005B39B4"/>
    <w:rsid w:val="005B3BB0"/>
    <w:rsid w:val="005B40EE"/>
    <w:rsid w:val="005B41D0"/>
    <w:rsid w:val="005B44B7"/>
    <w:rsid w:val="005B4842"/>
    <w:rsid w:val="005B48AB"/>
    <w:rsid w:val="005B4A73"/>
    <w:rsid w:val="005B4C9C"/>
    <w:rsid w:val="005B4D5B"/>
    <w:rsid w:val="005B4FB5"/>
    <w:rsid w:val="005B54C3"/>
    <w:rsid w:val="005B5B29"/>
    <w:rsid w:val="005B5EC8"/>
    <w:rsid w:val="005B6007"/>
    <w:rsid w:val="005B63DC"/>
    <w:rsid w:val="005B64CD"/>
    <w:rsid w:val="005B6759"/>
    <w:rsid w:val="005B686C"/>
    <w:rsid w:val="005B6960"/>
    <w:rsid w:val="005B6AAB"/>
    <w:rsid w:val="005B6B05"/>
    <w:rsid w:val="005B6D60"/>
    <w:rsid w:val="005B6F64"/>
    <w:rsid w:val="005B70FB"/>
    <w:rsid w:val="005B718E"/>
    <w:rsid w:val="005B722E"/>
    <w:rsid w:val="005B72D9"/>
    <w:rsid w:val="005B73F5"/>
    <w:rsid w:val="005B7580"/>
    <w:rsid w:val="005B7AA0"/>
    <w:rsid w:val="005B7B10"/>
    <w:rsid w:val="005B7D6A"/>
    <w:rsid w:val="005B7EB8"/>
    <w:rsid w:val="005C012E"/>
    <w:rsid w:val="005C02F0"/>
    <w:rsid w:val="005C047C"/>
    <w:rsid w:val="005C04E6"/>
    <w:rsid w:val="005C0961"/>
    <w:rsid w:val="005C0A50"/>
    <w:rsid w:val="005C0A99"/>
    <w:rsid w:val="005C0B5D"/>
    <w:rsid w:val="005C1160"/>
    <w:rsid w:val="005C123C"/>
    <w:rsid w:val="005C1346"/>
    <w:rsid w:val="005C16BC"/>
    <w:rsid w:val="005C18B3"/>
    <w:rsid w:val="005C1909"/>
    <w:rsid w:val="005C1B06"/>
    <w:rsid w:val="005C1FC8"/>
    <w:rsid w:val="005C1FF4"/>
    <w:rsid w:val="005C21F9"/>
    <w:rsid w:val="005C222C"/>
    <w:rsid w:val="005C2309"/>
    <w:rsid w:val="005C24CE"/>
    <w:rsid w:val="005C25DA"/>
    <w:rsid w:val="005C2E49"/>
    <w:rsid w:val="005C2F05"/>
    <w:rsid w:val="005C2F25"/>
    <w:rsid w:val="005C31FA"/>
    <w:rsid w:val="005C3413"/>
    <w:rsid w:val="005C3430"/>
    <w:rsid w:val="005C3443"/>
    <w:rsid w:val="005C39FC"/>
    <w:rsid w:val="005C44E2"/>
    <w:rsid w:val="005C4834"/>
    <w:rsid w:val="005C4965"/>
    <w:rsid w:val="005C49EE"/>
    <w:rsid w:val="005C4CCC"/>
    <w:rsid w:val="005C4D48"/>
    <w:rsid w:val="005C4DC5"/>
    <w:rsid w:val="005C4DFC"/>
    <w:rsid w:val="005C4E0F"/>
    <w:rsid w:val="005C4FB1"/>
    <w:rsid w:val="005C529C"/>
    <w:rsid w:val="005C52BC"/>
    <w:rsid w:val="005C5B94"/>
    <w:rsid w:val="005C5DF6"/>
    <w:rsid w:val="005C5F22"/>
    <w:rsid w:val="005C5F52"/>
    <w:rsid w:val="005C61FF"/>
    <w:rsid w:val="005C649C"/>
    <w:rsid w:val="005C6629"/>
    <w:rsid w:val="005C66A3"/>
    <w:rsid w:val="005C673F"/>
    <w:rsid w:val="005C67EC"/>
    <w:rsid w:val="005C6A67"/>
    <w:rsid w:val="005C6EE1"/>
    <w:rsid w:val="005C73E0"/>
    <w:rsid w:val="005C741B"/>
    <w:rsid w:val="005C7531"/>
    <w:rsid w:val="005C79E2"/>
    <w:rsid w:val="005D00C4"/>
    <w:rsid w:val="005D0196"/>
    <w:rsid w:val="005D0449"/>
    <w:rsid w:val="005D059E"/>
    <w:rsid w:val="005D05AC"/>
    <w:rsid w:val="005D0635"/>
    <w:rsid w:val="005D0692"/>
    <w:rsid w:val="005D0F9A"/>
    <w:rsid w:val="005D0FA2"/>
    <w:rsid w:val="005D1029"/>
    <w:rsid w:val="005D1807"/>
    <w:rsid w:val="005D1AB0"/>
    <w:rsid w:val="005D1EA0"/>
    <w:rsid w:val="005D1FDA"/>
    <w:rsid w:val="005D2050"/>
    <w:rsid w:val="005D218D"/>
    <w:rsid w:val="005D247F"/>
    <w:rsid w:val="005D2611"/>
    <w:rsid w:val="005D294E"/>
    <w:rsid w:val="005D2969"/>
    <w:rsid w:val="005D2D75"/>
    <w:rsid w:val="005D2F2A"/>
    <w:rsid w:val="005D2FA2"/>
    <w:rsid w:val="005D2FE7"/>
    <w:rsid w:val="005D3B48"/>
    <w:rsid w:val="005D3F60"/>
    <w:rsid w:val="005D439F"/>
    <w:rsid w:val="005D4406"/>
    <w:rsid w:val="005D4661"/>
    <w:rsid w:val="005D47FC"/>
    <w:rsid w:val="005D48A5"/>
    <w:rsid w:val="005D5004"/>
    <w:rsid w:val="005D52B7"/>
    <w:rsid w:val="005D543F"/>
    <w:rsid w:val="005D58B7"/>
    <w:rsid w:val="005D58DA"/>
    <w:rsid w:val="005D5918"/>
    <w:rsid w:val="005D5A05"/>
    <w:rsid w:val="005D5A6D"/>
    <w:rsid w:val="005D5CB0"/>
    <w:rsid w:val="005D5F93"/>
    <w:rsid w:val="005D603C"/>
    <w:rsid w:val="005D610D"/>
    <w:rsid w:val="005D6317"/>
    <w:rsid w:val="005D63D6"/>
    <w:rsid w:val="005D63FC"/>
    <w:rsid w:val="005D6615"/>
    <w:rsid w:val="005D6A53"/>
    <w:rsid w:val="005D6AA9"/>
    <w:rsid w:val="005D6D63"/>
    <w:rsid w:val="005D6E99"/>
    <w:rsid w:val="005D6F46"/>
    <w:rsid w:val="005D732D"/>
    <w:rsid w:val="005D73FE"/>
    <w:rsid w:val="005D772E"/>
    <w:rsid w:val="005D783D"/>
    <w:rsid w:val="005D787B"/>
    <w:rsid w:val="005D7912"/>
    <w:rsid w:val="005D7CD3"/>
    <w:rsid w:val="005D7D5C"/>
    <w:rsid w:val="005E0080"/>
    <w:rsid w:val="005E0223"/>
    <w:rsid w:val="005E02AC"/>
    <w:rsid w:val="005E02C8"/>
    <w:rsid w:val="005E0313"/>
    <w:rsid w:val="005E031C"/>
    <w:rsid w:val="005E04C4"/>
    <w:rsid w:val="005E04FF"/>
    <w:rsid w:val="005E06E8"/>
    <w:rsid w:val="005E0773"/>
    <w:rsid w:val="005E09C8"/>
    <w:rsid w:val="005E0A63"/>
    <w:rsid w:val="005E135F"/>
    <w:rsid w:val="005E1538"/>
    <w:rsid w:val="005E1583"/>
    <w:rsid w:val="005E15DB"/>
    <w:rsid w:val="005E1770"/>
    <w:rsid w:val="005E18CA"/>
    <w:rsid w:val="005E1C2B"/>
    <w:rsid w:val="005E1C36"/>
    <w:rsid w:val="005E1E2E"/>
    <w:rsid w:val="005E21C7"/>
    <w:rsid w:val="005E277B"/>
    <w:rsid w:val="005E28D8"/>
    <w:rsid w:val="005E2B45"/>
    <w:rsid w:val="005E2E2F"/>
    <w:rsid w:val="005E3092"/>
    <w:rsid w:val="005E3309"/>
    <w:rsid w:val="005E33C8"/>
    <w:rsid w:val="005E39B2"/>
    <w:rsid w:val="005E3CDF"/>
    <w:rsid w:val="005E3ECA"/>
    <w:rsid w:val="005E40DA"/>
    <w:rsid w:val="005E4415"/>
    <w:rsid w:val="005E44E8"/>
    <w:rsid w:val="005E4943"/>
    <w:rsid w:val="005E4964"/>
    <w:rsid w:val="005E49C2"/>
    <w:rsid w:val="005E4A74"/>
    <w:rsid w:val="005E4B27"/>
    <w:rsid w:val="005E4BB3"/>
    <w:rsid w:val="005E4EB1"/>
    <w:rsid w:val="005E4EB4"/>
    <w:rsid w:val="005E4EC6"/>
    <w:rsid w:val="005E5282"/>
    <w:rsid w:val="005E5386"/>
    <w:rsid w:val="005E53AF"/>
    <w:rsid w:val="005E578E"/>
    <w:rsid w:val="005E5845"/>
    <w:rsid w:val="005E58E1"/>
    <w:rsid w:val="005E5981"/>
    <w:rsid w:val="005E5A53"/>
    <w:rsid w:val="005E5B93"/>
    <w:rsid w:val="005E5EC9"/>
    <w:rsid w:val="005E5F82"/>
    <w:rsid w:val="005E6043"/>
    <w:rsid w:val="005E6083"/>
    <w:rsid w:val="005E6143"/>
    <w:rsid w:val="005E658B"/>
    <w:rsid w:val="005E665F"/>
    <w:rsid w:val="005E6946"/>
    <w:rsid w:val="005E6A76"/>
    <w:rsid w:val="005E6BC2"/>
    <w:rsid w:val="005E6EF6"/>
    <w:rsid w:val="005E7081"/>
    <w:rsid w:val="005E7265"/>
    <w:rsid w:val="005E736A"/>
    <w:rsid w:val="005E744D"/>
    <w:rsid w:val="005E747D"/>
    <w:rsid w:val="005E7662"/>
    <w:rsid w:val="005E7856"/>
    <w:rsid w:val="005E78BD"/>
    <w:rsid w:val="005E78C2"/>
    <w:rsid w:val="005E79A3"/>
    <w:rsid w:val="005E7AF4"/>
    <w:rsid w:val="005E7B14"/>
    <w:rsid w:val="005E7E48"/>
    <w:rsid w:val="005F03CE"/>
    <w:rsid w:val="005F0A60"/>
    <w:rsid w:val="005F0B26"/>
    <w:rsid w:val="005F0C22"/>
    <w:rsid w:val="005F0CCA"/>
    <w:rsid w:val="005F0D48"/>
    <w:rsid w:val="005F0E51"/>
    <w:rsid w:val="005F0E92"/>
    <w:rsid w:val="005F107E"/>
    <w:rsid w:val="005F1216"/>
    <w:rsid w:val="005F127B"/>
    <w:rsid w:val="005F128E"/>
    <w:rsid w:val="005F1855"/>
    <w:rsid w:val="005F18A9"/>
    <w:rsid w:val="005F1C87"/>
    <w:rsid w:val="005F1FB6"/>
    <w:rsid w:val="005F23C6"/>
    <w:rsid w:val="005F2426"/>
    <w:rsid w:val="005F25E0"/>
    <w:rsid w:val="005F29D1"/>
    <w:rsid w:val="005F29D8"/>
    <w:rsid w:val="005F2C2E"/>
    <w:rsid w:val="005F2E97"/>
    <w:rsid w:val="005F2EEF"/>
    <w:rsid w:val="005F30F9"/>
    <w:rsid w:val="005F32AF"/>
    <w:rsid w:val="005F3473"/>
    <w:rsid w:val="005F358A"/>
    <w:rsid w:val="005F3BA7"/>
    <w:rsid w:val="005F4000"/>
    <w:rsid w:val="005F44FD"/>
    <w:rsid w:val="005F460D"/>
    <w:rsid w:val="005F4736"/>
    <w:rsid w:val="005F497A"/>
    <w:rsid w:val="005F4D03"/>
    <w:rsid w:val="005F5227"/>
    <w:rsid w:val="005F52B8"/>
    <w:rsid w:val="005F5419"/>
    <w:rsid w:val="005F5540"/>
    <w:rsid w:val="005F5896"/>
    <w:rsid w:val="005F58FE"/>
    <w:rsid w:val="005F5959"/>
    <w:rsid w:val="005F628D"/>
    <w:rsid w:val="005F642C"/>
    <w:rsid w:val="005F6483"/>
    <w:rsid w:val="005F64EB"/>
    <w:rsid w:val="005F64F6"/>
    <w:rsid w:val="005F67C6"/>
    <w:rsid w:val="005F6911"/>
    <w:rsid w:val="005F6B47"/>
    <w:rsid w:val="005F6C36"/>
    <w:rsid w:val="005F6D24"/>
    <w:rsid w:val="005F6D3D"/>
    <w:rsid w:val="005F6EEE"/>
    <w:rsid w:val="005F6FAE"/>
    <w:rsid w:val="005F703C"/>
    <w:rsid w:val="005F711D"/>
    <w:rsid w:val="005F736F"/>
    <w:rsid w:val="005F7425"/>
    <w:rsid w:val="005F7759"/>
    <w:rsid w:val="005F79DA"/>
    <w:rsid w:val="005F7AA9"/>
    <w:rsid w:val="005F7BA3"/>
    <w:rsid w:val="005F7EFF"/>
    <w:rsid w:val="006000DB"/>
    <w:rsid w:val="006000F4"/>
    <w:rsid w:val="00600279"/>
    <w:rsid w:val="0060040D"/>
    <w:rsid w:val="006004E0"/>
    <w:rsid w:val="0060060A"/>
    <w:rsid w:val="006008D0"/>
    <w:rsid w:val="00600CEB"/>
    <w:rsid w:val="00600E2C"/>
    <w:rsid w:val="00600F3F"/>
    <w:rsid w:val="00601086"/>
    <w:rsid w:val="006010B9"/>
    <w:rsid w:val="00601330"/>
    <w:rsid w:val="006013A4"/>
    <w:rsid w:val="00601410"/>
    <w:rsid w:val="006015B2"/>
    <w:rsid w:val="006015F7"/>
    <w:rsid w:val="00601655"/>
    <w:rsid w:val="0060171F"/>
    <w:rsid w:val="0060173B"/>
    <w:rsid w:val="00601982"/>
    <w:rsid w:val="006019D1"/>
    <w:rsid w:val="00601E2A"/>
    <w:rsid w:val="00601ED1"/>
    <w:rsid w:val="00601FC4"/>
    <w:rsid w:val="00602464"/>
    <w:rsid w:val="00602544"/>
    <w:rsid w:val="00602D97"/>
    <w:rsid w:val="00602F6A"/>
    <w:rsid w:val="00602FA9"/>
    <w:rsid w:val="00602FC6"/>
    <w:rsid w:val="006037C2"/>
    <w:rsid w:val="00603BB9"/>
    <w:rsid w:val="00603BEB"/>
    <w:rsid w:val="00603BEE"/>
    <w:rsid w:val="00603E38"/>
    <w:rsid w:val="006040B6"/>
    <w:rsid w:val="006041A7"/>
    <w:rsid w:val="0060420B"/>
    <w:rsid w:val="006043AA"/>
    <w:rsid w:val="00604837"/>
    <w:rsid w:val="00604A2A"/>
    <w:rsid w:val="00604C5D"/>
    <w:rsid w:val="00604FA9"/>
    <w:rsid w:val="006050E5"/>
    <w:rsid w:val="0060520C"/>
    <w:rsid w:val="006053A6"/>
    <w:rsid w:val="00605674"/>
    <w:rsid w:val="006057A2"/>
    <w:rsid w:val="00605BC9"/>
    <w:rsid w:val="00605C77"/>
    <w:rsid w:val="00605DD2"/>
    <w:rsid w:val="00605EF6"/>
    <w:rsid w:val="00606182"/>
    <w:rsid w:val="0060662F"/>
    <w:rsid w:val="00606852"/>
    <w:rsid w:val="00606B65"/>
    <w:rsid w:val="00606B6E"/>
    <w:rsid w:val="00606BF9"/>
    <w:rsid w:val="00606CF7"/>
    <w:rsid w:val="00606DED"/>
    <w:rsid w:val="00606FFA"/>
    <w:rsid w:val="00607107"/>
    <w:rsid w:val="00607608"/>
    <w:rsid w:val="00607652"/>
    <w:rsid w:val="00607699"/>
    <w:rsid w:val="006076BA"/>
    <w:rsid w:val="00607D12"/>
    <w:rsid w:val="006100F4"/>
    <w:rsid w:val="006101E8"/>
    <w:rsid w:val="00610609"/>
    <w:rsid w:val="0061077C"/>
    <w:rsid w:val="006109BF"/>
    <w:rsid w:val="006109D8"/>
    <w:rsid w:val="00610A03"/>
    <w:rsid w:val="00610E64"/>
    <w:rsid w:val="00610F7C"/>
    <w:rsid w:val="006111AF"/>
    <w:rsid w:val="006111C6"/>
    <w:rsid w:val="0061166D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8F7"/>
    <w:rsid w:val="00612947"/>
    <w:rsid w:val="00612ACC"/>
    <w:rsid w:val="00612B23"/>
    <w:rsid w:val="00613442"/>
    <w:rsid w:val="0061350B"/>
    <w:rsid w:val="006135C2"/>
    <w:rsid w:val="00613670"/>
    <w:rsid w:val="00613826"/>
    <w:rsid w:val="006138F7"/>
    <w:rsid w:val="0061394D"/>
    <w:rsid w:val="00613AFD"/>
    <w:rsid w:val="00613C63"/>
    <w:rsid w:val="00613FFA"/>
    <w:rsid w:val="00614033"/>
    <w:rsid w:val="00614080"/>
    <w:rsid w:val="006140FB"/>
    <w:rsid w:val="0061420A"/>
    <w:rsid w:val="00614440"/>
    <w:rsid w:val="006146AC"/>
    <w:rsid w:val="00614982"/>
    <w:rsid w:val="00614B6E"/>
    <w:rsid w:val="00614BE3"/>
    <w:rsid w:val="00614C02"/>
    <w:rsid w:val="00614CB7"/>
    <w:rsid w:val="00614D10"/>
    <w:rsid w:val="00614EE6"/>
    <w:rsid w:val="00614F43"/>
    <w:rsid w:val="0061500A"/>
    <w:rsid w:val="00615712"/>
    <w:rsid w:val="006159AE"/>
    <w:rsid w:val="00615B0D"/>
    <w:rsid w:val="00615E48"/>
    <w:rsid w:val="00615EA0"/>
    <w:rsid w:val="00616070"/>
    <w:rsid w:val="006160D4"/>
    <w:rsid w:val="00616242"/>
    <w:rsid w:val="00616303"/>
    <w:rsid w:val="0061688A"/>
    <w:rsid w:val="006168C6"/>
    <w:rsid w:val="006179D4"/>
    <w:rsid w:val="00617F7F"/>
    <w:rsid w:val="00620198"/>
    <w:rsid w:val="00620463"/>
    <w:rsid w:val="00620796"/>
    <w:rsid w:val="006209C2"/>
    <w:rsid w:val="00620B96"/>
    <w:rsid w:val="00620EC1"/>
    <w:rsid w:val="00620F03"/>
    <w:rsid w:val="00621446"/>
    <w:rsid w:val="0062158E"/>
    <w:rsid w:val="00621612"/>
    <w:rsid w:val="00621AC3"/>
    <w:rsid w:val="00621B7D"/>
    <w:rsid w:val="00622339"/>
    <w:rsid w:val="0062236F"/>
    <w:rsid w:val="0062287F"/>
    <w:rsid w:val="00622A1F"/>
    <w:rsid w:val="00622B8B"/>
    <w:rsid w:val="00622C21"/>
    <w:rsid w:val="00622C3A"/>
    <w:rsid w:val="0062301A"/>
    <w:rsid w:val="0062314E"/>
    <w:rsid w:val="006233A2"/>
    <w:rsid w:val="006235F0"/>
    <w:rsid w:val="0062363E"/>
    <w:rsid w:val="0062376B"/>
    <w:rsid w:val="00624393"/>
    <w:rsid w:val="006246B3"/>
    <w:rsid w:val="00624932"/>
    <w:rsid w:val="00624CB1"/>
    <w:rsid w:val="00624E25"/>
    <w:rsid w:val="00624F8E"/>
    <w:rsid w:val="00625032"/>
    <w:rsid w:val="0062525F"/>
    <w:rsid w:val="006252B0"/>
    <w:rsid w:val="006254C3"/>
    <w:rsid w:val="006257C0"/>
    <w:rsid w:val="006257F8"/>
    <w:rsid w:val="00625B5F"/>
    <w:rsid w:val="00625C6F"/>
    <w:rsid w:val="00625DA2"/>
    <w:rsid w:val="00625EB1"/>
    <w:rsid w:val="00625F95"/>
    <w:rsid w:val="00626088"/>
    <w:rsid w:val="006261D1"/>
    <w:rsid w:val="00626429"/>
    <w:rsid w:val="00626749"/>
    <w:rsid w:val="006267C9"/>
    <w:rsid w:val="00626818"/>
    <w:rsid w:val="00626901"/>
    <w:rsid w:val="00626B35"/>
    <w:rsid w:val="00626D8F"/>
    <w:rsid w:val="00627019"/>
    <w:rsid w:val="00627184"/>
    <w:rsid w:val="00627269"/>
    <w:rsid w:val="0062742D"/>
    <w:rsid w:val="0062746A"/>
    <w:rsid w:val="006276B0"/>
    <w:rsid w:val="00627D64"/>
    <w:rsid w:val="00627E16"/>
    <w:rsid w:val="00627FF7"/>
    <w:rsid w:val="0063000F"/>
    <w:rsid w:val="00630010"/>
    <w:rsid w:val="0063013D"/>
    <w:rsid w:val="00630156"/>
    <w:rsid w:val="006306B4"/>
    <w:rsid w:val="00630B33"/>
    <w:rsid w:val="00630E05"/>
    <w:rsid w:val="00630ECC"/>
    <w:rsid w:val="00630ED9"/>
    <w:rsid w:val="006312FC"/>
    <w:rsid w:val="0063148B"/>
    <w:rsid w:val="0063179C"/>
    <w:rsid w:val="00631861"/>
    <w:rsid w:val="006318AF"/>
    <w:rsid w:val="00631A7D"/>
    <w:rsid w:val="006320AB"/>
    <w:rsid w:val="00632211"/>
    <w:rsid w:val="0063241F"/>
    <w:rsid w:val="0063244F"/>
    <w:rsid w:val="00632645"/>
    <w:rsid w:val="00632818"/>
    <w:rsid w:val="00632972"/>
    <w:rsid w:val="0063299B"/>
    <w:rsid w:val="00632D78"/>
    <w:rsid w:val="0063334F"/>
    <w:rsid w:val="006334E1"/>
    <w:rsid w:val="00633744"/>
    <w:rsid w:val="006338AB"/>
    <w:rsid w:val="00633A5F"/>
    <w:rsid w:val="00633C96"/>
    <w:rsid w:val="00633D1B"/>
    <w:rsid w:val="006342FF"/>
    <w:rsid w:val="0063436D"/>
    <w:rsid w:val="006343B8"/>
    <w:rsid w:val="006345B3"/>
    <w:rsid w:val="00634943"/>
    <w:rsid w:val="00634A89"/>
    <w:rsid w:val="00634BFC"/>
    <w:rsid w:val="00634DB7"/>
    <w:rsid w:val="00634E48"/>
    <w:rsid w:val="00634FFE"/>
    <w:rsid w:val="0063509C"/>
    <w:rsid w:val="00635118"/>
    <w:rsid w:val="00635531"/>
    <w:rsid w:val="006355DF"/>
    <w:rsid w:val="00635637"/>
    <w:rsid w:val="006358C1"/>
    <w:rsid w:val="00635923"/>
    <w:rsid w:val="00635958"/>
    <w:rsid w:val="00635CD7"/>
    <w:rsid w:val="00635CFC"/>
    <w:rsid w:val="00636040"/>
    <w:rsid w:val="00636511"/>
    <w:rsid w:val="0063698E"/>
    <w:rsid w:val="00636BC1"/>
    <w:rsid w:val="00636CED"/>
    <w:rsid w:val="00636F16"/>
    <w:rsid w:val="00637007"/>
    <w:rsid w:val="00637056"/>
    <w:rsid w:val="006374E8"/>
    <w:rsid w:val="006375C0"/>
    <w:rsid w:val="00637780"/>
    <w:rsid w:val="0063789F"/>
    <w:rsid w:val="006378A8"/>
    <w:rsid w:val="00637D19"/>
    <w:rsid w:val="00637DBA"/>
    <w:rsid w:val="00637E06"/>
    <w:rsid w:val="00637FB0"/>
    <w:rsid w:val="006402CC"/>
    <w:rsid w:val="00640358"/>
    <w:rsid w:val="006404FC"/>
    <w:rsid w:val="0064051A"/>
    <w:rsid w:val="00640569"/>
    <w:rsid w:val="006405CE"/>
    <w:rsid w:val="006407AC"/>
    <w:rsid w:val="00640909"/>
    <w:rsid w:val="00640ABD"/>
    <w:rsid w:val="00640C2C"/>
    <w:rsid w:val="00640D01"/>
    <w:rsid w:val="00640D99"/>
    <w:rsid w:val="00640E90"/>
    <w:rsid w:val="00640EBD"/>
    <w:rsid w:val="00640F9A"/>
    <w:rsid w:val="00640FC0"/>
    <w:rsid w:val="00641028"/>
    <w:rsid w:val="00641125"/>
    <w:rsid w:val="00641135"/>
    <w:rsid w:val="00641224"/>
    <w:rsid w:val="00641637"/>
    <w:rsid w:val="006417DA"/>
    <w:rsid w:val="00641C88"/>
    <w:rsid w:val="00641CB7"/>
    <w:rsid w:val="00641ED2"/>
    <w:rsid w:val="00641F13"/>
    <w:rsid w:val="006420C0"/>
    <w:rsid w:val="00642436"/>
    <w:rsid w:val="006424EF"/>
    <w:rsid w:val="00642725"/>
    <w:rsid w:val="0064293E"/>
    <w:rsid w:val="006429DC"/>
    <w:rsid w:val="00642AA0"/>
    <w:rsid w:val="00642E6B"/>
    <w:rsid w:val="006430B4"/>
    <w:rsid w:val="0064328E"/>
    <w:rsid w:val="006433B0"/>
    <w:rsid w:val="006433EB"/>
    <w:rsid w:val="006439D3"/>
    <w:rsid w:val="00643E17"/>
    <w:rsid w:val="00643F60"/>
    <w:rsid w:val="00644205"/>
    <w:rsid w:val="006442B5"/>
    <w:rsid w:val="006443A2"/>
    <w:rsid w:val="006445FB"/>
    <w:rsid w:val="0064466E"/>
    <w:rsid w:val="0064475F"/>
    <w:rsid w:val="006447BB"/>
    <w:rsid w:val="006447E1"/>
    <w:rsid w:val="00644806"/>
    <w:rsid w:val="0064481C"/>
    <w:rsid w:val="006448B7"/>
    <w:rsid w:val="00644A2D"/>
    <w:rsid w:val="00644BA2"/>
    <w:rsid w:val="00644C6E"/>
    <w:rsid w:val="00644C8B"/>
    <w:rsid w:val="00644ECD"/>
    <w:rsid w:val="0064511B"/>
    <w:rsid w:val="00645156"/>
    <w:rsid w:val="0064540A"/>
    <w:rsid w:val="00645534"/>
    <w:rsid w:val="00645AA9"/>
    <w:rsid w:val="00645B28"/>
    <w:rsid w:val="00645DBC"/>
    <w:rsid w:val="006460AA"/>
    <w:rsid w:val="00646274"/>
    <w:rsid w:val="006465AC"/>
    <w:rsid w:val="00646A8F"/>
    <w:rsid w:val="00646CD0"/>
    <w:rsid w:val="00646EBA"/>
    <w:rsid w:val="00646EF8"/>
    <w:rsid w:val="00647056"/>
    <w:rsid w:val="0064736A"/>
    <w:rsid w:val="00647748"/>
    <w:rsid w:val="00647B83"/>
    <w:rsid w:val="00647C43"/>
    <w:rsid w:val="00647D84"/>
    <w:rsid w:val="00647FA7"/>
    <w:rsid w:val="00650563"/>
    <w:rsid w:val="006506AA"/>
    <w:rsid w:val="0065077C"/>
    <w:rsid w:val="00650783"/>
    <w:rsid w:val="00650A9B"/>
    <w:rsid w:val="00650D8C"/>
    <w:rsid w:val="00650E47"/>
    <w:rsid w:val="00650E68"/>
    <w:rsid w:val="00650E93"/>
    <w:rsid w:val="00650F80"/>
    <w:rsid w:val="0065112F"/>
    <w:rsid w:val="0065171D"/>
    <w:rsid w:val="0065175E"/>
    <w:rsid w:val="00651771"/>
    <w:rsid w:val="00651827"/>
    <w:rsid w:val="00651858"/>
    <w:rsid w:val="00651AD5"/>
    <w:rsid w:val="00652173"/>
    <w:rsid w:val="006524DA"/>
    <w:rsid w:val="00652712"/>
    <w:rsid w:val="006528C9"/>
    <w:rsid w:val="00652A8F"/>
    <w:rsid w:val="00652BD9"/>
    <w:rsid w:val="00652C4F"/>
    <w:rsid w:val="00652CB8"/>
    <w:rsid w:val="00652D89"/>
    <w:rsid w:val="00652EDE"/>
    <w:rsid w:val="00652F93"/>
    <w:rsid w:val="0065318D"/>
    <w:rsid w:val="006535F8"/>
    <w:rsid w:val="00653618"/>
    <w:rsid w:val="00653712"/>
    <w:rsid w:val="00653771"/>
    <w:rsid w:val="006538BF"/>
    <w:rsid w:val="0065394C"/>
    <w:rsid w:val="00653F5F"/>
    <w:rsid w:val="00654297"/>
    <w:rsid w:val="006544FD"/>
    <w:rsid w:val="006547F5"/>
    <w:rsid w:val="00654926"/>
    <w:rsid w:val="00654CEA"/>
    <w:rsid w:val="00654DE1"/>
    <w:rsid w:val="006552AF"/>
    <w:rsid w:val="006552DD"/>
    <w:rsid w:val="00655A48"/>
    <w:rsid w:val="00655A7D"/>
    <w:rsid w:val="00655BFF"/>
    <w:rsid w:val="00655EC0"/>
    <w:rsid w:val="006560D9"/>
    <w:rsid w:val="00656154"/>
    <w:rsid w:val="006562CA"/>
    <w:rsid w:val="0065645E"/>
    <w:rsid w:val="006564B9"/>
    <w:rsid w:val="0065654F"/>
    <w:rsid w:val="0065665B"/>
    <w:rsid w:val="00656765"/>
    <w:rsid w:val="006569D8"/>
    <w:rsid w:val="00656A0E"/>
    <w:rsid w:val="00656AE1"/>
    <w:rsid w:val="00656D93"/>
    <w:rsid w:val="0065700C"/>
    <w:rsid w:val="006570FA"/>
    <w:rsid w:val="00657336"/>
    <w:rsid w:val="006574AD"/>
    <w:rsid w:val="0065761D"/>
    <w:rsid w:val="006579F7"/>
    <w:rsid w:val="00657DCB"/>
    <w:rsid w:val="00657FC4"/>
    <w:rsid w:val="0066011D"/>
    <w:rsid w:val="006601E3"/>
    <w:rsid w:val="00660472"/>
    <w:rsid w:val="006604DE"/>
    <w:rsid w:val="006604F8"/>
    <w:rsid w:val="0066063C"/>
    <w:rsid w:val="00660684"/>
    <w:rsid w:val="0066069C"/>
    <w:rsid w:val="006610A4"/>
    <w:rsid w:val="006613CB"/>
    <w:rsid w:val="0066150C"/>
    <w:rsid w:val="00661593"/>
    <w:rsid w:val="006618D6"/>
    <w:rsid w:val="00661E85"/>
    <w:rsid w:val="00661EF6"/>
    <w:rsid w:val="00662043"/>
    <w:rsid w:val="006620E8"/>
    <w:rsid w:val="006622AE"/>
    <w:rsid w:val="006623CC"/>
    <w:rsid w:val="00662423"/>
    <w:rsid w:val="006626D2"/>
    <w:rsid w:val="006626E9"/>
    <w:rsid w:val="00662774"/>
    <w:rsid w:val="00662C7C"/>
    <w:rsid w:val="00662CE6"/>
    <w:rsid w:val="00662F7A"/>
    <w:rsid w:val="006632FF"/>
    <w:rsid w:val="0066335A"/>
    <w:rsid w:val="0066358A"/>
    <w:rsid w:val="006635B6"/>
    <w:rsid w:val="006637CE"/>
    <w:rsid w:val="00663BEE"/>
    <w:rsid w:val="00663E00"/>
    <w:rsid w:val="00663E8C"/>
    <w:rsid w:val="006640F9"/>
    <w:rsid w:val="0066446D"/>
    <w:rsid w:val="00664A92"/>
    <w:rsid w:val="00664BA4"/>
    <w:rsid w:val="00664C2D"/>
    <w:rsid w:val="00664D1A"/>
    <w:rsid w:val="00664E4D"/>
    <w:rsid w:val="006652D0"/>
    <w:rsid w:val="0066535F"/>
    <w:rsid w:val="006653AA"/>
    <w:rsid w:val="00665580"/>
    <w:rsid w:val="006655C0"/>
    <w:rsid w:val="00665817"/>
    <w:rsid w:val="0066635D"/>
    <w:rsid w:val="006664C5"/>
    <w:rsid w:val="00666578"/>
    <w:rsid w:val="00666643"/>
    <w:rsid w:val="006667F8"/>
    <w:rsid w:val="00666986"/>
    <w:rsid w:val="006669B4"/>
    <w:rsid w:val="00666CA7"/>
    <w:rsid w:val="006676BA"/>
    <w:rsid w:val="00667725"/>
    <w:rsid w:val="0066795D"/>
    <w:rsid w:val="00667B0D"/>
    <w:rsid w:val="00667BA7"/>
    <w:rsid w:val="00667C45"/>
    <w:rsid w:val="00667DFB"/>
    <w:rsid w:val="00667F50"/>
    <w:rsid w:val="006700B5"/>
    <w:rsid w:val="006701A6"/>
    <w:rsid w:val="00670404"/>
    <w:rsid w:val="0067055E"/>
    <w:rsid w:val="006706F0"/>
    <w:rsid w:val="0067084D"/>
    <w:rsid w:val="0067095F"/>
    <w:rsid w:val="006709C7"/>
    <w:rsid w:val="006709CA"/>
    <w:rsid w:val="00670A9E"/>
    <w:rsid w:val="00670F4C"/>
    <w:rsid w:val="00670F8B"/>
    <w:rsid w:val="00671045"/>
    <w:rsid w:val="006711EA"/>
    <w:rsid w:val="0067152E"/>
    <w:rsid w:val="00671748"/>
    <w:rsid w:val="0067178C"/>
    <w:rsid w:val="006717E2"/>
    <w:rsid w:val="006718EE"/>
    <w:rsid w:val="006719C1"/>
    <w:rsid w:val="00671A79"/>
    <w:rsid w:val="00671B42"/>
    <w:rsid w:val="00671BE8"/>
    <w:rsid w:val="00671CD2"/>
    <w:rsid w:val="00671D49"/>
    <w:rsid w:val="00672420"/>
    <w:rsid w:val="0067251A"/>
    <w:rsid w:val="006726E2"/>
    <w:rsid w:val="006727E5"/>
    <w:rsid w:val="00672AD5"/>
    <w:rsid w:val="00672D0A"/>
    <w:rsid w:val="00672D3E"/>
    <w:rsid w:val="00673141"/>
    <w:rsid w:val="00673418"/>
    <w:rsid w:val="00673556"/>
    <w:rsid w:val="00673AAB"/>
    <w:rsid w:val="00673C50"/>
    <w:rsid w:val="00673F36"/>
    <w:rsid w:val="00674105"/>
    <w:rsid w:val="00674161"/>
    <w:rsid w:val="0067436E"/>
    <w:rsid w:val="00674389"/>
    <w:rsid w:val="00674A8D"/>
    <w:rsid w:val="00674D5B"/>
    <w:rsid w:val="00674E1B"/>
    <w:rsid w:val="00674F85"/>
    <w:rsid w:val="0067532C"/>
    <w:rsid w:val="00675658"/>
    <w:rsid w:val="006758B0"/>
    <w:rsid w:val="00675A0D"/>
    <w:rsid w:val="00676016"/>
    <w:rsid w:val="006761F9"/>
    <w:rsid w:val="006763A1"/>
    <w:rsid w:val="00676695"/>
    <w:rsid w:val="006769A7"/>
    <w:rsid w:val="00676AED"/>
    <w:rsid w:val="00676E8F"/>
    <w:rsid w:val="00676EF6"/>
    <w:rsid w:val="00676FCF"/>
    <w:rsid w:val="00677112"/>
    <w:rsid w:val="00677339"/>
    <w:rsid w:val="006773CE"/>
    <w:rsid w:val="00677472"/>
    <w:rsid w:val="006777FA"/>
    <w:rsid w:val="00677856"/>
    <w:rsid w:val="00677B3C"/>
    <w:rsid w:val="00677B7C"/>
    <w:rsid w:val="00677C41"/>
    <w:rsid w:val="00677C86"/>
    <w:rsid w:val="00677CB9"/>
    <w:rsid w:val="00677DD3"/>
    <w:rsid w:val="00677E00"/>
    <w:rsid w:val="00677EC7"/>
    <w:rsid w:val="00677F58"/>
    <w:rsid w:val="006800C3"/>
    <w:rsid w:val="0068012D"/>
    <w:rsid w:val="006801E7"/>
    <w:rsid w:val="00680292"/>
    <w:rsid w:val="006805AD"/>
    <w:rsid w:val="00680623"/>
    <w:rsid w:val="0068064C"/>
    <w:rsid w:val="0068068C"/>
    <w:rsid w:val="00680914"/>
    <w:rsid w:val="006809F5"/>
    <w:rsid w:val="00680A8A"/>
    <w:rsid w:val="00680B84"/>
    <w:rsid w:val="00680C4C"/>
    <w:rsid w:val="00680DE6"/>
    <w:rsid w:val="00680E41"/>
    <w:rsid w:val="006810AC"/>
    <w:rsid w:val="006812C0"/>
    <w:rsid w:val="006817C0"/>
    <w:rsid w:val="00681A33"/>
    <w:rsid w:val="00681D02"/>
    <w:rsid w:val="00681D52"/>
    <w:rsid w:val="00681D98"/>
    <w:rsid w:val="006821C2"/>
    <w:rsid w:val="0068244C"/>
    <w:rsid w:val="006824D6"/>
    <w:rsid w:val="00682A66"/>
    <w:rsid w:val="00683004"/>
    <w:rsid w:val="00683070"/>
    <w:rsid w:val="006834ED"/>
    <w:rsid w:val="00683570"/>
    <w:rsid w:val="00683607"/>
    <w:rsid w:val="00684208"/>
    <w:rsid w:val="0068443F"/>
    <w:rsid w:val="00684A96"/>
    <w:rsid w:val="00684B6D"/>
    <w:rsid w:val="00684D17"/>
    <w:rsid w:val="00684E60"/>
    <w:rsid w:val="006851F8"/>
    <w:rsid w:val="00685335"/>
    <w:rsid w:val="006858A6"/>
    <w:rsid w:val="0068597E"/>
    <w:rsid w:val="00685A75"/>
    <w:rsid w:val="00685AF0"/>
    <w:rsid w:val="00685B75"/>
    <w:rsid w:val="00685B7D"/>
    <w:rsid w:val="00685DA4"/>
    <w:rsid w:val="00686145"/>
    <w:rsid w:val="00686396"/>
    <w:rsid w:val="006864E6"/>
    <w:rsid w:val="0068653F"/>
    <w:rsid w:val="006865E0"/>
    <w:rsid w:val="00686831"/>
    <w:rsid w:val="006869BD"/>
    <w:rsid w:val="00686BE0"/>
    <w:rsid w:val="00686D1F"/>
    <w:rsid w:val="00686E36"/>
    <w:rsid w:val="00686E91"/>
    <w:rsid w:val="00686EC5"/>
    <w:rsid w:val="00687126"/>
    <w:rsid w:val="00687324"/>
    <w:rsid w:val="00687357"/>
    <w:rsid w:val="00687420"/>
    <w:rsid w:val="006874BC"/>
    <w:rsid w:val="0068770D"/>
    <w:rsid w:val="00687710"/>
    <w:rsid w:val="0068793B"/>
    <w:rsid w:val="0068799B"/>
    <w:rsid w:val="00687A20"/>
    <w:rsid w:val="00687A94"/>
    <w:rsid w:val="00687AB8"/>
    <w:rsid w:val="00687AC0"/>
    <w:rsid w:val="00687DF9"/>
    <w:rsid w:val="00687E35"/>
    <w:rsid w:val="00687F86"/>
    <w:rsid w:val="00687F90"/>
    <w:rsid w:val="006903C0"/>
    <w:rsid w:val="006905D4"/>
    <w:rsid w:val="00690C25"/>
    <w:rsid w:val="00690D60"/>
    <w:rsid w:val="00691361"/>
    <w:rsid w:val="006915E7"/>
    <w:rsid w:val="006915F7"/>
    <w:rsid w:val="00691655"/>
    <w:rsid w:val="00691ACC"/>
    <w:rsid w:val="00691C40"/>
    <w:rsid w:val="0069209C"/>
    <w:rsid w:val="00692749"/>
    <w:rsid w:val="006929AA"/>
    <w:rsid w:val="00692A62"/>
    <w:rsid w:val="00692AE5"/>
    <w:rsid w:val="00692B26"/>
    <w:rsid w:val="00692F23"/>
    <w:rsid w:val="006932F5"/>
    <w:rsid w:val="0069346E"/>
    <w:rsid w:val="0069361F"/>
    <w:rsid w:val="00693775"/>
    <w:rsid w:val="006938CC"/>
    <w:rsid w:val="006939A6"/>
    <w:rsid w:val="00693BB7"/>
    <w:rsid w:val="00693F55"/>
    <w:rsid w:val="00693FBA"/>
    <w:rsid w:val="006942C4"/>
    <w:rsid w:val="00694AD4"/>
    <w:rsid w:val="00694D40"/>
    <w:rsid w:val="00694F23"/>
    <w:rsid w:val="00694F99"/>
    <w:rsid w:val="00695087"/>
    <w:rsid w:val="00695418"/>
    <w:rsid w:val="00695511"/>
    <w:rsid w:val="00695641"/>
    <w:rsid w:val="00695A66"/>
    <w:rsid w:val="0069627A"/>
    <w:rsid w:val="0069629C"/>
    <w:rsid w:val="0069648E"/>
    <w:rsid w:val="006964E7"/>
    <w:rsid w:val="00696662"/>
    <w:rsid w:val="00696727"/>
    <w:rsid w:val="0069699D"/>
    <w:rsid w:val="00696CDC"/>
    <w:rsid w:val="00696D44"/>
    <w:rsid w:val="00696F16"/>
    <w:rsid w:val="0069702F"/>
    <w:rsid w:val="006971AF"/>
    <w:rsid w:val="00697573"/>
    <w:rsid w:val="006976D5"/>
    <w:rsid w:val="006976DB"/>
    <w:rsid w:val="00697728"/>
    <w:rsid w:val="0069773F"/>
    <w:rsid w:val="006977F4"/>
    <w:rsid w:val="006978A0"/>
    <w:rsid w:val="00697DDC"/>
    <w:rsid w:val="00697F27"/>
    <w:rsid w:val="006A0079"/>
    <w:rsid w:val="006A00CC"/>
    <w:rsid w:val="006A014F"/>
    <w:rsid w:val="006A0368"/>
    <w:rsid w:val="006A0C87"/>
    <w:rsid w:val="006A0FCD"/>
    <w:rsid w:val="006A147A"/>
    <w:rsid w:val="006A1489"/>
    <w:rsid w:val="006A15BE"/>
    <w:rsid w:val="006A1901"/>
    <w:rsid w:val="006A1AA7"/>
    <w:rsid w:val="006A1AA8"/>
    <w:rsid w:val="006A1AE5"/>
    <w:rsid w:val="006A1B09"/>
    <w:rsid w:val="006A1C2C"/>
    <w:rsid w:val="006A1CEB"/>
    <w:rsid w:val="006A1DDD"/>
    <w:rsid w:val="006A1F2F"/>
    <w:rsid w:val="006A2141"/>
    <w:rsid w:val="006A2559"/>
    <w:rsid w:val="006A27D7"/>
    <w:rsid w:val="006A28B2"/>
    <w:rsid w:val="006A29A0"/>
    <w:rsid w:val="006A2BC6"/>
    <w:rsid w:val="006A2CEE"/>
    <w:rsid w:val="006A30A4"/>
    <w:rsid w:val="006A3221"/>
    <w:rsid w:val="006A3426"/>
    <w:rsid w:val="006A35AF"/>
    <w:rsid w:val="006A3C17"/>
    <w:rsid w:val="006A4305"/>
    <w:rsid w:val="006A4337"/>
    <w:rsid w:val="006A43AD"/>
    <w:rsid w:val="006A43C0"/>
    <w:rsid w:val="006A444D"/>
    <w:rsid w:val="006A4462"/>
    <w:rsid w:val="006A45E2"/>
    <w:rsid w:val="006A4721"/>
    <w:rsid w:val="006A4763"/>
    <w:rsid w:val="006A48B7"/>
    <w:rsid w:val="006A4A5C"/>
    <w:rsid w:val="006A4C69"/>
    <w:rsid w:val="006A4E52"/>
    <w:rsid w:val="006A503F"/>
    <w:rsid w:val="006A514F"/>
    <w:rsid w:val="006A53DB"/>
    <w:rsid w:val="006A5503"/>
    <w:rsid w:val="006A55C9"/>
    <w:rsid w:val="006A5667"/>
    <w:rsid w:val="006A5690"/>
    <w:rsid w:val="006A581E"/>
    <w:rsid w:val="006A58D5"/>
    <w:rsid w:val="006A5D0C"/>
    <w:rsid w:val="006A5D1F"/>
    <w:rsid w:val="006A605B"/>
    <w:rsid w:val="006A624A"/>
    <w:rsid w:val="006A62CE"/>
    <w:rsid w:val="006A6403"/>
    <w:rsid w:val="006A6C4D"/>
    <w:rsid w:val="006A6E2B"/>
    <w:rsid w:val="006A719A"/>
    <w:rsid w:val="006A7223"/>
    <w:rsid w:val="006A7455"/>
    <w:rsid w:val="006A748D"/>
    <w:rsid w:val="006A7D89"/>
    <w:rsid w:val="006A7D93"/>
    <w:rsid w:val="006B0150"/>
    <w:rsid w:val="006B0197"/>
    <w:rsid w:val="006B042A"/>
    <w:rsid w:val="006B0788"/>
    <w:rsid w:val="006B0C80"/>
    <w:rsid w:val="006B0E00"/>
    <w:rsid w:val="006B11BF"/>
    <w:rsid w:val="006B1323"/>
    <w:rsid w:val="006B13FF"/>
    <w:rsid w:val="006B1605"/>
    <w:rsid w:val="006B16ED"/>
    <w:rsid w:val="006B188D"/>
    <w:rsid w:val="006B1ACA"/>
    <w:rsid w:val="006B1B4A"/>
    <w:rsid w:val="006B1D80"/>
    <w:rsid w:val="006B1D8A"/>
    <w:rsid w:val="006B1F75"/>
    <w:rsid w:val="006B2258"/>
    <w:rsid w:val="006B2A72"/>
    <w:rsid w:val="006B3048"/>
    <w:rsid w:val="006B3101"/>
    <w:rsid w:val="006B3978"/>
    <w:rsid w:val="006B3D30"/>
    <w:rsid w:val="006B3D46"/>
    <w:rsid w:val="006B3FA5"/>
    <w:rsid w:val="006B40F4"/>
    <w:rsid w:val="006B475A"/>
    <w:rsid w:val="006B47D0"/>
    <w:rsid w:val="006B4A1F"/>
    <w:rsid w:val="006B4A74"/>
    <w:rsid w:val="006B4E5F"/>
    <w:rsid w:val="006B4F00"/>
    <w:rsid w:val="006B4F69"/>
    <w:rsid w:val="006B5029"/>
    <w:rsid w:val="006B5242"/>
    <w:rsid w:val="006B5260"/>
    <w:rsid w:val="006B53DC"/>
    <w:rsid w:val="006B55A9"/>
    <w:rsid w:val="006B5720"/>
    <w:rsid w:val="006B5A6A"/>
    <w:rsid w:val="006B5D91"/>
    <w:rsid w:val="006B5EBC"/>
    <w:rsid w:val="006B5EF4"/>
    <w:rsid w:val="006B631F"/>
    <w:rsid w:val="006B635C"/>
    <w:rsid w:val="006B65CC"/>
    <w:rsid w:val="006B6605"/>
    <w:rsid w:val="006B6932"/>
    <w:rsid w:val="006B6D3D"/>
    <w:rsid w:val="006B712A"/>
    <w:rsid w:val="006B7146"/>
    <w:rsid w:val="006B72A2"/>
    <w:rsid w:val="006B72AA"/>
    <w:rsid w:val="006B72EA"/>
    <w:rsid w:val="006B767B"/>
    <w:rsid w:val="006B7965"/>
    <w:rsid w:val="006B7B1C"/>
    <w:rsid w:val="006B7F9D"/>
    <w:rsid w:val="006C01A7"/>
    <w:rsid w:val="006C01C4"/>
    <w:rsid w:val="006C0294"/>
    <w:rsid w:val="006C02A0"/>
    <w:rsid w:val="006C0350"/>
    <w:rsid w:val="006C04BD"/>
    <w:rsid w:val="006C0512"/>
    <w:rsid w:val="006C078B"/>
    <w:rsid w:val="006C08E8"/>
    <w:rsid w:val="006C0A49"/>
    <w:rsid w:val="006C0A74"/>
    <w:rsid w:val="006C0C9B"/>
    <w:rsid w:val="006C0E6F"/>
    <w:rsid w:val="006C0EA3"/>
    <w:rsid w:val="006C1481"/>
    <w:rsid w:val="006C170B"/>
    <w:rsid w:val="006C18C3"/>
    <w:rsid w:val="006C1BB5"/>
    <w:rsid w:val="006C1DED"/>
    <w:rsid w:val="006C1E4E"/>
    <w:rsid w:val="006C1EBF"/>
    <w:rsid w:val="006C25EC"/>
    <w:rsid w:val="006C26D2"/>
    <w:rsid w:val="006C2823"/>
    <w:rsid w:val="006C28D9"/>
    <w:rsid w:val="006C2923"/>
    <w:rsid w:val="006C2A63"/>
    <w:rsid w:val="006C2E12"/>
    <w:rsid w:val="006C3023"/>
    <w:rsid w:val="006C341E"/>
    <w:rsid w:val="006C342F"/>
    <w:rsid w:val="006C343E"/>
    <w:rsid w:val="006C358C"/>
    <w:rsid w:val="006C383F"/>
    <w:rsid w:val="006C3859"/>
    <w:rsid w:val="006C38B4"/>
    <w:rsid w:val="006C3960"/>
    <w:rsid w:val="006C3987"/>
    <w:rsid w:val="006C3ACD"/>
    <w:rsid w:val="006C3F02"/>
    <w:rsid w:val="006C43F0"/>
    <w:rsid w:val="006C47FC"/>
    <w:rsid w:val="006C4CF0"/>
    <w:rsid w:val="006C4D1E"/>
    <w:rsid w:val="006C4D7A"/>
    <w:rsid w:val="006C4D85"/>
    <w:rsid w:val="006C4DAA"/>
    <w:rsid w:val="006C4EFB"/>
    <w:rsid w:val="006C4F52"/>
    <w:rsid w:val="006C5108"/>
    <w:rsid w:val="006C51F7"/>
    <w:rsid w:val="006C548C"/>
    <w:rsid w:val="006C55B4"/>
    <w:rsid w:val="006C5E7A"/>
    <w:rsid w:val="006C5F9E"/>
    <w:rsid w:val="006C6129"/>
    <w:rsid w:val="006C62CC"/>
    <w:rsid w:val="006C634C"/>
    <w:rsid w:val="006C6386"/>
    <w:rsid w:val="006C63C7"/>
    <w:rsid w:val="006C63FE"/>
    <w:rsid w:val="006C65ED"/>
    <w:rsid w:val="006C6658"/>
    <w:rsid w:val="006C6A2D"/>
    <w:rsid w:val="006C6B9E"/>
    <w:rsid w:val="006C6C3A"/>
    <w:rsid w:val="006C6C44"/>
    <w:rsid w:val="006C6D8A"/>
    <w:rsid w:val="006C6E25"/>
    <w:rsid w:val="006C6E81"/>
    <w:rsid w:val="006C6FD7"/>
    <w:rsid w:val="006C7089"/>
    <w:rsid w:val="006C70F3"/>
    <w:rsid w:val="006C7833"/>
    <w:rsid w:val="006C78C0"/>
    <w:rsid w:val="006C7BD0"/>
    <w:rsid w:val="006C7E8E"/>
    <w:rsid w:val="006C7EA2"/>
    <w:rsid w:val="006D031D"/>
    <w:rsid w:val="006D0570"/>
    <w:rsid w:val="006D07BD"/>
    <w:rsid w:val="006D0A1B"/>
    <w:rsid w:val="006D0AD3"/>
    <w:rsid w:val="006D0BB3"/>
    <w:rsid w:val="006D114D"/>
    <w:rsid w:val="006D13B7"/>
    <w:rsid w:val="006D16D5"/>
    <w:rsid w:val="006D1843"/>
    <w:rsid w:val="006D1A7D"/>
    <w:rsid w:val="006D1B9C"/>
    <w:rsid w:val="006D1D3A"/>
    <w:rsid w:val="006D1D6A"/>
    <w:rsid w:val="006D2164"/>
    <w:rsid w:val="006D23C0"/>
    <w:rsid w:val="006D2419"/>
    <w:rsid w:val="006D243D"/>
    <w:rsid w:val="006D258B"/>
    <w:rsid w:val="006D2814"/>
    <w:rsid w:val="006D2875"/>
    <w:rsid w:val="006D28EC"/>
    <w:rsid w:val="006D2973"/>
    <w:rsid w:val="006D2A1B"/>
    <w:rsid w:val="006D2BBE"/>
    <w:rsid w:val="006D2F22"/>
    <w:rsid w:val="006D3399"/>
    <w:rsid w:val="006D33E6"/>
    <w:rsid w:val="006D361F"/>
    <w:rsid w:val="006D3F26"/>
    <w:rsid w:val="006D427C"/>
    <w:rsid w:val="006D4305"/>
    <w:rsid w:val="006D448B"/>
    <w:rsid w:val="006D44F2"/>
    <w:rsid w:val="006D4B53"/>
    <w:rsid w:val="006D4E4F"/>
    <w:rsid w:val="006D534E"/>
    <w:rsid w:val="006D5623"/>
    <w:rsid w:val="006D5656"/>
    <w:rsid w:val="006D5A28"/>
    <w:rsid w:val="006D5C1C"/>
    <w:rsid w:val="006D5F7A"/>
    <w:rsid w:val="006D6038"/>
    <w:rsid w:val="006D63A6"/>
    <w:rsid w:val="006D64C6"/>
    <w:rsid w:val="006D65D7"/>
    <w:rsid w:val="006D666E"/>
    <w:rsid w:val="006D6895"/>
    <w:rsid w:val="006D68B1"/>
    <w:rsid w:val="006D6A11"/>
    <w:rsid w:val="006D6ADC"/>
    <w:rsid w:val="006D6BD1"/>
    <w:rsid w:val="006D6C4A"/>
    <w:rsid w:val="006D70EE"/>
    <w:rsid w:val="006D73B4"/>
    <w:rsid w:val="006D74CA"/>
    <w:rsid w:val="006D7674"/>
    <w:rsid w:val="006D7733"/>
    <w:rsid w:val="006D77E3"/>
    <w:rsid w:val="006D7BC1"/>
    <w:rsid w:val="006D7C5E"/>
    <w:rsid w:val="006D7CA0"/>
    <w:rsid w:val="006E0188"/>
    <w:rsid w:val="006E05AC"/>
    <w:rsid w:val="006E0868"/>
    <w:rsid w:val="006E0933"/>
    <w:rsid w:val="006E097B"/>
    <w:rsid w:val="006E0B57"/>
    <w:rsid w:val="006E0CF5"/>
    <w:rsid w:val="006E0DAA"/>
    <w:rsid w:val="006E0E5E"/>
    <w:rsid w:val="006E0FB9"/>
    <w:rsid w:val="006E1055"/>
    <w:rsid w:val="006E1249"/>
    <w:rsid w:val="006E14DA"/>
    <w:rsid w:val="006E155E"/>
    <w:rsid w:val="006E1791"/>
    <w:rsid w:val="006E1834"/>
    <w:rsid w:val="006E186B"/>
    <w:rsid w:val="006E1881"/>
    <w:rsid w:val="006E1CB5"/>
    <w:rsid w:val="006E1CCC"/>
    <w:rsid w:val="006E1F57"/>
    <w:rsid w:val="006E2094"/>
    <w:rsid w:val="006E20F9"/>
    <w:rsid w:val="006E2177"/>
    <w:rsid w:val="006E2424"/>
    <w:rsid w:val="006E272D"/>
    <w:rsid w:val="006E2B52"/>
    <w:rsid w:val="006E2EF3"/>
    <w:rsid w:val="006E2F6F"/>
    <w:rsid w:val="006E313F"/>
    <w:rsid w:val="006E3178"/>
    <w:rsid w:val="006E31A7"/>
    <w:rsid w:val="006E3670"/>
    <w:rsid w:val="006E3843"/>
    <w:rsid w:val="006E3899"/>
    <w:rsid w:val="006E3A78"/>
    <w:rsid w:val="006E3BED"/>
    <w:rsid w:val="006E3BF0"/>
    <w:rsid w:val="006E3CEB"/>
    <w:rsid w:val="006E3F4A"/>
    <w:rsid w:val="006E4067"/>
    <w:rsid w:val="006E4302"/>
    <w:rsid w:val="006E466A"/>
    <w:rsid w:val="006E47D2"/>
    <w:rsid w:val="006E47D8"/>
    <w:rsid w:val="006E4923"/>
    <w:rsid w:val="006E4B23"/>
    <w:rsid w:val="006E4C51"/>
    <w:rsid w:val="006E4E2E"/>
    <w:rsid w:val="006E4FC1"/>
    <w:rsid w:val="006E50D2"/>
    <w:rsid w:val="006E50FE"/>
    <w:rsid w:val="006E551E"/>
    <w:rsid w:val="006E567B"/>
    <w:rsid w:val="006E5979"/>
    <w:rsid w:val="006E5A50"/>
    <w:rsid w:val="006E5C07"/>
    <w:rsid w:val="006E5CB7"/>
    <w:rsid w:val="006E5DAA"/>
    <w:rsid w:val="006E5DCA"/>
    <w:rsid w:val="006E5F3A"/>
    <w:rsid w:val="006E6469"/>
    <w:rsid w:val="006E6522"/>
    <w:rsid w:val="006E6732"/>
    <w:rsid w:val="006E67A0"/>
    <w:rsid w:val="006E69EF"/>
    <w:rsid w:val="006E6A6F"/>
    <w:rsid w:val="006E6AA7"/>
    <w:rsid w:val="006E6BAC"/>
    <w:rsid w:val="006E6C7A"/>
    <w:rsid w:val="006E6D56"/>
    <w:rsid w:val="006E6F95"/>
    <w:rsid w:val="006E740C"/>
    <w:rsid w:val="006E744D"/>
    <w:rsid w:val="006E773E"/>
    <w:rsid w:val="006E77F6"/>
    <w:rsid w:val="006E7ADB"/>
    <w:rsid w:val="006E7ADF"/>
    <w:rsid w:val="006E7B5F"/>
    <w:rsid w:val="006E7D42"/>
    <w:rsid w:val="006F0022"/>
    <w:rsid w:val="006F0024"/>
    <w:rsid w:val="006F015B"/>
    <w:rsid w:val="006F0301"/>
    <w:rsid w:val="006F05FF"/>
    <w:rsid w:val="006F076D"/>
    <w:rsid w:val="006F08F7"/>
    <w:rsid w:val="006F0A88"/>
    <w:rsid w:val="006F0B0C"/>
    <w:rsid w:val="006F0B87"/>
    <w:rsid w:val="006F0B89"/>
    <w:rsid w:val="006F0C25"/>
    <w:rsid w:val="006F0E2D"/>
    <w:rsid w:val="006F0E99"/>
    <w:rsid w:val="006F1166"/>
    <w:rsid w:val="006F117D"/>
    <w:rsid w:val="006F1294"/>
    <w:rsid w:val="006F1597"/>
    <w:rsid w:val="006F15ED"/>
    <w:rsid w:val="006F1A29"/>
    <w:rsid w:val="006F1EBC"/>
    <w:rsid w:val="006F202B"/>
    <w:rsid w:val="006F2128"/>
    <w:rsid w:val="006F219D"/>
    <w:rsid w:val="006F221E"/>
    <w:rsid w:val="006F23C3"/>
    <w:rsid w:val="006F24F2"/>
    <w:rsid w:val="006F2529"/>
    <w:rsid w:val="006F2919"/>
    <w:rsid w:val="006F2958"/>
    <w:rsid w:val="006F2A49"/>
    <w:rsid w:val="006F2CCB"/>
    <w:rsid w:val="006F2D7D"/>
    <w:rsid w:val="006F2E89"/>
    <w:rsid w:val="006F3119"/>
    <w:rsid w:val="006F3133"/>
    <w:rsid w:val="006F321B"/>
    <w:rsid w:val="006F34BB"/>
    <w:rsid w:val="006F353A"/>
    <w:rsid w:val="006F35CE"/>
    <w:rsid w:val="006F376B"/>
    <w:rsid w:val="006F3D5B"/>
    <w:rsid w:val="006F3EC4"/>
    <w:rsid w:val="006F3F23"/>
    <w:rsid w:val="006F4030"/>
    <w:rsid w:val="006F46DD"/>
    <w:rsid w:val="006F4857"/>
    <w:rsid w:val="006F4B53"/>
    <w:rsid w:val="006F4CC8"/>
    <w:rsid w:val="006F4FEE"/>
    <w:rsid w:val="006F5040"/>
    <w:rsid w:val="006F5103"/>
    <w:rsid w:val="006F54D3"/>
    <w:rsid w:val="006F5885"/>
    <w:rsid w:val="006F5A36"/>
    <w:rsid w:val="006F5C78"/>
    <w:rsid w:val="006F5DBE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B5F"/>
    <w:rsid w:val="006F6C02"/>
    <w:rsid w:val="006F6C8F"/>
    <w:rsid w:val="006F6F6B"/>
    <w:rsid w:val="006F6F85"/>
    <w:rsid w:val="006F7091"/>
    <w:rsid w:val="006F72F6"/>
    <w:rsid w:val="006F730C"/>
    <w:rsid w:val="006F73E7"/>
    <w:rsid w:val="006F74A0"/>
    <w:rsid w:val="006F75A6"/>
    <w:rsid w:val="006F7996"/>
    <w:rsid w:val="006F7A0C"/>
    <w:rsid w:val="006F7A23"/>
    <w:rsid w:val="006F7A8C"/>
    <w:rsid w:val="006F7BC8"/>
    <w:rsid w:val="006F7D1B"/>
    <w:rsid w:val="006F7FDA"/>
    <w:rsid w:val="006F7FF1"/>
    <w:rsid w:val="0070053E"/>
    <w:rsid w:val="00700584"/>
    <w:rsid w:val="00700968"/>
    <w:rsid w:val="00700994"/>
    <w:rsid w:val="007009AE"/>
    <w:rsid w:val="007009E1"/>
    <w:rsid w:val="007009F4"/>
    <w:rsid w:val="00700CB0"/>
    <w:rsid w:val="00700CBF"/>
    <w:rsid w:val="00700D8C"/>
    <w:rsid w:val="0070118D"/>
    <w:rsid w:val="00701306"/>
    <w:rsid w:val="007013BF"/>
    <w:rsid w:val="00701B93"/>
    <w:rsid w:val="00701F3B"/>
    <w:rsid w:val="00702307"/>
    <w:rsid w:val="007027CD"/>
    <w:rsid w:val="00702833"/>
    <w:rsid w:val="00702865"/>
    <w:rsid w:val="00702E7C"/>
    <w:rsid w:val="00702EE1"/>
    <w:rsid w:val="00702F5E"/>
    <w:rsid w:val="00703998"/>
    <w:rsid w:val="00703AC2"/>
    <w:rsid w:val="00703BF8"/>
    <w:rsid w:val="00703C30"/>
    <w:rsid w:val="00704071"/>
    <w:rsid w:val="007041A9"/>
    <w:rsid w:val="007041B3"/>
    <w:rsid w:val="00704211"/>
    <w:rsid w:val="0070429A"/>
    <w:rsid w:val="007043E2"/>
    <w:rsid w:val="007044B1"/>
    <w:rsid w:val="00704840"/>
    <w:rsid w:val="007048A3"/>
    <w:rsid w:val="00704A5D"/>
    <w:rsid w:val="00704A71"/>
    <w:rsid w:val="00704AD5"/>
    <w:rsid w:val="00704B0D"/>
    <w:rsid w:val="00704D65"/>
    <w:rsid w:val="00704ECF"/>
    <w:rsid w:val="00705072"/>
    <w:rsid w:val="00705397"/>
    <w:rsid w:val="00705B27"/>
    <w:rsid w:val="00705B9D"/>
    <w:rsid w:val="00705CA8"/>
    <w:rsid w:val="00705D33"/>
    <w:rsid w:val="00705FA3"/>
    <w:rsid w:val="00705FC4"/>
    <w:rsid w:val="007060BF"/>
    <w:rsid w:val="0070612A"/>
    <w:rsid w:val="00706154"/>
    <w:rsid w:val="00706374"/>
    <w:rsid w:val="00706462"/>
    <w:rsid w:val="007064A1"/>
    <w:rsid w:val="00706976"/>
    <w:rsid w:val="00706B77"/>
    <w:rsid w:val="00706C06"/>
    <w:rsid w:val="00706CEE"/>
    <w:rsid w:val="00706D07"/>
    <w:rsid w:val="00706D53"/>
    <w:rsid w:val="0070701A"/>
    <w:rsid w:val="00707205"/>
    <w:rsid w:val="0070734E"/>
    <w:rsid w:val="00707393"/>
    <w:rsid w:val="0070754B"/>
    <w:rsid w:val="007079C1"/>
    <w:rsid w:val="00707AAE"/>
    <w:rsid w:val="00707C19"/>
    <w:rsid w:val="007100EF"/>
    <w:rsid w:val="0071048E"/>
    <w:rsid w:val="0071065F"/>
    <w:rsid w:val="007107F8"/>
    <w:rsid w:val="00710C22"/>
    <w:rsid w:val="00710CA4"/>
    <w:rsid w:val="00710CB1"/>
    <w:rsid w:val="00710D15"/>
    <w:rsid w:val="00710D18"/>
    <w:rsid w:val="00710DA3"/>
    <w:rsid w:val="00710DD0"/>
    <w:rsid w:val="00710F48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243"/>
    <w:rsid w:val="007126A7"/>
    <w:rsid w:val="00712714"/>
    <w:rsid w:val="0071273F"/>
    <w:rsid w:val="00712769"/>
    <w:rsid w:val="00712898"/>
    <w:rsid w:val="00712A0D"/>
    <w:rsid w:val="00712D00"/>
    <w:rsid w:val="00712E09"/>
    <w:rsid w:val="00712E4A"/>
    <w:rsid w:val="00712F76"/>
    <w:rsid w:val="00713169"/>
    <w:rsid w:val="0071316E"/>
    <w:rsid w:val="00713186"/>
    <w:rsid w:val="0071331A"/>
    <w:rsid w:val="0071335A"/>
    <w:rsid w:val="00713621"/>
    <w:rsid w:val="0071376E"/>
    <w:rsid w:val="0071380B"/>
    <w:rsid w:val="00713931"/>
    <w:rsid w:val="00713D48"/>
    <w:rsid w:val="00713F2D"/>
    <w:rsid w:val="00713F7C"/>
    <w:rsid w:val="00713FB8"/>
    <w:rsid w:val="00714199"/>
    <w:rsid w:val="00714268"/>
    <w:rsid w:val="0071427D"/>
    <w:rsid w:val="0071431E"/>
    <w:rsid w:val="007146C1"/>
    <w:rsid w:val="00714785"/>
    <w:rsid w:val="0071495F"/>
    <w:rsid w:val="00714A0E"/>
    <w:rsid w:val="00714AF6"/>
    <w:rsid w:val="00714EC0"/>
    <w:rsid w:val="0071515E"/>
    <w:rsid w:val="0071528A"/>
    <w:rsid w:val="007153D8"/>
    <w:rsid w:val="00715677"/>
    <w:rsid w:val="00715839"/>
    <w:rsid w:val="00715843"/>
    <w:rsid w:val="007158E2"/>
    <w:rsid w:val="00715A82"/>
    <w:rsid w:val="00715B63"/>
    <w:rsid w:val="00715D7F"/>
    <w:rsid w:val="00715F5F"/>
    <w:rsid w:val="007164CE"/>
    <w:rsid w:val="00716966"/>
    <w:rsid w:val="00717145"/>
    <w:rsid w:val="00717451"/>
    <w:rsid w:val="0071760F"/>
    <w:rsid w:val="007176BD"/>
    <w:rsid w:val="0071780B"/>
    <w:rsid w:val="00717A10"/>
    <w:rsid w:val="00717E5D"/>
    <w:rsid w:val="007201EF"/>
    <w:rsid w:val="00720301"/>
    <w:rsid w:val="0072084D"/>
    <w:rsid w:val="0072091E"/>
    <w:rsid w:val="00720A77"/>
    <w:rsid w:val="00720CA3"/>
    <w:rsid w:val="00720DD4"/>
    <w:rsid w:val="00720EDE"/>
    <w:rsid w:val="00721052"/>
    <w:rsid w:val="007211CA"/>
    <w:rsid w:val="007211E0"/>
    <w:rsid w:val="00721242"/>
    <w:rsid w:val="0072134A"/>
    <w:rsid w:val="007214D5"/>
    <w:rsid w:val="00721591"/>
    <w:rsid w:val="00721BDD"/>
    <w:rsid w:val="00721DAA"/>
    <w:rsid w:val="00721F19"/>
    <w:rsid w:val="00722011"/>
    <w:rsid w:val="00722028"/>
    <w:rsid w:val="00722091"/>
    <w:rsid w:val="007220B4"/>
    <w:rsid w:val="0072248F"/>
    <w:rsid w:val="007224E6"/>
    <w:rsid w:val="007225C5"/>
    <w:rsid w:val="007226AF"/>
    <w:rsid w:val="007227A0"/>
    <w:rsid w:val="007227B1"/>
    <w:rsid w:val="00722814"/>
    <w:rsid w:val="00722A9A"/>
    <w:rsid w:val="00722B73"/>
    <w:rsid w:val="00722F20"/>
    <w:rsid w:val="007232AC"/>
    <w:rsid w:val="007233FF"/>
    <w:rsid w:val="00723709"/>
    <w:rsid w:val="00723829"/>
    <w:rsid w:val="00723830"/>
    <w:rsid w:val="00723845"/>
    <w:rsid w:val="007239ED"/>
    <w:rsid w:val="00723A05"/>
    <w:rsid w:val="00723A83"/>
    <w:rsid w:val="00723D00"/>
    <w:rsid w:val="0072439A"/>
    <w:rsid w:val="0072448C"/>
    <w:rsid w:val="007245BD"/>
    <w:rsid w:val="00724672"/>
    <w:rsid w:val="00724678"/>
    <w:rsid w:val="007246B3"/>
    <w:rsid w:val="007246C0"/>
    <w:rsid w:val="00724C33"/>
    <w:rsid w:val="00724CCC"/>
    <w:rsid w:val="00724EC6"/>
    <w:rsid w:val="00725016"/>
    <w:rsid w:val="00725210"/>
    <w:rsid w:val="0072565F"/>
    <w:rsid w:val="00725770"/>
    <w:rsid w:val="00725C0A"/>
    <w:rsid w:val="00725C94"/>
    <w:rsid w:val="00725D7A"/>
    <w:rsid w:val="00725FAA"/>
    <w:rsid w:val="0072617E"/>
    <w:rsid w:val="00726222"/>
    <w:rsid w:val="00726251"/>
    <w:rsid w:val="00726323"/>
    <w:rsid w:val="00726580"/>
    <w:rsid w:val="0072658D"/>
    <w:rsid w:val="0072665C"/>
    <w:rsid w:val="00726B06"/>
    <w:rsid w:val="00726ED0"/>
    <w:rsid w:val="00726EE5"/>
    <w:rsid w:val="00727045"/>
    <w:rsid w:val="007275D0"/>
    <w:rsid w:val="007276E2"/>
    <w:rsid w:val="007279CD"/>
    <w:rsid w:val="00727D97"/>
    <w:rsid w:val="00727FAE"/>
    <w:rsid w:val="00727FC7"/>
    <w:rsid w:val="007300B0"/>
    <w:rsid w:val="00730152"/>
    <w:rsid w:val="00730546"/>
    <w:rsid w:val="00730649"/>
    <w:rsid w:val="007306A2"/>
    <w:rsid w:val="00730A18"/>
    <w:rsid w:val="00730A6F"/>
    <w:rsid w:val="00730FEB"/>
    <w:rsid w:val="0073111E"/>
    <w:rsid w:val="00731241"/>
    <w:rsid w:val="0073124F"/>
    <w:rsid w:val="0073127E"/>
    <w:rsid w:val="0073154B"/>
    <w:rsid w:val="0073158E"/>
    <w:rsid w:val="00731855"/>
    <w:rsid w:val="0073188A"/>
    <w:rsid w:val="007318C6"/>
    <w:rsid w:val="007318FD"/>
    <w:rsid w:val="00731984"/>
    <w:rsid w:val="00731BEB"/>
    <w:rsid w:val="00731D61"/>
    <w:rsid w:val="00731E62"/>
    <w:rsid w:val="00731FA4"/>
    <w:rsid w:val="007321BC"/>
    <w:rsid w:val="007323B9"/>
    <w:rsid w:val="007325F8"/>
    <w:rsid w:val="00732C46"/>
    <w:rsid w:val="00732C75"/>
    <w:rsid w:val="00733170"/>
    <w:rsid w:val="007331FD"/>
    <w:rsid w:val="00733535"/>
    <w:rsid w:val="0073362B"/>
    <w:rsid w:val="0073369C"/>
    <w:rsid w:val="007337E9"/>
    <w:rsid w:val="00733870"/>
    <w:rsid w:val="00733BBF"/>
    <w:rsid w:val="00733C0B"/>
    <w:rsid w:val="007341E3"/>
    <w:rsid w:val="007342E1"/>
    <w:rsid w:val="0073444B"/>
    <w:rsid w:val="007348D1"/>
    <w:rsid w:val="00734921"/>
    <w:rsid w:val="00734DA8"/>
    <w:rsid w:val="00734EA9"/>
    <w:rsid w:val="00735007"/>
    <w:rsid w:val="0073505E"/>
    <w:rsid w:val="00735067"/>
    <w:rsid w:val="00735083"/>
    <w:rsid w:val="007351BA"/>
    <w:rsid w:val="00735888"/>
    <w:rsid w:val="00735F51"/>
    <w:rsid w:val="00735FAF"/>
    <w:rsid w:val="00736256"/>
    <w:rsid w:val="00736882"/>
    <w:rsid w:val="00736908"/>
    <w:rsid w:val="00736B7A"/>
    <w:rsid w:val="00736EF4"/>
    <w:rsid w:val="00737484"/>
    <w:rsid w:val="00737708"/>
    <w:rsid w:val="00737978"/>
    <w:rsid w:val="00737EAB"/>
    <w:rsid w:val="00737EAF"/>
    <w:rsid w:val="007400B6"/>
    <w:rsid w:val="00740169"/>
    <w:rsid w:val="00740541"/>
    <w:rsid w:val="007405B7"/>
    <w:rsid w:val="0074078E"/>
    <w:rsid w:val="007407F0"/>
    <w:rsid w:val="00740A27"/>
    <w:rsid w:val="00740AD7"/>
    <w:rsid w:val="00740BE3"/>
    <w:rsid w:val="00740F74"/>
    <w:rsid w:val="0074103D"/>
    <w:rsid w:val="00741526"/>
    <w:rsid w:val="007415F8"/>
    <w:rsid w:val="00741763"/>
    <w:rsid w:val="00741814"/>
    <w:rsid w:val="0074185B"/>
    <w:rsid w:val="00741A65"/>
    <w:rsid w:val="00741B6E"/>
    <w:rsid w:val="00741C2C"/>
    <w:rsid w:val="00741D15"/>
    <w:rsid w:val="00741DE2"/>
    <w:rsid w:val="00741E70"/>
    <w:rsid w:val="00741FBB"/>
    <w:rsid w:val="00741FFA"/>
    <w:rsid w:val="00742288"/>
    <w:rsid w:val="00742344"/>
    <w:rsid w:val="00742380"/>
    <w:rsid w:val="007426D9"/>
    <w:rsid w:val="00742755"/>
    <w:rsid w:val="00742B75"/>
    <w:rsid w:val="00742E19"/>
    <w:rsid w:val="00742F0D"/>
    <w:rsid w:val="0074349D"/>
    <w:rsid w:val="007435C5"/>
    <w:rsid w:val="00743828"/>
    <w:rsid w:val="0074384A"/>
    <w:rsid w:val="0074389E"/>
    <w:rsid w:val="0074399A"/>
    <w:rsid w:val="00743CDF"/>
    <w:rsid w:val="00743CE6"/>
    <w:rsid w:val="007442EE"/>
    <w:rsid w:val="007445AF"/>
    <w:rsid w:val="007448A0"/>
    <w:rsid w:val="007449C7"/>
    <w:rsid w:val="00744B45"/>
    <w:rsid w:val="00744BBE"/>
    <w:rsid w:val="007456A9"/>
    <w:rsid w:val="007457CF"/>
    <w:rsid w:val="0074584E"/>
    <w:rsid w:val="00745B75"/>
    <w:rsid w:val="00745C01"/>
    <w:rsid w:val="00745CA4"/>
    <w:rsid w:val="00745D11"/>
    <w:rsid w:val="007460B0"/>
    <w:rsid w:val="007460BE"/>
    <w:rsid w:val="007460D9"/>
    <w:rsid w:val="0074616C"/>
    <w:rsid w:val="00746320"/>
    <w:rsid w:val="00746619"/>
    <w:rsid w:val="00746A26"/>
    <w:rsid w:val="00746B82"/>
    <w:rsid w:val="00746C8D"/>
    <w:rsid w:val="00746E30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50693"/>
    <w:rsid w:val="00750818"/>
    <w:rsid w:val="00750A41"/>
    <w:rsid w:val="00750F2C"/>
    <w:rsid w:val="00751066"/>
    <w:rsid w:val="00751330"/>
    <w:rsid w:val="00751359"/>
    <w:rsid w:val="007513C7"/>
    <w:rsid w:val="007513D9"/>
    <w:rsid w:val="00751584"/>
    <w:rsid w:val="007516D9"/>
    <w:rsid w:val="007518D5"/>
    <w:rsid w:val="00751951"/>
    <w:rsid w:val="00751B05"/>
    <w:rsid w:val="00751CD9"/>
    <w:rsid w:val="00752040"/>
    <w:rsid w:val="007520DD"/>
    <w:rsid w:val="00752369"/>
    <w:rsid w:val="00752591"/>
    <w:rsid w:val="007525E8"/>
    <w:rsid w:val="00752A0F"/>
    <w:rsid w:val="00752A5A"/>
    <w:rsid w:val="00752B03"/>
    <w:rsid w:val="00752C77"/>
    <w:rsid w:val="00752E4D"/>
    <w:rsid w:val="00752F4D"/>
    <w:rsid w:val="00752F60"/>
    <w:rsid w:val="0075342C"/>
    <w:rsid w:val="007534A1"/>
    <w:rsid w:val="00753626"/>
    <w:rsid w:val="007536D6"/>
    <w:rsid w:val="007538D7"/>
    <w:rsid w:val="00753972"/>
    <w:rsid w:val="007539FE"/>
    <w:rsid w:val="00753A75"/>
    <w:rsid w:val="00753AE1"/>
    <w:rsid w:val="00753AE6"/>
    <w:rsid w:val="00753F57"/>
    <w:rsid w:val="0075446C"/>
    <w:rsid w:val="00754712"/>
    <w:rsid w:val="00754A1A"/>
    <w:rsid w:val="00754A1E"/>
    <w:rsid w:val="00754E04"/>
    <w:rsid w:val="00754EBA"/>
    <w:rsid w:val="0075501C"/>
    <w:rsid w:val="0075515F"/>
    <w:rsid w:val="007551F3"/>
    <w:rsid w:val="00755231"/>
    <w:rsid w:val="00755271"/>
    <w:rsid w:val="007552D3"/>
    <w:rsid w:val="00755577"/>
    <w:rsid w:val="0075569D"/>
    <w:rsid w:val="00755742"/>
    <w:rsid w:val="007558C6"/>
    <w:rsid w:val="00755E61"/>
    <w:rsid w:val="00756023"/>
    <w:rsid w:val="007561F9"/>
    <w:rsid w:val="0075623B"/>
    <w:rsid w:val="007562C5"/>
    <w:rsid w:val="0075635F"/>
    <w:rsid w:val="00756561"/>
    <w:rsid w:val="0075687F"/>
    <w:rsid w:val="00756A23"/>
    <w:rsid w:val="007571C2"/>
    <w:rsid w:val="0075745D"/>
    <w:rsid w:val="007575BD"/>
    <w:rsid w:val="00757841"/>
    <w:rsid w:val="00757894"/>
    <w:rsid w:val="00757A27"/>
    <w:rsid w:val="00757B49"/>
    <w:rsid w:val="00757B66"/>
    <w:rsid w:val="00757D1E"/>
    <w:rsid w:val="00757F5E"/>
    <w:rsid w:val="00760077"/>
    <w:rsid w:val="007602E8"/>
    <w:rsid w:val="0076053F"/>
    <w:rsid w:val="007605FF"/>
    <w:rsid w:val="00760936"/>
    <w:rsid w:val="00760B2C"/>
    <w:rsid w:val="00760CF8"/>
    <w:rsid w:val="00760E57"/>
    <w:rsid w:val="00761329"/>
    <w:rsid w:val="0076136F"/>
    <w:rsid w:val="00761886"/>
    <w:rsid w:val="007618B3"/>
    <w:rsid w:val="00761CF5"/>
    <w:rsid w:val="00761D5A"/>
    <w:rsid w:val="007620C3"/>
    <w:rsid w:val="00762238"/>
    <w:rsid w:val="00762792"/>
    <w:rsid w:val="007627E9"/>
    <w:rsid w:val="00762935"/>
    <w:rsid w:val="0076313B"/>
    <w:rsid w:val="007631D1"/>
    <w:rsid w:val="0076339F"/>
    <w:rsid w:val="00763731"/>
    <w:rsid w:val="007637DF"/>
    <w:rsid w:val="007639D5"/>
    <w:rsid w:val="00763AAD"/>
    <w:rsid w:val="00763D54"/>
    <w:rsid w:val="00763D61"/>
    <w:rsid w:val="00763E5E"/>
    <w:rsid w:val="007641DE"/>
    <w:rsid w:val="007642FD"/>
    <w:rsid w:val="0076432A"/>
    <w:rsid w:val="00764559"/>
    <w:rsid w:val="007647A9"/>
    <w:rsid w:val="007647C7"/>
    <w:rsid w:val="0076485F"/>
    <w:rsid w:val="0076488F"/>
    <w:rsid w:val="00764A26"/>
    <w:rsid w:val="00764C5E"/>
    <w:rsid w:val="00764D07"/>
    <w:rsid w:val="007651FB"/>
    <w:rsid w:val="00765711"/>
    <w:rsid w:val="00765E5D"/>
    <w:rsid w:val="007662A4"/>
    <w:rsid w:val="0076698D"/>
    <w:rsid w:val="00766A37"/>
    <w:rsid w:val="00766EF4"/>
    <w:rsid w:val="007670B8"/>
    <w:rsid w:val="0076718C"/>
    <w:rsid w:val="007672F4"/>
    <w:rsid w:val="00767329"/>
    <w:rsid w:val="00767457"/>
    <w:rsid w:val="00767475"/>
    <w:rsid w:val="0076753A"/>
    <w:rsid w:val="00767896"/>
    <w:rsid w:val="00767976"/>
    <w:rsid w:val="00767A8F"/>
    <w:rsid w:val="00767AEA"/>
    <w:rsid w:val="00767B11"/>
    <w:rsid w:val="00767C1F"/>
    <w:rsid w:val="00767C3A"/>
    <w:rsid w:val="00767F51"/>
    <w:rsid w:val="007700C7"/>
    <w:rsid w:val="0077016B"/>
    <w:rsid w:val="007702C5"/>
    <w:rsid w:val="00770371"/>
    <w:rsid w:val="0077060D"/>
    <w:rsid w:val="007707D2"/>
    <w:rsid w:val="00770821"/>
    <w:rsid w:val="00770E05"/>
    <w:rsid w:val="007711BF"/>
    <w:rsid w:val="007711E5"/>
    <w:rsid w:val="007714A5"/>
    <w:rsid w:val="007714F9"/>
    <w:rsid w:val="007715CD"/>
    <w:rsid w:val="007716F1"/>
    <w:rsid w:val="00771833"/>
    <w:rsid w:val="007718E5"/>
    <w:rsid w:val="00771F65"/>
    <w:rsid w:val="00771F74"/>
    <w:rsid w:val="00772057"/>
    <w:rsid w:val="00772186"/>
    <w:rsid w:val="007721C8"/>
    <w:rsid w:val="007722C8"/>
    <w:rsid w:val="007722E7"/>
    <w:rsid w:val="00772388"/>
    <w:rsid w:val="00772423"/>
    <w:rsid w:val="00772632"/>
    <w:rsid w:val="00772CBF"/>
    <w:rsid w:val="00772DFD"/>
    <w:rsid w:val="00772E7F"/>
    <w:rsid w:val="00773211"/>
    <w:rsid w:val="007737C0"/>
    <w:rsid w:val="007738EF"/>
    <w:rsid w:val="00773912"/>
    <w:rsid w:val="00773B6B"/>
    <w:rsid w:val="00773F74"/>
    <w:rsid w:val="00773F77"/>
    <w:rsid w:val="007741A5"/>
    <w:rsid w:val="007741EF"/>
    <w:rsid w:val="00774408"/>
    <w:rsid w:val="00774732"/>
    <w:rsid w:val="00774867"/>
    <w:rsid w:val="00774885"/>
    <w:rsid w:val="00774E07"/>
    <w:rsid w:val="00775066"/>
    <w:rsid w:val="0077541C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768"/>
    <w:rsid w:val="007767CF"/>
    <w:rsid w:val="0077692E"/>
    <w:rsid w:val="00776B23"/>
    <w:rsid w:val="00776D42"/>
    <w:rsid w:val="00776DF7"/>
    <w:rsid w:val="007770FC"/>
    <w:rsid w:val="0077770E"/>
    <w:rsid w:val="007779F6"/>
    <w:rsid w:val="00777B9C"/>
    <w:rsid w:val="00777C1B"/>
    <w:rsid w:val="00777CE2"/>
    <w:rsid w:val="00777E1F"/>
    <w:rsid w:val="00780375"/>
    <w:rsid w:val="0078071F"/>
    <w:rsid w:val="00780773"/>
    <w:rsid w:val="00780870"/>
    <w:rsid w:val="00780952"/>
    <w:rsid w:val="00780A7E"/>
    <w:rsid w:val="00780C76"/>
    <w:rsid w:val="00780D5A"/>
    <w:rsid w:val="00781152"/>
    <w:rsid w:val="007811C0"/>
    <w:rsid w:val="00781717"/>
    <w:rsid w:val="0078172B"/>
    <w:rsid w:val="00781745"/>
    <w:rsid w:val="0078199D"/>
    <w:rsid w:val="00781A45"/>
    <w:rsid w:val="00781ACA"/>
    <w:rsid w:val="00781AD1"/>
    <w:rsid w:val="00781D38"/>
    <w:rsid w:val="00781D5B"/>
    <w:rsid w:val="00781F98"/>
    <w:rsid w:val="0078203D"/>
    <w:rsid w:val="007820D4"/>
    <w:rsid w:val="0078213A"/>
    <w:rsid w:val="007823AB"/>
    <w:rsid w:val="007823DF"/>
    <w:rsid w:val="007824FE"/>
    <w:rsid w:val="007827C1"/>
    <w:rsid w:val="00782C3D"/>
    <w:rsid w:val="00782C95"/>
    <w:rsid w:val="00782E0B"/>
    <w:rsid w:val="00782F49"/>
    <w:rsid w:val="00783198"/>
    <w:rsid w:val="007831A9"/>
    <w:rsid w:val="007832D7"/>
    <w:rsid w:val="007832DF"/>
    <w:rsid w:val="007834D0"/>
    <w:rsid w:val="0078364C"/>
    <w:rsid w:val="007837A9"/>
    <w:rsid w:val="00783CD8"/>
    <w:rsid w:val="00783D25"/>
    <w:rsid w:val="00783D73"/>
    <w:rsid w:val="00783E76"/>
    <w:rsid w:val="00783E7A"/>
    <w:rsid w:val="00783F72"/>
    <w:rsid w:val="00783F83"/>
    <w:rsid w:val="00784019"/>
    <w:rsid w:val="00784479"/>
    <w:rsid w:val="00784548"/>
    <w:rsid w:val="0078487E"/>
    <w:rsid w:val="00784981"/>
    <w:rsid w:val="00784E76"/>
    <w:rsid w:val="0078501B"/>
    <w:rsid w:val="007853D6"/>
    <w:rsid w:val="007854A3"/>
    <w:rsid w:val="00785533"/>
    <w:rsid w:val="007856C0"/>
    <w:rsid w:val="007858A7"/>
    <w:rsid w:val="007859A1"/>
    <w:rsid w:val="00785A36"/>
    <w:rsid w:val="00785A3F"/>
    <w:rsid w:val="00785B01"/>
    <w:rsid w:val="00785C29"/>
    <w:rsid w:val="00785CF2"/>
    <w:rsid w:val="00785D38"/>
    <w:rsid w:val="0078617A"/>
    <w:rsid w:val="0078626A"/>
    <w:rsid w:val="007862C5"/>
    <w:rsid w:val="00786448"/>
    <w:rsid w:val="0078683B"/>
    <w:rsid w:val="0078696A"/>
    <w:rsid w:val="00786BFE"/>
    <w:rsid w:val="00787085"/>
    <w:rsid w:val="00787122"/>
    <w:rsid w:val="00787173"/>
    <w:rsid w:val="0078729F"/>
    <w:rsid w:val="007873D9"/>
    <w:rsid w:val="00787580"/>
    <w:rsid w:val="007875A1"/>
    <w:rsid w:val="007876CC"/>
    <w:rsid w:val="0078782B"/>
    <w:rsid w:val="007878BA"/>
    <w:rsid w:val="0078790A"/>
    <w:rsid w:val="00787F67"/>
    <w:rsid w:val="0079000E"/>
    <w:rsid w:val="00790060"/>
    <w:rsid w:val="00790622"/>
    <w:rsid w:val="00790CBA"/>
    <w:rsid w:val="007910AA"/>
    <w:rsid w:val="0079115D"/>
    <w:rsid w:val="00791634"/>
    <w:rsid w:val="00791D74"/>
    <w:rsid w:val="007921C1"/>
    <w:rsid w:val="00792285"/>
    <w:rsid w:val="007923F5"/>
    <w:rsid w:val="007926F1"/>
    <w:rsid w:val="00792C46"/>
    <w:rsid w:val="00792DCB"/>
    <w:rsid w:val="00792EE6"/>
    <w:rsid w:val="00792F41"/>
    <w:rsid w:val="0079328D"/>
    <w:rsid w:val="007932C2"/>
    <w:rsid w:val="0079365A"/>
    <w:rsid w:val="007937AF"/>
    <w:rsid w:val="00793831"/>
    <w:rsid w:val="00793AF6"/>
    <w:rsid w:val="00793B39"/>
    <w:rsid w:val="00793BF8"/>
    <w:rsid w:val="00793DB7"/>
    <w:rsid w:val="00793FA5"/>
    <w:rsid w:val="00794063"/>
    <w:rsid w:val="00794160"/>
    <w:rsid w:val="0079417F"/>
    <w:rsid w:val="007941D0"/>
    <w:rsid w:val="007943AE"/>
    <w:rsid w:val="007947C6"/>
    <w:rsid w:val="00794E33"/>
    <w:rsid w:val="007950B7"/>
    <w:rsid w:val="00795987"/>
    <w:rsid w:val="00795C28"/>
    <w:rsid w:val="00795D46"/>
    <w:rsid w:val="00795F66"/>
    <w:rsid w:val="00795F80"/>
    <w:rsid w:val="0079601B"/>
    <w:rsid w:val="00796092"/>
    <w:rsid w:val="00796167"/>
    <w:rsid w:val="007961A1"/>
    <w:rsid w:val="00796997"/>
    <w:rsid w:val="007969AD"/>
    <w:rsid w:val="00796AC2"/>
    <w:rsid w:val="00796C6D"/>
    <w:rsid w:val="00796CB0"/>
    <w:rsid w:val="00796CEF"/>
    <w:rsid w:val="00796F27"/>
    <w:rsid w:val="00797001"/>
    <w:rsid w:val="00797179"/>
    <w:rsid w:val="0079722F"/>
    <w:rsid w:val="00797741"/>
    <w:rsid w:val="0079776B"/>
    <w:rsid w:val="00797EA5"/>
    <w:rsid w:val="00797F4B"/>
    <w:rsid w:val="00797F6B"/>
    <w:rsid w:val="007A00DB"/>
    <w:rsid w:val="007A0144"/>
    <w:rsid w:val="007A0884"/>
    <w:rsid w:val="007A0AB4"/>
    <w:rsid w:val="007A0BD6"/>
    <w:rsid w:val="007A0D30"/>
    <w:rsid w:val="007A0EEF"/>
    <w:rsid w:val="007A10C4"/>
    <w:rsid w:val="007A10D7"/>
    <w:rsid w:val="007A1313"/>
    <w:rsid w:val="007A1424"/>
    <w:rsid w:val="007A169D"/>
    <w:rsid w:val="007A1ABF"/>
    <w:rsid w:val="007A1BF8"/>
    <w:rsid w:val="007A1F48"/>
    <w:rsid w:val="007A2196"/>
    <w:rsid w:val="007A2286"/>
    <w:rsid w:val="007A2358"/>
    <w:rsid w:val="007A2485"/>
    <w:rsid w:val="007A24AC"/>
    <w:rsid w:val="007A24EC"/>
    <w:rsid w:val="007A26E5"/>
    <w:rsid w:val="007A2C87"/>
    <w:rsid w:val="007A2D46"/>
    <w:rsid w:val="007A2DBB"/>
    <w:rsid w:val="007A2E7E"/>
    <w:rsid w:val="007A2F07"/>
    <w:rsid w:val="007A2FDA"/>
    <w:rsid w:val="007A3062"/>
    <w:rsid w:val="007A31C7"/>
    <w:rsid w:val="007A3380"/>
    <w:rsid w:val="007A385D"/>
    <w:rsid w:val="007A3950"/>
    <w:rsid w:val="007A3A03"/>
    <w:rsid w:val="007A3A1F"/>
    <w:rsid w:val="007A3C76"/>
    <w:rsid w:val="007A3D24"/>
    <w:rsid w:val="007A3E03"/>
    <w:rsid w:val="007A41E5"/>
    <w:rsid w:val="007A4278"/>
    <w:rsid w:val="007A4537"/>
    <w:rsid w:val="007A45E7"/>
    <w:rsid w:val="007A46AD"/>
    <w:rsid w:val="007A471D"/>
    <w:rsid w:val="007A48A7"/>
    <w:rsid w:val="007A4956"/>
    <w:rsid w:val="007A4AE3"/>
    <w:rsid w:val="007A4E6F"/>
    <w:rsid w:val="007A4EFF"/>
    <w:rsid w:val="007A51A7"/>
    <w:rsid w:val="007A5231"/>
    <w:rsid w:val="007A541B"/>
    <w:rsid w:val="007A54D4"/>
    <w:rsid w:val="007A58BF"/>
    <w:rsid w:val="007A5F8A"/>
    <w:rsid w:val="007A5FAB"/>
    <w:rsid w:val="007A608B"/>
    <w:rsid w:val="007A6229"/>
    <w:rsid w:val="007A628C"/>
    <w:rsid w:val="007A6389"/>
    <w:rsid w:val="007A64EE"/>
    <w:rsid w:val="007A687B"/>
    <w:rsid w:val="007A69F8"/>
    <w:rsid w:val="007A6A07"/>
    <w:rsid w:val="007A6AC0"/>
    <w:rsid w:val="007A6C66"/>
    <w:rsid w:val="007A6DD9"/>
    <w:rsid w:val="007A6E4A"/>
    <w:rsid w:val="007A771F"/>
    <w:rsid w:val="007A789C"/>
    <w:rsid w:val="007A7955"/>
    <w:rsid w:val="007A7A0C"/>
    <w:rsid w:val="007A7AE6"/>
    <w:rsid w:val="007A7C07"/>
    <w:rsid w:val="007A7C53"/>
    <w:rsid w:val="007A7C6F"/>
    <w:rsid w:val="007A7D0C"/>
    <w:rsid w:val="007A7DB2"/>
    <w:rsid w:val="007A7F0E"/>
    <w:rsid w:val="007A7F1E"/>
    <w:rsid w:val="007A7FA0"/>
    <w:rsid w:val="007B0027"/>
    <w:rsid w:val="007B00D1"/>
    <w:rsid w:val="007B0602"/>
    <w:rsid w:val="007B0870"/>
    <w:rsid w:val="007B08E5"/>
    <w:rsid w:val="007B0B80"/>
    <w:rsid w:val="007B0D1C"/>
    <w:rsid w:val="007B101A"/>
    <w:rsid w:val="007B114E"/>
    <w:rsid w:val="007B11DA"/>
    <w:rsid w:val="007B12E4"/>
    <w:rsid w:val="007B13D8"/>
    <w:rsid w:val="007B174B"/>
    <w:rsid w:val="007B1922"/>
    <w:rsid w:val="007B1AFD"/>
    <w:rsid w:val="007B1E8A"/>
    <w:rsid w:val="007B1F17"/>
    <w:rsid w:val="007B1F6B"/>
    <w:rsid w:val="007B205C"/>
    <w:rsid w:val="007B223B"/>
    <w:rsid w:val="007B2445"/>
    <w:rsid w:val="007B2B6F"/>
    <w:rsid w:val="007B2C5D"/>
    <w:rsid w:val="007B2C8D"/>
    <w:rsid w:val="007B2CBE"/>
    <w:rsid w:val="007B2F53"/>
    <w:rsid w:val="007B30BA"/>
    <w:rsid w:val="007B322C"/>
    <w:rsid w:val="007B32E1"/>
    <w:rsid w:val="007B33DC"/>
    <w:rsid w:val="007B3496"/>
    <w:rsid w:val="007B361A"/>
    <w:rsid w:val="007B36C1"/>
    <w:rsid w:val="007B370A"/>
    <w:rsid w:val="007B394E"/>
    <w:rsid w:val="007B3A62"/>
    <w:rsid w:val="007B3A81"/>
    <w:rsid w:val="007B3B0A"/>
    <w:rsid w:val="007B3B3C"/>
    <w:rsid w:val="007B41EC"/>
    <w:rsid w:val="007B4358"/>
    <w:rsid w:val="007B45F2"/>
    <w:rsid w:val="007B4832"/>
    <w:rsid w:val="007B4A08"/>
    <w:rsid w:val="007B4AB3"/>
    <w:rsid w:val="007B4B90"/>
    <w:rsid w:val="007B4B9E"/>
    <w:rsid w:val="007B521B"/>
    <w:rsid w:val="007B5426"/>
    <w:rsid w:val="007B56D0"/>
    <w:rsid w:val="007B599A"/>
    <w:rsid w:val="007B5BDF"/>
    <w:rsid w:val="007B5C85"/>
    <w:rsid w:val="007B5D90"/>
    <w:rsid w:val="007B5DE8"/>
    <w:rsid w:val="007B5F44"/>
    <w:rsid w:val="007B6334"/>
    <w:rsid w:val="007B637E"/>
    <w:rsid w:val="007B6600"/>
    <w:rsid w:val="007B6671"/>
    <w:rsid w:val="007B6E41"/>
    <w:rsid w:val="007B6E5C"/>
    <w:rsid w:val="007B70D5"/>
    <w:rsid w:val="007B7106"/>
    <w:rsid w:val="007B73F1"/>
    <w:rsid w:val="007B7560"/>
    <w:rsid w:val="007B76B1"/>
    <w:rsid w:val="007B7706"/>
    <w:rsid w:val="007B772A"/>
    <w:rsid w:val="007B77E9"/>
    <w:rsid w:val="007B7BCA"/>
    <w:rsid w:val="007B7F02"/>
    <w:rsid w:val="007C019E"/>
    <w:rsid w:val="007C0347"/>
    <w:rsid w:val="007C0952"/>
    <w:rsid w:val="007C0B5C"/>
    <w:rsid w:val="007C0BB6"/>
    <w:rsid w:val="007C0BE9"/>
    <w:rsid w:val="007C0E68"/>
    <w:rsid w:val="007C0ED2"/>
    <w:rsid w:val="007C0F48"/>
    <w:rsid w:val="007C1107"/>
    <w:rsid w:val="007C139A"/>
    <w:rsid w:val="007C171B"/>
    <w:rsid w:val="007C1A62"/>
    <w:rsid w:val="007C1A7E"/>
    <w:rsid w:val="007C1C51"/>
    <w:rsid w:val="007C1CA0"/>
    <w:rsid w:val="007C1D06"/>
    <w:rsid w:val="007C1E27"/>
    <w:rsid w:val="007C203F"/>
    <w:rsid w:val="007C20A5"/>
    <w:rsid w:val="007C227F"/>
    <w:rsid w:val="007C27CA"/>
    <w:rsid w:val="007C29EA"/>
    <w:rsid w:val="007C2A00"/>
    <w:rsid w:val="007C2A83"/>
    <w:rsid w:val="007C2D59"/>
    <w:rsid w:val="007C3316"/>
    <w:rsid w:val="007C368E"/>
    <w:rsid w:val="007C39C9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5A2"/>
    <w:rsid w:val="007C47E9"/>
    <w:rsid w:val="007C4E42"/>
    <w:rsid w:val="007C5329"/>
    <w:rsid w:val="007C53F8"/>
    <w:rsid w:val="007C564C"/>
    <w:rsid w:val="007C586C"/>
    <w:rsid w:val="007C5B27"/>
    <w:rsid w:val="007C5B65"/>
    <w:rsid w:val="007C5C0C"/>
    <w:rsid w:val="007C5E6D"/>
    <w:rsid w:val="007C6164"/>
    <w:rsid w:val="007C631E"/>
    <w:rsid w:val="007C6392"/>
    <w:rsid w:val="007C6748"/>
    <w:rsid w:val="007C6FA8"/>
    <w:rsid w:val="007C70DA"/>
    <w:rsid w:val="007C712F"/>
    <w:rsid w:val="007C7233"/>
    <w:rsid w:val="007C7304"/>
    <w:rsid w:val="007C735F"/>
    <w:rsid w:val="007C7451"/>
    <w:rsid w:val="007C75E7"/>
    <w:rsid w:val="007C7AD6"/>
    <w:rsid w:val="007C7B08"/>
    <w:rsid w:val="007C7D9C"/>
    <w:rsid w:val="007C7E24"/>
    <w:rsid w:val="007D009B"/>
    <w:rsid w:val="007D00AC"/>
    <w:rsid w:val="007D011D"/>
    <w:rsid w:val="007D0150"/>
    <w:rsid w:val="007D057D"/>
    <w:rsid w:val="007D05E0"/>
    <w:rsid w:val="007D07D5"/>
    <w:rsid w:val="007D082D"/>
    <w:rsid w:val="007D0897"/>
    <w:rsid w:val="007D091C"/>
    <w:rsid w:val="007D09BD"/>
    <w:rsid w:val="007D0A19"/>
    <w:rsid w:val="007D0AD2"/>
    <w:rsid w:val="007D0B38"/>
    <w:rsid w:val="007D0C2C"/>
    <w:rsid w:val="007D0C67"/>
    <w:rsid w:val="007D0C9F"/>
    <w:rsid w:val="007D0CF8"/>
    <w:rsid w:val="007D0F6F"/>
    <w:rsid w:val="007D0FB5"/>
    <w:rsid w:val="007D1155"/>
    <w:rsid w:val="007D1236"/>
    <w:rsid w:val="007D144C"/>
    <w:rsid w:val="007D16B9"/>
    <w:rsid w:val="007D16D4"/>
    <w:rsid w:val="007D18D6"/>
    <w:rsid w:val="007D1D4B"/>
    <w:rsid w:val="007D1DA3"/>
    <w:rsid w:val="007D1F5C"/>
    <w:rsid w:val="007D1FEB"/>
    <w:rsid w:val="007D2003"/>
    <w:rsid w:val="007D205C"/>
    <w:rsid w:val="007D22E1"/>
    <w:rsid w:val="007D2467"/>
    <w:rsid w:val="007D2624"/>
    <w:rsid w:val="007D268A"/>
    <w:rsid w:val="007D2A6F"/>
    <w:rsid w:val="007D2AB8"/>
    <w:rsid w:val="007D2EDB"/>
    <w:rsid w:val="007D301B"/>
    <w:rsid w:val="007D309B"/>
    <w:rsid w:val="007D30B1"/>
    <w:rsid w:val="007D32E7"/>
    <w:rsid w:val="007D32F3"/>
    <w:rsid w:val="007D3313"/>
    <w:rsid w:val="007D3396"/>
    <w:rsid w:val="007D34FB"/>
    <w:rsid w:val="007D356D"/>
    <w:rsid w:val="007D35A6"/>
    <w:rsid w:val="007D35F4"/>
    <w:rsid w:val="007D3ADB"/>
    <w:rsid w:val="007D3B99"/>
    <w:rsid w:val="007D3BA1"/>
    <w:rsid w:val="007D3BC9"/>
    <w:rsid w:val="007D3FED"/>
    <w:rsid w:val="007D4E6C"/>
    <w:rsid w:val="007D5165"/>
    <w:rsid w:val="007D51D1"/>
    <w:rsid w:val="007D5827"/>
    <w:rsid w:val="007D5B09"/>
    <w:rsid w:val="007D5DBF"/>
    <w:rsid w:val="007D5E80"/>
    <w:rsid w:val="007D5F4A"/>
    <w:rsid w:val="007D60F2"/>
    <w:rsid w:val="007D65D5"/>
    <w:rsid w:val="007D671B"/>
    <w:rsid w:val="007D676B"/>
    <w:rsid w:val="007D68A1"/>
    <w:rsid w:val="007D71F1"/>
    <w:rsid w:val="007D7316"/>
    <w:rsid w:val="007D77C6"/>
    <w:rsid w:val="007D7D9A"/>
    <w:rsid w:val="007E02A2"/>
    <w:rsid w:val="007E050A"/>
    <w:rsid w:val="007E06DD"/>
    <w:rsid w:val="007E080D"/>
    <w:rsid w:val="007E0A3E"/>
    <w:rsid w:val="007E0B7B"/>
    <w:rsid w:val="007E0CA3"/>
    <w:rsid w:val="007E0F82"/>
    <w:rsid w:val="007E134A"/>
    <w:rsid w:val="007E1360"/>
    <w:rsid w:val="007E1637"/>
    <w:rsid w:val="007E1660"/>
    <w:rsid w:val="007E19AD"/>
    <w:rsid w:val="007E19E1"/>
    <w:rsid w:val="007E1E44"/>
    <w:rsid w:val="007E25CD"/>
    <w:rsid w:val="007E2957"/>
    <w:rsid w:val="007E2B1F"/>
    <w:rsid w:val="007E2CB6"/>
    <w:rsid w:val="007E2CFD"/>
    <w:rsid w:val="007E2E01"/>
    <w:rsid w:val="007E2F07"/>
    <w:rsid w:val="007E354E"/>
    <w:rsid w:val="007E3550"/>
    <w:rsid w:val="007E37C9"/>
    <w:rsid w:val="007E38F4"/>
    <w:rsid w:val="007E397D"/>
    <w:rsid w:val="007E3E19"/>
    <w:rsid w:val="007E4112"/>
    <w:rsid w:val="007E41A7"/>
    <w:rsid w:val="007E466E"/>
    <w:rsid w:val="007E46AE"/>
    <w:rsid w:val="007E4771"/>
    <w:rsid w:val="007E4B13"/>
    <w:rsid w:val="007E4B8A"/>
    <w:rsid w:val="007E4CA8"/>
    <w:rsid w:val="007E4CC3"/>
    <w:rsid w:val="007E4DD6"/>
    <w:rsid w:val="007E531E"/>
    <w:rsid w:val="007E5401"/>
    <w:rsid w:val="007E54CC"/>
    <w:rsid w:val="007E59F4"/>
    <w:rsid w:val="007E5A5D"/>
    <w:rsid w:val="007E5B95"/>
    <w:rsid w:val="007E5C3C"/>
    <w:rsid w:val="007E5EDA"/>
    <w:rsid w:val="007E5F57"/>
    <w:rsid w:val="007E5F6A"/>
    <w:rsid w:val="007E5F71"/>
    <w:rsid w:val="007E609A"/>
    <w:rsid w:val="007E6357"/>
    <w:rsid w:val="007E6397"/>
    <w:rsid w:val="007E67EA"/>
    <w:rsid w:val="007E6B8B"/>
    <w:rsid w:val="007E6E31"/>
    <w:rsid w:val="007E6F4E"/>
    <w:rsid w:val="007E724A"/>
    <w:rsid w:val="007E72FE"/>
    <w:rsid w:val="007E7633"/>
    <w:rsid w:val="007E7717"/>
    <w:rsid w:val="007E77C5"/>
    <w:rsid w:val="007E78BF"/>
    <w:rsid w:val="007E7904"/>
    <w:rsid w:val="007E792D"/>
    <w:rsid w:val="007E7A1E"/>
    <w:rsid w:val="007E7B0B"/>
    <w:rsid w:val="007E7C43"/>
    <w:rsid w:val="007E7C67"/>
    <w:rsid w:val="007E7C84"/>
    <w:rsid w:val="007E7FD9"/>
    <w:rsid w:val="007F010C"/>
    <w:rsid w:val="007F0240"/>
    <w:rsid w:val="007F059B"/>
    <w:rsid w:val="007F06FF"/>
    <w:rsid w:val="007F084F"/>
    <w:rsid w:val="007F0873"/>
    <w:rsid w:val="007F0874"/>
    <w:rsid w:val="007F0897"/>
    <w:rsid w:val="007F08D5"/>
    <w:rsid w:val="007F0ABC"/>
    <w:rsid w:val="007F1196"/>
    <w:rsid w:val="007F126F"/>
    <w:rsid w:val="007F1307"/>
    <w:rsid w:val="007F1587"/>
    <w:rsid w:val="007F15B8"/>
    <w:rsid w:val="007F15C3"/>
    <w:rsid w:val="007F17F3"/>
    <w:rsid w:val="007F189A"/>
    <w:rsid w:val="007F198A"/>
    <w:rsid w:val="007F1A04"/>
    <w:rsid w:val="007F1A41"/>
    <w:rsid w:val="007F1D4C"/>
    <w:rsid w:val="007F1EC0"/>
    <w:rsid w:val="007F211A"/>
    <w:rsid w:val="007F2156"/>
    <w:rsid w:val="007F2293"/>
    <w:rsid w:val="007F2826"/>
    <w:rsid w:val="007F28D3"/>
    <w:rsid w:val="007F2AD2"/>
    <w:rsid w:val="007F2B90"/>
    <w:rsid w:val="007F2D7A"/>
    <w:rsid w:val="007F3054"/>
    <w:rsid w:val="007F3CA1"/>
    <w:rsid w:val="007F3CA5"/>
    <w:rsid w:val="007F3CBB"/>
    <w:rsid w:val="007F3EA0"/>
    <w:rsid w:val="007F437F"/>
    <w:rsid w:val="007F4395"/>
    <w:rsid w:val="007F4416"/>
    <w:rsid w:val="007F4485"/>
    <w:rsid w:val="007F4584"/>
    <w:rsid w:val="007F4611"/>
    <w:rsid w:val="007F46BB"/>
    <w:rsid w:val="007F46FF"/>
    <w:rsid w:val="007F4C3A"/>
    <w:rsid w:val="007F4C83"/>
    <w:rsid w:val="007F4EA8"/>
    <w:rsid w:val="007F4F80"/>
    <w:rsid w:val="007F50E0"/>
    <w:rsid w:val="007F524B"/>
    <w:rsid w:val="007F5271"/>
    <w:rsid w:val="007F535D"/>
    <w:rsid w:val="007F5A97"/>
    <w:rsid w:val="007F5BB3"/>
    <w:rsid w:val="007F5BD7"/>
    <w:rsid w:val="007F5D2B"/>
    <w:rsid w:val="007F650D"/>
    <w:rsid w:val="007F67C8"/>
    <w:rsid w:val="007F68E9"/>
    <w:rsid w:val="007F6B3C"/>
    <w:rsid w:val="007F6DCB"/>
    <w:rsid w:val="007F7451"/>
    <w:rsid w:val="007F7770"/>
    <w:rsid w:val="007F79EE"/>
    <w:rsid w:val="007F7B62"/>
    <w:rsid w:val="007F7C67"/>
    <w:rsid w:val="007F7D8F"/>
    <w:rsid w:val="007F7E0F"/>
    <w:rsid w:val="007F7FDA"/>
    <w:rsid w:val="0080014C"/>
    <w:rsid w:val="00800384"/>
    <w:rsid w:val="00800482"/>
    <w:rsid w:val="0080096B"/>
    <w:rsid w:val="00800A7C"/>
    <w:rsid w:val="00800DEF"/>
    <w:rsid w:val="00800FA2"/>
    <w:rsid w:val="0080143C"/>
    <w:rsid w:val="00801460"/>
    <w:rsid w:val="008014F3"/>
    <w:rsid w:val="00801808"/>
    <w:rsid w:val="00801862"/>
    <w:rsid w:val="00801C9D"/>
    <w:rsid w:val="00801CD3"/>
    <w:rsid w:val="0080234D"/>
    <w:rsid w:val="008026A5"/>
    <w:rsid w:val="00802707"/>
    <w:rsid w:val="00802910"/>
    <w:rsid w:val="00802D1A"/>
    <w:rsid w:val="00803073"/>
    <w:rsid w:val="008033EA"/>
    <w:rsid w:val="008035A6"/>
    <w:rsid w:val="00803655"/>
    <w:rsid w:val="008037A1"/>
    <w:rsid w:val="00803B2D"/>
    <w:rsid w:val="00803CBB"/>
    <w:rsid w:val="00803D3E"/>
    <w:rsid w:val="00803D82"/>
    <w:rsid w:val="00803DEE"/>
    <w:rsid w:val="00803E5A"/>
    <w:rsid w:val="00803E63"/>
    <w:rsid w:val="0080406B"/>
    <w:rsid w:val="00804148"/>
    <w:rsid w:val="00804475"/>
    <w:rsid w:val="0080492C"/>
    <w:rsid w:val="00804C38"/>
    <w:rsid w:val="00804C58"/>
    <w:rsid w:val="00804D0A"/>
    <w:rsid w:val="00804E2B"/>
    <w:rsid w:val="008057C1"/>
    <w:rsid w:val="008059A3"/>
    <w:rsid w:val="008059B7"/>
    <w:rsid w:val="00805B16"/>
    <w:rsid w:val="00805BD5"/>
    <w:rsid w:val="00805CF1"/>
    <w:rsid w:val="00805DC5"/>
    <w:rsid w:val="00805E2D"/>
    <w:rsid w:val="00805FDC"/>
    <w:rsid w:val="008060CB"/>
    <w:rsid w:val="008060DB"/>
    <w:rsid w:val="008060F9"/>
    <w:rsid w:val="008065B0"/>
    <w:rsid w:val="008065BD"/>
    <w:rsid w:val="00806688"/>
    <w:rsid w:val="008066D1"/>
    <w:rsid w:val="0080684C"/>
    <w:rsid w:val="008068D2"/>
    <w:rsid w:val="008068E7"/>
    <w:rsid w:val="008068F7"/>
    <w:rsid w:val="008069DF"/>
    <w:rsid w:val="00806F06"/>
    <w:rsid w:val="0080703C"/>
    <w:rsid w:val="0080748D"/>
    <w:rsid w:val="008074AA"/>
    <w:rsid w:val="00807654"/>
    <w:rsid w:val="00807AE9"/>
    <w:rsid w:val="00807B21"/>
    <w:rsid w:val="00807BBE"/>
    <w:rsid w:val="00807C40"/>
    <w:rsid w:val="00807D47"/>
    <w:rsid w:val="00807DAB"/>
    <w:rsid w:val="00810062"/>
    <w:rsid w:val="008100BC"/>
    <w:rsid w:val="00810223"/>
    <w:rsid w:val="00810396"/>
    <w:rsid w:val="00810840"/>
    <w:rsid w:val="00810ADD"/>
    <w:rsid w:val="00810B10"/>
    <w:rsid w:val="00810BC5"/>
    <w:rsid w:val="00810C14"/>
    <w:rsid w:val="00810D5B"/>
    <w:rsid w:val="00811088"/>
    <w:rsid w:val="00811271"/>
    <w:rsid w:val="0081128E"/>
    <w:rsid w:val="0081140A"/>
    <w:rsid w:val="008115C0"/>
    <w:rsid w:val="00811802"/>
    <w:rsid w:val="00811AA9"/>
    <w:rsid w:val="00811E56"/>
    <w:rsid w:val="00812035"/>
    <w:rsid w:val="008120C2"/>
    <w:rsid w:val="0081260E"/>
    <w:rsid w:val="0081267C"/>
    <w:rsid w:val="008127A3"/>
    <w:rsid w:val="008128EA"/>
    <w:rsid w:val="00812A32"/>
    <w:rsid w:val="00812EC5"/>
    <w:rsid w:val="00813267"/>
    <w:rsid w:val="008132B6"/>
    <w:rsid w:val="008133AF"/>
    <w:rsid w:val="008133B1"/>
    <w:rsid w:val="0081356E"/>
    <w:rsid w:val="008135BB"/>
    <w:rsid w:val="008135DF"/>
    <w:rsid w:val="008137F4"/>
    <w:rsid w:val="0081380E"/>
    <w:rsid w:val="00813CDA"/>
    <w:rsid w:val="00813CF0"/>
    <w:rsid w:val="00813F8B"/>
    <w:rsid w:val="008140A5"/>
    <w:rsid w:val="00814470"/>
    <w:rsid w:val="00814879"/>
    <w:rsid w:val="00814A7E"/>
    <w:rsid w:val="00814B33"/>
    <w:rsid w:val="00814E3F"/>
    <w:rsid w:val="00814E4A"/>
    <w:rsid w:val="00814EA5"/>
    <w:rsid w:val="00815150"/>
    <w:rsid w:val="00815938"/>
    <w:rsid w:val="0081599B"/>
    <w:rsid w:val="008159F2"/>
    <w:rsid w:val="00815A03"/>
    <w:rsid w:val="00815CCF"/>
    <w:rsid w:val="00815DF3"/>
    <w:rsid w:val="00816032"/>
    <w:rsid w:val="0081627A"/>
    <w:rsid w:val="008164EF"/>
    <w:rsid w:val="008164FA"/>
    <w:rsid w:val="00816645"/>
    <w:rsid w:val="0081680F"/>
    <w:rsid w:val="00816982"/>
    <w:rsid w:val="008169B1"/>
    <w:rsid w:val="00816C62"/>
    <w:rsid w:val="00816CB7"/>
    <w:rsid w:val="00816FB2"/>
    <w:rsid w:val="0081701D"/>
    <w:rsid w:val="00817045"/>
    <w:rsid w:val="00817156"/>
    <w:rsid w:val="0081721E"/>
    <w:rsid w:val="008174D9"/>
    <w:rsid w:val="0081785A"/>
    <w:rsid w:val="00817AA6"/>
    <w:rsid w:val="00817B50"/>
    <w:rsid w:val="00817C30"/>
    <w:rsid w:val="00817CBB"/>
    <w:rsid w:val="00817D85"/>
    <w:rsid w:val="0082005F"/>
    <w:rsid w:val="00820292"/>
    <w:rsid w:val="0082048D"/>
    <w:rsid w:val="00820882"/>
    <w:rsid w:val="00820904"/>
    <w:rsid w:val="00820A0C"/>
    <w:rsid w:val="00820A13"/>
    <w:rsid w:val="00820AEE"/>
    <w:rsid w:val="00820B8A"/>
    <w:rsid w:val="00820DCD"/>
    <w:rsid w:val="00820F68"/>
    <w:rsid w:val="0082101A"/>
    <w:rsid w:val="00821061"/>
    <w:rsid w:val="00821863"/>
    <w:rsid w:val="008218B7"/>
    <w:rsid w:val="0082193F"/>
    <w:rsid w:val="00821A7B"/>
    <w:rsid w:val="00821AE5"/>
    <w:rsid w:val="00821C17"/>
    <w:rsid w:val="00821D02"/>
    <w:rsid w:val="00821D70"/>
    <w:rsid w:val="00821E6D"/>
    <w:rsid w:val="00821FCC"/>
    <w:rsid w:val="008220D5"/>
    <w:rsid w:val="008221C6"/>
    <w:rsid w:val="0082244C"/>
    <w:rsid w:val="00822631"/>
    <w:rsid w:val="0082281D"/>
    <w:rsid w:val="00822B6A"/>
    <w:rsid w:val="00822BB9"/>
    <w:rsid w:val="00822C74"/>
    <w:rsid w:val="00822D23"/>
    <w:rsid w:val="00823080"/>
    <w:rsid w:val="008230F5"/>
    <w:rsid w:val="00823128"/>
    <w:rsid w:val="0082336F"/>
    <w:rsid w:val="00823485"/>
    <w:rsid w:val="008235F9"/>
    <w:rsid w:val="0082362A"/>
    <w:rsid w:val="00823774"/>
    <w:rsid w:val="0082398E"/>
    <w:rsid w:val="008239B2"/>
    <w:rsid w:val="00823C84"/>
    <w:rsid w:val="00823CF6"/>
    <w:rsid w:val="00824184"/>
    <w:rsid w:val="00824390"/>
    <w:rsid w:val="0082441E"/>
    <w:rsid w:val="008244FF"/>
    <w:rsid w:val="00824575"/>
    <w:rsid w:val="0082460E"/>
    <w:rsid w:val="00824970"/>
    <w:rsid w:val="00824A4F"/>
    <w:rsid w:val="00824AC7"/>
    <w:rsid w:val="00824F17"/>
    <w:rsid w:val="0082545B"/>
    <w:rsid w:val="00825491"/>
    <w:rsid w:val="00825A06"/>
    <w:rsid w:val="00825A31"/>
    <w:rsid w:val="00825B2C"/>
    <w:rsid w:val="00825CD2"/>
    <w:rsid w:val="00825CEB"/>
    <w:rsid w:val="00825D50"/>
    <w:rsid w:val="00825D63"/>
    <w:rsid w:val="00826038"/>
    <w:rsid w:val="00826098"/>
    <w:rsid w:val="008260E7"/>
    <w:rsid w:val="0082620B"/>
    <w:rsid w:val="00826462"/>
    <w:rsid w:val="00826A99"/>
    <w:rsid w:val="00826ACB"/>
    <w:rsid w:val="0082747D"/>
    <w:rsid w:val="008276EB"/>
    <w:rsid w:val="00827E1B"/>
    <w:rsid w:val="00827F82"/>
    <w:rsid w:val="0083039F"/>
    <w:rsid w:val="008304D8"/>
    <w:rsid w:val="00830AD7"/>
    <w:rsid w:val="00830BC6"/>
    <w:rsid w:val="0083119A"/>
    <w:rsid w:val="00831393"/>
    <w:rsid w:val="008314ED"/>
    <w:rsid w:val="00831ED9"/>
    <w:rsid w:val="00831F26"/>
    <w:rsid w:val="0083202D"/>
    <w:rsid w:val="008324B2"/>
    <w:rsid w:val="0083253F"/>
    <w:rsid w:val="008326B7"/>
    <w:rsid w:val="00832947"/>
    <w:rsid w:val="008329CD"/>
    <w:rsid w:val="008329D1"/>
    <w:rsid w:val="00832D3D"/>
    <w:rsid w:val="00832D6F"/>
    <w:rsid w:val="00832F72"/>
    <w:rsid w:val="00833197"/>
    <w:rsid w:val="008331BF"/>
    <w:rsid w:val="00833241"/>
    <w:rsid w:val="0083340B"/>
    <w:rsid w:val="00833431"/>
    <w:rsid w:val="00833599"/>
    <w:rsid w:val="00833899"/>
    <w:rsid w:val="00833C2E"/>
    <w:rsid w:val="00833FA3"/>
    <w:rsid w:val="008341F5"/>
    <w:rsid w:val="00834260"/>
    <w:rsid w:val="008342B6"/>
    <w:rsid w:val="00834303"/>
    <w:rsid w:val="00834953"/>
    <w:rsid w:val="00834B9E"/>
    <w:rsid w:val="00834C8B"/>
    <w:rsid w:val="00834E45"/>
    <w:rsid w:val="0083507D"/>
    <w:rsid w:val="0083509A"/>
    <w:rsid w:val="00835298"/>
    <w:rsid w:val="008352BD"/>
    <w:rsid w:val="0083558E"/>
    <w:rsid w:val="008355F0"/>
    <w:rsid w:val="008357A5"/>
    <w:rsid w:val="00835962"/>
    <w:rsid w:val="00835970"/>
    <w:rsid w:val="00835978"/>
    <w:rsid w:val="008359FF"/>
    <w:rsid w:val="00835CE7"/>
    <w:rsid w:val="00835EC1"/>
    <w:rsid w:val="00835F72"/>
    <w:rsid w:val="008364B6"/>
    <w:rsid w:val="00836973"/>
    <w:rsid w:val="00836A66"/>
    <w:rsid w:val="00836A77"/>
    <w:rsid w:val="00836B59"/>
    <w:rsid w:val="00836CCE"/>
    <w:rsid w:val="00836F3E"/>
    <w:rsid w:val="008370BC"/>
    <w:rsid w:val="00837129"/>
    <w:rsid w:val="00837207"/>
    <w:rsid w:val="00837741"/>
    <w:rsid w:val="0083788B"/>
    <w:rsid w:val="00837B1F"/>
    <w:rsid w:val="00837B55"/>
    <w:rsid w:val="00837D10"/>
    <w:rsid w:val="00837EA0"/>
    <w:rsid w:val="008402F7"/>
    <w:rsid w:val="008404DE"/>
    <w:rsid w:val="008407A6"/>
    <w:rsid w:val="00840977"/>
    <w:rsid w:val="00840B87"/>
    <w:rsid w:val="00840DBE"/>
    <w:rsid w:val="00840FB7"/>
    <w:rsid w:val="00840FFF"/>
    <w:rsid w:val="0084125B"/>
    <w:rsid w:val="00841427"/>
    <w:rsid w:val="00841516"/>
    <w:rsid w:val="00841BA7"/>
    <w:rsid w:val="00841D5D"/>
    <w:rsid w:val="00842115"/>
    <w:rsid w:val="008421D1"/>
    <w:rsid w:val="0084226E"/>
    <w:rsid w:val="0084268F"/>
    <w:rsid w:val="00842DBA"/>
    <w:rsid w:val="0084322A"/>
    <w:rsid w:val="008432D9"/>
    <w:rsid w:val="00843652"/>
    <w:rsid w:val="0084381E"/>
    <w:rsid w:val="008439B8"/>
    <w:rsid w:val="00843AEE"/>
    <w:rsid w:val="00843D8E"/>
    <w:rsid w:val="00843F3F"/>
    <w:rsid w:val="00844194"/>
    <w:rsid w:val="008444E9"/>
    <w:rsid w:val="0084453B"/>
    <w:rsid w:val="008446ED"/>
    <w:rsid w:val="00844719"/>
    <w:rsid w:val="008449EC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60C"/>
    <w:rsid w:val="008457E2"/>
    <w:rsid w:val="00845886"/>
    <w:rsid w:val="00845B85"/>
    <w:rsid w:val="00845CF0"/>
    <w:rsid w:val="00845DED"/>
    <w:rsid w:val="00845E51"/>
    <w:rsid w:val="00846094"/>
    <w:rsid w:val="00846162"/>
    <w:rsid w:val="00846371"/>
    <w:rsid w:val="00846782"/>
    <w:rsid w:val="008469BA"/>
    <w:rsid w:val="00846A28"/>
    <w:rsid w:val="00846ACE"/>
    <w:rsid w:val="00846CAC"/>
    <w:rsid w:val="00846DB5"/>
    <w:rsid w:val="00847022"/>
    <w:rsid w:val="0084753D"/>
    <w:rsid w:val="0084763A"/>
    <w:rsid w:val="00847B1B"/>
    <w:rsid w:val="00847B70"/>
    <w:rsid w:val="00847CBF"/>
    <w:rsid w:val="00847D7F"/>
    <w:rsid w:val="00847E3E"/>
    <w:rsid w:val="00847F16"/>
    <w:rsid w:val="008500FE"/>
    <w:rsid w:val="0085018E"/>
    <w:rsid w:val="008502B1"/>
    <w:rsid w:val="0085038C"/>
    <w:rsid w:val="008504AC"/>
    <w:rsid w:val="00850591"/>
    <w:rsid w:val="008506F3"/>
    <w:rsid w:val="008509E2"/>
    <w:rsid w:val="008509FB"/>
    <w:rsid w:val="00850B9A"/>
    <w:rsid w:val="00850C0C"/>
    <w:rsid w:val="00850C41"/>
    <w:rsid w:val="00850DDB"/>
    <w:rsid w:val="00850EA6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B8F"/>
    <w:rsid w:val="00851CA9"/>
    <w:rsid w:val="00851DE0"/>
    <w:rsid w:val="00851E76"/>
    <w:rsid w:val="00851E9D"/>
    <w:rsid w:val="00851EC0"/>
    <w:rsid w:val="0085210E"/>
    <w:rsid w:val="0085221C"/>
    <w:rsid w:val="0085221E"/>
    <w:rsid w:val="008522B2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2F6F"/>
    <w:rsid w:val="008533C4"/>
    <w:rsid w:val="00853404"/>
    <w:rsid w:val="00853499"/>
    <w:rsid w:val="00853615"/>
    <w:rsid w:val="0085380D"/>
    <w:rsid w:val="00853990"/>
    <w:rsid w:val="00853A4A"/>
    <w:rsid w:val="00853D24"/>
    <w:rsid w:val="00853E60"/>
    <w:rsid w:val="00853EE1"/>
    <w:rsid w:val="00853FB2"/>
    <w:rsid w:val="00854043"/>
    <w:rsid w:val="0085417D"/>
    <w:rsid w:val="008542F1"/>
    <w:rsid w:val="008546B6"/>
    <w:rsid w:val="00854740"/>
    <w:rsid w:val="0085477A"/>
    <w:rsid w:val="008547D2"/>
    <w:rsid w:val="00854AD5"/>
    <w:rsid w:val="00854AF6"/>
    <w:rsid w:val="00854BD2"/>
    <w:rsid w:val="00854C1A"/>
    <w:rsid w:val="00854E91"/>
    <w:rsid w:val="00854FC0"/>
    <w:rsid w:val="008554F4"/>
    <w:rsid w:val="00855764"/>
    <w:rsid w:val="00855784"/>
    <w:rsid w:val="008557A0"/>
    <w:rsid w:val="00855A20"/>
    <w:rsid w:val="00855B1C"/>
    <w:rsid w:val="00855C8E"/>
    <w:rsid w:val="00855D8D"/>
    <w:rsid w:val="0085608B"/>
    <w:rsid w:val="008562AB"/>
    <w:rsid w:val="00856614"/>
    <w:rsid w:val="00856A27"/>
    <w:rsid w:val="00856ADC"/>
    <w:rsid w:val="00856BAD"/>
    <w:rsid w:val="00856CB8"/>
    <w:rsid w:val="00856D6F"/>
    <w:rsid w:val="00856ED4"/>
    <w:rsid w:val="00856F02"/>
    <w:rsid w:val="00856FB8"/>
    <w:rsid w:val="00857104"/>
    <w:rsid w:val="008571A8"/>
    <w:rsid w:val="00857503"/>
    <w:rsid w:val="0085756A"/>
    <w:rsid w:val="00857733"/>
    <w:rsid w:val="00857AB1"/>
    <w:rsid w:val="00857D95"/>
    <w:rsid w:val="00857D99"/>
    <w:rsid w:val="00857E2D"/>
    <w:rsid w:val="0086006C"/>
    <w:rsid w:val="0086021F"/>
    <w:rsid w:val="00860366"/>
    <w:rsid w:val="00860813"/>
    <w:rsid w:val="0086097E"/>
    <w:rsid w:val="00860D51"/>
    <w:rsid w:val="00860E82"/>
    <w:rsid w:val="00861054"/>
    <w:rsid w:val="0086118B"/>
    <w:rsid w:val="00861277"/>
    <w:rsid w:val="008612C1"/>
    <w:rsid w:val="00861345"/>
    <w:rsid w:val="00861482"/>
    <w:rsid w:val="00861674"/>
    <w:rsid w:val="0086188A"/>
    <w:rsid w:val="00861958"/>
    <w:rsid w:val="00861A4B"/>
    <w:rsid w:val="00861B94"/>
    <w:rsid w:val="00861BE8"/>
    <w:rsid w:val="008621E2"/>
    <w:rsid w:val="0086240E"/>
    <w:rsid w:val="0086248F"/>
    <w:rsid w:val="0086263F"/>
    <w:rsid w:val="008626A1"/>
    <w:rsid w:val="00862A15"/>
    <w:rsid w:val="00862E97"/>
    <w:rsid w:val="00863162"/>
    <w:rsid w:val="008631C0"/>
    <w:rsid w:val="00863510"/>
    <w:rsid w:val="008635E8"/>
    <w:rsid w:val="00863789"/>
    <w:rsid w:val="00863C90"/>
    <w:rsid w:val="00863CA5"/>
    <w:rsid w:val="00863CAF"/>
    <w:rsid w:val="008643AB"/>
    <w:rsid w:val="008646A7"/>
    <w:rsid w:val="0086477A"/>
    <w:rsid w:val="0086490C"/>
    <w:rsid w:val="00865043"/>
    <w:rsid w:val="0086508E"/>
    <w:rsid w:val="00865118"/>
    <w:rsid w:val="0086537B"/>
    <w:rsid w:val="008653C3"/>
    <w:rsid w:val="008654EB"/>
    <w:rsid w:val="0086557D"/>
    <w:rsid w:val="00865D27"/>
    <w:rsid w:val="00865DA3"/>
    <w:rsid w:val="008660A9"/>
    <w:rsid w:val="00866206"/>
    <w:rsid w:val="0086652A"/>
    <w:rsid w:val="00866819"/>
    <w:rsid w:val="00866CC7"/>
    <w:rsid w:val="00866D1E"/>
    <w:rsid w:val="00866FC5"/>
    <w:rsid w:val="00867070"/>
    <w:rsid w:val="008672E3"/>
    <w:rsid w:val="008676E7"/>
    <w:rsid w:val="0086775D"/>
    <w:rsid w:val="00867883"/>
    <w:rsid w:val="00867D76"/>
    <w:rsid w:val="00867EF6"/>
    <w:rsid w:val="00870130"/>
    <w:rsid w:val="00870192"/>
    <w:rsid w:val="00870605"/>
    <w:rsid w:val="00870614"/>
    <w:rsid w:val="00870646"/>
    <w:rsid w:val="00870787"/>
    <w:rsid w:val="00870C11"/>
    <w:rsid w:val="00870EC4"/>
    <w:rsid w:val="00870FDF"/>
    <w:rsid w:val="00871036"/>
    <w:rsid w:val="00871496"/>
    <w:rsid w:val="00871A2E"/>
    <w:rsid w:val="00871B37"/>
    <w:rsid w:val="00871C21"/>
    <w:rsid w:val="0087207C"/>
    <w:rsid w:val="008720F2"/>
    <w:rsid w:val="0087213D"/>
    <w:rsid w:val="00872697"/>
    <w:rsid w:val="008727E0"/>
    <w:rsid w:val="008728DA"/>
    <w:rsid w:val="008729C6"/>
    <w:rsid w:val="00872ABC"/>
    <w:rsid w:val="00872B0A"/>
    <w:rsid w:val="00872B57"/>
    <w:rsid w:val="00872E06"/>
    <w:rsid w:val="008730A9"/>
    <w:rsid w:val="00873735"/>
    <w:rsid w:val="00873743"/>
    <w:rsid w:val="008737D0"/>
    <w:rsid w:val="00873849"/>
    <w:rsid w:val="00873B28"/>
    <w:rsid w:val="00873C57"/>
    <w:rsid w:val="00873D39"/>
    <w:rsid w:val="00873DDC"/>
    <w:rsid w:val="00873FFA"/>
    <w:rsid w:val="008740F8"/>
    <w:rsid w:val="008745C8"/>
    <w:rsid w:val="00874721"/>
    <w:rsid w:val="008749B4"/>
    <w:rsid w:val="00874D2C"/>
    <w:rsid w:val="0087508D"/>
    <w:rsid w:val="0087565E"/>
    <w:rsid w:val="00875A0C"/>
    <w:rsid w:val="00875CC5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81D"/>
    <w:rsid w:val="00877864"/>
    <w:rsid w:val="00877BBA"/>
    <w:rsid w:val="00877C68"/>
    <w:rsid w:val="00877D59"/>
    <w:rsid w:val="00877FEE"/>
    <w:rsid w:val="00880016"/>
    <w:rsid w:val="00880024"/>
    <w:rsid w:val="008806A3"/>
    <w:rsid w:val="0088070B"/>
    <w:rsid w:val="008808ED"/>
    <w:rsid w:val="00880AFE"/>
    <w:rsid w:val="00880E86"/>
    <w:rsid w:val="00880ED5"/>
    <w:rsid w:val="008810B5"/>
    <w:rsid w:val="0088114B"/>
    <w:rsid w:val="0088142C"/>
    <w:rsid w:val="008815F0"/>
    <w:rsid w:val="0088179C"/>
    <w:rsid w:val="008817E9"/>
    <w:rsid w:val="008818C1"/>
    <w:rsid w:val="008819AF"/>
    <w:rsid w:val="00881AE8"/>
    <w:rsid w:val="00881DC3"/>
    <w:rsid w:val="00881E2E"/>
    <w:rsid w:val="008821A2"/>
    <w:rsid w:val="008828CD"/>
    <w:rsid w:val="00882B85"/>
    <w:rsid w:val="00882E2B"/>
    <w:rsid w:val="00882FAF"/>
    <w:rsid w:val="0088314B"/>
    <w:rsid w:val="00883190"/>
    <w:rsid w:val="008832B2"/>
    <w:rsid w:val="008835F8"/>
    <w:rsid w:val="00883602"/>
    <w:rsid w:val="0088379D"/>
    <w:rsid w:val="00883BEC"/>
    <w:rsid w:val="00883ED9"/>
    <w:rsid w:val="00884102"/>
    <w:rsid w:val="008845DC"/>
    <w:rsid w:val="00884601"/>
    <w:rsid w:val="00884763"/>
    <w:rsid w:val="0088482C"/>
    <w:rsid w:val="00884A0C"/>
    <w:rsid w:val="00884F34"/>
    <w:rsid w:val="008855AB"/>
    <w:rsid w:val="00885908"/>
    <w:rsid w:val="00885A05"/>
    <w:rsid w:val="00885AF5"/>
    <w:rsid w:val="00885B3E"/>
    <w:rsid w:val="00885EBB"/>
    <w:rsid w:val="00885F36"/>
    <w:rsid w:val="00886021"/>
    <w:rsid w:val="00886739"/>
    <w:rsid w:val="00886CE1"/>
    <w:rsid w:val="00886CFF"/>
    <w:rsid w:val="00886D3A"/>
    <w:rsid w:val="00886E19"/>
    <w:rsid w:val="008872A2"/>
    <w:rsid w:val="0088733A"/>
    <w:rsid w:val="0088748F"/>
    <w:rsid w:val="00887661"/>
    <w:rsid w:val="008876EC"/>
    <w:rsid w:val="00887867"/>
    <w:rsid w:val="00887A8A"/>
    <w:rsid w:val="00887B90"/>
    <w:rsid w:val="00887C3F"/>
    <w:rsid w:val="0089004B"/>
    <w:rsid w:val="00890200"/>
    <w:rsid w:val="008905CB"/>
    <w:rsid w:val="008905E2"/>
    <w:rsid w:val="00890723"/>
    <w:rsid w:val="008908E2"/>
    <w:rsid w:val="008909A3"/>
    <w:rsid w:val="00890EF6"/>
    <w:rsid w:val="008910FA"/>
    <w:rsid w:val="008915A3"/>
    <w:rsid w:val="008916AB"/>
    <w:rsid w:val="00891782"/>
    <w:rsid w:val="00891835"/>
    <w:rsid w:val="008918E5"/>
    <w:rsid w:val="008919FD"/>
    <w:rsid w:val="00891AF0"/>
    <w:rsid w:val="00891DFA"/>
    <w:rsid w:val="00891E80"/>
    <w:rsid w:val="00891EF6"/>
    <w:rsid w:val="0089217E"/>
    <w:rsid w:val="0089218B"/>
    <w:rsid w:val="0089249F"/>
    <w:rsid w:val="00892673"/>
    <w:rsid w:val="008926A7"/>
    <w:rsid w:val="008926E9"/>
    <w:rsid w:val="0089274A"/>
    <w:rsid w:val="008929A4"/>
    <w:rsid w:val="00892A9D"/>
    <w:rsid w:val="00892B3B"/>
    <w:rsid w:val="00892C1C"/>
    <w:rsid w:val="00892D5A"/>
    <w:rsid w:val="00892E9E"/>
    <w:rsid w:val="00892F93"/>
    <w:rsid w:val="00892FBC"/>
    <w:rsid w:val="00893098"/>
    <w:rsid w:val="0089324E"/>
    <w:rsid w:val="00893271"/>
    <w:rsid w:val="008934FA"/>
    <w:rsid w:val="00893662"/>
    <w:rsid w:val="00893847"/>
    <w:rsid w:val="00893BED"/>
    <w:rsid w:val="00893D09"/>
    <w:rsid w:val="00893E16"/>
    <w:rsid w:val="008940A0"/>
    <w:rsid w:val="008941B1"/>
    <w:rsid w:val="0089457F"/>
    <w:rsid w:val="00894696"/>
    <w:rsid w:val="00894740"/>
    <w:rsid w:val="008949AC"/>
    <w:rsid w:val="00894C4E"/>
    <w:rsid w:val="00894F26"/>
    <w:rsid w:val="00895042"/>
    <w:rsid w:val="0089535E"/>
    <w:rsid w:val="008955FC"/>
    <w:rsid w:val="00895B49"/>
    <w:rsid w:val="00895F71"/>
    <w:rsid w:val="00896385"/>
    <w:rsid w:val="00896387"/>
    <w:rsid w:val="00896480"/>
    <w:rsid w:val="008965C6"/>
    <w:rsid w:val="00896683"/>
    <w:rsid w:val="00896708"/>
    <w:rsid w:val="0089678A"/>
    <w:rsid w:val="008969E6"/>
    <w:rsid w:val="00896BF4"/>
    <w:rsid w:val="00897108"/>
    <w:rsid w:val="00897139"/>
    <w:rsid w:val="0089746E"/>
    <w:rsid w:val="00897588"/>
    <w:rsid w:val="0089768D"/>
    <w:rsid w:val="00897889"/>
    <w:rsid w:val="0089797B"/>
    <w:rsid w:val="00897DE5"/>
    <w:rsid w:val="00897ECF"/>
    <w:rsid w:val="008A003C"/>
    <w:rsid w:val="008A02A9"/>
    <w:rsid w:val="008A0316"/>
    <w:rsid w:val="008A08A4"/>
    <w:rsid w:val="008A0D81"/>
    <w:rsid w:val="008A0DB3"/>
    <w:rsid w:val="008A104D"/>
    <w:rsid w:val="008A11B4"/>
    <w:rsid w:val="008A11C2"/>
    <w:rsid w:val="008A14AC"/>
    <w:rsid w:val="008A1528"/>
    <w:rsid w:val="008A1634"/>
    <w:rsid w:val="008A17F6"/>
    <w:rsid w:val="008A1871"/>
    <w:rsid w:val="008A1CDA"/>
    <w:rsid w:val="008A1F62"/>
    <w:rsid w:val="008A1F66"/>
    <w:rsid w:val="008A21DC"/>
    <w:rsid w:val="008A2515"/>
    <w:rsid w:val="008A265C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2EB2"/>
    <w:rsid w:val="008A327B"/>
    <w:rsid w:val="008A3328"/>
    <w:rsid w:val="008A3AE9"/>
    <w:rsid w:val="008A3BA7"/>
    <w:rsid w:val="008A3D22"/>
    <w:rsid w:val="008A3D3D"/>
    <w:rsid w:val="008A3DC1"/>
    <w:rsid w:val="008A40BF"/>
    <w:rsid w:val="008A4119"/>
    <w:rsid w:val="008A422D"/>
    <w:rsid w:val="008A45FB"/>
    <w:rsid w:val="008A466B"/>
    <w:rsid w:val="008A4927"/>
    <w:rsid w:val="008A4AB7"/>
    <w:rsid w:val="008A4B28"/>
    <w:rsid w:val="008A4D15"/>
    <w:rsid w:val="008A4D84"/>
    <w:rsid w:val="008A4E16"/>
    <w:rsid w:val="008A4E46"/>
    <w:rsid w:val="008A558C"/>
    <w:rsid w:val="008A55EA"/>
    <w:rsid w:val="008A5A37"/>
    <w:rsid w:val="008A5C16"/>
    <w:rsid w:val="008A5C2A"/>
    <w:rsid w:val="008A5E0E"/>
    <w:rsid w:val="008A610A"/>
    <w:rsid w:val="008A6360"/>
    <w:rsid w:val="008A6505"/>
    <w:rsid w:val="008A6601"/>
    <w:rsid w:val="008A6765"/>
    <w:rsid w:val="008A695F"/>
    <w:rsid w:val="008A6A93"/>
    <w:rsid w:val="008A6B38"/>
    <w:rsid w:val="008A6F39"/>
    <w:rsid w:val="008A6FA9"/>
    <w:rsid w:val="008A7009"/>
    <w:rsid w:val="008A724D"/>
    <w:rsid w:val="008A777B"/>
    <w:rsid w:val="008A7782"/>
    <w:rsid w:val="008A77D5"/>
    <w:rsid w:val="008A7B1C"/>
    <w:rsid w:val="008A7E94"/>
    <w:rsid w:val="008A7F19"/>
    <w:rsid w:val="008B02EA"/>
    <w:rsid w:val="008B0342"/>
    <w:rsid w:val="008B048D"/>
    <w:rsid w:val="008B04B4"/>
    <w:rsid w:val="008B0531"/>
    <w:rsid w:val="008B08A4"/>
    <w:rsid w:val="008B0C50"/>
    <w:rsid w:val="008B0C9B"/>
    <w:rsid w:val="008B0CE2"/>
    <w:rsid w:val="008B0CE7"/>
    <w:rsid w:val="008B0D5B"/>
    <w:rsid w:val="008B1150"/>
    <w:rsid w:val="008B125A"/>
    <w:rsid w:val="008B132A"/>
    <w:rsid w:val="008B14B5"/>
    <w:rsid w:val="008B154C"/>
    <w:rsid w:val="008B1631"/>
    <w:rsid w:val="008B1823"/>
    <w:rsid w:val="008B1D8D"/>
    <w:rsid w:val="008B1E4C"/>
    <w:rsid w:val="008B1ED5"/>
    <w:rsid w:val="008B1FE3"/>
    <w:rsid w:val="008B225C"/>
    <w:rsid w:val="008B24C4"/>
    <w:rsid w:val="008B28D4"/>
    <w:rsid w:val="008B2968"/>
    <w:rsid w:val="008B2A14"/>
    <w:rsid w:val="008B2AF7"/>
    <w:rsid w:val="008B3077"/>
    <w:rsid w:val="008B31C0"/>
    <w:rsid w:val="008B352F"/>
    <w:rsid w:val="008B35BC"/>
    <w:rsid w:val="008B36C9"/>
    <w:rsid w:val="008B371F"/>
    <w:rsid w:val="008B3913"/>
    <w:rsid w:val="008B3960"/>
    <w:rsid w:val="008B3B5B"/>
    <w:rsid w:val="008B3D29"/>
    <w:rsid w:val="008B3F28"/>
    <w:rsid w:val="008B3F81"/>
    <w:rsid w:val="008B413B"/>
    <w:rsid w:val="008B421C"/>
    <w:rsid w:val="008B44E6"/>
    <w:rsid w:val="008B493D"/>
    <w:rsid w:val="008B4AB4"/>
    <w:rsid w:val="008B4B6C"/>
    <w:rsid w:val="008B4E92"/>
    <w:rsid w:val="008B50A4"/>
    <w:rsid w:val="008B51A5"/>
    <w:rsid w:val="008B5512"/>
    <w:rsid w:val="008B5576"/>
    <w:rsid w:val="008B563A"/>
    <w:rsid w:val="008B5816"/>
    <w:rsid w:val="008B59A7"/>
    <w:rsid w:val="008B5C6A"/>
    <w:rsid w:val="008B5EA1"/>
    <w:rsid w:val="008B5FC7"/>
    <w:rsid w:val="008B628A"/>
    <w:rsid w:val="008B62AE"/>
    <w:rsid w:val="008B630B"/>
    <w:rsid w:val="008B639A"/>
    <w:rsid w:val="008B6A93"/>
    <w:rsid w:val="008B6D0D"/>
    <w:rsid w:val="008B6DBD"/>
    <w:rsid w:val="008B6E05"/>
    <w:rsid w:val="008B6F0E"/>
    <w:rsid w:val="008B7106"/>
    <w:rsid w:val="008B710C"/>
    <w:rsid w:val="008B71EF"/>
    <w:rsid w:val="008B7586"/>
    <w:rsid w:val="008B79A7"/>
    <w:rsid w:val="008B7B12"/>
    <w:rsid w:val="008B7B85"/>
    <w:rsid w:val="008B7D51"/>
    <w:rsid w:val="008B7F4B"/>
    <w:rsid w:val="008B7F59"/>
    <w:rsid w:val="008B7F61"/>
    <w:rsid w:val="008B7F80"/>
    <w:rsid w:val="008C001B"/>
    <w:rsid w:val="008C00AC"/>
    <w:rsid w:val="008C0249"/>
    <w:rsid w:val="008C0357"/>
    <w:rsid w:val="008C03E4"/>
    <w:rsid w:val="008C0449"/>
    <w:rsid w:val="008C05D7"/>
    <w:rsid w:val="008C0724"/>
    <w:rsid w:val="008C0F71"/>
    <w:rsid w:val="008C10CF"/>
    <w:rsid w:val="008C10EF"/>
    <w:rsid w:val="008C129E"/>
    <w:rsid w:val="008C13DA"/>
    <w:rsid w:val="008C1484"/>
    <w:rsid w:val="008C163B"/>
    <w:rsid w:val="008C191D"/>
    <w:rsid w:val="008C1CDE"/>
    <w:rsid w:val="008C1D83"/>
    <w:rsid w:val="008C1E1B"/>
    <w:rsid w:val="008C2153"/>
    <w:rsid w:val="008C2454"/>
    <w:rsid w:val="008C252B"/>
    <w:rsid w:val="008C28F4"/>
    <w:rsid w:val="008C2FFF"/>
    <w:rsid w:val="008C30AB"/>
    <w:rsid w:val="008C3257"/>
    <w:rsid w:val="008C32BA"/>
    <w:rsid w:val="008C36D4"/>
    <w:rsid w:val="008C36F1"/>
    <w:rsid w:val="008C3881"/>
    <w:rsid w:val="008C3AC7"/>
    <w:rsid w:val="008C3BB8"/>
    <w:rsid w:val="008C3C1A"/>
    <w:rsid w:val="008C3CC5"/>
    <w:rsid w:val="008C4642"/>
    <w:rsid w:val="008C4863"/>
    <w:rsid w:val="008C4937"/>
    <w:rsid w:val="008C4B1C"/>
    <w:rsid w:val="008C4B53"/>
    <w:rsid w:val="008C4B5E"/>
    <w:rsid w:val="008C4E64"/>
    <w:rsid w:val="008C4F30"/>
    <w:rsid w:val="008C4F8B"/>
    <w:rsid w:val="008C5871"/>
    <w:rsid w:val="008C5A2B"/>
    <w:rsid w:val="008C5A67"/>
    <w:rsid w:val="008C5C45"/>
    <w:rsid w:val="008C5D33"/>
    <w:rsid w:val="008C5EB7"/>
    <w:rsid w:val="008C5F10"/>
    <w:rsid w:val="008C61B9"/>
    <w:rsid w:val="008C6419"/>
    <w:rsid w:val="008C6594"/>
    <w:rsid w:val="008C67D6"/>
    <w:rsid w:val="008C6B44"/>
    <w:rsid w:val="008C6ECF"/>
    <w:rsid w:val="008C7022"/>
    <w:rsid w:val="008C7418"/>
    <w:rsid w:val="008C75C4"/>
    <w:rsid w:val="008C7B09"/>
    <w:rsid w:val="008C7C5C"/>
    <w:rsid w:val="008C7CF1"/>
    <w:rsid w:val="008D01CC"/>
    <w:rsid w:val="008D0516"/>
    <w:rsid w:val="008D05E3"/>
    <w:rsid w:val="008D06BE"/>
    <w:rsid w:val="008D071D"/>
    <w:rsid w:val="008D0A95"/>
    <w:rsid w:val="008D0D28"/>
    <w:rsid w:val="008D1001"/>
    <w:rsid w:val="008D136D"/>
    <w:rsid w:val="008D1505"/>
    <w:rsid w:val="008D1577"/>
    <w:rsid w:val="008D1608"/>
    <w:rsid w:val="008D1AF2"/>
    <w:rsid w:val="008D1B7B"/>
    <w:rsid w:val="008D1BA5"/>
    <w:rsid w:val="008D1D5E"/>
    <w:rsid w:val="008D1E84"/>
    <w:rsid w:val="008D244F"/>
    <w:rsid w:val="008D2721"/>
    <w:rsid w:val="008D2C62"/>
    <w:rsid w:val="008D2DF0"/>
    <w:rsid w:val="008D2F03"/>
    <w:rsid w:val="008D2F10"/>
    <w:rsid w:val="008D2F55"/>
    <w:rsid w:val="008D3063"/>
    <w:rsid w:val="008D32E6"/>
    <w:rsid w:val="008D3561"/>
    <w:rsid w:val="008D356E"/>
    <w:rsid w:val="008D3C62"/>
    <w:rsid w:val="008D41BA"/>
    <w:rsid w:val="008D4311"/>
    <w:rsid w:val="008D43A7"/>
    <w:rsid w:val="008D43D1"/>
    <w:rsid w:val="008D4692"/>
    <w:rsid w:val="008D4BA1"/>
    <w:rsid w:val="008D4BC2"/>
    <w:rsid w:val="008D503B"/>
    <w:rsid w:val="008D519B"/>
    <w:rsid w:val="008D52A3"/>
    <w:rsid w:val="008D532A"/>
    <w:rsid w:val="008D5684"/>
    <w:rsid w:val="008D57DD"/>
    <w:rsid w:val="008D58DE"/>
    <w:rsid w:val="008D5A88"/>
    <w:rsid w:val="008D5C3A"/>
    <w:rsid w:val="008D6176"/>
    <w:rsid w:val="008D6219"/>
    <w:rsid w:val="008D624B"/>
    <w:rsid w:val="008D6271"/>
    <w:rsid w:val="008D62C8"/>
    <w:rsid w:val="008D6597"/>
    <w:rsid w:val="008D677B"/>
    <w:rsid w:val="008D67AC"/>
    <w:rsid w:val="008D6923"/>
    <w:rsid w:val="008D69DB"/>
    <w:rsid w:val="008D69FF"/>
    <w:rsid w:val="008D6C22"/>
    <w:rsid w:val="008D6CCF"/>
    <w:rsid w:val="008D6D28"/>
    <w:rsid w:val="008D6D83"/>
    <w:rsid w:val="008D7523"/>
    <w:rsid w:val="008D7666"/>
    <w:rsid w:val="008D777B"/>
    <w:rsid w:val="008D78FE"/>
    <w:rsid w:val="008D797E"/>
    <w:rsid w:val="008D7C5E"/>
    <w:rsid w:val="008E0034"/>
    <w:rsid w:val="008E00AB"/>
    <w:rsid w:val="008E0152"/>
    <w:rsid w:val="008E0277"/>
    <w:rsid w:val="008E03A4"/>
    <w:rsid w:val="008E05F7"/>
    <w:rsid w:val="008E0719"/>
    <w:rsid w:val="008E084C"/>
    <w:rsid w:val="008E0963"/>
    <w:rsid w:val="008E0CDF"/>
    <w:rsid w:val="008E0D1D"/>
    <w:rsid w:val="008E103F"/>
    <w:rsid w:val="008E12CC"/>
    <w:rsid w:val="008E15D4"/>
    <w:rsid w:val="008E18F4"/>
    <w:rsid w:val="008E1C7D"/>
    <w:rsid w:val="008E1C93"/>
    <w:rsid w:val="008E1CF3"/>
    <w:rsid w:val="008E1CF4"/>
    <w:rsid w:val="008E1E34"/>
    <w:rsid w:val="008E2056"/>
    <w:rsid w:val="008E233A"/>
    <w:rsid w:val="008E243C"/>
    <w:rsid w:val="008E276A"/>
    <w:rsid w:val="008E2977"/>
    <w:rsid w:val="008E2AD6"/>
    <w:rsid w:val="008E2C86"/>
    <w:rsid w:val="008E2DCC"/>
    <w:rsid w:val="008E2E41"/>
    <w:rsid w:val="008E2EE4"/>
    <w:rsid w:val="008E3079"/>
    <w:rsid w:val="008E30F6"/>
    <w:rsid w:val="008E343A"/>
    <w:rsid w:val="008E3609"/>
    <w:rsid w:val="008E3717"/>
    <w:rsid w:val="008E37F3"/>
    <w:rsid w:val="008E3C7E"/>
    <w:rsid w:val="008E4286"/>
    <w:rsid w:val="008E4487"/>
    <w:rsid w:val="008E4A1A"/>
    <w:rsid w:val="008E4D9B"/>
    <w:rsid w:val="008E4DF6"/>
    <w:rsid w:val="008E4EE4"/>
    <w:rsid w:val="008E531E"/>
    <w:rsid w:val="008E5884"/>
    <w:rsid w:val="008E58A6"/>
    <w:rsid w:val="008E5CE8"/>
    <w:rsid w:val="008E60DE"/>
    <w:rsid w:val="008E62F9"/>
    <w:rsid w:val="008E64D7"/>
    <w:rsid w:val="008E64DB"/>
    <w:rsid w:val="008E66CF"/>
    <w:rsid w:val="008E6A99"/>
    <w:rsid w:val="008E6AAA"/>
    <w:rsid w:val="008E6B74"/>
    <w:rsid w:val="008E6D21"/>
    <w:rsid w:val="008E706F"/>
    <w:rsid w:val="008E7644"/>
    <w:rsid w:val="008E766D"/>
    <w:rsid w:val="008E7758"/>
    <w:rsid w:val="008E782B"/>
    <w:rsid w:val="008E7C6F"/>
    <w:rsid w:val="008E7F56"/>
    <w:rsid w:val="008E7FED"/>
    <w:rsid w:val="008F00E5"/>
    <w:rsid w:val="008F03E6"/>
    <w:rsid w:val="008F05BA"/>
    <w:rsid w:val="008F0653"/>
    <w:rsid w:val="008F0988"/>
    <w:rsid w:val="008F0A42"/>
    <w:rsid w:val="008F0B60"/>
    <w:rsid w:val="008F0CD3"/>
    <w:rsid w:val="008F0CE9"/>
    <w:rsid w:val="008F0D40"/>
    <w:rsid w:val="008F0D89"/>
    <w:rsid w:val="008F0E8E"/>
    <w:rsid w:val="008F0FF8"/>
    <w:rsid w:val="008F10D0"/>
    <w:rsid w:val="008F115C"/>
    <w:rsid w:val="008F11AB"/>
    <w:rsid w:val="008F13EE"/>
    <w:rsid w:val="008F1649"/>
    <w:rsid w:val="008F1B9F"/>
    <w:rsid w:val="008F2022"/>
    <w:rsid w:val="008F239A"/>
    <w:rsid w:val="008F23C7"/>
    <w:rsid w:val="008F243A"/>
    <w:rsid w:val="008F282B"/>
    <w:rsid w:val="008F2CCF"/>
    <w:rsid w:val="008F2E5A"/>
    <w:rsid w:val="008F376B"/>
    <w:rsid w:val="008F3900"/>
    <w:rsid w:val="008F3EA7"/>
    <w:rsid w:val="008F3FE3"/>
    <w:rsid w:val="008F40BF"/>
    <w:rsid w:val="008F4164"/>
    <w:rsid w:val="008F41AB"/>
    <w:rsid w:val="008F41C0"/>
    <w:rsid w:val="008F4215"/>
    <w:rsid w:val="008F445A"/>
    <w:rsid w:val="008F4516"/>
    <w:rsid w:val="008F48FE"/>
    <w:rsid w:val="008F4D7D"/>
    <w:rsid w:val="008F4DC2"/>
    <w:rsid w:val="008F50E7"/>
    <w:rsid w:val="008F53E4"/>
    <w:rsid w:val="008F55B3"/>
    <w:rsid w:val="008F59AD"/>
    <w:rsid w:val="008F5D4F"/>
    <w:rsid w:val="008F634A"/>
    <w:rsid w:val="008F634D"/>
    <w:rsid w:val="008F64B9"/>
    <w:rsid w:val="008F652A"/>
    <w:rsid w:val="008F661E"/>
    <w:rsid w:val="008F66A7"/>
    <w:rsid w:val="008F6758"/>
    <w:rsid w:val="008F6778"/>
    <w:rsid w:val="008F730D"/>
    <w:rsid w:val="008F7329"/>
    <w:rsid w:val="008F743D"/>
    <w:rsid w:val="008F745C"/>
    <w:rsid w:val="008F7563"/>
    <w:rsid w:val="008F77E1"/>
    <w:rsid w:val="008F783E"/>
    <w:rsid w:val="008F79CE"/>
    <w:rsid w:val="008F7A7A"/>
    <w:rsid w:val="008F7C8A"/>
    <w:rsid w:val="008F7CF4"/>
    <w:rsid w:val="008F7EAE"/>
    <w:rsid w:val="008F7FB8"/>
    <w:rsid w:val="0090023F"/>
    <w:rsid w:val="009003A1"/>
    <w:rsid w:val="0090044E"/>
    <w:rsid w:val="0090049C"/>
    <w:rsid w:val="00900551"/>
    <w:rsid w:val="0090066D"/>
    <w:rsid w:val="00900B49"/>
    <w:rsid w:val="00900D70"/>
    <w:rsid w:val="00900ED0"/>
    <w:rsid w:val="00900EE2"/>
    <w:rsid w:val="00900FF7"/>
    <w:rsid w:val="0090107C"/>
    <w:rsid w:val="009010BD"/>
    <w:rsid w:val="00901347"/>
    <w:rsid w:val="00901465"/>
    <w:rsid w:val="0090156F"/>
    <w:rsid w:val="00901AA7"/>
    <w:rsid w:val="00901C1C"/>
    <w:rsid w:val="00901F4C"/>
    <w:rsid w:val="00902883"/>
    <w:rsid w:val="00902941"/>
    <w:rsid w:val="009029DC"/>
    <w:rsid w:val="00902A6D"/>
    <w:rsid w:val="00902BD8"/>
    <w:rsid w:val="00902D9C"/>
    <w:rsid w:val="0090341F"/>
    <w:rsid w:val="009039B3"/>
    <w:rsid w:val="009039EA"/>
    <w:rsid w:val="00903A30"/>
    <w:rsid w:val="00903ABD"/>
    <w:rsid w:val="00903BE9"/>
    <w:rsid w:val="009042C4"/>
    <w:rsid w:val="00904374"/>
    <w:rsid w:val="009044F1"/>
    <w:rsid w:val="0090472E"/>
    <w:rsid w:val="00904889"/>
    <w:rsid w:val="0090490C"/>
    <w:rsid w:val="00904D2B"/>
    <w:rsid w:val="00904D40"/>
    <w:rsid w:val="00904ED7"/>
    <w:rsid w:val="00905116"/>
    <w:rsid w:val="0090534E"/>
    <w:rsid w:val="00905727"/>
    <w:rsid w:val="0090583E"/>
    <w:rsid w:val="009058EC"/>
    <w:rsid w:val="00905954"/>
    <w:rsid w:val="00905E3F"/>
    <w:rsid w:val="009061F9"/>
    <w:rsid w:val="00906242"/>
    <w:rsid w:val="009064BE"/>
    <w:rsid w:val="00906690"/>
    <w:rsid w:val="009066F1"/>
    <w:rsid w:val="00906AB9"/>
    <w:rsid w:val="00906B18"/>
    <w:rsid w:val="00906CEC"/>
    <w:rsid w:val="0090712A"/>
    <w:rsid w:val="009074CA"/>
    <w:rsid w:val="00907637"/>
    <w:rsid w:val="009078C1"/>
    <w:rsid w:val="00907CCB"/>
    <w:rsid w:val="00907CEE"/>
    <w:rsid w:val="00910083"/>
    <w:rsid w:val="00910166"/>
    <w:rsid w:val="00910358"/>
    <w:rsid w:val="00910433"/>
    <w:rsid w:val="0091056C"/>
    <w:rsid w:val="00910575"/>
    <w:rsid w:val="00910616"/>
    <w:rsid w:val="00910629"/>
    <w:rsid w:val="009109EA"/>
    <w:rsid w:val="009109EB"/>
    <w:rsid w:val="00910CD7"/>
    <w:rsid w:val="00911102"/>
    <w:rsid w:val="0091119C"/>
    <w:rsid w:val="0091147D"/>
    <w:rsid w:val="009114E2"/>
    <w:rsid w:val="00911831"/>
    <w:rsid w:val="00911885"/>
    <w:rsid w:val="00911B21"/>
    <w:rsid w:val="00911C9B"/>
    <w:rsid w:val="00912160"/>
    <w:rsid w:val="0091236C"/>
    <w:rsid w:val="009126EF"/>
    <w:rsid w:val="009126FC"/>
    <w:rsid w:val="00912A27"/>
    <w:rsid w:val="00912A2B"/>
    <w:rsid w:val="00912A69"/>
    <w:rsid w:val="00912B5B"/>
    <w:rsid w:val="00912B98"/>
    <w:rsid w:val="00912B99"/>
    <w:rsid w:val="00912BB1"/>
    <w:rsid w:val="00912DD4"/>
    <w:rsid w:val="00912FD6"/>
    <w:rsid w:val="00913269"/>
    <w:rsid w:val="009132A8"/>
    <w:rsid w:val="00913400"/>
    <w:rsid w:val="0091343B"/>
    <w:rsid w:val="00913697"/>
    <w:rsid w:val="00913953"/>
    <w:rsid w:val="00913DB2"/>
    <w:rsid w:val="00913F92"/>
    <w:rsid w:val="00913F94"/>
    <w:rsid w:val="009143E4"/>
    <w:rsid w:val="0091448E"/>
    <w:rsid w:val="00914744"/>
    <w:rsid w:val="0091478A"/>
    <w:rsid w:val="00914D1A"/>
    <w:rsid w:val="00914E5B"/>
    <w:rsid w:val="00915154"/>
    <w:rsid w:val="0091537F"/>
    <w:rsid w:val="009153BF"/>
    <w:rsid w:val="009157DF"/>
    <w:rsid w:val="0091585E"/>
    <w:rsid w:val="0091591C"/>
    <w:rsid w:val="00915AFF"/>
    <w:rsid w:val="00915CC4"/>
    <w:rsid w:val="00915CC6"/>
    <w:rsid w:val="00915DF4"/>
    <w:rsid w:val="00915E28"/>
    <w:rsid w:val="00915E57"/>
    <w:rsid w:val="0091601C"/>
    <w:rsid w:val="00916215"/>
    <w:rsid w:val="009165B3"/>
    <w:rsid w:val="00916B50"/>
    <w:rsid w:val="00916E6C"/>
    <w:rsid w:val="00917431"/>
    <w:rsid w:val="0091769A"/>
    <w:rsid w:val="00917841"/>
    <w:rsid w:val="00917BCB"/>
    <w:rsid w:val="00917D61"/>
    <w:rsid w:val="00917DA9"/>
    <w:rsid w:val="00917EA2"/>
    <w:rsid w:val="009205A0"/>
    <w:rsid w:val="009205EA"/>
    <w:rsid w:val="00920624"/>
    <w:rsid w:val="0092074F"/>
    <w:rsid w:val="0092086E"/>
    <w:rsid w:val="009209BB"/>
    <w:rsid w:val="00920B8A"/>
    <w:rsid w:val="00920C30"/>
    <w:rsid w:val="00920C72"/>
    <w:rsid w:val="00920C73"/>
    <w:rsid w:val="00921132"/>
    <w:rsid w:val="0092117B"/>
    <w:rsid w:val="009211D4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678"/>
    <w:rsid w:val="0092287D"/>
    <w:rsid w:val="00922A79"/>
    <w:rsid w:val="0092301C"/>
    <w:rsid w:val="009232EF"/>
    <w:rsid w:val="0092369A"/>
    <w:rsid w:val="0092375B"/>
    <w:rsid w:val="00923AF5"/>
    <w:rsid w:val="00923C24"/>
    <w:rsid w:val="00923C5E"/>
    <w:rsid w:val="009240ED"/>
    <w:rsid w:val="009242BF"/>
    <w:rsid w:val="00924383"/>
    <w:rsid w:val="0092443A"/>
    <w:rsid w:val="0092462B"/>
    <w:rsid w:val="00924693"/>
    <w:rsid w:val="009247F6"/>
    <w:rsid w:val="00924B04"/>
    <w:rsid w:val="009252B5"/>
    <w:rsid w:val="00925378"/>
    <w:rsid w:val="009255A8"/>
    <w:rsid w:val="0092575F"/>
    <w:rsid w:val="00925EB0"/>
    <w:rsid w:val="009260AE"/>
    <w:rsid w:val="00926141"/>
    <w:rsid w:val="00926142"/>
    <w:rsid w:val="00926292"/>
    <w:rsid w:val="00926401"/>
    <w:rsid w:val="00926643"/>
    <w:rsid w:val="0092667A"/>
    <w:rsid w:val="00926932"/>
    <w:rsid w:val="00926C41"/>
    <w:rsid w:val="00926C45"/>
    <w:rsid w:val="00926E15"/>
    <w:rsid w:val="009273C9"/>
    <w:rsid w:val="009278E1"/>
    <w:rsid w:val="00927CEE"/>
    <w:rsid w:val="00927DFE"/>
    <w:rsid w:val="00927F84"/>
    <w:rsid w:val="00927FF1"/>
    <w:rsid w:val="00930008"/>
    <w:rsid w:val="00930089"/>
    <w:rsid w:val="00930CEB"/>
    <w:rsid w:val="00930E09"/>
    <w:rsid w:val="00930FD4"/>
    <w:rsid w:val="00931059"/>
    <w:rsid w:val="00931266"/>
    <w:rsid w:val="009315D3"/>
    <w:rsid w:val="009317F2"/>
    <w:rsid w:val="00931B24"/>
    <w:rsid w:val="00931E8E"/>
    <w:rsid w:val="0093219B"/>
    <w:rsid w:val="009326A2"/>
    <w:rsid w:val="009329DF"/>
    <w:rsid w:val="00932AC4"/>
    <w:rsid w:val="00932D34"/>
    <w:rsid w:val="00933407"/>
    <w:rsid w:val="009334D5"/>
    <w:rsid w:val="009334FC"/>
    <w:rsid w:val="0093361C"/>
    <w:rsid w:val="0093365A"/>
    <w:rsid w:val="00933701"/>
    <w:rsid w:val="009337F1"/>
    <w:rsid w:val="0093386E"/>
    <w:rsid w:val="00933871"/>
    <w:rsid w:val="00933DF3"/>
    <w:rsid w:val="00933E55"/>
    <w:rsid w:val="0093423A"/>
    <w:rsid w:val="009343DB"/>
    <w:rsid w:val="009343F6"/>
    <w:rsid w:val="009347F2"/>
    <w:rsid w:val="00934AD6"/>
    <w:rsid w:val="00934F78"/>
    <w:rsid w:val="0093520D"/>
    <w:rsid w:val="00935393"/>
    <w:rsid w:val="00935951"/>
    <w:rsid w:val="00935B5E"/>
    <w:rsid w:val="009362D3"/>
    <w:rsid w:val="0093668A"/>
    <w:rsid w:val="009367A2"/>
    <w:rsid w:val="009367D2"/>
    <w:rsid w:val="009369CC"/>
    <w:rsid w:val="00936A21"/>
    <w:rsid w:val="00936B12"/>
    <w:rsid w:val="00936EE6"/>
    <w:rsid w:val="00937095"/>
    <w:rsid w:val="0093712D"/>
    <w:rsid w:val="0093730F"/>
    <w:rsid w:val="0093737C"/>
    <w:rsid w:val="009373DB"/>
    <w:rsid w:val="00937475"/>
    <w:rsid w:val="0093752D"/>
    <w:rsid w:val="009375A0"/>
    <w:rsid w:val="00937A19"/>
    <w:rsid w:val="00937C5E"/>
    <w:rsid w:val="00937F20"/>
    <w:rsid w:val="009408D4"/>
    <w:rsid w:val="009409A2"/>
    <w:rsid w:val="00940ABC"/>
    <w:rsid w:val="00940B62"/>
    <w:rsid w:val="00940DDE"/>
    <w:rsid w:val="00940E17"/>
    <w:rsid w:val="00940EF6"/>
    <w:rsid w:val="00940F98"/>
    <w:rsid w:val="00941092"/>
    <w:rsid w:val="009410B5"/>
    <w:rsid w:val="0094110A"/>
    <w:rsid w:val="00941293"/>
    <w:rsid w:val="00941347"/>
    <w:rsid w:val="00941538"/>
    <w:rsid w:val="009415A7"/>
    <w:rsid w:val="009415C8"/>
    <w:rsid w:val="009417B8"/>
    <w:rsid w:val="00941888"/>
    <w:rsid w:val="00941A18"/>
    <w:rsid w:val="00941B8E"/>
    <w:rsid w:val="00941BF6"/>
    <w:rsid w:val="00941C56"/>
    <w:rsid w:val="00941D78"/>
    <w:rsid w:val="00941D8B"/>
    <w:rsid w:val="00941F19"/>
    <w:rsid w:val="00941FAE"/>
    <w:rsid w:val="009421C4"/>
    <w:rsid w:val="0094220B"/>
    <w:rsid w:val="0094221E"/>
    <w:rsid w:val="0094227D"/>
    <w:rsid w:val="00942569"/>
    <w:rsid w:val="009429A1"/>
    <w:rsid w:val="00942AAC"/>
    <w:rsid w:val="00942AF8"/>
    <w:rsid w:val="00942F36"/>
    <w:rsid w:val="00942FF5"/>
    <w:rsid w:val="00943065"/>
    <w:rsid w:val="009430BE"/>
    <w:rsid w:val="00943D7F"/>
    <w:rsid w:val="00943DBE"/>
    <w:rsid w:val="00943FE8"/>
    <w:rsid w:val="0094412D"/>
    <w:rsid w:val="00944150"/>
    <w:rsid w:val="009442AC"/>
    <w:rsid w:val="00944384"/>
    <w:rsid w:val="00944427"/>
    <w:rsid w:val="00944694"/>
    <w:rsid w:val="009446C7"/>
    <w:rsid w:val="009446F2"/>
    <w:rsid w:val="009447DC"/>
    <w:rsid w:val="00944B9B"/>
    <w:rsid w:val="00944C2B"/>
    <w:rsid w:val="00944CC2"/>
    <w:rsid w:val="00944D00"/>
    <w:rsid w:val="00944FF8"/>
    <w:rsid w:val="00945171"/>
    <w:rsid w:val="0094522E"/>
    <w:rsid w:val="00945333"/>
    <w:rsid w:val="00945423"/>
    <w:rsid w:val="0094585F"/>
    <w:rsid w:val="009458AA"/>
    <w:rsid w:val="009458F1"/>
    <w:rsid w:val="00945AC5"/>
    <w:rsid w:val="00945AD9"/>
    <w:rsid w:val="00945C77"/>
    <w:rsid w:val="00945CBE"/>
    <w:rsid w:val="00946029"/>
    <w:rsid w:val="00946311"/>
    <w:rsid w:val="00946DED"/>
    <w:rsid w:val="00946F00"/>
    <w:rsid w:val="00947038"/>
    <w:rsid w:val="009472A8"/>
    <w:rsid w:val="009472F3"/>
    <w:rsid w:val="0094732C"/>
    <w:rsid w:val="009474E9"/>
    <w:rsid w:val="00947976"/>
    <w:rsid w:val="00947AC1"/>
    <w:rsid w:val="00947AE0"/>
    <w:rsid w:val="00947AF5"/>
    <w:rsid w:val="00947C67"/>
    <w:rsid w:val="00947DA4"/>
    <w:rsid w:val="00947DA9"/>
    <w:rsid w:val="00950036"/>
    <w:rsid w:val="0095028C"/>
    <w:rsid w:val="009505CA"/>
    <w:rsid w:val="00950697"/>
    <w:rsid w:val="00950881"/>
    <w:rsid w:val="00950992"/>
    <w:rsid w:val="00950C92"/>
    <w:rsid w:val="00950E62"/>
    <w:rsid w:val="0095127B"/>
    <w:rsid w:val="009513BA"/>
    <w:rsid w:val="00951512"/>
    <w:rsid w:val="00951613"/>
    <w:rsid w:val="009516CC"/>
    <w:rsid w:val="009519CD"/>
    <w:rsid w:val="00951A31"/>
    <w:rsid w:val="00951CB8"/>
    <w:rsid w:val="00951E13"/>
    <w:rsid w:val="009521C1"/>
    <w:rsid w:val="00952292"/>
    <w:rsid w:val="009523F4"/>
    <w:rsid w:val="009524C1"/>
    <w:rsid w:val="00952674"/>
    <w:rsid w:val="00952777"/>
    <w:rsid w:val="009527FB"/>
    <w:rsid w:val="00952BF5"/>
    <w:rsid w:val="009533D5"/>
    <w:rsid w:val="009534A3"/>
    <w:rsid w:val="00953544"/>
    <w:rsid w:val="009536CC"/>
    <w:rsid w:val="0095375A"/>
    <w:rsid w:val="00953887"/>
    <w:rsid w:val="0095399B"/>
    <w:rsid w:val="009539BA"/>
    <w:rsid w:val="00953CC5"/>
    <w:rsid w:val="00953FC5"/>
    <w:rsid w:val="00954089"/>
    <w:rsid w:val="0095443D"/>
    <w:rsid w:val="00954508"/>
    <w:rsid w:val="0095481D"/>
    <w:rsid w:val="009548B6"/>
    <w:rsid w:val="0095495F"/>
    <w:rsid w:val="00954B13"/>
    <w:rsid w:val="00954E23"/>
    <w:rsid w:val="00954F09"/>
    <w:rsid w:val="0095541C"/>
    <w:rsid w:val="009556E9"/>
    <w:rsid w:val="009558BE"/>
    <w:rsid w:val="0095591D"/>
    <w:rsid w:val="00955927"/>
    <w:rsid w:val="00955D02"/>
    <w:rsid w:val="00955DD3"/>
    <w:rsid w:val="00955F49"/>
    <w:rsid w:val="00956068"/>
    <w:rsid w:val="00956584"/>
    <w:rsid w:val="009565B3"/>
    <w:rsid w:val="009567CF"/>
    <w:rsid w:val="00956833"/>
    <w:rsid w:val="00956846"/>
    <w:rsid w:val="00956CD4"/>
    <w:rsid w:val="009572E8"/>
    <w:rsid w:val="0095738C"/>
    <w:rsid w:val="00957416"/>
    <w:rsid w:val="009575EA"/>
    <w:rsid w:val="00957698"/>
    <w:rsid w:val="00957775"/>
    <w:rsid w:val="009578DF"/>
    <w:rsid w:val="0095798E"/>
    <w:rsid w:val="00957A6E"/>
    <w:rsid w:val="00957B05"/>
    <w:rsid w:val="00957CAB"/>
    <w:rsid w:val="00960029"/>
    <w:rsid w:val="009600FD"/>
    <w:rsid w:val="009601B4"/>
    <w:rsid w:val="009601CD"/>
    <w:rsid w:val="0096031C"/>
    <w:rsid w:val="0096059B"/>
    <w:rsid w:val="00960810"/>
    <w:rsid w:val="00960826"/>
    <w:rsid w:val="00960BF4"/>
    <w:rsid w:val="00960C16"/>
    <w:rsid w:val="00960FBF"/>
    <w:rsid w:val="0096129D"/>
    <w:rsid w:val="0096167C"/>
    <w:rsid w:val="00961779"/>
    <w:rsid w:val="009619A5"/>
    <w:rsid w:val="00961B13"/>
    <w:rsid w:val="0096227A"/>
    <w:rsid w:val="00962314"/>
    <w:rsid w:val="00962351"/>
    <w:rsid w:val="009624D5"/>
    <w:rsid w:val="00963111"/>
    <w:rsid w:val="00963258"/>
    <w:rsid w:val="0096331A"/>
    <w:rsid w:val="009637D6"/>
    <w:rsid w:val="00963975"/>
    <w:rsid w:val="0096399C"/>
    <w:rsid w:val="00963C1E"/>
    <w:rsid w:val="00963F31"/>
    <w:rsid w:val="00963F47"/>
    <w:rsid w:val="00964201"/>
    <w:rsid w:val="009643D6"/>
    <w:rsid w:val="0096441B"/>
    <w:rsid w:val="00964487"/>
    <w:rsid w:val="0096478A"/>
    <w:rsid w:val="0096491A"/>
    <w:rsid w:val="00964A70"/>
    <w:rsid w:val="00964C2E"/>
    <w:rsid w:val="00964D72"/>
    <w:rsid w:val="00964DA8"/>
    <w:rsid w:val="00964E34"/>
    <w:rsid w:val="009650F1"/>
    <w:rsid w:val="00965166"/>
    <w:rsid w:val="0096550E"/>
    <w:rsid w:val="00965558"/>
    <w:rsid w:val="00965BC3"/>
    <w:rsid w:val="00965C85"/>
    <w:rsid w:val="00965D88"/>
    <w:rsid w:val="00965DC8"/>
    <w:rsid w:val="00965E0B"/>
    <w:rsid w:val="009663C7"/>
    <w:rsid w:val="00966598"/>
    <w:rsid w:val="009666C4"/>
    <w:rsid w:val="009667BF"/>
    <w:rsid w:val="00966DD9"/>
    <w:rsid w:val="00966E07"/>
    <w:rsid w:val="00966E45"/>
    <w:rsid w:val="00966F5B"/>
    <w:rsid w:val="0096701C"/>
    <w:rsid w:val="009671DA"/>
    <w:rsid w:val="0096723B"/>
    <w:rsid w:val="0096731D"/>
    <w:rsid w:val="00967360"/>
    <w:rsid w:val="009673DC"/>
    <w:rsid w:val="009675C2"/>
    <w:rsid w:val="0096760E"/>
    <w:rsid w:val="0096799B"/>
    <w:rsid w:val="00967C1D"/>
    <w:rsid w:val="00967CA4"/>
    <w:rsid w:val="00967E50"/>
    <w:rsid w:val="00970042"/>
    <w:rsid w:val="009704C4"/>
    <w:rsid w:val="00970620"/>
    <w:rsid w:val="009707A2"/>
    <w:rsid w:val="009709ED"/>
    <w:rsid w:val="00970A33"/>
    <w:rsid w:val="00970AD4"/>
    <w:rsid w:val="00970BF6"/>
    <w:rsid w:val="00970C90"/>
    <w:rsid w:val="00970DD5"/>
    <w:rsid w:val="00970EB3"/>
    <w:rsid w:val="00970F69"/>
    <w:rsid w:val="00970FA2"/>
    <w:rsid w:val="009710B0"/>
    <w:rsid w:val="00971306"/>
    <w:rsid w:val="0097178D"/>
    <w:rsid w:val="00971797"/>
    <w:rsid w:val="009718CA"/>
    <w:rsid w:val="00971A98"/>
    <w:rsid w:val="00971C87"/>
    <w:rsid w:val="009720C1"/>
    <w:rsid w:val="00972135"/>
    <w:rsid w:val="0097221F"/>
    <w:rsid w:val="009723EC"/>
    <w:rsid w:val="00972411"/>
    <w:rsid w:val="0097275E"/>
    <w:rsid w:val="00972B06"/>
    <w:rsid w:val="00972B44"/>
    <w:rsid w:val="00972EB0"/>
    <w:rsid w:val="00972EB6"/>
    <w:rsid w:val="00972F6C"/>
    <w:rsid w:val="00973023"/>
    <w:rsid w:val="0097303A"/>
    <w:rsid w:val="009732DA"/>
    <w:rsid w:val="00973445"/>
    <w:rsid w:val="00973486"/>
    <w:rsid w:val="00973531"/>
    <w:rsid w:val="00973678"/>
    <w:rsid w:val="00973712"/>
    <w:rsid w:val="0097393F"/>
    <w:rsid w:val="009739DF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C39"/>
    <w:rsid w:val="00974D86"/>
    <w:rsid w:val="009755DE"/>
    <w:rsid w:val="00975660"/>
    <w:rsid w:val="009757D0"/>
    <w:rsid w:val="009759D3"/>
    <w:rsid w:val="00975F0E"/>
    <w:rsid w:val="00975F5A"/>
    <w:rsid w:val="009764B1"/>
    <w:rsid w:val="009764BF"/>
    <w:rsid w:val="00976844"/>
    <w:rsid w:val="009769DC"/>
    <w:rsid w:val="00976B96"/>
    <w:rsid w:val="00976F3D"/>
    <w:rsid w:val="00977020"/>
    <w:rsid w:val="00977256"/>
    <w:rsid w:val="0097737A"/>
    <w:rsid w:val="00977689"/>
    <w:rsid w:val="00977826"/>
    <w:rsid w:val="009778C8"/>
    <w:rsid w:val="00977BB2"/>
    <w:rsid w:val="00977BF7"/>
    <w:rsid w:val="00977FE7"/>
    <w:rsid w:val="0098009E"/>
    <w:rsid w:val="009801A9"/>
    <w:rsid w:val="00980490"/>
    <w:rsid w:val="00980507"/>
    <w:rsid w:val="009805CF"/>
    <w:rsid w:val="00980708"/>
    <w:rsid w:val="0098075C"/>
    <w:rsid w:val="00980A5A"/>
    <w:rsid w:val="00980C4A"/>
    <w:rsid w:val="00980D35"/>
    <w:rsid w:val="00980D9B"/>
    <w:rsid w:val="0098130D"/>
    <w:rsid w:val="00981325"/>
    <w:rsid w:val="00981387"/>
    <w:rsid w:val="00981395"/>
    <w:rsid w:val="0098153B"/>
    <w:rsid w:val="00981621"/>
    <w:rsid w:val="00981910"/>
    <w:rsid w:val="009819CC"/>
    <w:rsid w:val="00981B08"/>
    <w:rsid w:val="00981CEF"/>
    <w:rsid w:val="00981E58"/>
    <w:rsid w:val="00982452"/>
    <w:rsid w:val="0098274F"/>
    <w:rsid w:val="00982913"/>
    <w:rsid w:val="00982A41"/>
    <w:rsid w:val="00982A8E"/>
    <w:rsid w:val="00982CEC"/>
    <w:rsid w:val="00982D44"/>
    <w:rsid w:val="00982EDE"/>
    <w:rsid w:val="00982FF8"/>
    <w:rsid w:val="009831CA"/>
    <w:rsid w:val="0098326D"/>
    <w:rsid w:val="00983280"/>
    <w:rsid w:val="0098362C"/>
    <w:rsid w:val="00983643"/>
    <w:rsid w:val="0098367F"/>
    <w:rsid w:val="009837B6"/>
    <w:rsid w:val="00983E83"/>
    <w:rsid w:val="00984025"/>
    <w:rsid w:val="00984391"/>
    <w:rsid w:val="00984731"/>
    <w:rsid w:val="00984841"/>
    <w:rsid w:val="00984B6E"/>
    <w:rsid w:val="00984CA1"/>
    <w:rsid w:val="00984E81"/>
    <w:rsid w:val="00985068"/>
    <w:rsid w:val="00985319"/>
    <w:rsid w:val="00985389"/>
    <w:rsid w:val="00985607"/>
    <w:rsid w:val="00985999"/>
    <w:rsid w:val="00985AF3"/>
    <w:rsid w:val="00985F70"/>
    <w:rsid w:val="009860FA"/>
    <w:rsid w:val="009866D0"/>
    <w:rsid w:val="00986A07"/>
    <w:rsid w:val="00986B30"/>
    <w:rsid w:val="00986CC0"/>
    <w:rsid w:val="00986D83"/>
    <w:rsid w:val="00986DF8"/>
    <w:rsid w:val="00987002"/>
    <w:rsid w:val="0098717B"/>
    <w:rsid w:val="009873A8"/>
    <w:rsid w:val="00987679"/>
    <w:rsid w:val="009878C5"/>
    <w:rsid w:val="00987C6C"/>
    <w:rsid w:val="0099027A"/>
    <w:rsid w:val="00990517"/>
    <w:rsid w:val="009906F9"/>
    <w:rsid w:val="00990921"/>
    <w:rsid w:val="009909D8"/>
    <w:rsid w:val="00990B82"/>
    <w:rsid w:val="0099134F"/>
    <w:rsid w:val="009916B9"/>
    <w:rsid w:val="009918AE"/>
    <w:rsid w:val="009918D7"/>
    <w:rsid w:val="00991932"/>
    <w:rsid w:val="00991CE0"/>
    <w:rsid w:val="00991D24"/>
    <w:rsid w:val="00991DA1"/>
    <w:rsid w:val="0099254F"/>
    <w:rsid w:val="00992701"/>
    <w:rsid w:val="009927F4"/>
    <w:rsid w:val="0099293E"/>
    <w:rsid w:val="00992A47"/>
    <w:rsid w:val="00992A7D"/>
    <w:rsid w:val="00992CAC"/>
    <w:rsid w:val="00992DBA"/>
    <w:rsid w:val="00992DD8"/>
    <w:rsid w:val="00992E0F"/>
    <w:rsid w:val="00992EB4"/>
    <w:rsid w:val="00992F4E"/>
    <w:rsid w:val="00992FCE"/>
    <w:rsid w:val="009931FA"/>
    <w:rsid w:val="009932CA"/>
    <w:rsid w:val="009933E2"/>
    <w:rsid w:val="00993548"/>
    <w:rsid w:val="009935F0"/>
    <w:rsid w:val="00993774"/>
    <w:rsid w:val="00993789"/>
    <w:rsid w:val="009938E7"/>
    <w:rsid w:val="009939E6"/>
    <w:rsid w:val="00993B9F"/>
    <w:rsid w:val="00993BC1"/>
    <w:rsid w:val="00993CFC"/>
    <w:rsid w:val="00993DD6"/>
    <w:rsid w:val="00993F99"/>
    <w:rsid w:val="00994796"/>
    <w:rsid w:val="00994905"/>
    <w:rsid w:val="00994A51"/>
    <w:rsid w:val="00994A7C"/>
    <w:rsid w:val="00994A92"/>
    <w:rsid w:val="00994B4E"/>
    <w:rsid w:val="00994C8F"/>
    <w:rsid w:val="00994CCC"/>
    <w:rsid w:val="00994DCC"/>
    <w:rsid w:val="009950BA"/>
    <w:rsid w:val="00995217"/>
    <w:rsid w:val="009952F3"/>
    <w:rsid w:val="00995335"/>
    <w:rsid w:val="0099536D"/>
    <w:rsid w:val="009956A0"/>
    <w:rsid w:val="00995754"/>
    <w:rsid w:val="009957CE"/>
    <w:rsid w:val="00995961"/>
    <w:rsid w:val="00995968"/>
    <w:rsid w:val="009959E1"/>
    <w:rsid w:val="00995A46"/>
    <w:rsid w:val="00995D07"/>
    <w:rsid w:val="009960DC"/>
    <w:rsid w:val="00996244"/>
    <w:rsid w:val="00996302"/>
    <w:rsid w:val="00996337"/>
    <w:rsid w:val="00996839"/>
    <w:rsid w:val="009968B4"/>
    <w:rsid w:val="00996994"/>
    <w:rsid w:val="00996BE2"/>
    <w:rsid w:val="00996E18"/>
    <w:rsid w:val="009971CB"/>
    <w:rsid w:val="00997429"/>
    <w:rsid w:val="00997631"/>
    <w:rsid w:val="0099766A"/>
    <w:rsid w:val="00997939"/>
    <w:rsid w:val="009979E2"/>
    <w:rsid w:val="00997C69"/>
    <w:rsid w:val="00997DEE"/>
    <w:rsid w:val="00997E15"/>
    <w:rsid w:val="009A0092"/>
    <w:rsid w:val="009A0361"/>
    <w:rsid w:val="009A05AA"/>
    <w:rsid w:val="009A08B9"/>
    <w:rsid w:val="009A0BF8"/>
    <w:rsid w:val="009A0C64"/>
    <w:rsid w:val="009A0DD8"/>
    <w:rsid w:val="009A0F95"/>
    <w:rsid w:val="009A103C"/>
    <w:rsid w:val="009A1183"/>
    <w:rsid w:val="009A11E9"/>
    <w:rsid w:val="009A1293"/>
    <w:rsid w:val="009A12FE"/>
    <w:rsid w:val="009A162E"/>
    <w:rsid w:val="009A1717"/>
    <w:rsid w:val="009A1947"/>
    <w:rsid w:val="009A1C42"/>
    <w:rsid w:val="009A1D70"/>
    <w:rsid w:val="009A1D8F"/>
    <w:rsid w:val="009A1DF2"/>
    <w:rsid w:val="009A1E31"/>
    <w:rsid w:val="009A1EC9"/>
    <w:rsid w:val="009A1FBE"/>
    <w:rsid w:val="009A2207"/>
    <w:rsid w:val="009A2247"/>
    <w:rsid w:val="009A2320"/>
    <w:rsid w:val="009A29BB"/>
    <w:rsid w:val="009A2A81"/>
    <w:rsid w:val="009A2B78"/>
    <w:rsid w:val="009A2C02"/>
    <w:rsid w:val="009A2C34"/>
    <w:rsid w:val="009A2C76"/>
    <w:rsid w:val="009A2CF7"/>
    <w:rsid w:val="009A2D8F"/>
    <w:rsid w:val="009A350A"/>
    <w:rsid w:val="009A3883"/>
    <w:rsid w:val="009A394C"/>
    <w:rsid w:val="009A3A50"/>
    <w:rsid w:val="009A3D73"/>
    <w:rsid w:val="009A3E56"/>
    <w:rsid w:val="009A3E9A"/>
    <w:rsid w:val="009A401C"/>
    <w:rsid w:val="009A4196"/>
    <w:rsid w:val="009A4DE5"/>
    <w:rsid w:val="009A5172"/>
    <w:rsid w:val="009A56CB"/>
    <w:rsid w:val="009A5873"/>
    <w:rsid w:val="009A5947"/>
    <w:rsid w:val="009A5D00"/>
    <w:rsid w:val="009A5DA3"/>
    <w:rsid w:val="009A5EDF"/>
    <w:rsid w:val="009A5F91"/>
    <w:rsid w:val="009A63DA"/>
    <w:rsid w:val="009A6C95"/>
    <w:rsid w:val="009A6DC0"/>
    <w:rsid w:val="009A6E5C"/>
    <w:rsid w:val="009A6EFE"/>
    <w:rsid w:val="009A7282"/>
    <w:rsid w:val="009A72CB"/>
    <w:rsid w:val="009A7355"/>
    <w:rsid w:val="009A7471"/>
    <w:rsid w:val="009A7664"/>
    <w:rsid w:val="009A76EC"/>
    <w:rsid w:val="009A7A5A"/>
    <w:rsid w:val="009A7D65"/>
    <w:rsid w:val="009A7EE9"/>
    <w:rsid w:val="009A7F9F"/>
    <w:rsid w:val="009B0413"/>
    <w:rsid w:val="009B0540"/>
    <w:rsid w:val="009B05FA"/>
    <w:rsid w:val="009B0672"/>
    <w:rsid w:val="009B08C8"/>
    <w:rsid w:val="009B08E2"/>
    <w:rsid w:val="009B0993"/>
    <w:rsid w:val="009B0995"/>
    <w:rsid w:val="009B09B5"/>
    <w:rsid w:val="009B0BAA"/>
    <w:rsid w:val="009B0C75"/>
    <w:rsid w:val="009B0CE1"/>
    <w:rsid w:val="009B0E10"/>
    <w:rsid w:val="009B10D8"/>
    <w:rsid w:val="009B111A"/>
    <w:rsid w:val="009B1177"/>
    <w:rsid w:val="009B15D4"/>
    <w:rsid w:val="009B163E"/>
    <w:rsid w:val="009B1899"/>
    <w:rsid w:val="009B1BE0"/>
    <w:rsid w:val="009B1C5B"/>
    <w:rsid w:val="009B1E7B"/>
    <w:rsid w:val="009B209E"/>
    <w:rsid w:val="009B2494"/>
    <w:rsid w:val="009B26AE"/>
    <w:rsid w:val="009B26C1"/>
    <w:rsid w:val="009B27DD"/>
    <w:rsid w:val="009B2839"/>
    <w:rsid w:val="009B2876"/>
    <w:rsid w:val="009B2CAA"/>
    <w:rsid w:val="009B2EE9"/>
    <w:rsid w:val="009B2F1E"/>
    <w:rsid w:val="009B308D"/>
    <w:rsid w:val="009B30C1"/>
    <w:rsid w:val="009B3360"/>
    <w:rsid w:val="009B33C3"/>
    <w:rsid w:val="009B3611"/>
    <w:rsid w:val="009B36BF"/>
    <w:rsid w:val="009B3791"/>
    <w:rsid w:val="009B389C"/>
    <w:rsid w:val="009B3C52"/>
    <w:rsid w:val="009B3EBA"/>
    <w:rsid w:val="009B401A"/>
    <w:rsid w:val="009B43B9"/>
    <w:rsid w:val="009B443A"/>
    <w:rsid w:val="009B4564"/>
    <w:rsid w:val="009B4593"/>
    <w:rsid w:val="009B466E"/>
    <w:rsid w:val="009B46DE"/>
    <w:rsid w:val="009B46DF"/>
    <w:rsid w:val="009B46F0"/>
    <w:rsid w:val="009B4B46"/>
    <w:rsid w:val="009B4D9C"/>
    <w:rsid w:val="009B4DC7"/>
    <w:rsid w:val="009B4EA6"/>
    <w:rsid w:val="009B5166"/>
    <w:rsid w:val="009B58FB"/>
    <w:rsid w:val="009B5ACE"/>
    <w:rsid w:val="009B5AE6"/>
    <w:rsid w:val="009B5CFD"/>
    <w:rsid w:val="009B62DC"/>
    <w:rsid w:val="009B6494"/>
    <w:rsid w:val="009B6676"/>
    <w:rsid w:val="009B6890"/>
    <w:rsid w:val="009B6BA0"/>
    <w:rsid w:val="009B6CBD"/>
    <w:rsid w:val="009B6F36"/>
    <w:rsid w:val="009B71EE"/>
    <w:rsid w:val="009B7353"/>
    <w:rsid w:val="009B736C"/>
    <w:rsid w:val="009B7445"/>
    <w:rsid w:val="009B7625"/>
    <w:rsid w:val="009B7721"/>
    <w:rsid w:val="009B7B57"/>
    <w:rsid w:val="009B7CDA"/>
    <w:rsid w:val="009B7E80"/>
    <w:rsid w:val="009B7E9C"/>
    <w:rsid w:val="009B7FE6"/>
    <w:rsid w:val="009C03A2"/>
    <w:rsid w:val="009C0508"/>
    <w:rsid w:val="009C0536"/>
    <w:rsid w:val="009C05F6"/>
    <w:rsid w:val="009C064B"/>
    <w:rsid w:val="009C083D"/>
    <w:rsid w:val="009C08F9"/>
    <w:rsid w:val="009C0917"/>
    <w:rsid w:val="009C0A63"/>
    <w:rsid w:val="009C0F19"/>
    <w:rsid w:val="009C121D"/>
    <w:rsid w:val="009C1350"/>
    <w:rsid w:val="009C154F"/>
    <w:rsid w:val="009C1862"/>
    <w:rsid w:val="009C187C"/>
    <w:rsid w:val="009C1A88"/>
    <w:rsid w:val="009C1ADA"/>
    <w:rsid w:val="009C1DD1"/>
    <w:rsid w:val="009C1E06"/>
    <w:rsid w:val="009C2051"/>
    <w:rsid w:val="009C2249"/>
    <w:rsid w:val="009C237B"/>
    <w:rsid w:val="009C2396"/>
    <w:rsid w:val="009C24FE"/>
    <w:rsid w:val="009C2906"/>
    <w:rsid w:val="009C2C98"/>
    <w:rsid w:val="009C2CAE"/>
    <w:rsid w:val="009C2D3D"/>
    <w:rsid w:val="009C2F53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AE8"/>
    <w:rsid w:val="009C4BF9"/>
    <w:rsid w:val="009C4CC1"/>
    <w:rsid w:val="009C4E51"/>
    <w:rsid w:val="009C50DE"/>
    <w:rsid w:val="009C51E6"/>
    <w:rsid w:val="009C5AFF"/>
    <w:rsid w:val="009C5BD5"/>
    <w:rsid w:val="009C5BEA"/>
    <w:rsid w:val="009C61E8"/>
    <w:rsid w:val="009C6202"/>
    <w:rsid w:val="009C62B7"/>
    <w:rsid w:val="009C62EE"/>
    <w:rsid w:val="009C6473"/>
    <w:rsid w:val="009C664A"/>
    <w:rsid w:val="009C6693"/>
    <w:rsid w:val="009C671E"/>
    <w:rsid w:val="009C683F"/>
    <w:rsid w:val="009C6845"/>
    <w:rsid w:val="009C68BE"/>
    <w:rsid w:val="009C6A1C"/>
    <w:rsid w:val="009C6BE7"/>
    <w:rsid w:val="009C6CA9"/>
    <w:rsid w:val="009C729E"/>
    <w:rsid w:val="009C72B6"/>
    <w:rsid w:val="009C7399"/>
    <w:rsid w:val="009C756C"/>
    <w:rsid w:val="009C76FB"/>
    <w:rsid w:val="009C78B7"/>
    <w:rsid w:val="009C7A21"/>
    <w:rsid w:val="009C7C75"/>
    <w:rsid w:val="009C7F3B"/>
    <w:rsid w:val="009D016C"/>
    <w:rsid w:val="009D0461"/>
    <w:rsid w:val="009D07B8"/>
    <w:rsid w:val="009D0BE3"/>
    <w:rsid w:val="009D1048"/>
    <w:rsid w:val="009D106F"/>
    <w:rsid w:val="009D1077"/>
    <w:rsid w:val="009D12FE"/>
    <w:rsid w:val="009D1459"/>
    <w:rsid w:val="009D1511"/>
    <w:rsid w:val="009D16C6"/>
    <w:rsid w:val="009D1EDC"/>
    <w:rsid w:val="009D20D7"/>
    <w:rsid w:val="009D2311"/>
    <w:rsid w:val="009D253C"/>
    <w:rsid w:val="009D25DE"/>
    <w:rsid w:val="009D26AB"/>
    <w:rsid w:val="009D26EF"/>
    <w:rsid w:val="009D271D"/>
    <w:rsid w:val="009D290F"/>
    <w:rsid w:val="009D2966"/>
    <w:rsid w:val="009D2AFF"/>
    <w:rsid w:val="009D2B95"/>
    <w:rsid w:val="009D2CEF"/>
    <w:rsid w:val="009D2E30"/>
    <w:rsid w:val="009D3031"/>
    <w:rsid w:val="009D33A0"/>
    <w:rsid w:val="009D34EF"/>
    <w:rsid w:val="009D35F0"/>
    <w:rsid w:val="009D3B60"/>
    <w:rsid w:val="009D3D86"/>
    <w:rsid w:val="009D3F1B"/>
    <w:rsid w:val="009D40EB"/>
    <w:rsid w:val="009D413C"/>
    <w:rsid w:val="009D417B"/>
    <w:rsid w:val="009D41AA"/>
    <w:rsid w:val="009D41D5"/>
    <w:rsid w:val="009D44B9"/>
    <w:rsid w:val="009D45CB"/>
    <w:rsid w:val="009D48FB"/>
    <w:rsid w:val="009D4A63"/>
    <w:rsid w:val="009D4F44"/>
    <w:rsid w:val="009D5093"/>
    <w:rsid w:val="009D55A3"/>
    <w:rsid w:val="009D58BD"/>
    <w:rsid w:val="009D596C"/>
    <w:rsid w:val="009D5AC6"/>
    <w:rsid w:val="009D5D65"/>
    <w:rsid w:val="009D5EC3"/>
    <w:rsid w:val="009D64A7"/>
    <w:rsid w:val="009D6593"/>
    <w:rsid w:val="009D662B"/>
    <w:rsid w:val="009D6632"/>
    <w:rsid w:val="009D6810"/>
    <w:rsid w:val="009D6897"/>
    <w:rsid w:val="009D6923"/>
    <w:rsid w:val="009D6D31"/>
    <w:rsid w:val="009D759E"/>
    <w:rsid w:val="009D7665"/>
    <w:rsid w:val="009D766E"/>
    <w:rsid w:val="009D7775"/>
    <w:rsid w:val="009D7889"/>
    <w:rsid w:val="009D7949"/>
    <w:rsid w:val="009D7BF0"/>
    <w:rsid w:val="009E01B7"/>
    <w:rsid w:val="009E0293"/>
    <w:rsid w:val="009E0362"/>
    <w:rsid w:val="009E03AE"/>
    <w:rsid w:val="009E03B6"/>
    <w:rsid w:val="009E0615"/>
    <w:rsid w:val="009E08CA"/>
    <w:rsid w:val="009E08E7"/>
    <w:rsid w:val="009E0D39"/>
    <w:rsid w:val="009E0E3A"/>
    <w:rsid w:val="009E0FB1"/>
    <w:rsid w:val="009E10FB"/>
    <w:rsid w:val="009E13A3"/>
    <w:rsid w:val="009E14B7"/>
    <w:rsid w:val="009E1811"/>
    <w:rsid w:val="009E1870"/>
    <w:rsid w:val="009E199F"/>
    <w:rsid w:val="009E1A9F"/>
    <w:rsid w:val="009E1AF0"/>
    <w:rsid w:val="009E1BCB"/>
    <w:rsid w:val="009E22F5"/>
    <w:rsid w:val="009E2576"/>
    <w:rsid w:val="009E25D4"/>
    <w:rsid w:val="009E290C"/>
    <w:rsid w:val="009E2E2E"/>
    <w:rsid w:val="009E3080"/>
    <w:rsid w:val="009E33AF"/>
    <w:rsid w:val="009E3499"/>
    <w:rsid w:val="009E381B"/>
    <w:rsid w:val="009E38C0"/>
    <w:rsid w:val="009E394B"/>
    <w:rsid w:val="009E396B"/>
    <w:rsid w:val="009E399C"/>
    <w:rsid w:val="009E3B83"/>
    <w:rsid w:val="009E3DA7"/>
    <w:rsid w:val="009E3F39"/>
    <w:rsid w:val="009E3F79"/>
    <w:rsid w:val="009E4098"/>
    <w:rsid w:val="009E4297"/>
    <w:rsid w:val="009E42BA"/>
    <w:rsid w:val="009E4361"/>
    <w:rsid w:val="009E4483"/>
    <w:rsid w:val="009E44A2"/>
    <w:rsid w:val="009E44E5"/>
    <w:rsid w:val="009E4528"/>
    <w:rsid w:val="009E457D"/>
    <w:rsid w:val="009E45B0"/>
    <w:rsid w:val="009E49A5"/>
    <w:rsid w:val="009E4AA4"/>
    <w:rsid w:val="009E4B27"/>
    <w:rsid w:val="009E4C2A"/>
    <w:rsid w:val="009E4C7F"/>
    <w:rsid w:val="009E4F6E"/>
    <w:rsid w:val="009E4FDC"/>
    <w:rsid w:val="009E5490"/>
    <w:rsid w:val="009E576B"/>
    <w:rsid w:val="009E5ACC"/>
    <w:rsid w:val="009E5AD1"/>
    <w:rsid w:val="009E605B"/>
    <w:rsid w:val="009E666E"/>
    <w:rsid w:val="009E6674"/>
    <w:rsid w:val="009E669D"/>
    <w:rsid w:val="009E6946"/>
    <w:rsid w:val="009E6B41"/>
    <w:rsid w:val="009E6B61"/>
    <w:rsid w:val="009E6C2E"/>
    <w:rsid w:val="009E6E62"/>
    <w:rsid w:val="009E6E80"/>
    <w:rsid w:val="009E6F76"/>
    <w:rsid w:val="009E713D"/>
    <w:rsid w:val="009E72B7"/>
    <w:rsid w:val="009E74BA"/>
    <w:rsid w:val="009E7552"/>
    <w:rsid w:val="009E7558"/>
    <w:rsid w:val="009E7AA1"/>
    <w:rsid w:val="009E7B81"/>
    <w:rsid w:val="009E7CBE"/>
    <w:rsid w:val="009F00FD"/>
    <w:rsid w:val="009F03D8"/>
    <w:rsid w:val="009F0A48"/>
    <w:rsid w:val="009F0CFE"/>
    <w:rsid w:val="009F10F2"/>
    <w:rsid w:val="009F1138"/>
    <w:rsid w:val="009F142A"/>
    <w:rsid w:val="009F1441"/>
    <w:rsid w:val="009F1446"/>
    <w:rsid w:val="009F15C6"/>
    <w:rsid w:val="009F1845"/>
    <w:rsid w:val="009F1B75"/>
    <w:rsid w:val="009F1C4B"/>
    <w:rsid w:val="009F1FB0"/>
    <w:rsid w:val="009F2026"/>
    <w:rsid w:val="009F207C"/>
    <w:rsid w:val="009F2101"/>
    <w:rsid w:val="009F2129"/>
    <w:rsid w:val="009F2406"/>
    <w:rsid w:val="009F24C1"/>
    <w:rsid w:val="009F293D"/>
    <w:rsid w:val="009F29B7"/>
    <w:rsid w:val="009F2DD0"/>
    <w:rsid w:val="009F3008"/>
    <w:rsid w:val="009F3752"/>
    <w:rsid w:val="009F3801"/>
    <w:rsid w:val="009F3A3A"/>
    <w:rsid w:val="009F3B1E"/>
    <w:rsid w:val="009F4250"/>
    <w:rsid w:val="009F43C4"/>
    <w:rsid w:val="009F43E4"/>
    <w:rsid w:val="009F449E"/>
    <w:rsid w:val="009F46CD"/>
    <w:rsid w:val="009F4746"/>
    <w:rsid w:val="009F47BE"/>
    <w:rsid w:val="009F4B51"/>
    <w:rsid w:val="009F4F08"/>
    <w:rsid w:val="009F53C1"/>
    <w:rsid w:val="009F5502"/>
    <w:rsid w:val="009F5620"/>
    <w:rsid w:val="009F56F2"/>
    <w:rsid w:val="009F57A0"/>
    <w:rsid w:val="009F5B7D"/>
    <w:rsid w:val="009F5DEC"/>
    <w:rsid w:val="009F5EEA"/>
    <w:rsid w:val="009F6126"/>
    <w:rsid w:val="009F6176"/>
    <w:rsid w:val="009F6258"/>
    <w:rsid w:val="009F6568"/>
    <w:rsid w:val="009F67B7"/>
    <w:rsid w:val="009F67FC"/>
    <w:rsid w:val="009F682C"/>
    <w:rsid w:val="009F7079"/>
    <w:rsid w:val="009F70E1"/>
    <w:rsid w:val="009F7397"/>
    <w:rsid w:val="009F741D"/>
    <w:rsid w:val="009F76FD"/>
    <w:rsid w:val="009F7799"/>
    <w:rsid w:val="009F793F"/>
    <w:rsid w:val="009F7993"/>
    <w:rsid w:val="009F7B3A"/>
    <w:rsid w:val="009F7DC4"/>
    <w:rsid w:val="009F7E0B"/>
    <w:rsid w:val="00A00042"/>
    <w:rsid w:val="00A00274"/>
    <w:rsid w:val="00A00590"/>
    <w:rsid w:val="00A00A46"/>
    <w:rsid w:val="00A00B17"/>
    <w:rsid w:val="00A00BA8"/>
    <w:rsid w:val="00A00BB7"/>
    <w:rsid w:val="00A00DDD"/>
    <w:rsid w:val="00A0129D"/>
    <w:rsid w:val="00A013C2"/>
    <w:rsid w:val="00A0168D"/>
    <w:rsid w:val="00A0201E"/>
    <w:rsid w:val="00A02059"/>
    <w:rsid w:val="00A0219D"/>
    <w:rsid w:val="00A0224F"/>
    <w:rsid w:val="00A022D1"/>
    <w:rsid w:val="00A02940"/>
    <w:rsid w:val="00A0318E"/>
    <w:rsid w:val="00A031B1"/>
    <w:rsid w:val="00A03377"/>
    <w:rsid w:val="00A03534"/>
    <w:rsid w:val="00A0361D"/>
    <w:rsid w:val="00A038AB"/>
    <w:rsid w:val="00A03C53"/>
    <w:rsid w:val="00A03EF7"/>
    <w:rsid w:val="00A049BB"/>
    <w:rsid w:val="00A04C65"/>
    <w:rsid w:val="00A04F84"/>
    <w:rsid w:val="00A054AD"/>
    <w:rsid w:val="00A0564C"/>
    <w:rsid w:val="00A05721"/>
    <w:rsid w:val="00A05871"/>
    <w:rsid w:val="00A058FC"/>
    <w:rsid w:val="00A05A96"/>
    <w:rsid w:val="00A05E34"/>
    <w:rsid w:val="00A06110"/>
    <w:rsid w:val="00A0618C"/>
    <w:rsid w:val="00A061A6"/>
    <w:rsid w:val="00A064EA"/>
    <w:rsid w:val="00A06757"/>
    <w:rsid w:val="00A06B98"/>
    <w:rsid w:val="00A06BF8"/>
    <w:rsid w:val="00A06C5A"/>
    <w:rsid w:val="00A06D58"/>
    <w:rsid w:val="00A070B5"/>
    <w:rsid w:val="00A07350"/>
    <w:rsid w:val="00A073CD"/>
    <w:rsid w:val="00A07BDB"/>
    <w:rsid w:val="00A07C30"/>
    <w:rsid w:val="00A1006A"/>
    <w:rsid w:val="00A10208"/>
    <w:rsid w:val="00A1027B"/>
    <w:rsid w:val="00A10440"/>
    <w:rsid w:val="00A1048C"/>
    <w:rsid w:val="00A1058E"/>
    <w:rsid w:val="00A10734"/>
    <w:rsid w:val="00A1076F"/>
    <w:rsid w:val="00A1089D"/>
    <w:rsid w:val="00A108B1"/>
    <w:rsid w:val="00A108BA"/>
    <w:rsid w:val="00A10963"/>
    <w:rsid w:val="00A10B70"/>
    <w:rsid w:val="00A10EEF"/>
    <w:rsid w:val="00A1107E"/>
    <w:rsid w:val="00A112A6"/>
    <w:rsid w:val="00A112EE"/>
    <w:rsid w:val="00A1167F"/>
    <w:rsid w:val="00A119EB"/>
    <w:rsid w:val="00A11A24"/>
    <w:rsid w:val="00A11A56"/>
    <w:rsid w:val="00A11C0D"/>
    <w:rsid w:val="00A11C31"/>
    <w:rsid w:val="00A12374"/>
    <w:rsid w:val="00A1255C"/>
    <w:rsid w:val="00A12868"/>
    <w:rsid w:val="00A128AC"/>
    <w:rsid w:val="00A12D56"/>
    <w:rsid w:val="00A136DD"/>
    <w:rsid w:val="00A13990"/>
    <w:rsid w:val="00A13A84"/>
    <w:rsid w:val="00A13AE5"/>
    <w:rsid w:val="00A13AFA"/>
    <w:rsid w:val="00A1407E"/>
    <w:rsid w:val="00A14113"/>
    <w:rsid w:val="00A1419A"/>
    <w:rsid w:val="00A14688"/>
    <w:rsid w:val="00A14885"/>
    <w:rsid w:val="00A149B7"/>
    <w:rsid w:val="00A14EA7"/>
    <w:rsid w:val="00A15321"/>
    <w:rsid w:val="00A153F5"/>
    <w:rsid w:val="00A154DD"/>
    <w:rsid w:val="00A155DE"/>
    <w:rsid w:val="00A156DA"/>
    <w:rsid w:val="00A15A7F"/>
    <w:rsid w:val="00A15B09"/>
    <w:rsid w:val="00A15E57"/>
    <w:rsid w:val="00A15F00"/>
    <w:rsid w:val="00A16184"/>
    <w:rsid w:val="00A16356"/>
    <w:rsid w:val="00A1641C"/>
    <w:rsid w:val="00A16720"/>
    <w:rsid w:val="00A16D5E"/>
    <w:rsid w:val="00A1721B"/>
    <w:rsid w:val="00A1727D"/>
    <w:rsid w:val="00A173C0"/>
    <w:rsid w:val="00A1767A"/>
    <w:rsid w:val="00A17A1C"/>
    <w:rsid w:val="00A17D24"/>
    <w:rsid w:val="00A17E3A"/>
    <w:rsid w:val="00A20020"/>
    <w:rsid w:val="00A200D0"/>
    <w:rsid w:val="00A2029D"/>
    <w:rsid w:val="00A20383"/>
    <w:rsid w:val="00A20441"/>
    <w:rsid w:val="00A204E5"/>
    <w:rsid w:val="00A2050C"/>
    <w:rsid w:val="00A20564"/>
    <w:rsid w:val="00A205A6"/>
    <w:rsid w:val="00A207EE"/>
    <w:rsid w:val="00A20A14"/>
    <w:rsid w:val="00A20C34"/>
    <w:rsid w:val="00A20D14"/>
    <w:rsid w:val="00A20DA2"/>
    <w:rsid w:val="00A20DCC"/>
    <w:rsid w:val="00A20E9D"/>
    <w:rsid w:val="00A20ED4"/>
    <w:rsid w:val="00A21339"/>
    <w:rsid w:val="00A217CD"/>
    <w:rsid w:val="00A2197A"/>
    <w:rsid w:val="00A219DC"/>
    <w:rsid w:val="00A21A4A"/>
    <w:rsid w:val="00A21AB8"/>
    <w:rsid w:val="00A21C0A"/>
    <w:rsid w:val="00A21DAC"/>
    <w:rsid w:val="00A21F74"/>
    <w:rsid w:val="00A220AB"/>
    <w:rsid w:val="00A220EC"/>
    <w:rsid w:val="00A221CC"/>
    <w:rsid w:val="00A223EA"/>
    <w:rsid w:val="00A2253C"/>
    <w:rsid w:val="00A22546"/>
    <w:rsid w:val="00A22678"/>
    <w:rsid w:val="00A22C05"/>
    <w:rsid w:val="00A22C67"/>
    <w:rsid w:val="00A22DB2"/>
    <w:rsid w:val="00A23164"/>
    <w:rsid w:val="00A23331"/>
    <w:rsid w:val="00A2333F"/>
    <w:rsid w:val="00A23585"/>
    <w:rsid w:val="00A235D2"/>
    <w:rsid w:val="00A23AB9"/>
    <w:rsid w:val="00A23C66"/>
    <w:rsid w:val="00A23CA5"/>
    <w:rsid w:val="00A241A5"/>
    <w:rsid w:val="00A24346"/>
    <w:rsid w:val="00A246A6"/>
    <w:rsid w:val="00A248E1"/>
    <w:rsid w:val="00A2492F"/>
    <w:rsid w:val="00A24A50"/>
    <w:rsid w:val="00A24CA0"/>
    <w:rsid w:val="00A24FB0"/>
    <w:rsid w:val="00A24FFF"/>
    <w:rsid w:val="00A252E7"/>
    <w:rsid w:val="00A25513"/>
    <w:rsid w:val="00A25804"/>
    <w:rsid w:val="00A25A86"/>
    <w:rsid w:val="00A25AE3"/>
    <w:rsid w:val="00A25B27"/>
    <w:rsid w:val="00A25B8B"/>
    <w:rsid w:val="00A25BF3"/>
    <w:rsid w:val="00A26248"/>
    <w:rsid w:val="00A26348"/>
    <w:rsid w:val="00A26734"/>
    <w:rsid w:val="00A269FD"/>
    <w:rsid w:val="00A26CE6"/>
    <w:rsid w:val="00A26E22"/>
    <w:rsid w:val="00A26EE0"/>
    <w:rsid w:val="00A27117"/>
    <w:rsid w:val="00A271FD"/>
    <w:rsid w:val="00A27630"/>
    <w:rsid w:val="00A27659"/>
    <w:rsid w:val="00A27695"/>
    <w:rsid w:val="00A2792C"/>
    <w:rsid w:val="00A27A7B"/>
    <w:rsid w:val="00A27ADF"/>
    <w:rsid w:val="00A27B00"/>
    <w:rsid w:val="00A27ECD"/>
    <w:rsid w:val="00A30411"/>
    <w:rsid w:val="00A3095D"/>
    <w:rsid w:val="00A30A57"/>
    <w:rsid w:val="00A30A89"/>
    <w:rsid w:val="00A30CE2"/>
    <w:rsid w:val="00A30F70"/>
    <w:rsid w:val="00A3148C"/>
    <w:rsid w:val="00A3149C"/>
    <w:rsid w:val="00A314D2"/>
    <w:rsid w:val="00A315B2"/>
    <w:rsid w:val="00A315C1"/>
    <w:rsid w:val="00A31726"/>
    <w:rsid w:val="00A31860"/>
    <w:rsid w:val="00A31A00"/>
    <w:rsid w:val="00A31DD6"/>
    <w:rsid w:val="00A31EDE"/>
    <w:rsid w:val="00A31FA5"/>
    <w:rsid w:val="00A323D9"/>
    <w:rsid w:val="00A32453"/>
    <w:rsid w:val="00A327CF"/>
    <w:rsid w:val="00A32916"/>
    <w:rsid w:val="00A32B9C"/>
    <w:rsid w:val="00A32CB9"/>
    <w:rsid w:val="00A32F32"/>
    <w:rsid w:val="00A32F4C"/>
    <w:rsid w:val="00A32F7F"/>
    <w:rsid w:val="00A32F92"/>
    <w:rsid w:val="00A33171"/>
    <w:rsid w:val="00A332CA"/>
    <w:rsid w:val="00A333D4"/>
    <w:rsid w:val="00A33581"/>
    <w:rsid w:val="00A3371B"/>
    <w:rsid w:val="00A3398D"/>
    <w:rsid w:val="00A33998"/>
    <w:rsid w:val="00A33A0B"/>
    <w:rsid w:val="00A33CD4"/>
    <w:rsid w:val="00A33E81"/>
    <w:rsid w:val="00A34014"/>
    <w:rsid w:val="00A34066"/>
    <w:rsid w:val="00A341F3"/>
    <w:rsid w:val="00A3459F"/>
    <w:rsid w:val="00A347B1"/>
    <w:rsid w:val="00A3482A"/>
    <w:rsid w:val="00A34864"/>
    <w:rsid w:val="00A34C8E"/>
    <w:rsid w:val="00A35001"/>
    <w:rsid w:val="00A352DB"/>
    <w:rsid w:val="00A35361"/>
    <w:rsid w:val="00A3537D"/>
    <w:rsid w:val="00A35B4F"/>
    <w:rsid w:val="00A35CE3"/>
    <w:rsid w:val="00A35EA4"/>
    <w:rsid w:val="00A35F12"/>
    <w:rsid w:val="00A365DE"/>
    <w:rsid w:val="00A368DF"/>
    <w:rsid w:val="00A36A04"/>
    <w:rsid w:val="00A36B30"/>
    <w:rsid w:val="00A36B58"/>
    <w:rsid w:val="00A36D93"/>
    <w:rsid w:val="00A36DCB"/>
    <w:rsid w:val="00A36E2F"/>
    <w:rsid w:val="00A36FFA"/>
    <w:rsid w:val="00A3730A"/>
    <w:rsid w:val="00A3753D"/>
    <w:rsid w:val="00A377DD"/>
    <w:rsid w:val="00A37859"/>
    <w:rsid w:val="00A3786E"/>
    <w:rsid w:val="00A378C9"/>
    <w:rsid w:val="00A37C22"/>
    <w:rsid w:val="00A37D84"/>
    <w:rsid w:val="00A37E4B"/>
    <w:rsid w:val="00A401DB"/>
    <w:rsid w:val="00A41184"/>
    <w:rsid w:val="00A4124D"/>
    <w:rsid w:val="00A414FC"/>
    <w:rsid w:val="00A41686"/>
    <w:rsid w:val="00A416BE"/>
    <w:rsid w:val="00A41753"/>
    <w:rsid w:val="00A4188F"/>
    <w:rsid w:val="00A41DB6"/>
    <w:rsid w:val="00A41E1F"/>
    <w:rsid w:val="00A4217C"/>
    <w:rsid w:val="00A421A1"/>
    <w:rsid w:val="00A421B3"/>
    <w:rsid w:val="00A42222"/>
    <w:rsid w:val="00A4239B"/>
    <w:rsid w:val="00A42429"/>
    <w:rsid w:val="00A424BF"/>
    <w:rsid w:val="00A424E0"/>
    <w:rsid w:val="00A42676"/>
    <w:rsid w:val="00A42701"/>
    <w:rsid w:val="00A4282A"/>
    <w:rsid w:val="00A42B38"/>
    <w:rsid w:val="00A42CC4"/>
    <w:rsid w:val="00A42F7F"/>
    <w:rsid w:val="00A430A1"/>
    <w:rsid w:val="00A431F5"/>
    <w:rsid w:val="00A433C6"/>
    <w:rsid w:val="00A4387A"/>
    <w:rsid w:val="00A4388C"/>
    <w:rsid w:val="00A438EA"/>
    <w:rsid w:val="00A43A0B"/>
    <w:rsid w:val="00A43A13"/>
    <w:rsid w:val="00A43BA3"/>
    <w:rsid w:val="00A440B4"/>
    <w:rsid w:val="00A44105"/>
    <w:rsid w:val="00A4429D"/>
    <w:rsid w:val="00A444AD"/>
    <w:rsid w:val="00A446C0"/>
    <w:rsid w:val="00A44B7D"/>
    <w:rsid w:val="00A450DC"/>
    <w:rsid w:val="00A454DA"/>
    <w:rsid w:val="00A45892"/>
    <w:rsid w:val="00A45AED"/>
    <w:rsid w:val="00A45B46"/>
    <w:rsid w:val="00A45B63"/>
    <w:rsid w:val="00A45E50"/>
    <w:rsid w:val="00A45EB1"/>
    <w:rsid w:val="00A45ECC"/>
    <w:rsid w:val="00A45EF6"/>
    <w:rsid w:val="00A4610A"/>
    <w:rsid w:val="00A4628A"/>
    <w:rsid w:val="00A464D0"/>
    <w:rsid w:val="00A46572"/>
    <w:rsid w:val="00A465CE"/>
    <w:rsid w:val="00A46611"/>
    <w:rsid w:val="00A46B18"/>
    <w:rsid w:val="00A46FDF"/>
    <w:rsid w:val="00A4725D"/>
    <w:rsid w:val="00A47641"/>
    <w:rsid w:val="00A47654"/>
    <w:rsid w:val="00A4766E"/>
    <w:rsid w:val="00A47704"/>
    <w:rsid w:val="00A4789B"/>
    <w:rsid w:val="00A47AE9"/>
    <w:rsid w:val="00A47EED"/>
    <w:rsid w:val="00A47EFD"/>
    <w:rsid w:val="00A47FA7"/>
    <w:rsid w:val="00A5005C"/>
    <w:rsid w:val="00A505C0"/>
    <w:rsid w:val="00A508AF"/>
    <w:rsid w:val="00A50BC5"/>
    <w:rsid w:val="00A50C3E"/>
    <w:rsid w:val="00A50E27"/>
    <w:rsid w:val="00A50EC5"/>
    <w:rsid w:val="00A50EDB"/>
    <w:rsid w:val="00A51024"/>
    <w:rsid w:val="00A5116D"/>
    <w:rsid w:val="00A5131B"/>
    <w:rsid w:val="00A516AB"/>
    <w:rsid w:val="00A519A0"/>
    <w:rsid w:val="00A51D0A"/>
    <w:rsid w:val="00A52017"/>
    <w:rsid w:val="00A5206C"/>
    <w:rsid w:val="00A5218A"/>
    <w:rsid w:val="00A522A7"/>
    <w:rsid w:val="00A52303"/>
    <w:rsid w:val="00A52487"/>
    <w:rsid w:val="00A524FB"/>
    <w:rsid w:val="00A52C19"/>
    <w:rsid w:val="00A52CBC"/>
    <w:rsid w:val="00A53158"/>
    <w:rsid w:val="00A531D8"/>
    <w:rsid w:val="00A53238"/>
    <w:rsid w:val="00A53451"/>
    <w:rsid w:val="00A534D4"/>
    <w:rsid w:val="00A54356"/>
    <w:rsid w:val="00A5441C"/>
    <w:rsid w:val="00A54768"/>
    <w:rsid w:val="00A54822"/>
    <w:rsid w:val="00A549A9"/>
    <w:rsid w:val="00A54B76"/>
    <w:rsid w:val="00A54D60"/>
    <w:rsid w:val="00A54F07"/>
    <w:rsid w:val="00A54F2A"/>
    <w:rsid w:val="00A5500D"/>
    <w:rsid w:val="00A558ED"/>
    <w:rsid w:val="00A55A3B"/>
    <w:rsid w:val="00A55A3F"/>
    <w:rsid w:val="00A55B5E"/>
    <w:rsid w:val="00A55C25"/>
    <w:rsid w:val="00A55EFD"/>
    <w:rsid w:val="00A56184"/>
    <w:rsid w:val="00A562B7"/>
    <w:rsid w:val="00A5647D"/>
    <w:rsid w:val="00A56541"/>
    <w:rsid w:val="00A56C7D"/>
    <w:rsid w:val="00A56FDC"/>
    <w:rsid w:val="00A57591"/>
    <w:rsid w:val="00A57635"/>
    <w:rsid w:val="00A57AF1"/>
    <w:rsid w:val="00A57B5A"/>
    <w:rsid w:val="00A57CF9"/>
    <w:rsid w:val="00A57F80"/>
    <w:rsid w:val="00A6032C"/>
    <w:rsid w:val="00A604C4"/>
    <w:rsid w:val="00A6050E"/>
    <w:rsid w:val="00A605D7"/>
    <w:rsid w:val="00A605EE"/>
    <w:rsid w:val="00A608DC"/>
    <w:rsid w:val="00A60906"/>
    <w:rsid w:val="00A60AD1"/>
    <w:rsid w:val="00A60D62"/>
    <w:rsid w:val="00A60DFB"/>
    <w:rsid w:val="00A60E3E"/>
    <w:rsid w:val="00A60E92"/>
    <w:rsid w:val="00A60F40"/>
    <w:rsid w:val="00A60FD5"/>
    <w:rsid w:val="00A61064"/>
    <w:rsid w:val="00A61222"/>
    <w:rsid w:val="00A6136D"/>
    <w:rsid w:val="00A613E7"/>
    <w:rsid w:val="00A6156C"/>
    <w:rsid w:val="00A615C9"/>
    <w:rsid w:val="00A61661"/>
    <w:rsid w:val="00A61773"/>
    <w:rsid w:val="00A61775"/>
    <w:rsid w:val="00A618CB"/>
    <w:rsid w:val="00A61A8C"/>
    <w:rsid w:val="00A61BF1"/>
    <w:rsid w:val="00A61F8B"/>
    <w:rsid w:val="00A61FA1"/>
    <w:rsid w:val="00A62307"/>
    <w:rsid w:val="00A623BC"/>
    <w:rsid w:val="00A62404"/>
    <w:rsid w:val="00A628DC"/>
    <w:rsid w:val="00A6294B"/>
    <w:rsid w:val="00A62A0F"/>
    <w:rsid w:val="00A62BC2"/>
    <w:rsid w:val="00A62C08"/>
    <w:rsid w:val="00A62DFA"/>
    <w:rsid w:val="00A6326B"/>
    <w:rsid w:val="00A636A4"/>
    <w:rsid w:val="00A6386A"/>
    <w:rsid w:val="00A638FD"/>
    <w:rsid w:val="00A63902"/>
    <w:rsid w:val="00A639FB"/>
    <w:rsid w:val="00A63C01"/>
    <w:rsid w:val="00A63CF0"/>
    <w:rsid w:val="00A63D2F"/>
    <w:rsid w:val="00A63E3F"/>
    <w:rsid w:val="00A63E91"/>
    <w:rsid w:val="00A63FCE"/>
    <w:rsid w:val="00A6415B"/>
    <w:rsid w:val="00A641E9"/>
    <w:rsid w:val="00A64438"/>
    <w:rsid w:val="00A64498"/>
    <w:rsid w:val="00A64825"/>
    <w:rsid w:val="00A648C0"/>
    <w:rsid w:val="00A64A7F"/>
    <w:rsid w:val="00A64B57"/>
    <w:rsid w:val="00A64D8D"/>
    <w:rsid w:val="00A64FB4"/>
    <w:rsid w:val="00A65116"/>
    <w:rsid w:val="00A65167"/>
    <w:rsid w:val="00A65381"/>
    <w:rsid w:val="00A653FF"/>
    <w:rsid w:val="00A65475"/>
    <w:rsid w:val="00A65502"/>
    <w:rsid w:val="00A6554C"/>
    <w:rsid w:val="00A6583A"/>
    <w:rsid w:val="00A65857"/>
    <w:rsid w:val="00A65B6D"/>
    <w:rsid w:val="00A65C65"/>
    <w:rsid w:val="00A65CCB"/>
    <w:rsid w:val="00A65DAB"/>
    <w:rsid w:val="00A65F11"/>
    <w:rsid w:val="00A65F15"/>
    <w:rsid w:val="00A65F21"/>
    <w:rsid w:val="00A65F34"/>
    <w:rsid w:val="00A66081"/>
    <w:rsid w:val="00A661E0"/>
    <w:rsid w:val="00A6623E"/>
    <w:rsid w:val="00A6628A"/>
    <w:rsid w:val="00A666EB"/>
    <w:rsid w:val="00A66797"/>
    <w:rsid w:val="00A66AB2"/>
    <w:rsid w:val="00A66AF9"/>
    <w:rsid w:val="00A66B92"/>
    <w:rsid w:val="00A66C0A"/>
    <w:rsid w:val="00A66FBA"/>
    <w:rsid w:val="00A67265"/>
    <w:rsid w:val="00A6739C"/>
    <w:rsid w:val="00A674AA"/>
    <w:rsid w:val="00A6788E"/>
    <w:rsid w:val="00A67B1C"/>
    <w:rsid w:val="00A67CC3"/>
    <w:rsid w:val="00A67D0D"/>
    <w:rsid w:val="00A7013C"/>
    <w:rsid w:val="00A7032B"/>
    <w:rsid w:val="00A703D3"/>
    <w:rsid w:val="00A7046B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AD"/>
    <w:rsid w:val="00A70EE9"/>
    <w:rsid w:val="00A70EF3"/>
    <w:rsid w:val="00A70FDE"/>
    <w:rsid w:val="00A70FEA"/>
    <w:rsid w:val="00A7109B"/>
    <w:rsid w:val="00A712E8"/>
    <w:rsid w:val="00A713FF"/>
    <w:rsid w:val="00A716D9"/>
    <w:rsid w:val="00A718BF"/>
    <w:rsid w:val="00A718D5"/>
    <w:rsid w:val="00A71D82"/>
    <w:rsid w:val="00A71DAE"/>
    <w:rsid w:val="00A71E8B"/>
    <w:rsid w:val="00A71F0C"/>
    <w:rsid w:val="00A71FD9"/>
    <w:rsid w:val="00A72800"/>
    <w:rsid w:val="00A728E0"/>
    <w:rsid w:val="00A72B10"/>
    <w:rsid w:val="00A72FF6"/>
    <w:rsid w:val="00A73361"/>
    <w:rsid w:val="00A733B7"/>
    <w:rsid w:val="00A73593"/>
    <w:rsid w:val="00A735F6"/>
    <w:rsid w:val="00A7376A"/>
    <w:rsid w:val="00A73E16"/>
    <w:rsid w:val="00A73F70"/>
    <w:rsid w:val="00A7417B"/>
    <w:rsid w:val="00A74551"/>
    <w:rsid w:val="00A7457C"/>
    <w:rsid w:val="00A74994"/>
    <w:rsid w:val="00A74A99"/>
    <w:rsid w:val="00A74D11"/>
    <w:rsid w:val="00A74E62"/>
    <w:rsid w:val="00A75446"/>
    <w:rsid w:val="00A75669"/>
    <w:rsid w:val="00A756C4"/>
    <w:rsid w:val="00A75797"/>
    <w:rsid w:val="00A75825"/>
    <w:rsid w:val="00A758B0"/>
    <w:rsid w:val="00A758C4"/>
    <w:rsid w:val="00A75BEF"/>
    <w:rsid w:val="00A75C6D"/>
    <w:rsid w:val="00A75D8C"/>
    <w:rsid w:val="00A75F66"/>
    <w:rsid w:val="00A761A9"/>
    <w:rsid w:val="00A76456"/>
    <w:rsid w:val="00A765FC"/>
    <w:rsid w:val="00A76841"/>
    <w:rsid w:val="00A76A45"/>
    <w:rsid w:val="00A76C3E"/>
    <w:rsid w:val="00A76D63"/>
    <w:rsid w:val="00A76D72"/>
    <w:rsid w:val="00A76DC6"/>
    <w:rsid w:val="00A76E0F"/>
    <w:rsid w:val="00A7714E"/>
    <w:rsid w:val="00A77271"/>
    <w:rsid w:val="00A775B3"/>
    <w:rsid w:val="00A7764F"/>
    <w:rsid w:val="00A77A28"/>
    <w:rsid w:val="00A77AF0"/>
    <w:rsid w:val="00A77D8F"/>
    <w:rsid w:val="00A77FA3"/>
    <w:rsid w:val="00A80445"/>
    <w:rsid w:val="00A80498"/>
    <w:rsid w:val="00A805F3"/>
    <w:rsid w:val="00A807BC"/>
    <w:rsid w:val="00A808EB"/>
    <w:rsid w:val="00A80A94"/>
    <w:rsid w:val="00A80C0F"/>
    <w:rsid w:val="00A80CCA"/>
    <w:rsid w:val="00A81510"/>
    <w:rsid w:val="00A8164F"/>
    <w:rsid w:val="00A818A4"/>
    <w:rsid w:val="00A8196A"/>
    <w:rsid w:val="00A81CB8"/>
    <w:rsid w:val="00A82194"/>
    <w:rsid w:val="00A82594"/>
    <w:rsid w:val="00A827E0"/>
    <w:rsid w:val="00A82AFD"/>
    <w:rsid w:val="00A82D64"/>
    <w:rsid w:val="00A82DD8"/>
    <w:rsid w:val="00A83080"/>
    <w:rsid w:val="00A831C9"/>
    <w:rsid w:val="00A83291"/>
    <w:rsid w:val="00A83318"/>
    <w:rsid w:val="00A83345"/>
    <w:rsid w:val="00A83829"/>
    <w:rsid w:val="00A83870"/>
    <w:rsid w:val="00A83964"/>
    <w:rsid w:val="00A83995"/>
    <w:rsid w:val="00A83A71"/>
    <w:rsid w:val="00A83B53"/>
    <w:rsid w:val="00A83D39"/>
    <w:rsid w:val="00A83D5A"/>
    <w:rsid w:val="00A83DC7"/>
    <w:rsid w:val="00A83E80"/>
    <w:rsid w:val="00A84161"/>
    <w:rsid w:val="00A84254"/>
    <w:rsid w:val="00A84340"/>
    <w:rsid w:val="00A84626"/>
    <w:rsid w:val="00A8475A"/>
    <w:rsid w:val="00A84872"/>
    <w:rsid w:val="00A84888"/>
    <w:rsid w:val="00A84A03"/>
    <w:rsid w:val="00A84BB3"/>
    <w:rsid w:val="00A84C20"/>
    <w:rsid w:val="00A8508A"/>
    <w:rsid w:val="00A852B2"/>
    <w:rsid w:val="00A854B8"/>
    <w:rsid w:val="00A856F5"/>
    <w:rsid w:val="00A8596A"/>
    <w:rsid w:val="00A85DF0"/>
    <w:rsid w:val="00A85E5F"/>
    <w:rsid w:val="00A85E64"/>
    <w:rsid w:val="00A86221"/>
    <w:rsid w:val="00A862AE"/>
    <w:rsid w:val="00A8630E"/>
    <w:rsid w:val="00A8648A"/>
    <w:rsid w:val="00A864D5"/>
    <w:rsid w:val="00A8654D"/>
    <w:rsid w:val="00A8685A"/>
    <w:rsid w:val="00A8692A"/>
    <w:rsid w:val="00A86C3B"/>
    <w:rsid w:val="00A86C96"/>
    <w:rsid w:val="00A86CE1"/>
    <w:rsid w:val="00A86DCB"/>
    <w:rsid w:val="00A8739B"/>
    <w:rsid w:val="00A8740B"/>
    <w:rsid w:val="00A874A3"/>
    <w:rsid w:val="00A87B03"/>
    <w:rsid w:val="00A87BC7"/>
    <w:rsid w:val="00A87C4F"/>
    <w:rsid w:val="00A87DBF"/>
    <w:rsid w:val="00A87ED2"/>
    <w:rsid w:val="00A90222"/>
    <w:rsid w:val="00A90449"/>
    <w:rsid w:val="00A90537"/>
    <w:rsid w:val="00A905E1"/>
    <w:rsid w:val="00A90672"/>
    <w:rsid w:val="00A90AAE"/>
    <w:rsid w:val="00A90AE7"/>
    <w:rsid w:val="00A90AFC"/>
    <w:rsid w:val="00A90CD8"/>
    <w:rsid w:val="00A90F68"/>
    <w:rsid w:val="00A912EA"/>
    <w:rsid w:val="00A91794"/>
    <w:rsid w:val="00A91C4A"/>
    <w:rsid w:val="00A91CEE"/>
    <w:rsid w:val="00A91F20"/>
    <w:rsid w:val="00A91F6D"/>
    <w:rsid w:val="00A92436"/>
    <w:rsid w:val="00A92456"/>
    <w:rsid w:val="00A9283C"/>
    <w:rsid w:val="00A92AB3"/>
    <w:rsid w:val="00A92C8F"/>
    <w:rsid w:val="00A92D97"/>
    <w:rsid w:val="00A9356C"/>
    <w:rsid w:val="00A937A7"/>
    <w:rsid w:val="00A9381A"/>
    <w:rsid w:val="00A938C7"/>
    <w:rsid w:val="00A93BCB"/>
    <w:rsid w:val="00A93C0C"/>
    <w:rsid w:val="00A93EF9"/>
    <w:rsid w:val="00A9401B"/>
    <w:rsid w:val="00A940B8"/>
    <w:rsid w:val="00A9427D"/>
    <w:rsid w:val="00A942D7"/>
    <w:rsid w:val="00A9434C"/>
    <w:rsid w:val="00A943D0"/>
    <w:rsid w:val="00A9485C"/>
    <w:rsid w:val="00A949D9"/>
    <w:rsid w:val="00A94A34"/>
    <w:rsid w:val="00A94B30"/>
    <w:rsid w:val="00A94BD2"/>
    <w:rsid w:val="00A94CF9"/>
    <w:rsid w:val="00A951C5"/>
    <w:rsid w:val="00A95425"/>
    <w:rsid w:val="00A95992"/>
    <w:rsid w:val="00A95A3D"/>
    <w:rsid w:val="00A95B4C"/>
    <w:rsid w:val="00A95BB1"/>
    <w:rsid w:val="00A95D34"/>
    <w:rsid w:val="00A95F8F"/>
    <w:rsid w:val="00A96084"/>
    <w:rsid w:val="00A96228"/>
    <w:rsid w:val="00A966DD"/>
    <w:rsid w:val="00A96A36"/>
    <w:rsid w:val="00A96AD1"/>
    <w:rsid w:val="00A96BD4"/>
    <w:rsid w:val="00A96C11"/>
    <w:rsid w:val="00A96D3F"/>
    <w:rsid w:val="00A96D8D"/>
    <w:rsid w:val="00A96FD7"/>
    <w:rsid w:val="00A9733B"/>
    <w:rsid w:val="00A977EE"/>
    <w:rsid w:val="00A97803"/>
    <w:rsid w:val="00A97902"/>
    <w:rsid w:val="00A97B44"/>
    <w:rsid w:val="00A97B80"/>
    <w:rsid w:val="00A97D1B"/>
    <w:rsid w:val="00A97E96"/>
    <w:rsid w:val="00AA01A6"/>
    <w:rsid w:val="00AA0718"/>
    <w:rsid w:val="00AA0738"/>
    <w:rsid w:val="00AA0799"/>
    <w:rsid w:val="00AA0BF4"/>
    <w:rsid w:val="00AA1254"/>
    <w:rsid w:val="00AA12E1"/>
    <w:rsid w:val="00AA1576"/>
    <w:rsid w:val="00AA159C"/>
    <w:rsid w:val="00AA161A"/>
    <w:rsid w:val="00AA1807"/>
    <w:rsid w:val="00AA19EC"/>
    <w:rsid w:val="00AA1A6F"/>
    <w:rsid w:val="00AA1DD0"/>
    <w:rsid w:val="00AA21E4"/>
    <w:rsid w:val="00AA22DB"/>
    <w:rsid w:val="00AA281C"/>
    <w:rsid w:val="00AA285F"/>
    <w:rsid w:val="00AA31A5"/>
    <w:rsid w:val="00AA32EC"/>
    <w:rsid w:val="00AA3553"/>
    <w:rsid w:val="00AA35CE"/>
    <w:rsid w:val="00AA3884"/>
    <w:rsid w:val="00AA3918"/>
    <w:rsid w:val="00AA3953"/>
    <w:rsid w:val="00AA3A7F"/>
    <w:rsid w:val="00AA3BE5"/>
    <w:rsid w:val="00AA3C3E"/>
    <w:rsid w:val="00AA3DC7"/>
    <w:rsid w:val="00AA3E54"/>
    <w:rsid w:val="00AA42A3"/>
    <w:rsid w:val="00AA4460"/>
    <w:rsid w:val="00AA4476"/>
    <w:rsid w:val="00AA486C"/>
    <w:rsid w:val="00AA4A36"/>
    <w:rsid w:val="00AA4D4C"/>
    <w:rsid w:val="00AA4E31"/>
    <w:rsid w:val="00AA4F93"/>
    <w:rsid w:val="00AA51E0"/>
    <w:rsid w:val="00AA523F"/>
    <w:rsid w:val="00AA5278"/>
    <w:rsid w:val="00AA528D"/>
    <w:rsid w:val="00AA58DE"/>
    <w:rsid w:val="00AA5BF2"/>
    <w:rsid w:val="00AA5CF3"/>
    <w:rsid w:val="00AA5D86"/>
    <w:rsid w:val="00AA5EB0"/>
    <w:rsid w:val="00AA5EB8"/>
    <w:rsid w:val="00AA5FC7"/>
    <w:rsid w:val="00AA608B"/>
    <w:rsid w:val="00AA6324"/>
    <w:rsid w:val="00AA65DD"/>
    <w:rsid w:val="00AA6AF1"/>
    <w:rsid w:val="00AA6C06"/>
    <w:rsid w:val="00AA6D7B"/>
    <w:rsid w:val="00AA6EBD"/>
    <w:rsid w:val="00AA6F4E"/>
    <w:rsid w:val="00AA7061"/>
    <w:rsid w:val="00AA7105"/>
    <w:rsid w:val="00AA72A6"/>
    <w:rsid w:val="00AA735A"/>
    <w:rsid w:val="00AA7637"/>
    <w:rsid w:val="00AA76F8"/>
    <w:rsid w:val="00AA7762"/>
    <w:rsid w:val="00AA78C4"/>
    <w:rsid w:val="00AA7DA9"/>
    <w:rsid w:val="00AA7F15"/>
    <w:rsid w:val="00AB016B"/>
    <w:rsid w:val="00AB01BF"/>
    <w:rsid w:val="00AB0431"/>
    <w:rsid w:val="00AB0557"/>
    <w:rsid w:val="00AB058C"/>
    <w:rsid w:val="00AB0668"/>
    <w:rsid w:val="00AB06AE"/>
    <w:rsid w:val="00AB0B8F"/>
    <w:rsid w:val="00AB0D6A"/>
    <w:rsid w:val="00AB0E0B"/>
    <w:rsid w:val="00AB0ECF"/>
    <w:rsid w:val="00AB107A"/>
    <w:rsid w:val="00AB1088"/>
    <w:rsid w:val="00AB111E"/>
    <w:rsid w:val="00AB1127"/>
    <w:rsid w:val="00AB1173"/>
    <w:rsid w:val="00AB1175"/>
    <w:rsid w:val="00AB1209"/>
    <w:rsid w:val="00AB14DF"/>
    <w:rsid w:val="00AB159C"/>
    <w:rsid w:val="00AB1813"/>
    <w:rsid w:val="00AB1A71"/>
    <w:rsid w:val="00AB1BD2"/>
    <w:rsid w:val="00AB1D00"/>
    <w:rsid w:val="00AB1D3A"/>
    <w:rsid w:val="00AB2844"/>
    <w:rsid w:val="00AB2A71"/>
    <w:rsid w:val="00AB2D74"/>
    <w:rsid w:val="00AB2F00"/>
    <w:rsid w:val="00AB2FDB"/>
    <w:rsid w:val="00AB307E"/>
    <w:rsid w:val="00AB356B"/>
    <w:rsid w:val="00AB357C"/>
    <w:rsid w:val="00AB358D"/>
    <w:rsid w:val="00AB35DC"/>
    <w:rsid w:val="00AB369D"/>
    <w:rsid w:val="00AB3798"/>
    <w:rsid w:val="00AB37CE"/>
    <w:rsid w:val="00AB3A84"/>
    <w:rsid w:val="00AB3ADA"/>
    <w:rsid w:val="00AB3C80"/>
    <w:rsid w:val="00AB402E"/>
    <w:rsid w:val="00AB40A2"/>
    <w:rsid w:val="00AB4304"/>
    <w:rsid w:val="00AB4733"/>
    <w:rsid w:val="00AB49A9"/>
    <w:rsid w:val="00AB4A28"/>
    <w:rsid w:val="00AB4F1A"/>
    <w:rsid w:val="00AB5104"/>
    <w:rsid w:val="00AB51BA"/>
    <w:rsid w:val="00AB58B7"/>
    <w:rsid w:val="00AB5F17"/>
    <w:rsid w:val="00AB5F5C"/>
    <w:rsid w:val="00AB60FF"/>
    <w:rsid w:val="00AB612C"/>
    <w:rsid w:val="00AB62F6"/>
    <w:rsid w:val="00AB64F6"/>
    <w:rsid w:val="00AB6562"/>
    <w:rsid w:val="00AB6E25"/>
    <w:rsid w:val="00AB6F58"/>
    <w:rsid w:val="00AB6FB1"/>
    <w:rsid w:val="00AB6FC9"/>
    <w:rsid w:val="00AB7401"/>
    <w:rsid w:val="00AB75A2"/>
    <w:rsid w:val="00AB7768"/>
    <w:rsid w:val="00AB778A"/>
    <w:rsid w:val="00AB7818"/>
    <w:rsid w:val="00AB782F"/>
    <w:rsid w:val="00AB7864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A9"/>
    <w:rsid w:val="00AC0AC7"/>
    <w:rsid w:val="00AC0F54"/>
    <w:rsid w:val="00AC1746"/>
    <w:rsid w:val="00AC1792"/>
    <w:rsid w:val="00AC1B86"/>
    <w:rsid w:val="00AC1DC4"/>
    <w:rsid w:val="00AC1FFA"/>
    <w:rsid w:val="00AC202E"/>
    <w:rsid w:val="00AC215E"/>
    <w:rsid w:val="00AC2532"/>
    <w:rsid w:val="00AC25F3"/>
    <w:rsid w:val="00AC2933"/>
    <w:rsid w:val="00AC2CF4"/>
    <w:rsid w:val="00AC2D28"/>
    <w:rsid w:val="00AC2FA5"/>
    <w:rsid w:val="00AC300D"/>
    <w:rsid w:val="00AC31C1"/>
    <w:rsid w:val="00AC345D"/>
    <w:rsid w:val="00AC3616"/>
    <w:rsid w:val="00AC391E"/>
    <w:rsid w:val="00AC3B03"/>
    <w:rsid w:val="00AC3B93"/>
    <w:rsid w:val="00AC3C68"/>
    <w:rsid w:val="00AC3F79"/>
    <w:rsid w:val="00AC4057"/>
    <w:rsid w:val="00AC407D"/>
    <w:rsid w:val="00AC414A"/>
    <w:rsid w:val="00AC42E6"/>
    <w:rsid w:val="00AC4621"/>
    <w:rsid w:val="00AC46CE"/>
    <w:rsid w:val="00AC4A7B"/>
    <w:rsid w:val="00AC4C12"/>
    <w:rsid w:val="00AC4CA5"/>
    <w:rsid w:val="00AC4F39"/>
    <w:rsid w:val="00AC4F8B"/>
    <w:rsid w:val="00AC5028"/>
    <w:rsid w:val="00AC5474"/>
    <w:rsid w:val="00AC561A"/>
    <w:rsid w:val="00AC5639"/>
    <w:rsid w:val="00AC5684"/>
    <w:rsid w:val="00AC575E"/>
    <w:rsid w:val="00AC5B77"/>
    <w:rsid w:val="00AC5BD7"/>
    <w:rsid w:val="00AC5CB7"/>
    <w:rsid w:val="00AC5D2E"/>
    <w:rsid w:val="00AC5EC0"/>
    <w:rsid w:val="00AC5FCA"/>
    <w:rsid w:val="00AC5FEE"/>
    <w:rsid w:val="00AC6079"/>
    <w:rsid w:val="00AC6384"/>
    <w:rsid w:val="00AC64A6"/>
    <w:rsid w:val="00AC6B63"/>
    <w:rsid w:val="00AC6CE5"/>
    <w:rsid w:val="00AC6D6E"/>
    <w:rsid w:val="00AC6F43"/>
    <w:rsid w:val="00AC6F68"/>
    <w:rsid w:val="00AC6F99"/>
    <w:rsid w:val="00AC750E"/>
    <w:rsid w:val="00AC7711"/>
    <w:rsid w:val="00AC78E4"/>
    <w:rsid w:val="00AC7A21"/>
    <w:rsid w:val="00AC7A22"/>
    <w:rsid w:val="00AC7A2A"/>
    <w:rsid w:val="00AC7C2F"/>
    <w:rsid w:val="00AC7DD9"/>
    <w:rsid w:val="00AC7E47"/>
    <w:rsid w:val="00AD009F"/>
    <w:rsid w:val="00AD0109"/>
    <w:rsid w:val="00AD01F0"/>
    <w:rsid w:val="00AD0569"/>
    <w:rsid w:val="00AD05D9"/>
    <w:rsid w:val="00AD071D"/>
    <w:rsid w:val="00AD073E"/>
    <w:rsid w:val="00AD07C2"/>
    <w:rsid w:val="00AD0A30"/>
    <w:rsid w:val="00AD0AC9"/>
    <w:rsid w:val="00AD0B1C"/>
    <w:rsid w:val="00AD0C96"/>
    <w:rsid w:val="00AD10E0"/>
    <w:rsid w:val="00AD1108"/>
    <w:rsid w:val="00AD1395"/>
    <w:rsid w:val="00AD1479"/>
    <w:rsid w:val="00AD156C"/>
    <w:rsid w:val="00AD1953"/>
    <w:rsid w:val="00AD1A49"/>
    <w:rsid w:val="00AD1B30"/>
    <w:rsid w:val="00AD1C73"/>
    <w:rsid w:val="00AD1E44"/>
    <w:rsid w:val="00AD1FAC"/>
    <w:rsid w:val="00AD2308"/>
    <w:rsid w:val="00AD235D"/>
    <w:rsid w:val="00AD283E"/>
    <w:rsid w:val="00AD2D67"/>
    <w:rsid w:val="00AD2DCF"/>
    <w:rsid w:val="00AD2EC7"/>
    <w:rsid w:val="00AD37A9"/>
    <w:rsid w:val="00AD39F3"/>
    <w:rsid w:val="00AD3A8C"/>
    <w:rsid w:val="00AD3AA6"/>
    <w:rsid w:val="00AD3BF6"/>
    <w:rsid w:val="00AD40D4"/>
    <w:rsid w:val="00AD41FD"/>
    <w:rsid w:val="00AD43E3"/>
    <w:rsid w:val="00AD47EA"/>
    <w:rsid w:val="00AD48A6"/>
    <w:rsid w:val="00AD4AB4"/>
    <w:rsid w:val="00AD4DD3"/>
    <w:rsid w:val="00AD4E96"/>
    <w:rsid w:val="00AD5158"/>
    <w:rsid w:val="00AD5447"/>
    <w:rsid w:val="00AD54C9"/>
    <w:rsid w:val="00AD5693"/>
    <w:rsid w:val="00AD56FD"/>
    <w:rsid w:val="00AD5965"/>
    <w:rsid w:val="00AD5CC9"/>
    <w:rsid w:val="00AD5E92"/>
    <w:rsid w:val="00AD5F5D"/>
    <w:rsid w:val="00AD62A5"/>
    <w:rsid w:val="00AD62ED"/>
    <w:rsid w:val="00AD64D4"/>
    <w:rsid w:val="00AD6560"/>
    <w:rsid w:val="00AD67F3"/>
    <w:rsid w:val="00AD687D"/>
    <w:rsid w:val="00AD6884"/>
    <w:rsid w:val="00AD6903"/>
    <w:rsid w:val="00AD6A0A"/>
    <w:rsid w:val="00AD6B8B"/>
    <w:rsid w:val="00AD6D2E"/>
    <w:rsid w:val="00AD6D42"/>
    <w:rsid w:val="00AD6D8F"/>
    <w:rsid w:val="00AD71B8"/>
    <w:rsid w:val="00AD72A3"/>
    <w:rsid w:val="00AD77E0"/>
    <w:rsid w:val="00AD7AB6"/>
    <w:rsid w:val="00AD7D29"/>
    <w:rsid w:val="00AD7D57"/>
    <w:rsid w:val="00AD7E66"/>
    <w:rsid w:val="00AE00C9"/>
    <w:rsid w:val="00AE0331"/>
    <w:rsid w:val="00AE065E"/>
    <w:rsid w:val="00AE0B0E"/>
    <w:rsid w:val="00AE0B4D"/>
    <w:rsid w:val="00AE0CC0"/>
    <w:rsid w:val="00AE0D60"/>
    <w:rsid w:val="00AE0F32"/>
    <w:rsid w:val="00AE0F4F"/>
    <w:rsid w:val="00AE11FE"/>
    <w:rsid w:val="00AE1310"/>
    <w:rsid w:val="00AE139C"/>
    <w:rsid w:val="00AE1425"/>
    <w:rsid w:val="00AE1641"/>
    <w:rsid w:val="00AE1729"/>
    <w:rsid w:val="00AE1C68"/>
    <w:rsid w:val="00AE1D1B"/>
    <w:rsid w:val="00AE1F90"/>
    <w:rsid w:val="00AE2061"/>
    <w:rsid w:val="00AE245E"/>
    <w:rsid w:val="00AE246A"/>
    <w:rsid w:val="00AE2533"/>
    <w:rsid w:val="00AE269E"/>
    <w:rsid w:val="00AE27CD"/>
    <w:rsid w:val="00AE2C8D"/>
    <w:rsid w:val="00AE2D4E"/>
    <w:rsid w:val="00AE2DF3"/>
    <w:rsid w:val="00AE2E45"/>
    <w:rsid w:val="00AE2FCD"/>
    <w:rsid w:val="00AE32FC"/>
    <w:rsid w:val="00AE342B"/>
    <w:rsid w:val="00AE3538"/>
    <w:rsid w:val="00AE3709"/>
    <w:rsid w:val="00AE371B"/>
    <w:rsid w:val="00AE375C"/>
    <w:rsid w:val="00AE3B2F"/>
    <w:rsid w:val="00AE3D2B"/>
    <w:rsid w:val="00AE3E6F"/>
    <w:rsid w:val="00AE3EF9"/>
    <w:rsid w:val="00AE4103"/>
    <w:rsid w:val="00AE42DF"/>
    <w:rsid w:val="00AE4559"/>
    <w:rsid w:val="00AE4788"/>
    <w:rsid w:val="00AE496B"/>
    <w:rsid w:val="00AE4980"/>
    <w:rsid w:val="00AE4998"/>
    <w:rsid w:val="00AE4B88"/>
    <w:rsid w:val="00AE4C2D"/>
    <w:rsid w:val="00AE4FF0"/>
    <w:rsid w:val="00AE5071"/>
    <w:rsid w:val="00AE5136"/>
    <w:rsid w:val="00AE5599"/>
    <w:rsid w:val="00AE55CF"/>
    <w:rsid w:val="00AE5892"/>
    <w:rsid w:val="00AE59C4"/>
    <w:rsid w:val="00AE5DCF"/>
    <w:rsid w:val="00AE5FA4"/>
    <w:rsid w:val="00AE60F4"/>
    <w:rsid w:val="00AE6157"/>
    <w:rsid w:val="00AE615B"/>
    <w:rsid w:val="00AE6537"/>
    <w:rsid w:val="00AE6716"/>
    <w:rsid w:val="00AE69A4"/>
    <w:rsid w:val="00AE69BC"/>
    <w:rsid w:val="00AE6DB6"/>
    <w:rsid w:val="00AE710A"/>
    <w:rsid w:val="00AE7173"/>
    <w:rsid w:val="00AE737F"/>
    <w:rsid w:val="00AE74F7"/>
    <w:rsid w:val="00AE781B"/>
    <w:rsid w:val="00AE7827"/>
    <w:rsid w:val="00AE7F63"/>
    <w:rsid w:val="00AF00AE"/>
    <w:rsid w:val="00AF06B7"/>
    <w:rsid w:val="00AF06EB"/>
    <w:rsid w:val="00AF09BB"/>
    <w:rsid w:val="00AF0A73"/>
    <w:rsid w:val="00AF1073"/>
    <w:rsid w:val="00AF11DE"/>
    <w:rsid w:val="00AF11F7"/>
    <w:rsid w:val="00AF128B"/>
    <w:rsid w:val="00AF15C2"/>
    <w:rsid w:val="00AF1709"/>
    <w:rsid w:val="00AF17AD"/>
    <w:rsid w:val="00AF1963"/>
    <w:rsid w:val="00AF1A4A"/>
    <w:rsid w:val="00AF1CD4"/>
    <w:rsid w:val="00AF1EA0"/>
    <w:rsid w:val="00AF1F97"/>
    <w:rsid w:val="00AF2434"/>
    <w:rsid w:val="00AF2553"/>
    <w:rsid w:val="00AF2814"/>
    <w:rsid w:val="00AF2B47"/>
    <w:rsid w:val="00AF2B90"/>
    <w:rsid w:val="00AF2FF3"/>
    <w:rsid w:val="00AF306A"/>
    <w:rsid w:val="00AF30C1"/>
    <w:rsid w:val="00AF313D"/>
    <w:rsid w:val="00AF318C"/>
    <w:rsid w:val="00AF32AF"/>
    <w:rsid w:val="00AF3372"/>
    <w:rsid w:val="00AF3481"/>
    <w:rsid w:val="00AF349E"/>
    <w:rsid w:val="00AF34CF"/>
    <w:rsid w:val="00AF34D2"/>
    <w:rsid w:val="00AF3500"/>
    <w:rsid w:val="00AF3581"/>
    <w:rsid w:val="00AF3867"/>
    <w:rsid w:val="00AF3AB0"/>
    <w:rsid w:val="00AF3AB8"/>
    <w:rsid w:val="00AF3AD4"/>
    <w:rsid w:val="00AF3B64"/>
    <w:rsid w:val="00AF3C24"/>
    <w:rsid w:val="00AF3E68"/>
    <w:rsid w:val="00AF4042"/>
    <w:rsid w:val="00AF407D"/>
    <w:rsid w:val="00AF45DE"/>
    <w:rsid w:val="00AF4A0F"/>
    <w:rsid w:val="00AF4E42"/>
    <w:rsid w:val="00AF4E4D"/>
    <w:rsid w:val="00AF5395"/>
    <w:rsid w:val="00AF53F4"/>
    <w:rsid w:val="00AF55E7"/>
    <w:rsid w:val="00AF5659"/>
    <w:rsid w:val="00AF5877"/>
    <w:rsid w:val="00AF5A98"/>
    <w:rsid w:val="00AF5B7E"/>
    <w:rsid w:val="00AF5C6D"/>
    <w:rsid w:val="00AF5C89"/>
    <w:rsid w:val="00AF5DF8"/>
    <w:rsid w:val="00AF6463"/>
    <w:rsid w:val="00AF66F1"/>
    <w:rsid w:val="00AF66F5"/>
    <w:rsid w:val="00AF688A"/>
    <w:rsid w:val="00AF68F6"/>
    <w:rsid w:val="00AF690B"/>
    <w:rsid w:val="00AF7455"/>
    <w:rsid w:val="00AF7983"/>
    <w:rsid w:val="00AF79EE"/>
    <w:rsid w:val="00AF7C55"/>
    <w:rsid w:val="00AF7D09"/>
    <w:rsid w:val="00AF7D7B"/>
    <w:rsid w:val="00AF7ED0"/>
    <w:rsid w:val="00B0009C"/>
    <w:rsid w:val="00B001A6"/>
    <w:rsid w:val="00B00265"/>
    <w:rsid w:val="00B0029A"/>
    <w:rsid w:val="00B00CFB"/>
    <w:rsid w:val="00B00EE8"/>
    <w:rsid w:val="00B00F22"/>
    <w:rsid w:val="00B00F28"/>
    <w:rsid w:val="00B00FCC"/>
    <w:rsid w:val="00B0107C"/>
    <w:rsid w:val="00B01142"/>
    <w:rsid w:val="00B01389"/>
    <w:rsid w:val="00B01590"/>
    <w:rsid w:val="00B01620"/>
    <w:rsid w:val="00B01EC1"/>
    <w:rsid w:val="00B021D2"/>
    <w:rsid w:val="00B0227B"/>
    <w:rsid w:val="00B0233E"/>
    <w:rsid w:val="00B023B1"/>
    <w:rsid w:val="00B0259C"/>
    <w:rsid w:val="00B027C3"/>
    <w:rsid w:val="00B027ED"/>
    <w:rsid w:val="00B0289A"/>
    <w:rsid w:val="00B0289C"/>
    <w:rsid w:val="00B0291F"/>
    <w:rsid w:val="00B02F72"/>
    <w:rsid w:val="00B02F90"/>
    <w:rsid w:val="00B03053"/>
    <w:rsid w:val="00B03071"/>
    <w:rsid w:val="00B03090"/>
    <w:rsid w:val="00B031C0"/>
    <w:rsid w:val="00B033B4"/>
    <w:rsid w:val="00B03614"/>
    <w:rsid w:val="00B0386A"/>
    <w:rsid w:val="00B03997"/>
    <w:rsid w:val="00B039D2"/>
    <w:rsid w:val="00B03C81"/>
    <w:rsid w:val="00B040A7"/>
    <w:rsid w:val="00B0410A"/>
    <w:rsid w:val="00B043D5"/>
    <w:rsid w:val="00B045F5"/>
    <w:rsid w:val="00B04620"/>
    <w:rsid w:val="00B047E1"/>
    <w:rsid w:val="00B04CC5"/>
    <w:rsid w:val="00B0520C"/>
    <w:rsid w:val="00B0534D"/>
    <w:rsid w:val="00B05553"/>
    <w:rsid w:val="00B05594"/>
    <w:rsid w:val="00B05F28"/>
    <w:rsid w:val="00B061BF"/>
    <w:rsid w:val="00B063C7"/>
    <w:rsid w:val="00B064B5"/>
    <w:rsid w:val="00B065B3"/>
    <w:rsid w:val="00B066C6"/>
    <w:rsid w:val="00B06879"/>
    <w:rsid w:val="00B0694C"/>
    <w:rsid w:val="00B0698B"/>
    <w:rsid w:val="00B07056"/>
    <w:rsid w:val="00B071C5"/>
    <w:rsid w:val="00B072B3"/>
    <w:rsid w:val="00B072D6"/>
    <w:rsid w:val="00B073C6"/>
    <w:rsid w:val="00B073E5"/>
    <w:rsid w:val="00B07925"/>
    <w:rsid w:val="00B07B4D"/>
    <w:rsid w:val="00B07B82"/>
    <w:rsid w:val="00B07CC5"/>
    <w:rsid w:val="00B07E4F"/>
    <w:rsid w:val="00B07EE9"/>
    <w:rsid w:val="00B10096"/>
    <w:rsid w:val="00B10129"/>
    <w:rsid w:val="00B10174"/>
    <w:rsid w:val="00B10334"/>
    <w:rsid w:val="00B104F0"/>
    <w:rsid w:val="00B1074C"/>
    <w:rsid w:val="00B10A7D"/>
    <w:rsid w:val="00B10C7C"/>
    <w:rsid w:val="00B10C8C"/>
    <w:rsid w:val="00B10CB6"/>
    <w:rsid w:val="00B10D19"/>
    <w:rsid w:val="00B10D3C"/>
    <w:rsid w:val="00B10DCE"/>
    <w:rsid w:val="00B10EA8"/>
    <w:rsid w:val="00B1101D"/>
    <w:rsid w:val="00B11189"/>
    <w:rsid w:val="00B11385"/>
    <w:rsid w:val="00B11457"/>
    <w:rsid w:val="00B11484"/>
    <w:rsid w:val="00B1158F"/>
    <w:rsid w:val="00B115F8"/>
    <w:rsid w:val="00B11881"/>
    <w:rsid w:val="00B11A98"/>
    <w:rsid w:val="00B11C66"/>
    <w:rsid w:val="00B11E17"/>
    <w:rsid w:val="00B12092"/>
    <w:rsid w:val="00B120EB"/>
    <w:rsid w:val="00B121EB"/>
    <w:rsid w:val="00B1226C"/>
    <w:rsid w:val="00B12278"/>
    <w:rsid w:val="00B1229F"/>
    <w:rsid w:val="00B12511"/>
    <w:rsid w:val="00B125C2"/>
    <w:rsid w:val="00B125FE"/>
    <w:rsid w:val="00B12797"/>
    <w:rsid w:val="00B12C7F"/>
    <w:rsid w:val="00B131C0"/>
    <w:rsid w:val="00B13266"/>
    <w:rsid w:val="00B133AD"/>
    <w:rsid w:val="00B13C28"/>
    <w:rsid w:val="00B13FF0"/>
    <w:rsid w:val="00B14161"/>
    <w:rsid w:val="00B14575"/>
    <w:rsid w:val="00B14631"/>
    <w:rsid w:val="00B146D8"/>
    <w:rsid w:val="00B14952"/>
    <w:rsid w:val="00B149DE"/>
    <w:rsid w:val="00B14A47"/>
    <w:rsid w:val="00B14A99"/>
    <w:rsid w:val="00B14C64"/>
    <w:rsid w:val="00B15348"/>
    <w:rsid w:val="00B1562F"/>
    <w:rsid w:val="00B158E3"/>
    <w:rsid w:val="00B16200"/>
    <w:rsid w:val="00B163E2"/>
    <w:rsid w:val="00B16453"/>
    <w:rsid w:val="00B16681"/>
    <w:rsid w:val="00B16E51"/>
    <w:rsid w:val="00B16EB0"/>
    <w:rsid w:val="00B16FA7"/>
    <w:rsid w:val="00B17188"/>
    <w:rsid w:val="00B17463"/>
    <w:rsid w:val="00B175DC"/>
    <w:rsid w:val="00B17767"/>
    <w:rsid w:val="00B178C9"/>
    <w:rsid w:val="00B17967"/>
    <w:rsid w:val="00B17971"/>
    <w:rsid w:val="00B17B50"/>
    <w:rsid w:val="00B17C12"/>
    <w:rsid w:val="00B200C5"/>
    <w:rsid w:val="00B2010D"/>
    <w:rsid w:val="00B2015E"/>
    <w:rsid w:val="00B20247"/>
    <w:rsid w:val="00B20514"/>
    <w:rsid w:val="00B20829"/>
    <w:rsid w:val="00B2098B"/>
    <w:rsid w:val="00B2099B"/>
    <w:rsid w:val="00B209A8"/>
    <w:rsid w:val="00B20D3F"/>
    <w:rsid w:val="00B20F78"/>
    <w:rsid w:val="00B2115C"/>
    <w:rsid w:val="00B211D9"/>
    <w:rsid w:val="00B211EA"/>
    <w:rsid w:val="00B214D6"/>
    <w:rsid w:val="00B217AD"/>
    <w:rsid w:val="00B21A46"/>
    <w:rsid w:val="00B21C7B"/>
    <w:rsid w:val="00B21EBC"/>
    <w:rsid w:val="00B2230A"/>
    <w:rsid w:val="00B223AB"/>
    <w:rsid w:val="00B224A6"/>
    <w:rsid w:val="00B2280A"/>
    <w:rsid w:val="00B22A4E"/>
    <w:rsid w:val="00B22BCF"/>
    <w:rsid w:val="00B22BD7"/>
    <w:rsid w:val="00B22BE4"/>
    <w:rsid w:val="00B22C3F"/>
    <w:rsid w:val="00B22F66"/>
    <w:rsid w:val="00B23497"/>
    <w:rsid w:val="00B23543"/>
    <w:rsid w:val="00B23645"/>
    <w:rsid w:val="00B236D1"/>
    <w:rsid w:val="00B23700"/>
    <w:rsid w:val="00B23791"/>
    <w:rsid w:val="00B237B9"/>
    <w:rsid w:val="00B238AF"/>
    <w:rsid w:val="00B239FF"/>
    <w:rsid w:val="00B23B38"/>
    <w:rsid w:val="00B23D45"/>
    <w:rsid w:val="00B23E4C"/>
    <w:rsid w:val="00B240A6"/>
    <w:rsid w:val="00B24997"/>
    <w:rsid w:val="00B24A9C"/>
    <w:rsid w:val="00B24BCE"/>
    <w:rsid w:val="00B25264"/>
    <w:rsid w:val="00B25342"/>
    <w:rsid w:val="00B2539A"/>
    <w:rsid w:val="00B254CF"/>
    <w:rsid w:val="00B255F6"/>
    <w:rsid w:val="00B25948"/>
    <w:rsid w:val="00B25979"/>
    <w:rsid w:val="00B25B06"/>
    <w:rsid w:val="00B25C35"/>
    <w:rsid w:val="00B25FD3"/>
    <w:rsid w:val="00B2604B"/>
    <w:rsid w:val="00B265EE"/>
    <w:rsid w:val="00B2672E"/>
    <w:rsid w:val="00B26833"/>
    <w:rsid w:val="00B26835"/>
    <w:rsid w:val="00B26909"/>
    <w:rsid w:val="00B26A10"/>
    <w:rsid w:val="00B26A48"/>
    <w:rsid w:val="00B26AD1"/>
    <w:rsid w:val="00B26E3A"/>
    <w:rsid w:val="00B26F08"/>
    <w:rsid w:val="00B271FE"/>
    <w:rsid w:val="00B27252"/>
    <w:rsid w:val="00B278A1"/>
    <w:rsid w:val="00B27A5A"/>
    <w:rsid w:val="00B27B4C"/>
    <w:rsid w:val="00B27BB3"/>
    <w:rsid w:val="00B27C27"/>
    <w:rsid w:val="00B27C62"/>
    <w:rsid w:val="00B27DF1"/>
    <w:rsid w:val="00B27F63"/>
    <w:rsid w:val="00B27FE5"/>
    <w:rsid w:val="00B305D7"/>
    <w:rsid w:val="00B30D55"/>
    <w:rsid w:val="00B30F10"/>
    <w:rsid w:val="00B31277"/>
    <w:rsid w:val="00B31398"/>
    <w:rsid w:val="00B313B6"/>
    <w:rsid w:val="00B3149C"/>
    <w:rsid w:val="00B31636"/>
    <w:rsid w:val="00B316C6"/>
    <w:rsid w:val="00B318B1"/>
    <w:rsid w:val="00B319A0"/>
    <w:rsid w:val="00B31A1E"/>
    <w:rsid w:val="00B31A4E"/>
    <w:rsid w:val="00B31ADE"/>
    <w:rsid w:val="00B31AFA"/>
    <w:rsid w:val="00B31B36"/>
    <w:rsid w:val="00B31C73"/>
    <w:rsid w:val="00B31D9B"/>
    <w:rsid w:val="00B31EDB"/>
    <w:rsid w:val="00B3259E"/>
    <w:rsid w:val="00B3262D"/>
    <w:rsid w:val="00B32D4E"/>
    <w:rsid w:val="00B32EDE"/>
    <w:rsid w:val="00B3304B"/>
    <w:rsid w:val="00B33114"/>
    <w:rsid w:val="00B33193"/>
    <w:rsid w:val="00B33373"/>
    <w:rsid w:val="00B33BFF"/>
    <w:rsid w:val="00B33C2B"/>
    <w:rsid w:val="00B33D69"/>
    <w:rsid w:val="00B33E7C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A4B"/>
    <w:rsid w:val="00B34A9C"/>
    <w:rsid w:val="00B34E53"/>
    <w:rsid w:val="00B34EBA"/>
    <w:rsid w:val="00B35557"/>
    <w:rsid w:val="00B35756"/>
    <w:rsid w:val="00B35B1B"/>
    <w:rsid w:val="00B35C09"/>
    <w:rsid w:val="00B35D50"/>
    <w:rsid w:val="00B35E71"/>
    <w:rsid w:val="00B3619E"/>
    <w:rsid w:val="00B362B4"/>
    <w:rsid w:val="00B3635B"/>
    <w:rsid w:val="00B363B4"/>
    <w:rsid w:val="00B36BC4"/>
    <w:rsid w:val="00B36EF5"/>
    <w:rsid w:val="00B37183"/>
    <w:rsid w:val="00B371DA"/>
    <w:rsid w:val="00B37554"/>
    <w:rsid w:val="00B3787B"/>
    <w:rsid w:val="00B378C2"/>
    <w:rsid w:val="00B379A1"/>
    <w:rsid w:val="00B37A08"/>
    <w:rsid w:val="00B37B5C"/>
    <w:rsid w:val="00B37B7C"/>
    <w:rsid w:val="00B37C2E"/>
    <w:rsid w:val="00B37E60"/>
    <w:rsid w:val="00B401B2"/>
    <w:rsid w:val="00B4062D"/>
    <w:rsid w:val="00B406BB"/>
    <w:rsid w:val="00B409D9"/>
    <w:rsid w:val="00B40AD4"/>
    <w:rsid w:val="00B40F2E"/>
    <w:rsid w:val="00B410EA"/>
    <w:rsid w:val="00B41290"/>
    <w:rsid w:val="00B4149F"/>
    <w:rsid w:val="00B4164E"/>
    <w:rsid w:val="00B416D8"/>
    <w:rsid w:val="00B41B78"/>
    <w:rsid w:val="00B41B83"/>
    <w:rsid w:val="00B41B9E"/>
    <w:rsid w:val="00B41F0F"/>
    <w:rsid w:val="00B41F92"/>
    <w:rsid w:val="00B42063"/>
    <w:rsid w:val="00B42265"/>
    <w:rsid w:val="00B4255F"/>
    <w:rsid w:val="00B42A85"/>
    <w:rsid w:val="00B42C74"/>
    <w:rsid w:val="00B42DED"/>
    <w:rsid w:val="00B42FC8"/>
    <w:rsid w:val="00B430F6"/>
    <w:rsid w:val="00B43488"/>
    <w:rsid w:val="00B4354E"/>
    <w:rsid w:val="00B437CC"/>
    <w:rsid w:val="00B43BFF"/>
    <w:rsid w:val="00B43CB5"/>
    <w:rsid w:val="00B43CDF"/>
    <w:rsid w:val="00B43F27"/>
    <w:rsid w:val="00B43FAD"/>
    <w:rsid w:val="00B44048"/>
    <w:rsid w:val="00B441C7"/>
    <w:rsid w:val="00B44CD2"/>
    <w:rsid w:val="00B44E5C"/>
    <w:rsid w:val="00B44E85"/>
    <w:rsid w:val="00B44E86"/>
    <w:rsid w:val="00B451D5"/>
    <w:rsid w:val="00B45240"/>
    <w:rsid w:val="00B4537C"/>
    <w:rsid w:val="00B454C6"/>
    <w:rsid w:val="00B454EC"/>
    <w:rsid w:val="00B456C6"/>
    <w:rsid w:val="00B45DDB"/>
    <w:rsid w:val="00B46135"/>
    <w:rsid w:val="00B46494"/>
    <w:rsid w:val="00B4662F"/>
    <w:rsid w:val="00B46834"/>
    <w:rsid w:val="00B4689A"/>
    <w:rsid w:val="00B4695E"/>
    <w:rsid w:val="00B46991"/>
    <w:rsid w:val="00B46EFD"/>
    <w:rsid w:val="00B46F6A"/>
    <w:rsid w:val="00B46FB1"/>
    <w:rsid w:val="00B47102"/>
    <w:rsid w:val="00B471A3"/>
    <w:rsid w:val="00B473B2"/>
    <w:rsid w:val="00B474D1"/>
    <w:rsid w:val="00B502E1"/>
    <w:rsid w:val="00B50413"/>
    <w:rsid w:val="00B504F2"/>
    <w:rsid w:val="00B5054D"/>
    <w:rsid w:val="00B507D6"/>
    <w:rsid w:val="00B5099F"/>
    <w:rsid w:val="00B509D4"/>
    <w:rsid w:val="00B50BBF"/>
    <w:rsid w:val="00B50CBB"/>
    <w:rsid w:val="00B50F73"/>
    <w:rsid w:val="00B51084"/>
    <w:rsid w:val="00B512B4"/>
    <w:rsid w:val="00B5137A"/>
    <w:rsid w:val="00B513EB"/>
    <w:rsid w:val="00B517A0"/>
    <w:rsid w:val="00B51986"/>
    <w:rsid w:val="00B519D9"/>
    <w:rsid w:val="00B519DC"/>
    <w:rsid w:val="00B51A37"/>
    <w:rsid w:val="00B51ABB"/>
    <w:rsid w:val="00B51CE6"/>
    <w:rsid w:val="00B51DDF"/>
    <w:rsid w:val="00B51EEE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9A"/>
    <w:rsid w:val="00B52F64"/>
    <w:rsid w:val="00B52FB1"/>
    <w:rsid w:val="00B52FF0"/>
    <w:rsid w:val="00B531E6"/>
    <w:rsid w:val="00B533A6"/>
    <w:rsid w:val="00B53405"/>
    <w:rsid w:val="00B53506"/>
    <w:rsid w:val="00B53644"/>
    <w:rsid w:val="00B536B4"/>
    <w:rsid w:val="00B53D60"/>
    <w:rsid w:val="00B540ED"/>
    <w:rsid w:val="00B54127"/>
    <w:rsid w:val="00B5422C"/>
    <w:rsid w:val="00B54630"/>
    <w:rsid w:val="00B54B9B"/>
    <w:rsid w:val="00B54BB7"/>
    <w:rsid w:val="00B54BC0"/>
    <w:rsid w:val="00B54C25"/>
    <w:rsid w:val="00B54CFE"/>
    <w:rsid w:val="00B54F95"/>
    <w:rsid w:val="00B5513C"/>
    <w:rsid w:val="00B5523C"/>
    <w:rsid w:val="00B552E9"/>
    <w:rsid w:val="00B5535A"/>
    <w:rsid w:val="00B55523"/>
    <w:rsid w:val="00B55641"/>
    <w:rsid w:val="00B5566C"/>
    <w:rsid w:val="00B55763"/>
    <w:rsid w:val="00B559BA"/>
    <w:rsid w:val="00B55B67"/>
    <w:rsid w:val="00B55E15"/>
    <w:rsid w:val="00B55F01"/>
    <w:rsid w:val="00B55F80"/>
    <w:rsid w:val="00B55F82"/>
    <w:rsid w:val="00B561ED"/>
    <w:rsid w:val="00B5664A"/>
    <w:rsid w:val="00B566FC"/>
    <w:rsid w:val="00B56CD6"/>
    <w:rsid w:val="00B5700C"/>
    <w:rsid w:val="00B5719F"/>
    <w:rsid w:val="00B5791F"/>
    <w:rsid w:val="00B57968"/>
    <w:rsid w:val="00B57B4C"/>
    <w:rsid w:val="00B57D72"/>
    <w:rsid w:val="00B57DE8"/>
    <w:rsid w:val="00B600E1"/>
    <w:rsid w:val="00B6028E"/>
    <w:rsid w:val="00B6058E"/>
    <w:rsid w:val="00B605EA"/>
    <w:rsid w:val="00B608DB"/>
    <w:rsid w:val="00B60948"/>
    <w:rsid w:val="00B60BBD"/>
    <w:rsid w:val="00B60DD2"/>
    <w:rsid w:val="00B612BC"/>
    <w:rsid w:val="00B61399"/>
    <w:rsid w:val="00B6171B"/>
    <w:rsid w:val="00B61822"/>
    <w:rsid w:val="00B61902"/>
    <w:rsid w:val="00B61EAE"/>
    <w:rsid w:val="00B61ED9"/>
    <w:rsid w:val="00B61F0F"/>
    <w:rsid w:val="00B624DC"/>
    <w:rsid w:val="00B625BF"/>
    <w:rsid w:val="00B62641"/>
    <w:rsid w:val="00B62A2A"/>
    <w:rsid w:val="00B62B74"/>
    <w:rsid w:val="00B63837"/>
    <w:rsid w:val="00B63896"/>
    <w:rsid w:val="00B63935"/>
    <w:rsid w:val="00B639F7"/>
    <w:rsid w:val="00B63C5C"/>
    <w:rsid w:val="00B63EA7"/>
    <w:rsid w:val="00B63EC0"/>
    <w:rsid w:val="00B6403C"/>
    <w:rsid w:val="00B64238"/>
    <w:rsid w:val="00B64769"/>
    <w:rsid w:val="00B6477B"/>
    <w:rsid w:val="00B64A76"/>
    <w:rsid w:val="00B64AD3"/>
    <w:rsid w:val="00B64AF1"/>
    <w:rsid w:val="00B64B13"/>
    <w:rsid w:val="00B64C26"/>
    <w:rsid w:val="00B64E50"/>
    <w:rsid w:val="00B65130"/>
    <w:rsid w:val="00B65805"/>
    <w:rsid w:val="00B658F0"/>
    <w:rsid w:val="00B65997"/>
    <w:rsid w:val="00B659AA"/>
    <w:rsid w:val="00B65A1D"/>
    <w:rsid w:val="00B65D74"/>
    <w:rsid w:val="00B65EF6"/>
    <w:rsid w:val="00B65F78"/>
    <w:rsid w:val="00B65F99"/>
    <w:rsid w:val="00B65FA2"/>
    <w:rsid w:val="00B660A6"/>
    <w:rsid w:val="00B661B0"/>
    <w:rsid w:val="00B66659"/>
    <w:rsid w:val="00B666A0"/>
    <w:rsid w:val="00B667F8"/>
    <w:rsid w:val="00B6688B"/>
    <w:rsid w:val="00B66A7F"/>
    <w:rsid w:val="00B66BBE"/>
    <w:rsid w:val="00B66C7D"/>
    <w:rsid w:val="00B66D30"/>
    <w:rsid w:val="00B66E15"/>
    <w:rsid w:val="00B66F39"/>
    <w:rsid w:val="00B66F85"/>
    <w:rsid w:val="00B66FEA"/>
    <w:rsid w:val="00B6730E"/>
    <w:rsid w:val="00B6732D"/>
    <w:rsid w:val="00B67386"/>
    <w:rsid w:val="00B674B0"/>
    <w:rsid w:val="00B67910"/>
    <w:rsid w:val="00B6795C"/>
    <w:rsid w:val="00B67988"/>
    <w:rsid w:val="00B67A05"/>
    <w:rsid w:val="00B67B78"/>
    <w:rsid w:val="00B67C82"/>
    <w:rsid w:val="00B67D86"/>
    <w:rsid w:val="00B67F09"/>
    <w:rsid w:val="00B702A0"/>
    <w:rsid w:val="00B7031A"/>
    <w:rsid w:val="00B7034D"/>
    <w:rsid w:val="00B70386"/>
    <w:rsid w:val="00B709FB"/>
    <w:rsid w:val="00B70A21"/>
    <w:rsid w:val="00B70A82"/>
    <w:rsid w:val="00B70AD7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485"/>
    <w:rsid w:val="00B72615"/>
    <w:rsid w:val="00B7277D"/>
    <w:rsid w:val="00B728B5"/>
    <w:rsid w:val="00B729E7"/>
    <w:rsid w:val="00B72C68"/>
    <w:rsid w:val="00B72FD8"/>
    <w:rsid w:val="00B73161"/>
    <w:rsid w:val="00B73215"/>
    <w:rsid w:val="00B735BA"/>
    <w:rsid w:val="00B73611"/>
    <w:rsid w:val="00B736C3"/>
    <w:rsid w:val="00B738EE"/>
    <w:rsid w:val="00B73987"/>
    <w:rsid w:val="00B73A5D"/>
    <w:rsid w:val="00B73D7B"/>
    <w:rsid w:val="00B73D85"/>
    <w:rsid w:val="00B73E6E"/>
    <w:rsid w:val="00B73F30"/>
    <w:rsid w:val="00B73F79"/>
    <w:rsid w:val="00B7408A"/>
    <w:rsid w:val="00B7409A"/>
    <w:rsid w:val="00B7449E"/>
    <w:rsid w:val="00B7474C"/>
    <w:rsid w:val="00B74A3A"/>
    <w:rsid w:val="00B74AEB"/>
    <w:rsid w:val="00B74B7A"/>
    <w:rsid w:val="00B74EB4"/>
    <w:rsid w:val="00B750A6"/>
    <w:rsid w:val="00B750A8"/>
    <w:rsid w:val="00B75830"/>
    <w:rsid w:val="00B760BA"/>
    <w:rsid w:val="00B76183"/>
    <w:rsid w:val="00B761F0"/>
    <w:rsid w:val="00B76228"/>
    <w:rsid w:val="00B7646A"/>
    <w:rsid w:val="00B764F7"/>
    <w:rsid w:val="00B765DB"/>
    <w:rsid w:val="00B767ED"/>
    <w:rsid w:val="00B7682A"/>
    <w:rsid w:val="00B76941"/>
    <w:rsid w:val="00B7716F"/>
    <w:rsid w:val="00B77251"/>
    <w:rsid w:val="00B774CF"/>
    <w:rsid w:val="00B77825"/>
    <w:rsid w:val="00B779DA"/>
    <w:rsid w:val="00B77ABF"/>
    <w:rsid w:val="00B80103"/>
    <w:rsid w:val="00B8016F"/>
    <w:rsid w:val="00B806EA"/>
    <w:rsid w:val="00B807BC"/>
    <w:rsid w:val="00B80A67"/>
    <w:rsid w:val="00B80BB3"/>
    <w:rsid w:val="00B80C0B"/>
    <w:rsid w:val="00B80E63"/>
    <w:rsid w:val="00B81147"/>
    <w:rsid w:val="00B812C8"/>
    <w:rsid w:val="00B81618"/>
    <w:rsid w:val="00B81901"/>
    <w:rsid w:val="00B81915"/>
    <w:rsid w:val="00B81BC9"/>
    <w:rsid w:val="00B81F8A"/>
    <w:rsid w:val="00B821EF"/>
    <w:rsid w:val="00B825FE"/>
    <w:rsid w:val="00B82709"/>
    <w:rsid w:val="00B8279D"/>
    <w:rsid w:val="00B8294F"/>
    <w:rsid w:val="00B829B4"/>
    <w:rsid w:val="00B82DAD"/>
    <w:rsid w:val="00B82DF3"/>
    <w:rsid w:val="00B82F9C"/>
    <w:rsid w:val="00B83174"/>
    <w:rsid w:val="00B831A3"/>
    <w:rsid w:val="00B833AA"/>
    <w:rsid w:val="00B833B1"/>
    <w:rsid w:val="00B834CC"/>
    <w:rsid w:val="00B835DD"/>
    <w:rsid w:val="00B837B0"/>
    <w:rsid w:val="00B837D5"/>
    <w:rsid w:val="00B838BF"/>
    <w:rsid w:val="00B83AD6"/>
    <w:rsid w:val="00B83B81"/>
    <w:rsid w:val="00B83C54"/>
    <w:rsid w:val="00B84059"/>
    <w:rsid w:val="00B84094"/>
    <w:rsid w:val="00B84381"/>
    <w:rsid w:val="00B84628"/>
    <w:rsid w:val="00B84883"/>
    <w:rsid w:val="00B84C54"/>
    <w:rsid w:val="00B84C7F"/>
    <w:rsid w:val="00B84CBC"/>
    <w:rsid w:val="00B84E62"/>
    <w:rsid w:val="00B84F20"/>
    <w:rsid w:val="00B851C4"/>
    <w:rsid w:val="00B852C6"/>
    <w:rsid w:val="00B8543A"/>
    <w:rsid w:val="00B854E3"/>
    <w:rsid w:val="00B8570C"/>
    <w:rsid w:val="00B857A3"/>
    <w:rsid w:val="00B85831"/>
    <w:rsid w:val="00B85F62"/>
    <w:rsid w:val="00B85F65"/>
    <w:rsid w:val="00B86195"/>
    <w:rsid w:val="00B86304"/>
    <w:rsid w:val="00B86422"/>
    <w:rsid w:val="00B86499"/>
    <w:rsid w:val="00B86582"/>
    <w:rsid w:val="00B8672E"/>
    <w:rsid w:val="00B86980"/>
    <w:rsid w:val="00B869B6"/>
    <w:rsid w:val="00B86B8E"/>
    <w:rsid w:val="00B86C4E"/>
    <w:rsid w:val="00B86E78"/>
    <w:rsid w:val="00B86F01"/>
    <w:rsid w:val="00B8709A"/>
    <w:rsid w:val="00B87148"/>
    <w:rsid w:val="00B87230"/>
    <w:rsid w:val="00B872F3"/>
    <w:rsid w:val="00B87652"/>
    <w:rsid w:val="00B876D4"/>
    <w:rsid w:val="00B878FB"/>
    <w:rsid w:val="00B878FD"/>
    <w:rsid w:val="00B87A51"/>
    <w:rsid w:val="00B87A63"/>
    <w:rsid w:val="00B87C3E"/>
    <w:rsid w:val="00B87CF4"/>
    <w:rsid w:val="00B87E4C"/>
    <w:rsid w:val="00B87EA8"/>
    <w:rsid w:val="00B9027A"/>
    <w:rsid w:val="00B905DE"/>
    <w:rsid w:val="00B906A4"/>
    <w:rsid w:val="00B90756"/>
    <w:rsid w:val="00B9080A"/>
    <w:rsid w:val="00B90D4D"/>
    <w:rsid w:val="00B9146A"/>
    <w:rsid w:val="00B9156D"/>
    <w:rsid w:val="00B916BB"/>
    <w:rsid w:val="00B916C5"/>
    <w:rsid w:val="00B9196A"/>
    <w:rsid w:val="00B91CAD"/>
    <w:rsid w:val="00B923FA"/>
    <w:rsid w:val="00B9244D"/>
    <w:rsid w:val="00B9246C"/>
    <w:rsid w:val="00B92614"/>
    <w:rsid w:val="00B92625"/>
    <w:rsid w:val="00B927E7"/>
    <w:rsid w:val="00B9288E"/>
    <w:rsid w:val="00B9289E"/>
    <w:rsid w:val="00B92A7A"/>
    <w:rsid w:val="00B92C1A"/>
    <w:rsid w:val="00B92D6B"/>
    <w:rsid w:val="00B92EB8"/>
    <w:rsid w:val="00B93200"/>
    <w:rsid w:val="00B93249"/>
    <w:rsid w:val="00B9324D"/>
    <w:rsid w:val="00B934BC"/>
    <w:rsid w:val="00B93530"/>
    <w:rsid w:val="00B935CF"/>
    <w:rsid w:val="00B93BD7"/>
    <w:rsid w:val="00B93CB0"/>
    <w:rsid w:val="00B93D07"/>
    <w:rsid w:val="00B93EBD"/>
    <w:rsid w:val="00B940D2"/>
    <w:rsid w:val="00B94289"/>
    <w:rsid w:val="00B945C3"/>
    <w:rsid w:val="00B94614"/>
    <w:rsid w:val="00B948E7"/>
    <w:rsid w:val="00B949F1"/>
    <w:rsid w:val="00B94B2A"/>
    <w:rsid w:val="00B94B48"/>
    <w:rsid w:val="00B94CCF"/>
    <w:rsid w:val="00B94CF9"/>
    <w:rsid w:val="00B94DA4"/>
    <w:rsid w:val="00B9547E"/>
    <w:rsid w:val="00B95534"/>
    <w:rsid w:val="00B9557D"/>
    <w:rsid w:val="00B95775"/>
    <w:rsid w:val="00B95912"/>
    <w:rsid w:val="00B9593D"/>
    <w:rsid w:val="00B95AD4"/>
    <w:rsid w:val="00B95E03"/>
    <w:rsid w:val="00B9626B"/>
    <w:rsid w:val="00B9631D"/>
    <w:rsid w:val="00B964BB"/>
    <w:rsid w:val="00B9658F"/>
    <w:rsid w:val="00B965D6"/>
    <w:rsid w:val="00B966EF"/>
    <w:rsid w:val="00B96ADF"/>
    <w:rsid w:val="00B96AF7"/>
    <w:rsid w:val="00B96B58"/>
    <w:rsid w:val="00B96C9C"/>
    <w:rsid w:val="00B9707C"/>
    <w:rsid w:val="00B972FF"/>
    <w:rsid w:val="00B975F0"/>
    <w:rsid w:val="00B976ED"/>
    <w:rsid w:val="00B97AB4"/>
    <w:rsid w:val="00B97B26"/>
    <w:rsid w:val="00B97E54"/>
    <w:rsid w:val="00BA009D"/>
    <w:rsid w:val="00BA0405"/>
    <w:rsid w:val="00BA0559"/>
    <w:rsid w:val="00BA080E"/>
    <w:rsid w:val="00BA0A17"/>
    <w:rsid w:val="00BA0CD0"/>
    <w:rsid w:val="00BA0CFC"/>
    <w:rsid w:val="00BA0D1A"/>
    <w:rsid w:val="00BA0EFA"/>
    <w:rsid w:val="00BA1027"/>
    <w:rsid w:val="00BA1368"/>
    <w:rsid w:val="00BA13E8"/>
    <w:rsid w:val="00BA14A0"/>
    <w:rsid w:val="00BA1516"/>
    <w:rsid w:val="00BA1571"/>
    <w:rsid w:val="00BA1854"/>
    <w:rsid w:val="00BA189C"/>
    <w:rsid w:val="00BA1B13"/>
    <w:rsid w:val="00BA1B2E"/>
    <w:rsid w:val="00BA1D0B"/>
    <w:rsid w:val="00BA1E67"/>
    <w:rsid w:val="00BA1F6F"/>
    <w:rsid w:val="00BA22AC"/>
    <w:rsid w:val="00BA234F"/>
    <w:rsid w:val="00BA23CC"/>
    <w:rsid w:val="00BA28F1"/>
    <w:rsid w:val="00BA2AB4"/>
    <w:rsid w:val="00BA3304"/>
    <w:rsid w:val="00BA336C"/>
    <w:rsid w:val="00BA339D"/>
    <w:rsid w:val="00BA378E"/>
    <w:rsid w:val="00BA37EA"/>
    <w:rsid w:val="00BA3925"/>
    <w:rsid w:val="00BA397E"/>
    <w:rsid w:val="00BA3B72"/>
    <w:rsid w:val="00BA3CFB"/>
    <w:rsid w:val="00BA42FE"/>
    <w:rsid w:val="00BA4783"/>
    <w:rsid w:val="00BA48DF"/>
    <w:rsid w:val="00BA497A"/>
    <w:rsid w:val="00BA4A7A"/>
    <w:rsid w:val="00BA4AF4"/>
    <w:rsid w:val="00BA4BE6"/>
    <w:rsid w:val="00BA4E44"/>
    <w:rsid w:val="00BA5242"/>
    <w:rsid w:val="00BA5277"/>
    <w:rsid w:val="00BA52AD"/>
    <w:rsid w:val="00BA5450"/>
    <w:rsid w:val="00BA5464"/>
    <w:rsid w:val="00BA5498"/>
    <w:rsid w:val="00BA5504"/>
    <w:rsid w:val="00BA586C"/>
    <w:rsid w:val="00BA5998"/>
    <w:rsid w:val="00BA59B1"/>
    <w:rsid w:val="00BA59E0"/>
    <w:rsid w:val="00BA59F1"/>
    <w:rsid w:val="00BA5B05"/>
    <w:rsid w:val="00BA5D0A"/>
    <w:rsid w:val="00BA5E33"/>
    <w:rsid w:val="00BA6184"/>
    <w:rsid w:val="00BA6318"/>
    <w:rsid w:val="00BA6577"/>
    <w:rsid w:val="00BA6748"/>
    <w:rsid w:val="00BA67B2"/>
    <w:rsid w:val="00BA6999"/>
    <w:rsid w:val="00BA6B35"/>
    <w:rsid w:val="00BA6B62"/>
    <w:rsid w:val="00BA6C47"/>
    <w:rsid w:val="00BA6CD4"/>
    <w:rsid w:val="00BA6D38"/>
    <w:rsid w:val="00BA6DC2"/>
    <w:rsid w:val="00BA6EA1"/>
    <w:rsid w:val="00BA6F69"/>
    <w:rsid w:val="00BA74EF"/>
    <w:rsid w:val="00BA7843"/>
    <w:rsid w:val="00BA788B"/>
    <w:rsid w:val="00BA7EFB"/>
    <w:rsid w:val="00BA7EFE"/>
    <w:rsid w:val="00BB03DF"/>
    <w:rsid w:val="00BB050B"/>
    <w:rsid w:val="00BB0517"/>
    <w:rsid w:val="00BB0699"/>
    <w:rsid w:val="00BB0AB0"/>
    <w:rsid w:val="00BB0E69"/>
    <w:rsid w:val="00BB0F43"/>
    <w:rsid w:val="00BB0FC9"/>
    <w:rsid w:val="00BB11BB"/>
    <w:rsid w:val="00BB13EA"/>
    <w:rsid w:val="00BB148C"/>
    <w:rsid w:val="00BB165E"/>
    <w:rsid w:val="00BB16C8"/>
    <w:rsid w:val="00BB16F8"/>
    <w:rsid w:val="00BB179B"/>
    <w:rsid w:val="00BB1978"/>
    <w:rsid w:val="00BB19CC"/>
    <w:rsid w:val="00BB1ADA"/>
    <w:rsid w:val="00BB1B41"/>
    <w:rsid w:val="00BB1B78"/>
    <w:rsid w:val="00BB1D20"/>
    <w:rsid w:val="00BB1D2E"/>
    <w:rsid w:val="00BB1EAF"/>
    <w:rsid w:val="00BB216A"/>
    <w:rsid w:val="00BB24AB"/>
    <w:rsid w:val="00BB2A41"/>
    <w:rsid w:val="00BB2B95"/>
    <w:rsid w:val="00BB2BE6"/>
    <w:rsid w:val="00BB2D7D"/>
    <w:rsid w:val="00BB2EA9"/>
    <w:rsid w:val="00BB315C"/>
    <w:rsid w:val="00BB3190"/>
    <w:rsid w:val="00BB3272"/>
    <w:rsid w:val="00BB33B9"/>
    <w:rsid w:val="00BB3516"/>
    <w:rsid w:val="00BB354D"/>
    <w:rsid w:val="00BB3553"/>
    <w:rsid w:val="00BB35D3"/>
    <w:rsid w:val="00BB3A79"/>
    <w:rsid w:val="00BB3A7F"/>
    <w:rsid w:val="00BB4080"/>
    <w:rsid w:val="00BB4143"/>
    <w:rsid w:val="00BB49BF"/>
    <w:rsid w:val="00BB4A9E"/>
    <w:rsid w:val="00BB4B07"/>
    <w:rsid w:val="00BB4C20"/>
    <w:rsid w:val="00BB4F88"/>
    <w:rsid w:val="00BB4FA8"/>
    <w:rsid w:val="00BB51E1"/>
    <w:rsid w:val="00BB58CC"/>
    <w:rsid w:val="00BB5A42"/>
    <w:rsid w:val="00BB5BD4"/>
    <w:rsid w:val="00BB5BDB"/>
    <w:rsid w:val="00BB5C4F"/>
    <w:rsid w:val="00BB5C5D"/>
    <w:rsid w:val="00BB5C69"/>
    <w:rsid w:val="00BB5D41"/>
    <w:rsid w:val="00BB5D45"/>
    <w:rsid w:val="00BB5E42"/>
    <w:rsid w:val="00BB6147"/>
    <w:rsid w:val="00BB63AE"/>
    <w:rsid w:val="00BB6A10"/>
    <w:rsid w:val="00BB6CAF"/>
    <w:rsid w:val="00BB701C"/>
    <w:rsid w:val="00BB7210"/>
    <w:rsid w:val="00BB72D2"/>
    <w:rsid w:val="00BB75C8"/>
    <w:rsid w:val="00BB763C"/>
    <w:rsid w:val="00BB79C3"/>
    <w:rsid w:val="00BB7C62"/>
    <w:rsid w:val="00BB7E5E"/>
    <w:rsid w:val="00BB7EB9"/>
    <w:rsid w:val="00BC0058"/>
    <w:rsid w:val="00BC0167"/>
    <w:rsid w:val="00BC0596"/>
    <w:rsid w:val="00BC05AE"/>
    <w:rsid w:val="00BC0A72"/>
    <w:rsid w:val="00BC0B37"/>
    <w:rsid w:val="00BC0C41"/>
    <w:rsid w:val="00BC0CD3"/>
    <w:rsid w:val="00BC0D00"/>
    <w:rsid w:val="00BC0DDF"/>
    <w:rsid w:val="00BC10E9"/>
    <w:rsid w:val="00BC11AB"/>
    <w:rsid w:val="00BC11BB"/>
    <w:rsid w:val="00BC16FD"/>
    <w:rsid w:val="00BC181D"/>
    <w:rsid w:val="00BC18FA"/>
    <w:rsid w:val="00BC2081"/>
    <w:rsid w:val="00BC239C"/>
    <w:rsid w:val="00BC2536"/>
    <w:rsid w:val="00BC27BA"/>
    <w:rsid w:val="00BC2A8E"/>
    <w:rsid w:val="00BC2C3A"/>
    <w:rsid w:val="00BC2F66"/>
    <w:rsid w:val="00BC2F8C"/>
    <w:rsid w:val="00BC338A"/>
    <w:rsid w:val="00BC355B"/>
    <w:rsid w:val="00BC3710"/>
    <w:rsid w:val="00BC3A33"/>
    <w:rsid w:val="00BC3AD5"/>
    <w:rsid w:val="00BC4012"/>
    <w:rsid w:val="00BC408E"/>
    <w:rsid w:val="00BC40A2"/>
    <w:rsid w:val="00BC40DF"/>
    <w:rsid w:val="00BC41FD"/>
    <w:rsid w:val="00BC4462"/>
    <w:rsid w:val="00BC450C"/>
    <w:rsid w:val="00BC4624"/>
    <w:rsid w:val="00BC46A0"/>
    <w:rsid w:val="00BC4A07"/>
    <w:rsid w:val="00BC4A86"/>
    <w:rsid w:val="00BC4CB2"/>
    <w:rsid w:val="00BC4F97"/>
    <w:rsid w:val="00BC4F99"/>
    <w:rsid w:val="00BC4FC4"/>
    <w:rsid w:val="00BC54C1"/>
    <w:rsid w:val="00BC55FC"/>
    <w:rsid w:val="00BC5CA7"/>
    <w:rsid w:val="00BC5DCB"/>
    <w:rsid w:val="00BC5DDB"/>
    <w:rsid w:val="00BC60A5"/>
    <w:rsid w:val="00BC61B7"/>
    <w:rsid w:val="00BC61F8"/>
    <w:rsid w:val="00BC6452"/>
    <w:rsid w:val="00BC69A2"/>
    <w:rsid w:val="00BC6B18"/>
    <w:rsid w:val="00BC6D56"/>
    <w:rsid w:val="00BC7065"/>
    <w:rsid w:val="00BC709B"/>
    <w:rsid w:val="00BC7220"/>
    <w:rsid w:val="00BC738F"/>
    <w:rsid w:val="00BC7490"/>
    <w:rsid w:val="00BC74B2"/>
    <w:rsid w:val="00BC75DA"/>
    <w:rsid w:val="00BC765B"/>
    <w:rsid w:val="00BC76CE"/>
    <w:rsid w:val="00BC79CB"/>
    <w:rsid w:val="00BC7A1D"/>
    <w:rsid w:val="00BC7BCC"/>
    <w:rsid w:val="00BC7C48"/>
    <w:rsid w:val="00BC7CF8"/>
    <w:rsid w:val="00BC7E24"/>
    <w:rsid w:val="00BD00B7"/>
    <w:rsid w:val="00BD042D"/>
    <w:rsid w:val="00BD0CFF"/>
    <w:rsid w:val="00BD0D22"/>
    <w:rsid w:val="00BD0F5D"/>
    <w:rsid w:val="00BD10E7"/>
    <w:rsid w:val="00BD12D5"/>
    <w:rsid w:val="00BD1338"/>
    <w:rsid w:val="00BD137F"/>
    <w:rsid w:val="00BD1926"/>
    <w:rsid w:val="00BD1AD6"/>
    <w:rsid w:val="00BD1AFF"/>
    <w:rsid w:val="00BD1E2E"/>
    <w:rsid w:val="00BD1F3E"/>
    <w:rsid w:val="00BD1F69"/>
    <w:rsid w:val="00BD1F8D"/>
    <w:rsid w:val="00BD200E"/>
    <w:rsid w:val="00BD24E0"/>
    <w:rsid w:val="00BD24E7"/>
    <w:rsid w:val="00BD2B43"/>
    <w:rsid w:val="00BD2C42"/>
    <w:rsid w:val="00BD31D4"/>
    <w:rsid w:val="00BD336D"/>
    <w:rsid w:val="00BD352D"/>
    <w:rsid w:val="00BD3771"/>
    <w:rsid w:val="00BD38D2"/>
    <w:rsid w:val="00BD3C60"/>
    <w:rsid w:val="00BD3E84"/>
    <w:rsid w:val="00BD40DF"/>
    <w:rsid w:val="00BD424C"/>
    <w:rsid w:val="00BD46CD"/>
    <w:rsid w:val="00BD4B2D"/>
    <w:rsid w:val="00BD4B91"/>
    <w:rsid w:val="00BD4E82"/>
    <w:rsid w:val="00BD4F23"/>
    <w:rsid w:val="00BD5130"/>
    <w:rsid w:val="00BD54E2"/>
    <w:rsid w:val="00BD5501"/>
    <w:rsid w:val="00BD599D"/>
    <w:rsid w:val="00BD59D0"/>
    <w:rsid w:val="00BD5B4A"/>
    <w:rsid w:val="00BD5BF1"/>
    <w:rsid w:val="00BD5C18"/>
    <w:rsid w:val="00BD5CB6"/>
    <w:rsid w:val="00BD5D2E"/>
    <w:rsid w:val="00BD5D9E"/>
    <w:rsid w:val="00BD60FC"/>
    <w:rsid w:val="00BD61C1"/>
    <w:rsid w:val="00BD6317"/>
    <w:rsid w:val="00BD65BA"/>
    <w:rsid w:val="00BD6B82"/>
    <w:rsid w:val="00BD6BA0"/>
    <w:rsid w:val="00BD6CEF"/>
    <w:rsid w:val="00BD6E68"/>
    <w:rsid w:val="00BD6F6B"/>
    <w:rsid w:val="00BD6FFA"/>
    <w:rsid w:val="00BD71F2"/>
    <w:rsid w:val="00BD7346"/>
    <w:rsid w:val="00BD7D87"/>
    <w:rsid w:val="00BD7F7F"/>
    <w:rsid w:val="00BE000D"/>
    <w:rsid w:val="00BE0070"/>
    <w:rsid w:val="00BE02C1"/>
    <w:rsid w:val="00BE0496"/>
    <w:rsid w:val="00BE05AC"/>
    <w:rsid w:val="00BE05F4"/>
    <w:rsid w:val="00BE08D0"/>
    <w:rsid w:val="00BE093D"/>
    <w:rsid w:val="00BE0CA7"/>
    <w:rsid w:val="00BE0FE7"/>
    <w:rsid w:val="00BE10D4"/>
    <w:rsid w:val="00BE1231"/>
    <w:rsid w:val="00BE12E3"/>
    <w:rsid w:val="00BE1581"/>
    <w:rsid w:val="00BE1738"/>
    <w:rsid w:val="00BE1864"/>
    <w:rsid w:val="00BE1F9E"/>
    <w:rsid w:val="00BE2031"/>
    <w:rsid w:val="00BE2047"/>
    <w:rsid w:val="00BE2075"/>
    <w:rsid w:val="00BE2135"/>
    <w:rsid w:val="00BE23A3"/>
    <w:rsid w:val="00BE2460"/>
    <w:rsid w:val="00BE2579"/>
    <w:rsid w:val="00BE27FA"/>
    <w:rsid w:val="00BE27FC"/>
    <w:rsid w:val="00BE295E"/>
    <w:rsid w:val="00BE2975"/>
    <w:rsid w:val="00BE2C3F"/>
    <w:rsid w:val="00BE2C94"/>
    <w:rsid w:val="00BE2FAF"/>
    <w:rsid w:val="00BE313F"/>
    <w:rsid w:val="00BE32AA"/>
    <w:rsid w:val="00BE33E8"/>
    <w:rsid w:val="00BE35A8"/>
    <w:rsid w:val="00BE3621"/>
    <w:rsid w:val="00BE3649"/>
    <w:rsid w:val="00BE36DC"/>
    <w:rsid w:val="00BE3CA3"/>
    <w:rsid w:val="00BE3DC8"/>
    <w:rsid w:val="00BE416D"/>
    <w:rsid w:val="00BE42A5"/>
    <w:rsid w:val="00BE4446"/>
    <w:rsid w:val="00BE4588"/>
    <w:rsid w:val="00BE45C5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138"/>
    <w:rsid w:val="00BE5870"/>
    <w:rsid w:val="00BE58C4"/>
    <w:rsid w:val="00BE5B26"/>
    <w:rsid w:val="00BE5F3E"/>
    <w:rsid w:val="00BE62F2"/>
    <w:rsid w:val="00BE6579"/>
    <w:rsid w:val="00BE6590"/>
    <w:rsid w:val="00BE65E4"/>
    <w:rsid w:val="00BE66FA"/>
    <w:rsid w:val="00BE6A2B"/>
    <w:rsid w:val="00BE6AB3"/>
    <w:rsid w:val="00BE71D7"/>
    <w:rsid w:val="00BE73BB"/>
    <w:rsid w:val="00BE76B2"/>
    <w:rsid w:val="00BE7763"/>
    <w:rsid w:val="00BE780E"/>
    <w:rsid w:val="00BE78DB"/>
    <w:rsid w:val="00BE7A27"/>
    <w:rsid w:val="00BE7A42"/>
    <w:rsid w:val="00BE7D7A"/>
    <w:rsid w:val="00BE7F78"/>
    <w:rsid w:val="00BF0044"/>
    <w:rsid w:val="00BF057B"/>
    <w:rsid w:val="00BF06C3"/>
    <w:rsid w:val="00BF09C2"/>
    <w:rsid w:val="00BF0ACA"/>
    <w:rsid w:val="00BF0B15"/>
    <w:rsid w:val="00BF1247"/>
    <w:rsid w:val="00BF14CE"/>
    <w:rsid w:val="00BF14FE"/>
    <w:rsid w:val="00BF1562"/>
    <w:rsid w:val="00BF15C6"/>
    <w:rsid w:val="00BF1629"/>
    <w:rsid w:val="00BF1880"/>
    <w:rsid w:val="00BF18B1"/>
    <w:rsid w:val="00BF1B2D"/>
    <w:rsid w:val="00BF1BFF"/>
    <w:rsid w:val="00BF1D34"/>
    <w:rsid w:val="00BF1DFF"/>
    <w:rsid w:val="00BF1E7A"/>
    <w:rsid w:val="00BF1F8D"/>
    <w:rsid w:val="00BF225A"/>
    <w:rsid w:val="00BF2418"/>
    <w:rsid w:val="00BF256B"/>
    <w:rsid w:val="00BF277A"/>
    <w:rsid w:val="00BF2D16"/>
    <w:rsid w:val="00BF328D"/>
    <w:rsid w:val="00BF350C"/>
    <w:rsid w:val="00BF361D"/>
    <w:rsid w:val="00BF3AD1"/>
    <w:rsid w:val="00BF3BC0"/>
    <w:rsid w:val="00BF4012"/>
    <w:rsid w:val="00BF408E"/>
    <w:rsid w:val="00BF41B4"/>
    <w:rsid w:val="00BF429E"/>
    <w:rsid w:val="00BF45D3"/>
    <w:rsid w:val="00BF46BC"/>
    <w:rsid w:val="00BF487F"/>
    <w:rsid w:val="00BF499E"/>
    <w:rsid w:val="00BF4C0C"/>
    <w:rsid w:val="00BF4C26"/>
    <w:rsid w:val="00BF507D"/>
    <w:rsid w:val="00BF536F"/>
    <w:rsid w:val="00BF543E"/>
    <w:rsid w:val="00BF579C"/>
    <w:rsid w:val="00BF5850"/>
    <w:rsid w:val="00BF599C"/>
    <w:rsid w:val="00BF59C5"/>
    <w:rsid w:val="00BF59ED"/>
    <w:rsid w:val="00BF5C74"/>
    <w:rsid w:val="00BF5ECB"/>
    <w:rsid w:val="00BF5F20"/>
    <w:rsid w:val="00BF5F3E"/>
    <w:rsid w:val="00BF5FAF"/>
    <w:rsid w:val="00BF60EE"/>
    <w:rsid w:val="00BF6133"/>
    <w:rsid w:val="00BF6287"/>
    <w:rsid w:val="00BF6702"/>
    <w:rsid w:val="00BF6779"/>
    <w:rsid w:val="00BF6843"/>
    <w:rsid w:val="00BF6C07"/>
    <w:rsid w:val="00BF6C8D"/>
    <w:rsid w:val="00BF6D60"/>
    <w:rsid w:val="00BF6FAE"/>
    <w:rsid w:val="00BF7022"/>
    <w:rsid w:val="00BF7945"/>
    <w:rsid w:val="00BF794E"/>
    <w:rsid w:val="00BF79CB"/>
    <w:rsid w:val="00BF7C5C"/>
    <w:rsid w:val="00BF7D5C"/>
    <w:rsid w:val="00BF7F6D"/>
    <w:rsid w:val="00BF7FFD"/>
    <w:rsid w:val="00C0003D"/>
    <w:rsid w:val="00C00390"/>
    <w:rsid w:val="00C00425"/>
    <w:rsid w:val="00C005F8"/>
    <w:rsid w:val="00C00B59"/>
    <w:rsid w:val="00C00DD3"/>
    <w:rsid w:val="00C00F5A"/>
    <w:rsid w:val="00C0128C"/>
    <w:rsid w:val="00C0146C"/>
    <w:rsid w:val="00C017DA"/>
    <w:rsid w:val="00C0181E"/>
    <w:rsid w:val="00C01945"/>
    <w:rsid w:val="00C019AA"/>
    <w:rsid w:val="00C01C9D"/>
    <w:rsid w:val="00C01D7A"/>
    <w:rsid w:val="00C01F54"/>
    <w:rsid w:val="00C01FB8"/>
    <w:rsid w:val="00C0201D"/>
    <w:rsid w:val="00C020F2"/>
    <w:rsid w:val="00C02401"/>
    <w:rsid w:val="00C02481"/>
    <w:rsid w:val="00C02929"/>
    <w:rsid w:val="00C02C26"/>
    <w:rsid w:val="00C02CCB"/>
    <w:rsid w:val="00C02FA8"/>
    <w:rsid w:val="00C03143"/>
    <w:rsid w:val="00C031C6"/>
    <w:rsid w:val="00C03487"/>
    <w:rsid w:val="00C0384C"/>
    <w:rsid w:val="00C03A86"/>
    <w:rsid w:val="00C03A8B"/>
    <w:rsid w:val="00C03ABB"/>
    <w:rsid w:val="00C03B3A"/>
    <w:rsid w:val="00C03E3B"/>
    <w:rsid w:val="00C03FA4"/>
    <w:rsid w:val="00C04325"/>
    <w:rsid w:val="00C04444"/>
    <w:rsid w:val="00C045A4"/>
    <w:rsid w:val="00C04630"/>
    <w:rsid w:val="00C04661"/>
    <w:rsid w:val="00C046D1"/>
    <w:rsid w:val="00C04BEF"/>
    <w:rsid w:val="00C04F22"/>
    <w:rsid w:val="00C04F5D"/>
    <w:rsid w:val="00C05320"/>
    <w:rsid w:val="00C0576E"/>
    <w:rsid w:val="00C05998"/>
    <w:rsid w:val="00C05AF5"/>
    <w:rsid w:val="00C05F87"/>
    <w:rsid w:val="00C06044"/>
    <w:rsid w:val="00C0632D"/>
    <w:rsid w:val="00C06580"/>
    <w:rsid w:val="00C06708"/>
    <w:rsid w:val="00C06781"/>
    <w:rsid w:val="00C06C48"/>
    <w:rsid w:val="00C06DAD"/>
    <w:rsid w:val="00C0703C"/>
    <w:rsid w:val="00C0706E"/>
    <w:rsid w:val="00C0725B"/>
    <w:rsid w:val="00C075CE"/>
    <w:rsid w:val="00C0773C"/>
    <w:rsid w:val="00C07805"/>
    <w:rsid w:val="00C07909"/>
    <w:rsid w:val="00C07ECB"/>
    <w:rsid w:val="00C07FBD"/>
    <w:rsid w:val="00C10422"/>
    <w:rsid w:val="00C10427"/>
    <w:rsid w:val="00C10547"/>
    <w:rsid w:val="00C1061E"/>
    <w:rsid w:val="00C10C18"/>
    <w:rsid w:val="00C10C7A"/>
    <w:rsid w:val="00C10D27"/>
    <w:rsid w:val="00C10DE0"/>
    <w:rsid w:val="00C10E25"/>
    <w:rsid w:val="00C10EE4"/>
    <w:rsid w:val="00C10FB5"/>
    <w:rsid w:val="00C110C3"/>
    <w:rsid w:val="00C11208"/>
    <w:rsid w:val="00C114FF"/>
    <w:rsid w:val="00C11539"/>
    <w:rsid w:val="00C11627"/>
    <w:rsid w:val="00C1170A"/>
    <w:rsid w:val="00C1173C"/>
    <w:rsid w:val="00C1185F"/>
    <w:rsid w:val="00C11DC6"/>
    <w:rsid w:val="00C11E0B"/>
    <w:rsid w:val="00C11E27"/>
    <w:rsid w:val="00C1208C"/>
    <w:rsid w:val="00C121D7"/>
    <w:rsid w:val="00C1234E"/>
    <w:rsid w:val="00C12409"/>
    <w:rsid w:val="00C12871"/>
    <w:rsid w:val="00C12889"/>
    <w:rsid w:val="00C12A67"/>
    <w:rsid w:val="00C12F9D"/>
    <w:rsid w:val="00C12FE4"/>
    <w:rsid w:val="00C1308D"/>
    <w:rsid w:val="00C130CA"/>
    <w:rsid w:val="00C130D8"/>
    <w:rsid w:val="00C133D9"/>
    <w:rsid w:val="00C138F5"/>
    <w:rsid w:val="00C139C7"/>
    <w:rsid w:val="00C13AD8"/>
    <w:rsid w:val="00C13D41"/>
    <w:rsid w:val="00C142DA"/>
    <w:rsid w:val="00C1434E"/>
    <w:rsid w:val="00C14783"/>
    <w:rsid w:val="00C14880"/>
    <w:rsid w:val="00C1488F"/>
    <w:rsid w:val="00C149B7"/>
    <w:rsid w:val="00C14A0A"/>
    <w:rsid w:val="00C14D2A"/>
    <w:rsid w:val="00C14EEA"/>
    <w:rsid w:val="00C14FB7"/>
    <w:rsid w:val="00C152C8"/>
    <w:rsid w:val="00C154E2"/>
    <w:rsid w:val="00C155A4"/>
    <w:rsid w:val="00C15970"/>
    <w:rsid w:val="00C15CFD"/>
    <w:rsid w:val="00C16066"/>
    <w:rsid w:val="00C16277"/>
    <w:rsid w:val="00C16499"/>
    <w:rsid w:val="00C1660B"/>
    <w:rsid w:val="00C16748"/>
    <w:rsid w:val="00C167A7"/>
    <w:rsid w:val="00C16827"/>
    <w:rsid w:val="00C1686A"/>
    <w:rsid w:val="00C16C47"/>
    <w:rsid w:val="00C16F3A"/>
    <w:rsid w:val="00C171F7"/>
    <w:rsid w:val="00C17230"/>
    <w:rsid w:val="00C172DB"/>
    <w:rsid w:val="00C173AE"/>
    <w:rsid w:val="00C173E6"/>
    <w:rsid w:val="00C174AA"/>
    <w:rsid w:val="00C17DBC"/>
    <w:rsid w:val="00C17F8E"/>
    <w:rsid w:val="00C200A4"/>
    <w:rsid w:val="00C203D4"/>
    <w:rsid w:val="00C2066C"/>
    <w:rsid w:val="00C209E0"/>
    <w:rsid w:val="00C20A8D"/>
    <w:rsid w:val="00C20AF1"/>
    <w:rsid w:val="00C20CB6"/>
    <w:rsid w:val="00C20D1A"/>
    <w:rsid w:val="00C20DC8"/>
    <w:rsid w:val="00C21271"/>
    <w:rsid w:val="00C21299"/>
    <w:rsid w:val="00C21344"/>
    <w:rsid w:val="00C213FA"/>
    <w:rsid w:val="00C21777"/>
    <w:rsid w:val="00C218AF"/>
    <w:rsid w:val="00C21DD1"/>
    <w:rsid w:val="00C22004"/>
    <w:rsid w:val="00C22117"/>
    <w:rsid w:val="00C223A3"/>
    <w:rsid w:val="00C22876"/>
    <w:rsid w:val="00C22CC1"/>
    <w:rsid w:val="00C23580"/>
    <w:rsid w:val="00C235B1"/>
    <w:rsid w:val="00C236D7"/>
    <w:rsid w:val="00C237FC"/>
    <w:rsid w:val="00C239DE"/>
    <w:rsid w:val="00C23DF6"/>
    <w:rsid w:val="00C23E51"/>
    <w:rsid w:val="00C24174"/>
    <w:rsid w:val="00C24181"/>
    <w:rsid w:val="00C245C1"/>
    <w:rsid w:val="00C24847"/>
    <w:rsid w:val="00C249FC"/>
    <w:rsid w:val="00C24A5F"/>
    <w:rsid w:val="00C24B02"/>
    <w:rsid w:val="00C24BDE"/>
    <w:rsid w:val="00C24C50"/>
    <w:rsid w:val="00C24E0D"/>
    <w:rsid w:val="00C24EF6"/>
    <w:rsid w:val="00C24F40"/>
    <w:rsid w:val="00C25117"/>
    <w:rsid w:val="00C25299"/>
    <w:rsid w:val="00C252DC"/>
    <w:rsid w:val="00C25526"/>
    <w:rsid w:val="00C255A5"/>
    <w:rsid w:val="00C25632"/>
    <w:rsid w:val="00C256C2"/>
    <w:rsid w:val="00C2573D"/>
    <w:rsid w:val="00C257EB"/>
    <w:rsid w:val="00C25830"/>
    <w:rsid w:val="00C25876"/>
    <w:rsid w:val="00C25A33"/>
    <w:rsid w:val="00C25FC9"/>
    <w:rsid w:val="00C262D0"/>
    <w:rsid w:val="00C2660B"/>
    <w:rsid w:val="00C26BF6"/>
    <w:rsid w:val="00C26BFC"/>
    <w:rsid w:val="00C26C78"/>
    <w:rsid w:val="00C26EBF"/>
    <w:rsid w:val="00C272B6"/>
    <w:rsid w:val="00C272C1"/>
    <w:rsid w:val="00C2730E"/>
    <w:rsid w:val="00C27439"/>
    <w:rsid w:val="00C27559"/>
    <w:rsid w:val="00C27888"/>
    <w:rsid w:val="00C27B46"/>
    <w:rsid w:val="00C27E3C"/>
    <w:rsid w:val="00C27F1F"/>
    <w:rsid w:val="00C3059D"/>
    <w:rsid w:val="00C3070B"/>
    <w:rsid w:val="00C3080D"/>
    <w:rsid w:val="00C30B7E"/>
    <w:rsid w:val="00C30E8B"/>
    <w:rsid w:val="00C31013"/>
    <w:rsid w:val="00C31403"/>
    <w:rsid w:val="00C318BB"/>
    <w:rsid w:val="00C31FC9"/>
    <w:rsid w:val="00C322B8"/>
    <w:rsid w:val="00C32AA8"/>
    <w:rsid w:val="00C32ED9"/>
    <w:rsid w:val="00C32F54"/>
    <w:rsid w:val="00C33168"/>
    <w:rsid w:val="00C33247"/>
    <w:rsid w:val="00C3338B"/>
    <w:rsid w:val="00C335B2"/>
    <w:rsid w:val="00C33701"/>
    <w:rsid w:val="00C33863"/>
    <w:rsid w:val="00C3392F"/>
    <w:rsid w:val="00C33F55"/>
    <w:rsid w:val="00C340A2"/>
    <w:rsid w:val="00C34654"/>
    <w:rsid w:val="00C34742"/>
    <w:rsid w:val="00C34B5E"/>
    <w:rsid w:val="00C34C85"/>
    <w:rsid w:val="00C34E6E"/>
    <w:rsid w:val="00C34F02"/>
    <w:rsid w:val="00C34F84"/>
    <w:rsid w:val="00C351B0"/>
    <w:rsid w:val="00C35202"/>
    <w:rsid w:val="00C3531C"/>
    <w:rsid w:val="00C35379"/>
    <w:rsid w:val="00C35575"/>
    <w:rsid w:val="00C355D4"/>
    <w:rsid w:val="00C356B6"/>
    <w:rsid w:val="00C357A9"/>
    <w:rsid w:val="00C35A35"/>
    <w:rsid w:val="00C35C5E"/>
    <w:rsid w:val="00C35E8B"/>
    <w:rsid w:val="00C35F43"/>
    <w:rsid w:val="00C35FE5"/>
    <w:rsid w:val="00C36022"/>
    <w:rsid w:val="00C360CD"/>
    <w:rsid w:val="00C363DD"/>
    <w:rsid w:val="00C3651B"/>
    <w:rsid w:val="00C365AA"/>
    <w:rsid w:val="00C366A6"/>
    <w:rsid w:val="00C367CD"/>
    <w:rsid w:val="00C367FA"/>
    <w:rsid w:val="00C36B5F"/>
    <w:rsid w:val="00C370A4"/>
    <w:rsid w:val="00C37333"/>
    <w:rsid w:val="00C37520"/>
    <w:rsid w:val="00C3791C"/>
    <w:rsid w:val="00C3798A"/>
    <w:rsid w:val="00C37A23"/>
    <w:rsid w:val="00C37CB2"/>
    <w:rsid w:val="00C37DCA"/>
    <w:rsid w:val="00C37E4C"/>
    <w:rsid w:val="00C37FE6"/>
    <w:rsid w:val="00C40047"/>
    <w:rsid w:val="00C40112"/>
    <w:rsid w:val="00C4017A"/>
    <w:rsid w:val="00C40699"/>
    <w:rsid w:val="00C408EE"/>
    <w:rsid w:val="00C40921"/>
    <w:rsid w:val="00C409DA"/>
    <w:rsid w:val="00C40BE4"/>
    <w:rsid w:val="00C40BEB"/>
    <w:rsid w:val="00C40CF3"/>
    <w:rsid w:val="00C40F4D"/>
    <w:rsid w:val="00C411B4"/>
    <w:rsid w:val="00C411DC"/>
    <w:rsid w:val="00C41318"/>
    <w:rsid w:val="00C417B0"/>
    <w:rsid w:val="00C419F7"/>
    <w:rsid w:val="00C41B02"/>
    <w:rsid w:val="00C41DDA"/>
    <w:rsid w:val="00C41E9B"/>
    <w:rsid w:val="00C41F76"/>
    <w:rsid w:val="00C420C0"/>
    <w:rsid w:val="00C420D2"/>
    <w:rsid w:val="00C422CA"/>
    <w:rsid w:val="00C423AA"/>
    <w:rsid w:val="00C426B7"/>
    <w:rsid w:val="00C426C3"/>
    <w:rsid w:val="00C42728"/>
    <w:rsid w:val="00C429C5"/>
    <w:rsid w:val="00C42B5F"/>
    <w:rsid w:val="00C42B78"/>
    <w:rsid w:val="00C430DB"/>
    <w:rsid w:val="00C4318D"/>
    <w:rsid w:val="00C43339"/>
    <w:rsid w:val="00C43661"/>
    <w:rsid w:val="00C4437A"/>
    <w:rsid w:val="00C44692"/>
    <w:rsid w:val="00C4470D"/>
    <w:rsid w:val="00C44753"/>
    <w:rsid w:val="00C44772"/>
    <w:rsid w:val="00C44A1E"/>
    <w:rsid w:val="00C44C93"/>
    <w:rsid w:val="00C44D37"/>
    <w:rsid w:val="00C44E4B"/>
    <w:rsid w:val="00C44EAA"/>
    <w:rsid w:val="00C450E6"/>
    <w:rsid w:val="00C4559B"/>
    <w:rsid w:val="00C456B4"/>
    <w:rsid w:val="00C4592A"/>
    <w:rsid w:val="00C45ADB"/>
    <w:rsid w:val="00C4601B"/>
    <w:rsid w:val="00C4606C"/>
    <w:rsid w:val="00C46233"/>
    <w:rsid w:val="00C46453"/>
    <w:rsid w:val="00C46653"/>
    <w:rsid w:val="00C467BE"/>
    <w:rsid w:val="00C46894"/>
    <w:rsid w:val="00C46952"/>
    <w:rsid w:val="00C46A33"/>
    <w:rsid w:val="00C46D3F"/>
    <w:rsid w:val="00C46D91"/>
    <w:rsid w:val="00C46EE6"/>
    <w:rsid w:val="00C47064"/>
    <w:rsid w:val="00C47108"/>
    <w:rsid w:val="00C4747C"/>
    <w:rsid w:val="00C474F0"/>
    <w:rsid w:val="00C47705"/>
    <w:rsid w:val="00C4790A"/>
    <w:rsid w:val="00C47CB6"/>
    <w:rsid w:val="00C47EC3"/>
    <w:rsid w:val="00C47EF2"/>
    <w:rsid w:val="00C501A9"/>
    <w:rsid w:val="00C5048F"/>
    <w:rsid w:val="00C5053E"/>
    <w:rsid w:val="00C50AEA"/>
    <w:rsid w:val="00C50B3B"/>
    <w:rsid w:val="00C50B57"/>
    <w:rsid w:val="00C50B5A"/>
    <w:rsid w:val="00C511AA"/>
    <w:rsid w:val="00C51287"/>
    <w:rsid w:val="00C5171F"/>
    <w:rsid w:val="00C5174E"/>
    <w:rsid w:val="00C5175C"/>
    <w:rsid w:val="00C519E7"/>
    <w:rsid w:val="00C51A17"/>
    <w:rsid w:val="00C51A67"/>
    <w:rsid w:val="00C51C10"/>
    <w:rsid w:val="00C52998"/>
    <w:rsid w:val="00C52CAF"/>
    <w:rsid w:val="00C52DD8"/>
    <w:rsid w:val="00C52F0C"/>
    <w:rsid w:val="00C530D1"/>
    <w:rsid w:val="00C53276"/>
    <w:rsid w:val="00C536F2"/>
    <w:rsid w:val="00C5378A"/>
    <w:rsid w:val="00C537A2"/>
    <w:rsid w:val="00C53BFF"/>
    <w:rsid w:val="00C53D8E"/>
    <w:rsid w:val="00C5426D"/>
    <w:rsid w:val="00C5450A"/>
    <w:rsid w:val="00C5463C"/>
    <w:rsid w:val="00C54A48"/>
    <w:rsid w:val="00C54CCB"/>
    <w:rsid w:val="00C54E66"/>
    <w:rsid w:val="00C5515B"/>
    <w:rsid w:val="00C55233"/>
    <w:rsid w:val="00C5537D"/>
    <w:rsid w:val="00C55D63"/>
    <w:rsid w:val="00C55E65"/>
    <w:rsid w:val="00C56159"/>
    <w:rsid w:val="00C561BD"/>
    <w:rsid w:val="00C562FA"/>
    <w:rsid w:val="00C563C1"/>
    <w:rsid w:val="00C563E7"/>
    <w:rsid w:val="00C56475"/>
    <w:rsid w:val="00C56737"/>
    <w:rsid w:val="00C56870"/>
    <w:rsid w:val="00C56B15"/>
    <w:rsid w:val="00C56F59"/>
    <w:rsid w:val="00C572AE"/>
    <w:rsid w:val="00C5734E"/>
    <w:rsid w:val="00C57742"/>
    <w:rsid w:val="00C57AC9"/>
    <w:rsid w:val="00C57B7A"/>
    <w:rsid w:val="00C57BD0"/>
    <w:rsid w:val="00C57C9B"/>
    <w:rsid w:val="00C57D89"/>
    <w:rsid w:val="00C57E00"/>
    <w:rsid w:val="00C60183"/>
    <w:rsid w:val="00C602C3"/>
    <w:rsid w:val="00C6036F"/>
    <w:rsid w:val="00C605B4"/>
    <w:rsid w:val="00C605F8"/>
    <w:rsid w:val="00C606C8"/>
    <w:rsid w:val="00C60765"/>
    <w:rsid w:val="00C607A3"/>
    <w:rsid w:val="00C6084F"/>
    <w:rsid w:val="00C60C4B"/>
    <w:rsid w:val="00C60DFC"/>
    <w:rsid w:val="00C60FBF"/>
    <w:rsid w:val="00C618AD"/>
    <w:rsid w:val="00C618DD"/>
    <w:rsid w:val="00C619B0"/>
    <w:rsid w:val="00C61F77"/>
    <w:rsid w:val="00C61F95"/>
    <w:rsid w:val="00C62211"/>
    <w:rsid w:val="00C62229"/>
    <w:rsid w:val="00C622DF"/>
    <w:rsid w:val="00C62477"/>
    <w:rsid w:val="00C625AD"/>
    <w:rsid w:val="00C625B2"/>
    <w:rsid w:val="00C626CA"/>
    <w:rsid w:val="00C629C9"/>
    <w:rsid w:val="00C62A3F"/>
    <w:rsid w:val="00C62B47"/>
    <w:rsid w:val="00C62B88"/>
    <w:rsid w:val="00C62C20"/>
    <w:rsid w:val="00C62D62"/>
    <w:rsid w:val="00C63188"/>
    <w:rsid w:val="00C634FF"/>
    <w:rsid w:val="00C63513"/>
    <w:rsid w:val="00C637E7"/>
    <w:rsid w:val="00C63A24"/>
    <w:rsid w:val="00C63B06"/>
    <w:rsid w:val="00C63C9B"/>
    <w:rsid w:val="00C63CD5"/>
    <w:rsid w:val="00C640B8"/>
    <w:rsid w:val="00C64102"/>
    <w:rsid w:val="00C64160"/>
    <w:rsid w:val="00C641D3"/>
    <w:rsid w:val="00C641EA"/>
    <w:rsid w:val="00C643FE"/>
    <w:rsid w:val="00C6477E"/>
    <w:rsid w:val="00C64A9F"/>
    <w:rsid w:val="00C64B36"/>
    <w:rsid w:val="00C64BFD"/>
    <w:rsid w:val="00C65017"/>
    <w:rsid w:val="00C65099"/>
    <w:rsid w:val="00C654B8"/>
    <w:rsid w:val="00C6564D"/>
    <w:rsid w:val="00C659DD"/>
    <w:rsid w:val="00C65A48"/>
    <w:rsid w:val="00C65A74"/>
    <w:rsid w:val="00C65A81"/>
    <w:rsid w:val="00C65DD4"/>
    <w:rsid w:val="00C65DD7"/>
    <w:rsid w:val="00C65EA1"/>
    <w:rsid w:val="00C6603A"/>
    <w:rsid w:val="00C66050"/>
    <w:rsid w:val="00C66083"/>
    <w:rsid w:val="00C66232"/>
    <w:rsid w:val="00C6631D"/>
    <w:rsid w:val="00C663E8"/>
    <w:rsid w:val="00C66989"/>
    <w:rsid w:val="00C669B9"/>
    <w:rsid w:val="00C66AC3"/>
    <w:rsid w:val="00C66BE1"/>
    <w:rsid w:val="00C670F7"/>
    <w:rsid w:val="00C6713F"/>
    <w:rsid w:val="00C67142"/>
    <w:rsid w:val="00C673A0"/>
    <w:rsid w:val="00C6742A"/>
    <w:rsid w:val="00C677F5"/>
    <w:rsid w:val="00C67885"/>
    <w:rsid w:val="00C67963"/>
    <w:rsid w:val="00C6798F"/>
    <w:rsid w:val="00C67B8C"/>
    <w:rsid w:val="00C67BF3"/>
    <w:rsid w:val="00C67D0A"/>
    <w:rsid w:val="00C67E06"/>
    <w:rsid w:val="00C70000"/>
    <w:rsid w:val="00C70540"/>
    <w:rsid w:val="00C707F3"/>
    <w:rsid w:val="00C70AC5"/>
    <w:rsid w:val="00C70B65"/>
    <w:rsid w:val="00C70EF8"/>
    <w:rsid w:val="00C7121E"/>
    <w:rsid w:val="00C71284"/>
    <w:rsid w:val="00C71391"/>
    <w:rsid w:val="00C714EB"/>
    <w:rsid w:val="00C71599"/>
    <w:rsid w:val="00C71650"/>
    <w:rsid w:val="00C71699"/>
    <w:rsid w:val="00C7176F"/>
    <w:rsid w:val="00C718BB"/>
    <w:rsid w:val="00C71C5A"/>
    <w:rsid w:val="00C71C82"/>
    <w:rsid w:val="00C71C86"/>
    <w:rsid w:val="00C71D19"/>
    <w:rsid w:val="00C71EB5"/>
    <w:rsid w:val="00C71ED5"/>
    <w:rsid w:val="00C72100"/>
    <w:rsid w:val="00C72252"/>
    <w:rsid w:val="00C72437"/>
    <w:rsid w:val="00C7249F"/>
    <w:rsid w:val="00C726B9"/>
    <w:rsid w:val="00C7289B"/>
    <w:rsid w:val="00C72976"/>
    <w:rsid w:val="00C72D42"/>
    <w:rsid w:val="00C72E99"/>
    <w:rsid w:val="00C72F75"/>
    <w:rsid w:val="00C7300C"/>
    <w:rsid w:val="00C730B8"/>
    <w:rsid w:val="00C731A6"/>
    <w:rsid w:val="00C7327C"/>
    <w:rsid w:val="00C7350F"/>
    <w:rsid w:val="00C7362A"/>
    <w:rsid w:val="00C73640"/>
    <w:rsid w:val="00C7383F"/>
    <w:rsid w:val="00C73E07"/>
    <w:rsid w:val="00C73E7F"/>
    <w:rsid w:val="00C73FF0"/>
    <w:rsid w:val="00C741BC"/>
    <w:rsid w:val="00C74338"/>
    <w:rsid w:val="00C746A1"/>
    <w:rsid w:val="00C747E7"/>
    <w:rsid w:val="00C74A0D"/>
    <w:rsid w:val="00C74D24"/>
    <w:rsid w:val="00C74D6B"/>
    <w:rsid w:val="00C7501F"/>
    <w:rsid w:val="00C75070"/>
    <w:rsid w:val="00C75345"/>
    <w:rsid w:val="00C754CE"/>
    <w:rsid w:val="00C755CE"/>
    <w:rsid w:val="00C7572F"/>
    <w:rsid w:val="00C75A4D"/>
    <w:rsid w:val="00C75A6B"/>
    <w:rsid w:val="00C75AB8"/>
    <w:rsid w:val="00C75C60"/>
    <w:rsid w:val="00C75E4D"/>
    <w:rsid w:val="00C761C9"/>
    <w:rsid w:val="00C76394"/>
    <w:rsid w:val="00C7655E"/>
    <w:rsid w:val="00C767F3"/>
    <w:rsid w:val="00C7695D"/>
    <w:rsid w:val="00C76DDA"/>
    <w:rsid w:val="00C76FE3"/>
    <w:rsid w:val="00C77072"/>
    <w:rsid w:val="00C7724F"/>
    <w:rsid w:val="00C7731B"/>
    <w:rsid w:val="00C7737C"/>
    <w:rsid w:val="00C7742A"/>
    <w:rsid w:val="00C77BDA"/>
    <w:rsid w:val="00C77DEF"/>
    <w:rsid w:val="00C77E90"/>
    <w:rsid w:val="00C77FC4"/>
    <w:rsid w:val="00C800E7"/>
    <w:rsid w:val="00C802B3"/>
    <w:rsid w:val="00C80574"/>
    <w:rsid w:val="00C80C31"/>
    <w:rsid w:val="00C80F53"/>
    <w:rsid w:val="00C81223"/>
    <w:rsid w:val="00C8123A"/>
    <w:rsid w:val="00C812CE"/>
    <w:rsid w:val="00C812D2"/>
    <w:rsid w:val="00C81315"/>
    <w:rsid w:val="00C815CE"/>
    <w:rsid w:val="00C815D0"/>
    <w:rsid w:val="00C816C3"/>
    <w:rsid w:val="00C81A7D"/>
    <w:rsid w:val="00C81B53"/>
    <w:rsid w:val="00C81D78"/>
    <w:rsid w:val="00C822B8"/>
    <w:rsid w:val="00C82427"/>
    <w:rsid w:val="00C829A3"/>
    <w:rsid w:val="00C82A54"/>
    <w:rsid w:val="00C82B70"/>
    <w:rsid w:val="00C82D4A"/>
    <w:rsid w:val="00C834BD"/>
    <w:rsid w:val="00C836D3"/>
    <w:rsid w:val="00C83843"/>
    <w:rsid w:val="00C83913"/>
    <w:rsid w:val="00C839A8"/>
    <w:rsid w:val="00C83E8A"/>
    <w:rsid w:val="00C83FB7"/>
    <w:rsid w:val="00C84135"/>
    <w:rsid w:val="00C84150"/>
    <w:rsid w:val="00C8435A"/>
    <w:rsid w:val="00C845A4"/>
    <w:rsid w:val="00C84996"/>
    <w:rsid w:val="00C84D6E"/>
    <w:rsid w:val="00C84DE0"/>
    <w:rsid w:val="00C84E57"/>
    <w:rsid w:val="00C84EB7"/>
    <w:rsid w:val="00C84F79"/>
    <w:rsid w:val="00C85260"/>
    <w:rsid w:val="00C855AE"/>
    <w:rsid w:val="00C858B9"/>
    <w:rsid w:val="00C85BE2"/>
    <w:rsid w:val="00C860CE"/>
    <w:rsid w:val="00C86123"/>
    <w:rsid w:val="00C86A16"/>
    <w:rsid w:val="00C86D1D"/>
    <w:rsid w:val="00C86E6E"/>
    <w:rsid w:val="00C87449"/>
    <w:rsid w:val="00C87481"/>
    <w:rsid w:val="00C874D8"/>
    <w:rsid w:val="00C87569"/>
    <w:rsid w:val="00C87635"/>
    <w:rsid w:val="00C8790C"/>
    <w:rsid w:val="00C87AA7"/>
    <w:rsid w:val="00C9024A"/>
    <w:rsid w:val="00C90252"/>
    <w:rsid w:val="00C90590"/>
    <w:rsid w:val="00C9071B"/>
    <w:rsid w:val="00C90C1E"/>
    <w:rsid w:val="00C90CA6"/>
    <w:rsid w:val="00C90F28"/>
    <w:rsid w:val="00C90F56"/>
    <w:rsid w:val="00C91189"/>
    <w:rsid w:val="00C91248"/>
    <w:rsid w:val="00C914D1"/>
    <w:rsid w:val="00C9154A"/>
    <w:rsid w:val="00C91772"/>
    <w:rsid w:val="00C91A33"/>
    <w:rsid w:val="00C91B02"/>
    <w:rsid w:val="00C91CDC"/>
    <w:rsid w:val="00C91F0A"/>
    <w:rsid w:val="00C9208C"/>
    <w:rsid w:val="00C920E8"/>
    <w:rsid w:val="00C9221E"/>
    <w:rsid w:val="00C92227"/>
    <w:rsid w:val="00C9277C"/>
    <w:rsid w:val="00C929C7"/>
    <w:rsid w:val="00C92A17"/>
    <w:rsid w:val="00C92AF2"/>
    <w:rsid w:val="00C936EB"/>
    <w:rsid w:val="00C93890"/>
    <w:rsid w:val="00C93A18"/>
    <w:rsid w:val="00C93D92"/>
    <w:rsid w:val="00C94290"/>
    <w:rsid w:val="00C944BD"/>
    <w:rsid w:val="00C946AE"/>
    <w:rsid w:val="00C946B3"/>
    <w:rsid w:val="00C94793"/>
    <w:rsid w:val="00C947C7"/>
    <w:rsid w:val="00C94A8A"/>
    <w:rsid w:val="00C94DA1"/>
    <w:rsid w:val="00C951BA"/>
    <w:rsid w:val="00C951FB"/>
    <w:rsid w:val="00C953BB"/>
    <w:rsid w:val="00C954F0"/>
    <w:rsid w:val="00C9575D"/>
    <w:rsid w:val="00C95845"/>
    <w:rsid w:val="00C95925"/>
    <w:rsid w:val="00C959BA"/>
    <w:rsid w:val="00C959EE"/>
    <w:rsid w:val="00C95A92"/>
    <w:rsid w:val="00C95D74"/>
    <w:rsid w:val="00C95EC0"/>
    <w:rsid w:val="00C95EF1"/>
    <w:rsid w:val="00C962C3"/>
    <w:rsid w:val="00C96716"/>
    <w:rsid w:val="00C96D2B"/>
    <w:rsid w:val="00C96FCA"/>
    <w:rsid w:val="00C971A5"/>
    <w:rsid w:val="00C971DE"/>
    <w:rsid w:val="00C97494"/>
    <w:rsid w:val="00C9770A"/>
    <w:rsid w:val="00C9793B"/>
    <w:rsid w:val="00C97A8E"/>
    <w:rsid w:val="00C97B27"/>
    <w:rsid w:val="00C97BF8"/>
    <w:rsid w:val="00C97CA8"/>
    <w:rsid w:val="00CA00D6"/>
    <w:rsid w:val="00CA0332"/>
    <w:rsid w:val="00CA0388"/>
    <w:rsid w:val="00CA03A6"/>
    <w:rsid w:val="00CA06B7"/>
    <w:rsid w:val="00CA0758"/>
    <w:rsid w:val="00CA087A"/>
    <w:rsid w:val="00CA08E4"/>
    <w:rsid w:val="00CA0B0E"/>
    <w:rsid w:val="00CA107E"/>
    <w:rsid w:val="00CA18AC"/>
    <w:rsid w:val="00CA1AB5"/>
    <w:rsid w:val="00CA1BEF"/>
    <w:rsid w:val="00CA1D0B"/>
    <w:rsid w:val="00CA207C"/>
    <w:rsid w:val="00CA2214"/>
    <w:rsid w:val="00CA2352"/>
    <w:rsid w:val="00CA24AF"/>
    <w:rsid w:val="00CA2997"/>
    <w:rsid w:val="00CA2BF2"/>
    <w:rsid w:val="00CA2C72"/>
    <w:rsid w:val="00CA2CCE"/>
    <w:rsid w:val="00CA2D85"/>
    <w:rsid w:val="00CA2D97"/>
    <w:rsid w:val="00CA3123"/>
    <w:rsid w:val="00CA322D"/>
    <w:rsid w:val="00CA353C"/>
    <w:rsid w:val="00CA3546"/>
    <w:rsid w:val="00CA3768"/>
    <w:rsid w:val="00CA3D77"/>
    <w:rsid w:val="00CA3D86"/>
    <w:rsid w:val="00CA3EAA"/>
    <w:rsid w:val="00CA3F9E"/>
    <w:rsid w:val="00CA4148"/>
    <w:rsid w:val="00CA42CF"/>
    <w:rsid w:val="00CA4321"/>
    <w:rsid w:val="00CA43B5"/>
    <w:rsid w:val="00CA4736"/>
    <w:rsid w:val="00CA47FC"/>
    <w:rsid w:val="00CA4853"/>
    <w:rsid w:val="00CA4A41"/>
    <w:rsid w:val="00CA4B12"/>
    <w:rsid w:val="00CA4BB8"/>
    <w:rsid w:val="00CA4BEC"/>
    <w:rsid w:val="00CA4CCA"/>
    <w:rsid w:val="00CA522D"/>
    <w:rsid w:val="00CA53CF"/>
    <w:rsid w:val="00CA55C4"/>
    <w:rsid w:val="00CA56E9"/>
    <w:rsid w:val="00CA5874"/>
    <w:rsid w:val="00CA59F7"/>
    <w:rsid w:val="00CA5EA6"/>
    <w:rsid w:val="00CA5EC1"/>
    <w:rsid w:val="00CA5F77"/>
    <w:rsid w:val="00CA6219"/>
    <w:rsid w:val="00CA62A1"/>
    <w:rsid w:val="00CA63F0"/>
    <w:rsid w:val="00CA6642"/>
    <w:rsid w:val="00CA6BC8"/>
    <w:rsid w:val="00CA6EA8"/>
    <w:rsid w:val="00CA6EB0"/>
    <w:rsid w:val="00CA70C5"/>
    <w:rsid w:val="00CA714A"/>
    <w:rsid w:val="00CA741C"/>
    <w:rsid w:val="00CA74A1"/>
    <w:rsid w:val="00CA76C3"/>
    <w:rsid w:val="00CA7B57"/>
    <w:rsid w:val="00CA7D2F"/>
    <w:rsid w:val="00CA7FDE"/>
    <w:rsid w:val="00CB00CA"/>
    <w:rsid w:val="00CB0119"/>
    <w:rsid w:val="00CB07C9"/>
    <w:rsid w:val="00CB09BD"/>
    <w:rsid w:val="00CB0B02"/>
    <w:rsid w:val="00CB1389"/>
    <w:rsid w:val="00CB14FB"/>
    <w:rsid w:val="00CB15B0"/>
    <w:rsid w:val="00CB1602"/>
    <w:rsid w:val="00CB167F"/>
    <w:rsid w:val="00CB16B9"/>
    <w:rsid w:val="00CB175F"/>
    <w:rsid w:val="00CB17D4"/>
    <w:rsid w:val="00CB23F0"/>
    <w:rsid w:val="00CB25D6"/>
    <w:rsid w:val="00CB2650"/>
    <w:rsid w:val="00CB2AF6"/>
    <w:rsid w:val="00CB2B11"/>
    <w:rsid w:val="00CB2B88"/>
    <w:rsid w:val="00CB2F0E"/>
    <w:rsid w:val="00CB2FBF"/>
    <w:rsid w:val="00CB31C1"/>
    <w:rsid w:val="00CB3288"/>
    <w:rsid w:val="00CB32BB"/>
    <w:rsid w:val="00CB3367"/>
    <w:rsid w:val="00CB33AF"/>
    <w:rsid w:val="00CB3848"/>
    <w:rsid w:val="00CB396E"/>
    <w:rsid w:val="00CB3B0B"/>
    <w:rsid w:val="00CB3C1D"/>
    <w:rsid w:val="00CB3EDD"/>
    <w:rsid w:val="00CB40CE"/>
    <w:rsid w:val="00CB42C5"/>
    <w:rsid w:val="00CB4427"/>
    <w:rsid w:val="00CB4568"/>
    <w:rsid w:val="00CB460E"/>
    <w:rsid w:val="00CB4AD7"/>
    <w:rsid w:val="00CB4D9B"/>
    <w:rsid w:val="00CB4EE4"/>
    <w:rsid w:val="00CB4F15"/>
    <w:rsid w:val="00CB4F79"/>
    <w:rsid w:val="00CB5265"/>
    <w:rsid w:val="00CB526A"/>
    <w:rsid w:val="00CB5458"/>
    <w:rsid w:val="00CB57D8"/>
    <w:rsid w:val="00CB5977"/>
    <w:rsid w:val="00CB5A25"/>
    <w:rsid w:val="00CB5B86"/>
    <w:rsid w:val="00CB5C99"/>
    <w:rsid w:val="00CB5DAD"/>
    <w:rsid w:val="00CB5E63"/>
    <w:rsid w:val="00CB608C"/>
    <w:rsid w:val="00CB609C"/>
    <w:rsid w:val="00CB6334"/>
    <w:rsid w:val="00CB64A1"/>
    <w:rsid w:val="00CB66A5"/>
    <w:rsid w:val="00CB6ABA"/>
    <w:rsid w:val="00CB6BD7"/>
    <w:rsid w:val="00CB6BF5"/>
    <w:rsid w:val="00CB6E13"/>
    <w:rsid w:val="00CB7053"/>
    <w:rsid w:val="00CB75E4"/>
    <w:rsid w:val="00CB7666"/>
    <w:rsid w:val="00CB7754"/>
    <w:rsid w:val="00CB7910"/>
    <w:rsid w:val="00CB7A52"/>
    <w:rsid w:val="00CB7A65"/>
    <w:rsid w:val="00CB7ABA"/>
    <w:rsid w:val="00CB7AEF"/>
    <w:rsid w:val="00CB7B02"/>
    <w:rsid w:val="00CC0103"/>
    <w:rsid w:val="00CC0283"/>
    <w:rsid w:val="00CC05A3"/>
    <w:rsid w:val="00CC05FE"/>
    <w:rsid w:val="00CC0749"/>
    <w:rsid w:val="00CC0848"/>
    <w:rsid w:val="00CC09F5"/>
    <w:rsid w:val="00CC0AF2"/>
    <w:rsid w:val="00CC0B2C"/>
    <w:rsid w:val="00CC0C6A"/>
    <w:rsid w:val="00CC0DEA"/>
    <w:rsid w:val="00CC0EA7"/>
    <w:rsid w:val="00CC0EF2"/>
    <w:rsid w:val="00CC10D9"/>
    <w:rsid w:val="00CC11F1"/>
    <w:rsid w:val="00CC1598"/>
    <w:rsid w:val="00CC168B"/>
    <w:rsid w:val="00CC16F0"/>
    <w:rsid w:val="00CC1794"/>
    <w:rsid w:val="00CC180A"/>
    <w:rsid w:val="00CC18CF"/>
    <w:rsid w:val="00CC1940"/>
    <w:rsid w:val="00CC1C43"/>
    <w:rsid w:val="00CC1CCA"/>
    <w:rsid w:val="00CC2177"/>
    <w:rsid w:val="00CC2811"/>
    <w:rsid w:val="00CC2A28"/>
    <w:rsid w:val="00CC2C34"/>
    <w:rsid w:val="00CC2FE1"/>
    <w:rsid w:val="00CC3100"/>
    <w:rsid w:val="00CC32DF"/>
    <w:rsid w:val="00CC37EC"/>
    <w:rsid w:val="00CC3A54"/>
    <w:rsid w:val="00CC3D78"/>
    <w:rsid w:val="00CC3E69"/>
    <w:rsid w:val="00CC4276"/>
    <w:rsid w:val="00CC4583"/>
    <w:rsid w:val="00CC480B"/>
    <w:rsid w:val="00CC4AA2"/>
    <w:rsid w:val="00CC501F"/>
    <w:rsid w:val="00CC5040"/>
    <w:rsid w:val="00CC5258"/>
    <w:rsid w:val="00CC52F1"/>
    <w:rsid w:val="00CC537C"/>
    <w:rsid w:val="00CC5566"/>
    <w:rsid w:val="00CC5587"/>
    <w:rsid w:val="00CC55D9"/>
    <w:rsid w:val="00CC56AD"/>
    <w:rsid w:val="00CC56CA"/>
    <w:rsid w:val="00CC59DE"/>
    <w:rsid w:val="00CC5A1F"/>
    <w:rsid w:val="00CC5A9C"/>
    <w:rsid w:val="00CC5A9D"/>
    <w:rsid w:val="00CC5B98"/>
    <w:rsid w:val="00CC5D17"/>
    <w:rsid w:val="00CC5D6D"/>
    <w:rsid w:val="00CC5F7D"/>
    <w:rsid w:val="00CC5FFA"/>
    <w:rsid w:val="00CC6130"/>
    <w:rsid w:val="00CC61DC"/>
    <w:rsid w:val="00CC643D"/>
    <w:rsid w:val="00CC6984"/>
    <w:rsid w:val="00CC6A18"/>
    <w:rsid w:val="00CC6A47"/>
    <w:rsid w:val="00CC6AAC"/>
    <w:rsid w:val="00CC6CFF"/>
    <w:rsid w:val="00CC6E72"/>
    <w:rsid w:val="00CC75F9"/>
    <w:rsid w:val="00CC7636"/>
    <w:rsid w:val="00CC7690"/>
    <w:rsid w:val="00CC7705"/>
    <w:rsid w:val="00CC78AD"/>
    <w:rsid w:val="00CC7CAE"/>
    <w:rsid w:val="00CC7CB3"/>
    <w:rsid w:val="00CD005A"/>
    <w:rsid w:val="00CD0228"/>
    <w:rsid w:val="00CD02AA"/>
    <w:rsid w:val="00CD02D7"/>
    <w:rsid w:val="00CD0580"/>
    <w:rsid w:val="00CD09C5"/>
    <w:rsid w:val="00CD0CE9"/>
    <w:rsid w:val="00CD0F7F"/>
    <w:rsid w:val="00CD120C"/>
    <w:rsid w:val="00CD12D0"/>
    <w:rsid w:val="00CD14C1"/>
    <w:rsid w:val="00CD1553"/>
    <w:rsid w:val="00CD1671"/>
    <w:rsid w:val="00CD18B5"/>
    <w:rsid w:val="00CD1CAB"/>
    <w:rsid w:val="00CD1E99"/>
    <w:rsid w:val="00CD1F94"/>
    <w:rsid w:val="00CD200C"/>
    <w:rsid w:val="00CD20E1"/>
    <w:rsid w:val="00CD2382"/>
    <w:rsid w:val="00CD27B4"/>
    <w:rsid w:val="00CD27F2"/>
    <w:rsid w:val="00CD288A"/>
    <w:rsid w:val="00CD29F8"/>
    <w:rsid w:val="00CD2B51"/>
    <w:rsid w:val="00CD323A"/>
    <w:rsid w:val="00CD3571"/>
    <w:rsid w:val="00CD36E2"/>
    <w:rsid w:val="00CD39A7"/>
    <w:rsid w:val="00CD3A2F"/>
    <w:rsid w:val="00CD40A6"/>
    <w:rsid w:val="00CD40FA"/>
    <w:rsid w:val="00CD4171"/>
    <w:rsid w:val="00CD4214"/>
    <w:rsid w:val="00CD42E7"/>
    <w:rsid w:val="00CD4305"/>
    <w:rsid w:val="00CD4512"/>
    <w:rsid w:val="00CD454F"/>
    <w:rsid w:val="00CD470C"/>
    <w:rsid w:val="00CD4755"/>
    <w:rsid w:val="00CD47D5"/>
    <w:rsid w:val="00CD48A4"/>
    <w:rsid w:val="00CD4ADF"/>
    <w:rsid w:val="00CD5018"/>
    <w:rsid w:val="00CD5212"/>
    <w:rsid w:val="00CD5421"/>
    <w:rsid w:val="00CD551C"/>
    <w:rsid w:val="00CD5A63"/>
    <w:rsid w:val="00CD5CB2"/>
    <w:rsid w:val="00CD60D8"/>
    <w:rsid w:val="00CD6460"/>
    <w:rsid w:val="00CD6A3B"/>
    <w:rsid w:val="00CD6B8F"/>
    <w:rsid w:val="00CD6D3E"/>
    <w:rsid w:val="00CD710A"/>
    <w:rsid w:val="00CD7241"/>
    <w:rsid w:val="00CD74AA"/>
    <w:rsid w:val="00CD7865"/>
    <w:rsid w:val="00CD7918"/>
    <w:rsid w:val="00CE005A"/>
    <w:rsid w:val="00CE0213"/>
    <w:rsid w:val="00CE0718"/>
    <w:rsid w:val="00CE0842"/>
    <w:rsid w:val="00CE0975"/>
    <w:rsid w:val="00CE0A43"/>
    <w:rsid w:val="00CE0B5F"/>
    <w:rsid w:val="00CE0BE0"/>
    <w:rsid w:val="00CE13F5"/>
    <w:rsid w:val="00CE1626"/>
    <w:rsid w:val="00CE164E"/>
    <w:rsid w:val="00CE16E3"/>
    <w:rsid w:val="00CE1BFA"/>
    <w:rsid w:val="00CE26BF"/>
    <w:rsid w:val="00CE2706"/>
    <w:rsid w:val="00CE2835"/>
    <w:rsid w:val="00CE2B6F"/>
    <w:rsid w:val="00CE2CD5"/>
    <w:rsid w:val="00CE2D00"/>
    <w:rsid w:val="00CE2DFD"/>
    <w:rsid w:val="00CE3007"/>
    <w:rsid w:val="00CE350A"/>
    <w:rsid w:val="00CE365D"/>
    <w:rsid w:val="00CE36C8"/>
    <w:rsid w:val="00CE3B45"/>
    <w:rsid w:val="00CE3BAE"/>
    <w:rsid w:val="00CE3C66"/>
    <w:rsid w:val="00CE3C99"/>
    <w:rsid w:val="00CE4469"/>
    <w:rsid w:val="00CE45B0"/>
    <w:rsid w:val="00CE48B0"/>
    <w:rsid w:val="00CE4F45"/>
    <w:rsid w:val="00CE4FD3"/>
    <w:rsid w:val="00CE5705"/>
    <w:rsid w:val="00CE580D"/>
    <w:rsid w:val="00CE58AD"/>
    <w:rsid w:val="00CE5954"/>
    <w:rsid w:val="00CE598C"/>
    <w:rsid w:val="00CE59B2"/>
    <w:rsid w:val="00CE5A80"/>
    <w:rsid w:val="00CE5B51"/>
    <w:rsid w:val="00CE6059"/>
    <w:rsid w:val="00CE60AF"/>
    <w:rsid w:val="00CE621A"/>
    <w:rsid w:val="00CE64FE"/>
    <w:rsid w:val="00CE6590"/>
    <w:rsid w:val="00CE6B9E"/>
    <w:rsid w:val="00CE6C77"/>
    <w:rsid w:val="00CE78A7"/>
    <w:rsid w:val="00CE7967"/>
    <w:rsid w:val="00CE7AA8"/>
    <w:rsid w:val="00CE7BC6"/>
    <w:rsid w:val="00CE7E01"/>
    <w:rsid w:val="00CE7F3B"/>
    <w:rsid w:val="00CF0381"/>
    <w:rsid w:val="00CF03D5"/>
    <w:rsid w:val="00CF0736"/>
    <w:rsid w:val="00CF08DC"/>
    <w:rsid w:val="00CF0B4E"/>
    <w:rsid w:val="00CF0C6E"/>
    <w:rsid w:val="00CF0D69"/>
    <w:rsid w:val="00CF0D6C"/>
    <w:rsid w:val="00CF106B"/>
    <w:rsid w:val="00CF114F"/>
    <w:rsid w:val="00CF151D"/>
    <w:rsid w:val="00CF19DC"/>
    <w:rsid w:val="00CF1BCB"/>
    <w:rsid w:val="00CF1DE5"/>
    <w:rsid w:val="00CF1EAB"/>
    <w:rsid w:val="00CF1FAA"/>
    <w:rsid w:val="00CF2060"/>
    <w:rsid w:val="00CF20F7"/>
    <w:rsid w:val="00CF21E5"/>
    <w:rsid w:val="00CF21F9"/>
    <w:rsid w:val="00CF2934"/>
    <w:rsid w:val="00CF29FD"/>
    <w:rsid w:val="00CF2E7D"/>
    <w:rsid w:val="00CF2F60"/>
    <w:rsid w:val="00CF3359"/>
    <w:rsid w:val="00CF3377"/>
    <w:rsid w:val="00CF33CA"/>
    <w:rsid w:val="00CF34F7"/>
    <w:rsid w:val="00CF3586"/>
    <w:rsid w:val="00CF385B"/>
    <w:rsid w:val="00CF3971"/>
    <w:rsid w:val="00CF3FE8"/>
    <w:rsid w:val="00CF4051"/>
    <w:rsid w:val="00CF40BE"/>
    <w:rsid w:val="00CF4AF2"/>
    <w:rsid w:val="00CF4B04"/>
    <w:rsid w:val="00CF4B32"/>
    <w:rsid w:val="00CF4B60"/>
    <w:rsid w:val="00CF4D86"/>
    <w:rsid w:val="00CF4E27"/>
    <w:rsid w:val="00CF4F14"/>
    <w:rsid w:val="00CF508C"/>
    <w:rsid w:val="00CF535B"/>
    <w:rsid w:val="00CF543B"/>
    <w:rsid w:val="00CF64BA"/>
    <w:rsid w:val="00CF6504"/>
    <w:rsid w:val="00CF6532"/>
    <w:rsid w:val="00CF68F6"/>
    <w:rsid w:val="00CF6953"/>
    <w:rsid w:val="00CF6983"/>
    <w:rsid w:val="00CF6E44"/>
    <w:rsid w:val="00CF7120"/>
    <w:rsid w:val="00CF7396"/>
    <w:rsid w:val="00CF74A8"/>
    <w:rsid w:val="00CF77C2"/>
    <w:rsid w:val="00CF789A"/>
    <w:rsid w:val="00CF78B3"/>
    <w:rsid w:val="00CF78DF"/>
    <w:rsid w:val="00CF7A1B"/>
    <w:rsid w:val="00CF7B87"/>
    <w:rsid w:val="00CF7EC4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1F0"/>
    <w:rsid w:val="00D013F5"/>
    <w:rsid w:val="00D01512"/>
    <w:rsid w:val="00D017A0"/>
    <w:rsid w:val="00D0198A"/>
    <w:rsid w:val="00D019A3"/>
    <w:rsid w:val="00D01A4A"/>
    <w:rsid w:val="00D01B6B"/>
    <w:rsid w:val="00D01D38"/>
    <w:rsid w:val="00D01ED2"/>
    <w:rsid w:val="00D02242"/>
    <w:rsid w:val="00D023DA"/>
    <w:rsid w:val="00D025CB"/>
    <w:rsid w:val="00D027AA"/>
    <w:rsid w:val="00D02AA3"/>
    <w:rsid w:val="00D02AE8"/>
    <w:rsid w:val="00D02B59"/>
    <w:rsid w:val="00D02EC1"/>
    <w:rsid w:val="00D02F54"/>
    <w:rsid w:val="00D03044"/>
    <w:rsid w:val="00D03270"/>
    <w:rsid w:val="00D0328B"/>
    <w:rsid w:val="00D03625"/>
    <w:rsid w:val="00D03998"/>
    <w:rsid w:val="00D03A16"/>
    <w:rsid w:val="00D03A27"/>
    <w:rsid w:val="00D040E1"/>
    <w:rsid w:val="00D04854"/>
    <w:rsid w:val="00D048EF"/>
    <w:rsid w:val="00D04A3B"/>
    <w:rsid w:val="00D04B9B"/>
    <w:rsid w:val="00D04D3B"/>
    <w:rsid w:val="00D04D94"/>
    <w:rsid w:val="00D05353"/>
    <w:rsid w:val="00D05712"/>
    <w:rsid w:val="00D05908"/>
    <w:rsid w:val="00D059E6"/>
    <w:rsid w:val="00D059EE"/>
    <w:rsid w:val="00D05B3A"/>
    <w:rsid w:val="00D05E7C"/>
    <w:rsid w:val="00D05E93"/>
    <w:rsid w:val="00D05F3F"/>
    <w:rsid w:val="00D05F64"/>
    <w:rsid w:val="00D06353"/>
    <w:rsid w:val="00D06489"/>
    <w:rsid w:val="00D0668E"/>
    <w:rsid w:val="00D06749"/>
    <w:rsid w:val="00D06827"/>
    <w:rsid w:val="00D06A35"/>
    <w:rsid w:val="00D06AF7"/>
    <w:rsid w:val="00D06FA2"/>
    <w:rsid w:val="00D07011"/>
    <w:rsid w:val="00D0712C"/>
    <w:rsid w:val="00D07369"/>
    <w:rsid w:val="00D07629"/>
    <w:rsid w:val="00D078CC"/>
    <w:rsid w:val="00D07BC2"/>
    <w:rsid w:val="00D07D9A"/>
    <w:rsid w:val="00D07EB0"/>
    <w:rsid w:val="00D10029"/>
    <w:rsid w:val="00D102F9"/>
    <w:rsid w:val="00D104C2"/>
    <w:rsid w:val="00D10508"/>
    <w:rsid w:val="00D10731"/>
    <w:rsid w:val="00D10808"/>
    <w:rsid w:val="00D108CB"/>
    <w:rsid w:val="00D10A55"/>
    <w:rsid w:val="00D10A5D"/>
    <w:rsid w:val="00D10E1D"/>
    <w:rsid w:val="00D1110C"/>
    <w:rsid w:val="00D11266"/>
    <w:rsid w:val="00D1137A"/>
    <w:rsid w:val="00D1148D"/>
    <w:rsid w:val="00D11B3F"/>
    <w:rsid w:val="00D11D9C"/>
    <w:rsid w:val="00D11EC2"/>
    <w:rsid w:val="00D1226F"/>
    <w:rsid w:val="00D1278D"/>
    <w:rsid w:val="00D12AC1"/>
    <w:rsid w:val="00D12B6D"/>
    <w:rsid w:val="00D12DF5"/>
    <w:rsid w:val="00D1350F"/>
    <w:rsid w:val="00D13548"/>
    <w:rsid w:val="00D1372E"/>
    <w:rsid w:val="00D138A0"/>
    <w:rsid w:val="00D13A64"/>
    <w:rsid w:val="00D13C6E"/>
    <w:rsid w:val="00D13DB6"/>
    <w:rsid w:val="00D13DE0"/>
    <w:rsid w:val="00D13E29"/>
    <w:rsid w:val="00D13E5B"/>
    <w:rsid w:val="00D14189"/>
    <w:rsid w:val="00D1450C"/>
    <w:rsid w:val="00D14530"/>
    <w:rsid w:val="00D146D5"/>
    <w:rsid w:val="00D147C7"/>
    <w:rsid w:val="00D1490A"/>
    <w:rsid w:val="00D14BCC"/>
    <w:rsid w:val="00D14CCD"/>
    <w:rsid w:val="00D14D1D"/>
    <w:rsid w:val="00D15177"/>
    <w:rsid w:val="00D1524D"/>
    <w:rsid w:val="00D1531D"/>
    <w:rsid w:val="00D1532E"/>
    <w:rsid w:val="00D15370"/>
    <w:rsid w:val="00D1581C"/>
    <w:rsid w:val="00D15B45"/>
    <w:rsid w:val="00D15D8F"/>
    <w:rsid w:val="00D15E01"/>
    <w:rsid w:val="00D15FCC"/>
    <w:rsid w:val="00D16215"/>
    <w:rsid w:val="00D1628D"/>
    <w:rsid w:val="00D162B7"/>
    <w:rsid w:val="00D163A8"/>
    <w:rsid w:val="00D164C6"/>
    <w:rsid w:val="00D16779"/>
    <w:rsid w:val="00D16BA7"/>
    <w:rsid w:val="00D16C4A"/>
    <w:rsid w:val="00D16FD4"/>
    <w:rsid w:val="00D176F0"/>
    <w:rsid w:val="00D17BCB"/>
    <w:rsid w:val="00D17C49"/>
    <w:rsid w:val="00D17F45"/>
    <w:rsid w:val="00D20214"/>
    <w:rsid w:val="00D2049F"/>
    <w:rsid w:val="00D20875"/>
    <w:rsid w:val="00D2096D"/>
    <w:rsid w:val="00D20A95"/>
    <w:rsid w:val="00D20AA1"/>
    <w:rsid w:val="00D20B10"/>
    <w:rsid w:val="00D21001"/>
    <w:rsid w:val="00D21027"/>
    <w:rsid w:val="00D2105B"/>
    <w:rsid w:val="00D2108A"/>
    <w:rsid w:val="00D2111B"/>
    <w:rsid w:val="00D2138B"/>
    <w:rsid w:val="00D213EE"/>
    <w:rsid w:val="00D21720"/>
    <w:rsid w:val="00D21B4C"/>
    <w:rsid w:val="00D21CAF"/>
    <w:rsid w:val="00D21D65"/>
    <w:rsid w:val="00D21DD1"/>
    <w:rsid w:val="00D21F11"/>
    <w:rsid w:val="00D21F1F"/>
    <w:rsid w:val="00D2209D"/>
    <w:rsid w:val="00D2212F"/>
    <w:rsid w:val="00D224F7"/>
    <w:rsid w:val="00D2265C"/>
    <w:rsid w:val="00D228BD"/>
    <w:rsid w:val="00D22B3D"/>
    <w:rsid w:val="00D22D5C"/>
    <w:rsid w:val="00D22DF0"/>
    <w:rsid w:val="00D22EF8"/>
    <w:rsid w:val="00D22F30"/>
    <w:rsid w:val="00D231BE"/>
    <w:rsid w:val="00D23240"/>
    <w:rsid w:val="00D2359B"/>
    <w:rsid w:val="00D23610"/>
    <w:rsid w:val="00D23842"/>
    <w:rsid w:val="00D238AB"/>
    <w:rsid w:val="00D23AC8"/>
    <w:rsid w:val="00D23BC7"/>
    <w:rsid w:val="00D23D10"/>
    <w:rsid w:val="00D23EF4"/>
    <w:rsid w:val="00D242BB"/>
    <w:rsid w:val="00D244B6"/>
    <w:rsid w:val="00D24810"/>
    <w:rsid w:val="00D24B40"/>
    <w:rsid w:val="00D24D18"/>
    <w:rsid w:val="00D24E62"/>
    <w:rsid w:val="00D2500E"/>
    <w:rsid w:val="00D25116"/>
    <w:rsid w:val="00D25231"/>
    <w:rsid w:val="00D25877"/>
    <w:rsid w:val="00D25A51"/>
    <w:rsid w:val="00D25BD0"/>
    <w:rsid w:val="00D25CD3"/>
    <w:rsid w:val="00D25CFA"/>
    <w:rsid w:val="00D25EFE"/>
    <w:rsid w:val="00D26048"/>
    <w:rsid w:val="00D26542"/>
    <w:rsid w:val="00D265EA"/>
    <w:rsid w:val="00D2662F"/>
    <w:rsid w:val="00D2671D"/>
    <w:rsid w:val="00D26AA5"/>
    <w:rsid w:val="00D26B17"/>
    <w:rsid w:val="00D26D39"/>
    <w:rsid w:val="00D26DAC"/>
    <w:rsid w:val="00D271BB"/>
    <w:rsid w:val="00D27243"/>
    <w:rsid w:val="00D272FA"/>
    <w:rsid w:val="00D278C6"/>
    <w:rsid w:val="00D27EE6"/>
    <w:rsid w:val="00D303E8"/>
    <w:rsid w:val="00D30412"/>
    <w:rsid w:val="00D30437"/>
    <w:rsid w:val="00D305BA"/>
    <w:rsid w:val="00D306B1"/>
    <w:rsid w:val="00D306FF"/>
    <w:rsid w:val="00D3079B"/>
    <w:rsid w:val="00D307AE"/>
    <w:rsid w:val="00D307D2"/>
    <w:rsid w:val="00D30DDB"/>
    <w:rsid w:val="00D30FF1"/>
    <w:rsid w:val="00D30FF9"/>
    <w:rsid w:val="00D31426"/>
    <w:rsid w:val="00D316B5"/>
    <w:rsid w:val="00D316C6"/>
    <w:rsid w:val="00D31767"/>
    <w:rsid w:val="00D3187E"/>
    <w:rsid w:val="00D31A16"/>
    <w:rsid w:val="00D31C75"/>
    <w:rsid w:val="00D31CE2"/>
    <w:rsid w:val="00D31EE2"/>
    <w:rsid w:val="00D31F15"/>
    <w:rsid w:val="00D31F1F"/>
    <w:rsid w:val="00D31FE8"/>
    <w:rsid w:val="00D326FF"/>
    <w:rsid w:val="00D32779"/>
    <w:rsid w:val="00D32D13"/>
    <w:rsid w:val="00D32DF6"/>
    <w:rsid w:val="00D33203"/>
    <w:rsid w:val="00D334B6"/>
    <w:rsid w:val="00D33576"/>
    <w:rsid w:val="00D3360C"/>
    <w:rsid w:val="00D336F7"/>
    <w:rsid w:val="00D3386D"/>
    <w:rsid w:val="00D3396F"/>
    <w:rsid w:val="00D339A1"/>
    <w:rsid w:val="00D33F94"/>
    <w:rsid w:val="00D344D3"/>
    <w:rsid w:val="00D34C22"/>
    <w:rsid w:val="00D34ECB"/>
    <w:rsid w:val="00D35178"/>
    <w:rsid w:val="00D354B8"/>
    <w:rsid w:val="00D35598"/>
    <w:rsid w:val="00D358B2"/>
    <w:rsid w:val="00D36011"/>
    <w:rsid w:val="00D360A6"/>
    <w:rsid w:val="00D360F3"/>
    <w:rsid w:val="00D3632D"/>
    <w:rsid w:val="00D36534"/>
    <w:rsid w:val="00D36698"/>
    <w:rsid w:val="00D36744"/>
    <w:rsid w:val="00D369A4"/>
    <w:rsid w:val="00D36B96"/>
    <w:rsid w:val="00D36CD9"/>
    <w:rsid w:val="00D37064"/>
    <w:rsid w:val="00D37206"/>
    <w:rsid w:val="00D37587"/>
    <w:rsid w:val="00D3760B"/>
    <w:rsid w:val="00D37616"/>
    <w:rsid w:val="00D376DE"/>
    <w:rsid w:val="00D3779C"/>
    <w:rsid w:val="00D37934"/>
    <w:rsid w:val="00D37B78"/>
    <w:rsid w:val="00D37CE3"/>
    <w:rsid w:val="00D4001E"/>
    <w:rsid w:val="00D401A4"/>
    <w:rsid w:val="00D403F1"/>
    <w:rsid w:val="00D40539"/>
    <w:rsid w:val="00D406E2"/>
    <w:rsid w:val="00D40C0A"/>
    <w:rsid w:val="00D40C45"/>
    <w:rsid w:val="00D40D50"/>
    <w:rsid w:val="00D40D9E"/>
    <w:rsid w:val="00D40F0B"/>
    <w:rsid w:val="00D4148C"/>
    <w:rsid w:val="00D414AB"/>
    <w:rsid w:val="00D416AE"/>
    <w:rsid w:val="00D4170D"/>
    <w:rsid w:val="00D41767"/>
    <w:rsid w:val="00D417A5"/>
    <w:rsid w:val="00D418FF"/>
    <w:rsid w:val="00D41A23"/>
    <w:rsid w:val="00D41C8D"/>
    <w:rsid w:val="00D41CF1"/>
    <w:rsid w:val="00D41F86"/>
    <w:rsid w:val="00D42191"/>
    <w:rsid w:val="00D4225C"/>
    <w:rsid w:val="00D4234B"/>
    <w:rsid w:val="00D4258B"/>
    <w:rsid w:val="00D426CD"/>
    <w:rsid w:val="00D4297B"/>
    <w:rsid w:val="00D42CA3"/>
    <w:rsid w:val="00D42CC1"/>
    <w:rsid w:val="00D42CE8"/>
    <w:rsid w:val="00D42F28"/>
    <w:rsid w:val="00D431E5"/>
    <w:rsid w:val="00D432A6"/>
    <w:rsid w:val="00D432B4"/>
    <w:rsid w:val="00D43407"/>
    <w:rsid w:val="00D4362E"/>
    <w:rsid w:val="00D43667"/>
    <w:rsid w:val="00D437B0"/>
    <w:rsid w:val="00D43986"/>
    <w:rsid w:val="00D43C5A"/>
    <w:rsid w:val="00D43DDB"/>
    <w:rsid w:val="00D43F3D"/>
    <w:rsid w:val="00D444DB"/>
    <w:rsid w:val="00D44805"/>
    <w:rsid w:val="00D448CF"/>
    <w:rsid w:val="00D44B73"/>
    <w:rsid w:val="00D44CF3"/>
    <w:rsid w:val="00D44D5B"/>
    <w:rsid w:val="00D44DE0"/>
    <w:rsid w:val="00D45CB8"/>
    <w:rsid w:val="00D45D7A"/>
    <w:rsid w:val="00D45E92"/>
    <w:rsid w:val="00D45ECC"/>
    <w:rsid w:val="00D45FDC"/>
    <w:rsid w:val="00D46057"/>
    <w:rsid w:val="00D46150"/>
    <w:rsid w:val="00D4644B"/>
    <w:rsid w:val="00D46527"/>
    <w:rsid w:val="00D46B14"/>
    <w:rsid w:val="00D46BC5"/>
    <w:rsid w:val="00D46D84"/>
    <w:rsid w:val="00D46EB6"/>
    <w:rsid w:val="00D4764F"/>
    <w:rsid w:val="00D47B87"/>
    <w:rsid w:val="00D47DDB"/>
    <w:rsid w:val="00D47E50"/>
    <w:rsid w:val="00D501A6"/>
    <w:rsid w:val="00D501C0"/>
    <w:rsid w:val="00D50267"/>
    <w:rsid w:val="00D506DA"/>
    <w:rsid w:val="00D5091A"/>
    <w:rsid w:val="00D50B97"/>
    <w:rsid w:val="00D50DC8"/>
    <w:rsid w:val="00D50E30"/>
    <w:rsid w:val="00D50ECE"/>
    <w:rsid w:val="00D513D2"/>
    <w:rsid w:val="00D514B0"/>
    <w:rsid w:val="00D515F1"/>
    <w:rsid w:val="00D51ECF"/>
    <w:rsid w:val="00D51FA4"/>
    <w:rsid w:val="00D51FAF"/>
    <w:rsid w:val="00D52052"/>
    <w:rsid w:val="00D5209E"/>
    <w:rsid w:val="00D52580"/>
    <w:rsid w:val="00D525DB"/>
    <w:rsid w:val="00D52769"/>
    <w:rsid w:val="00D52C01"/>
    <w:rsid w:val="00D52D81"/>
    <w:rsid w:val="00D53096"/>
    <w:rsid w:val="00D5324A"/>
    <w:rsid w:val="00D532D5"/>
    <w:rsid w:val="00D53429"/>
    <w:rsid w:val="00D53460"/>
    <w:rsid w:val="00D53487"/>
    <w:rsid w:val="00D53638"/>
    <w:rsid w:val="00D5384D"/>
    <w:rsid w:val="00D53E47"/>
    <w:rsid w:val="00D53EBA"/>
    <w:rsid w:val="00D53F2C"/>
    <w:rsid w:val="00D53F6F"/>
    <w:rsid w:val="00D54231"/>
    <w:rsid w:val="00D544DD"/>
    <w:rsid w:val="00D54614"/>
    <w:rsid w:val="00D54728"/>
    <w:rsid w:val="00D54A03"/>
    <w:rsid w:val="00D54AF4"/>
    <w:rsid w:val="00D54B70"/>
    <w:rsid w:val="00D54BC6"/>
    <w:rsid w:val="00D54F5A"/>
    <w:rsid w:val="00D54FA6"/>
    <w:rsid w:val="00D551B6"/>
    <w:rsid w:val="00D55271"/>
    <w:rsid w:val="00D5581B"/>
    <w:rsid w:val="00D55E1E"/>
    <w:rsid w:val="00D56160"/>
    <w:rsid w:val="00D5618B"/>
    <w:rsid w:val="00D561E2"/>
    <w:rsid w:val="00D56258"/>
    <w:rsid w:val="00D56288"/>
    <w:rsid w:val="00D56389"/>
    <w:rsid w:val="00D56584"/>
    <w:rsid w:val="00D568E9"/>
    <w:rsid w:val="00D56BFB"/>
    <w:rsid w:val="00D56CA5"/>
    <w:rsid w:val="00D56D46"/>
    <w:rsid w:val="00D56D7E"/>
    <w:rsid w:val="00D56EC8"/>
    <w:rsid w:val="00D57088"/>
    <w:rsid w:val="00D574B3"/>
    <w:rsid w:val="00D575E4"/>
    <w:rsid w:val="00D5778B"/>
    <w:rsid w:val="00D57823"/>
    <w:rsid w:val="00D57892"/>
    <w:rsid w:val="00D57AB7"/>
    <w:rsid w:val="00D57CCF"/>
    <w:rsid w:val="00D57DDF"/>
    <w:rsid w:val="00D57E49"/>
    <w:rsid w:val="00D57EE0"/>
    <w:rsid w:val="00D60132"/>
    <w:rsid w:val="00D60258"/>
    <w:rsid w:val="00D606C2"/>
    <w:rsid w:val="00D6092B"/>
    <w:rsid w:val="00D60A14"/>
    <w:rsid w:val="00D60C35"/>
    <w:rsid w:val="00D60CC6"/>
    <w:rsid w:val="00D60FAD"/>
    <w:rsid w:val="00D612B8"/>
    <w:rsid w:val="00D615DD"/>
    <w:rsid w:val="00D61653"/>
    <w:rsid w:val="00D616CC"/>
    <w:rsid w:val="00D61748"/>
    <w:rsid w:val="00D61913"/>
    <w:rsid w:val="00D61A30"/>
    <w:rsid w:val="00D61CB0"/>
    <w:rsid w:val="00D62237"/>
    <w:rsid w:val="00D624B3"/>
    <w:rsid w:val="00D6272B"/>
    <w:rsid w:val="00D62877"/>
    <w:rsid w:val="00D6299D"/>
    <w:rsid w:val="00D62B16"/>
    <w:rsid w:val="00D62BD1"/>
    <w:rsid w:val="00D62C45"/>
    <w:rsid w:val="00D62C81"/>
    <w:rsid w:val="00D62D0D"/>
    <w:rsid w:val="00D62EF4"/>
    <w:rsid w:val="00D62F67"/>
    <w:rsid w:val="00D63128"/>
    <w:rsid w:val="00D632BE"/>
    <w:rsid w:val="00D632D0"/>
    <w:rsid w:val="00D6336D"/>
    <w:rsid w:val="00D634D1"/>
    <w:rsid w:val="00D63A0A"/>
    <w:rsid w:val="00D63A1A"/>
    <w:rsid w:val="00D63D30"/>
    <w:rsid w:val="00D63E01"/>
    <w:rsid w:val="00D642A5"/>
    <w:rsid w:val="00D6462E"/>
    <w:rsid w:val="00D647F6"/>
    <w:rsid w:val="00D64B2D"/>
    <w:rsid w:val="00D650AC"/>
    <w:rsid w:val="00D6517C"/>
    <w:rsid w:val="00D6530E"/>
    <w:rsid w:val="00D65656"/>
    <w:rsid w:val="00D65708"/>
    <w:rsid w:val="00D65AE9"/>
    <w:rsid w:val="00D65DBE"/>
    <w:rsid w:val="00D65E22"/>
    <w:rsid w:val="00D65EA1"/>
    <w:rsid w:val="00D65FA4"/>
    <w:rsid w:val="00D660FF"/>
    <w:rsid w:val="00D662C1"/>
    <w:rsid w:val="00D66546"/>
    <w:rsid w:val="00D6671C"/>
    <w:rsid w:val="00D66818"/>
    <w:rsid w:val="00D66AF4"/>
    <w:rsid w:val="00D66C05"/>
    <w:rsid w:val="00D66C46"/>
    <w:rsid w:val="00D66D66"/>
    <w:rsid w:val="00D672E4"/>
    <w:rsid w:val="00D67573"/>
    <w:rsid w:val="00D678D9"/>
    <w:rsid w:val="00D67A2D"/>
    <w:rsid w:val="00D67A59"/>
    <w:rsid w:val="00D67C6A"/>
    <w:rsid w:val="00D67CEA"/>
    <w:rsid w:val="00D67DC0"/>
    <w:rsid w:val="00D67E36"/>
    <w:rsid w:val="00D67F06"/>
    <w:rsid w:val="00D70122"/>
    <w:rsid w:val="00D702BE"/>
    <w:rsid w:val="00D70445"/>
    <w:rsid w:val="00D70504"/>
    <w:rsid w:val="00D70999"/>
    <w:rsid w:val="00D70A09"/>
    <w:rsid w:val="00D70EE7"/>
    <w:rsid w:val="00D70FDA"/>
    <w:rsid w:val="00D7153C"/>
    <w:rsid w:val="00D7167A"/>
    <w:rsid w:val="00D718A3"/>
    <w:rsid w:val="00D719B2"/>
    <w:rsid w:val="00D71BB2"/>
    <w:rsid w:val="00D71BC6"/>
    <w:rsid w:val="00D71C8F"/>
    <w:rsid w:val="00D71F13"/>
    <w:rsid w:val="00D71F30"/>
    <w:rsid w:val="00D722BE"/>
    <w:rsid w:val="00D723FB"/>
    <w:rsid w:val="00D7243D"/>
    <w:rsid w:val="00D7263D"/>
    <w:rsid w:val="00D727BB"/>
    <w:rsid w:val="00D72B3D"/>
    <w:rsid w:val="00D72C76"/>
    <w:rsid w:val="00D72DAF"/>
    <w:rsid w:val="00D72EF8"/>
    <w:rsid w:val="00D731CB"/>
    <w:rsid w:val="00D73463"/>
    <w:rsid w:val="00D73497"/>
    <w:rsid w:val="00D734E9"/>
    <w:rsid w:val="00D738C1"/>
    <w:rsid w:val="00D739E9"/>
    <w:rsid w:val="00D739F4"/>
    <w:rsid w:val="00D73AD4"/>
    <w:rsid w:val="00D73F5C"/>
    <w:rsid w:val="00D740A7"/>
    <w:rsid w:val="00D74101"/>
    <w:rsid w:val="00D7415E"/>
    <w:rsid w:val="00D748F2"/>
    <w:rsid w:val="00D749AA"/>
    <w:rsid w:val="00D74A98"/>
    <w:rsid w:val="00D74C76"/>
    <w:rsid w:val="00D74DDF"/>
    <w:rsid w:val="00D74E51"/>
    <w:rsid w:val="00D74F7D"/>
    <w:rsid w:val="00D75055"/>
    <w:rsid w:val="00D75057"/>
    <w:rsid w:val="00D753C3"/>
    <w:rsid w:val="00D754B9"/>
    <w:rsid w:val="00D75511"/>
    <w:rsid w:val="00D75D5C"/>
    <w:rsid w:val="00D76386"/>
    <w:rsid w:val="00D76442"/>
    <w:rsid w:val="00D765F7"/>
    <w:rsid w:val="00D76638"/>
    <w:rsid w:val="00D768FE"/>
    <w:rsid w:val="00D76B59"/>
    <w:rsid w:val="00D76D8A"/>
    <w:rsid w:val="00D77026"/>
    <w:rsid w:val="00D7718A"/>
    <w:rsid w:val="00D772FF"/>
    <w:rsid w:val="00D7750F"/>
    <w:rsid w:val="00D7751C"/>
    <w:rsid w:val="00D7754D"/>
    <w:rsid w:val="00D7787E"/>
    <w:rsid w:val="00D778CB"/>
    <w:rsid w:val="00D77A57"/>
    <w:rsid w:val="00D77E7B"/>
    <w:rsid w:val="00D77ECC"/>
    <w:rsid w:val="00D80190"/>
    <w:rsid w:val="00D802D3"/>
    <w:rsid w:val="00D803C2"/>
    <w:rsid w:val="00D80812"/>
    <w:rsid w:val="00D80B9B"/>
    <w:rsid w:val="00D80BE1"/>
    <w:rsid w:val="00D80DF2"/>
    <w:rsid w:val="00D81378"/>
    <w:rsid w:val="00D81389"/>
    <w:rsid w:val="00D81567"/>
    <w:rsid w:val="00D817D5"/>
    <w:rsid w:val="00D81AF9"/>
    <w:rsid w:val="00D81BFE"/>
    <w:rsid w:val="00D81EBA"/>
    <w:rsid w:val="00D82026"/>
    <w:rsid w:val="00D8206E"/>
    <w:rsid w:val="00D823CD"/>
    <w:rsid w:val="00D823E4"/>
    <w:rsid w:val="00D8247D"/>
    <w:rsid w:val="00D828E1"/>
    <w:rsid w:val="00D82C66"/>
    <w:rsid w:val="00D82E99"/>
    <w:rsid w:val="00D830D3"/>
    <w:rsid w:val="00D83422"/>
    <w:rsid w:val="00D834E9"/>
    <w:rsid w:val="00D835F5"/>
    <w:rsid w:val="00D83914"/>
    <w:rsid w:val="00D839A8"/>
    <w:rsid w:val="00D83B34"/>
    <w:rsid w:val="00D83B7C"/>
    <w:rsid w:val="00D83C03"/>
    <w:rsid w:val="00D83E93"/>
    <w:rsid w:val="00D84097"/>
    <w:rsid w:val="00D84241"/>
    <w:rsid w:val="00D842BB"/>
    <w:rsid w:val="00D842DE"/>
    <w:rsid w:val="00D843E2"/>
    <w:rsid w:val="00D845B4"/>
    <w:rsid w:val="00D84631"/>
    <w:rsid w:val="00D84660"/>
    <w:rsid w:val="00D847F4"/>
    <w:rsid w:val="00D84D2B"/>
    <w:rsid w:val="00D84ED9"/>
    <w:rsid w:val="00D85083"/>
    <w:rsid w:val="00D85150"/>
    <w:rsid w:val="00D8517A"/>
    <w:rsid w:val="00D852AD"/>
    <w:rsid w:val="00D852F2"/>
    <w:rsid w:val="00D8555B"/>
    <w:rsid w:val="00D85585"/>
    <w:rsid w:val="00D857B3"/>
    <w:rsid w:val="00D85CD1"/>
    <w:rsid w:val="00D85E17"/>
    <w:rsid w:val="00D85F15"/>
    <w:rsid w:val="00D85FA2"/>
    <w:rsid w:val="00D86005"/>
    <w:rsid w:val="00D861B3"/>
    <w:rsid w:val="00D861CB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87236"/>
    <w:rsid w:val="00D875E1"/>
    <w:rsid w:val="00D8769E"/>
    <w:rsid w:val="00D87F4B"/>
    <w:rsid w:val="00D90490"/>
    <w:rsid w:val="00D9051B"/>
    <w:rsid w:val="00D9085C"/>
    <w:rsid w:val="00D90E25"/>
    <w:rsid w:val="00D90F7F"/>
    <w:rsid w:val="00D91159"/>
    <w:rsid w:val="00D91179"/>
    <w:rsid w:val="00D91184"/>
    <w:rsid w:val="00D91370"/>
    <w:rsid w:val="00D91522"/>
    <w:rsid w:val="00D91676"/>
    <w:rsid w:val="00D91D52"/>
    <w:rsid w:val="00D91D93"/>
    <w:rsid w:val="00D91E68"/>
    <w:rsid w:val="00D91EF9"/>
    <w:rsid w:val="00D9213A"/>
    <w:rsid w:val="00D921CA"/>
    <w:rsid w:val="00D928BE"/>
    <w:rsid w:val="00D92C6F"/>
    <w:rsid w:val="00D92C92"/>
    <w:rsid w:val="00D92F0A"/>
    <w:rsid w:val="00D93044"/>
    <w:rsid w:val="00D93054"/>
    <w:rsid w:val="00D930F4"/>
    <w:rsid w:val="00D9317E"/>
    <w:rsid w:val="00D931F2"/>
    <w:rsid w:val="00D93416"/>
    <w:rsid w:val="00D9360E"/>
    <w:rsid w:val="00D93734"/>
    <w:rsid w:val="00D937B5"/>
    <w:rsid w:val="00D937E0"/>
    <w:rsid w:val="00D93A2B"/>
    <w:rsid w:val="00D93A76"/>
    <w:rsid w:val="00D93CA8"/>
    <w:rsid w:val="00D93D2D"/>
    <w:rsid w:val="00D940C0"/>
    <w:rsid w:val="00D9412B"/>
    <w:rsid w:val="00D941EF"/>
    <w:rsid w:val="00D941F5"/>
    <w:rsid w:val="00D945E2"/>
    <w:rsid w:val="00D94774"/>
    <w:rsid w:val="00D94C75"/>
    <w:rsid w:val="00D94E3C"/>
    <w:rsid w:val="00D95473"/>
    <w:rsid w:val="00D954CD"/>
    <w:rsid w:val="00D95A38"/>
    <w:rsid w:val="00D95F00"/>
    <w:rsid w:val="00D95F57"/>
    <w:rsid w:val="00D95F82"/>
    <w:rsid w:val="00D96091"/>
    <w:rsid w:val="00D963DF"/>
    <w:rsid w:val="00D96709"/>
    <w:rsid w:val="00D967AF"/>
    <w:rsid w:val="00D96888"/>
    <w:rsid w:val="00D9689E"/>
    <w:rsid w:val="00D96A51"/>
    <w:rsid w:val="00D96F05"/>
    <w:rsid w:val="00D96F4C"/>
    <w:rsid w:val="00D973CF"/>
    <w:rsid w:val="00D97666"/>
    <w:rsid w:val="00D97700"/>
    <w:rsid w:val="00D977D4"/>
    <w:rsid w:val="00D979B6"/>
    <w:rsid w:val="00D97AE5"/>
    <w:rsid w:val="00D97BE3"/>
    <w:rsid w:val="00D97CA7"/>
    <w:rsid w:val="00D97EF3"/>
    <w:rsid w:val="00DA00E8"/>
    <w:rsid w:val="00DA0166"/>
    <w:rsid w:val="00DA03E4"/>
    <w:rsid w:val="00DA0B38"/>
    <w:rsid w:val="00DA0CBD"/>
    <w:rsid w:val="00DA1379"/>
    <w:rsid w:val="00DA14A4"/>
    <w:rsid w:val="00DA18E9"/>
    <w:rsid w:val="00DA19B5"/>
    <w:rsid w:val="00DA1A4E"/>
    <w:rsid w:val="00DA1B72"/>
    <w:rsid w:val="00DA1BDC"/>
    <w:rsid w:val="00DA1C56"/>
    <w:rsid w:val="00DA1F3B"/>
    <w:rsid w:val="00DA209D"/>
    <w:rsid w:val="00DA24C1"/>
    <w:rsid w:val="00DA2642"/>
    <w:rsid w:val="00DA2872"/>
    <w:rsid w:val="00DA2B27"/>
    <w:rsid w:val="00DA2BC1"/>
    <w:rsid w:val="00DA2CB0"/>
    <w:rsid w:val="00DA2DC1"/>
    <w:rsid w:val="00DA2F16"/>
    <w:rsid w:val="00DA311C"/>
    <w:rsid w:val="00DA33AE"/>
    <w:rsid w:val="00DA34BD"/>
    <w:rsid w:val="00DA363E"/>
    <w:rsid w:val="00DA3722"/>
    <w:rsid w:val="00DA375F"/>
    <w:rsid w:val="00DA38F8"/>
    <w:rsid w:val="00DA394E"/>
    <w:rsid w:val="00DA3C3B"/>
    <w:rsid w:val="00DA3CE4"/>
    <w:rsid w:val="00DA42EF"/>
    <w:rsid w:val="00DA43F8"/>
    <w:rsid w:val="00DA44BA"/>
    <w:rsid w:val="00DA4598"/>
    <w:rsid w:val="00DA4610"/>
    <w:rsid w:val="00DA468E"/>
    <w:rsid w:val="00DA4798"/>
    <w:rsid w:val="00DA4836"/>
    <w:rsid w:val="00DA4C58"/>
    <w:rsid w:val="00DA4CB2"/>
    <w:rsid w:val="00DA52C2"/>
    <w:rsid w:val="00DA5357"/>
    <w:rsid w:val="00DA53B1"/>
    <w:rsid w:val="00DA5A68"/>
    <w:rsid w:val="00DA5A82"/>
    <w:rsid w:val="00DA5B7C"/>
    <w:rsid w:val="00DA5DDA"/>
    <w:rsid w:val="00DA5E74"/>
    <w:rsid w:val="00DA6263"/>
    <w:rsid w:val="00DA668A"/>
    <w:rsid w:val="00DA673A"/>
    <w:rsid w:val="00DA6BB6"/>
    <w:rsid w:val="00DA6BE0"/>
    <w:rsid w:val="00DA6C54"/>
    <w:rsid w:val="00DA6CD1"/>
    <w:rsid w:val="00DA6DAD"/>
    <w:rsid w:val="00DA6EC7"/>
    <w:rsid w:val="00DA7249"/>
    <w:rsid w:val="00DA7329"/>
    <w:rsid w:val="00DA74C5"/>
    <w:rsid w:val="00DA7A6F"/>
    <w:rsid w:val="00DA7C8F"/>
    <w:rsid w:val="00DA7CB7"/>
    <w:rsid w:val="00DA7DC9"/>
    <w:rsid w:val="00DA7DE3"/>
    <w:rsid w:val="00DA7F38"/>
    <w:rsid w:val="00DA7F94"/>
    <w:rsid w:val="00DB0091"/>
    <w:rsid w:val="00DB0324"/>
    <w:rsid w:val="00DB050B"/>
    <w:rsid w:val="00DB06D1"/>
    <w:rsid w:val="00DB0754"/>
    <w:rsid w:val="00DB07AB"/>
    <w:rsid w:val="00DB086D"/>
    <w:rsid w:val="00DB096B"/>
    <w:rsid w:val="00DB0981"/>
    <w:rsid w:val="00DB09D2"/>
    <w:rsid w:val="00DB0B4D"/>
    <w:rsid w:val="00DB0B8F"/>
    <w:rsid w:val="00DB0BE3"/>
    <w:rsid w:val="00DB0D8D"/>
    <w:rsid w:val="00DB0EFF"/>
    <w:rsid w:val="00DB1062"/>
    <w:rsid w:val="00DB106A"/>
    <w:rsid w:val="00DB117A"/>
    <w:rsid w:val="00DB1270"/>
    <w:rsid w:val="00DB1578"/>
    <w:rsid w:val="00DB163E"/>
    <w:rsid w:val="00DB1718"/>
    <w:rsid w:val="00DB186D"/>
    <w:rsid w:val="00DB1880"/>
    <w:rsid w:val="00DB18DE"/>
    <w:rsid w:val="00DB1BC4"/>
    <w:rsid w:val="00DB1CA7"/>
    <w:rsid w:val="00DB1D42"/>
    <w:rsid w:val="00DB1F1B"/>
    <w:rsid w:val="00DB21A9"/>
    <w:rsid w:val="00DB225F"/>
    <w:rsid w:val="00DB23D3"/>
    <w:rsid w:val="00DB249B"/>
    <w:rsid w:val="00DB2765"/>
    <w:rsid w:val="00DB276C"/>
    <w:rsid w:val="00DB2A6B"/>
    <w:rsid w:val="00DB2A7E"/>
    <w:rsid w:val="00DB2AD7"/>
    <w:rsid w:val="00DB2D78"/>
    <w:rsid w:val="00DB2FA5"/>
    <w:rsid w:val="00DB3353"/>
    <w:rsid w:val="00DB367E"/>
    <w:rsid w:val="00DB3BB4"/>
    <w:rsid w:val="00DB3C1C"/>
    <w:rsid w:val="00DB3D08"/>
    <w:rsid w:val="00DB3D82"/>
    <w:rsid w:val="00DB3E72"/>
    <w:rsid w:val="00DB43A1"/>
    <w:rsid w:val="00DB43EA"/>
    <w:rsid w:val="00DB44EB"/>
    <w:rsid w:val="00DB450A"/>
    <w:rsid w:val="00DB4640"/>
    <w:rsid w:val="00DB4719"/>
    <w:rsid w:val="00DB47AC"/>
    <w:rsid w:val="00DB481D"/>
    <w:rsid w:val="00DB4B23"/>
    <w:rsid w:val="00DB4D12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5FE8"/>
    <w:rsid w:val="00DB63C9"/>
    <w:rsid w:val="00DB6405"/>
    <w:rsid w:val="00DB6532"/>
    <w:rsid w:val="00DB6594"/>
    <w:rsid w:val="00DB6705"/>
    <w:rsid w:val="00DB6850"/>
    <w:rsid w:val="00DB69A7"/>
    <w:rsid w:val="00DB6B64"/>
    <w:rsid w:val="00DB6C5C"/>
    <w:rsid w:val="00DB6D63"/>
    <w:rsid w:val="00DB7103"/>
    <w:rsid w:val="00DB7185"/>
    <w:rsid w:val="00DB75FB"/>
    <w:rsid w:val="00DB7727"/>
    <w:rsid w:val="00DB788F"/>
    <w:rsid w:val="00DB79DD"/>
    <w:rsid w:val="00DB7EEB"/>
    <w:rsid w:val="00DC02C9"/>
    <w:rsid w:val="00DC034A"/>
    <w:rsid w:val="00DC05D0"/>
    <w:rsid w:val="00DC073C"/>
    <w:rsid w:val="00DC0AFC"/>
    <w:rsid w:val="00DC0B2B"/>
    <w:rsid w:val="00DC0D8C"/>
    <w:rsid w:val="00DC0FD2"/>
    <w:rsid w:val="00DC1035"/>
    <w:rsid w:val="00DC123E"/>
    <w:rsid w:val="00DC12D5"/>
    <w:rsid w:val="00DC15CA"/>
    <w:rsid w:val="00DC164B"/>
    <w:rsid w:val="00DC168F"/>
    <w:rsid w:val="00DC1870"/>
    <w:rsid w:val="00DC1B8D"/>
    <w:rsid w:val="00DC1CE9"/>
    <w:rsid w:val="00DC1D23"/>
    <w:rsid w:val="00DC26FF"/>
    <w:rsid w:val="00DC294E"/>
    <w:rsid w:val="00DC2AA6"/>
    <w:rsid w:val="00DC2CCB"/>
    <w:rsid w:val="00DC2CD2"/>
    <w:rsid w:val="00DC30DF"/>
    <w:rsid w:val="00DC3289"/>
    <w:rsid w:val="00DC340A"/>
    <w:rsid w:val="00DC34AD"/>
    <w:rsid w:val="00DC34BF"/>
    <w:rsid w:val="00DC355F"/>
    <w:rsid w:val="00DC3AF6"/>
    <w:rsid w:val="00DC3B8A"/>
    <w:rsid w:val="00DC3F9E"/>
    <w:rsid w:val="00DC4149"/>
    <w:rsid w:val="00DC43D5"/>
    <w:rsid w:val="00DC440A"/>
    <w:rsid w:val="00DC4451"/>
    <w:rsid w:val="00DC4694"/>
    <w:rsid w:val="00DC470A"/>
    <w:rsid w:val="00DC4C89"/>
    <w:rsid w:val="00DC4FD3"/>
    <w:rsid w:val="00DC53F2"/>
    <w:rsid w:val="00DC5492"/>
    <w:rsid w:val="00DC560F"/>
    <w:rsid w:val="00DC5A59"/>
    <w:rsid w:val="00DC61D0"/>
    <w:rsid w:val="00DC61D4"/>
    <w:rsid w:val="00DC6316"/>
    <w:rsid w:val="00DC6501"/>
    <w:rsid w:val="00DC668D"/>
    <w:rsid w:val="00DC67D6"/>
    <w:rsid w:val="00DC6A4E"/>
    <w:rsid w:val="00DC6F5A"/>
    <w:rsid w:val="00DC70D9"/>
    <w:rsid w:val="00DC74CE"/>
    <w:rsid w:val="00DC7EA3"/>
    <w:rsid w:val="00DD0053"/>
    <w:rsid w:val="00DD028C"/>
    <w:rsid w:val="00DD02CF"/>
    <w:rsid w:val="00DD0388"/>
    <w:rsid w:val="00DD061E"/>
    <w:rsid w:val="00DD066D"/>
    <w:rsid w:val="00DD06F9"/>
    <w:rsid w:val="00DD072E"/>
    <w:rsid w:val="00DD07E1"/>
    <w:rsid w:val="00DD0875"/>
    <w:rsid w:val="00DD0D61"/>
    <w:rsid w:val="00DD0D64"/>
    <w:rsid w:val="00DD0F40"/>
    <w:rsid w:val="00DD0FBA"/>
    <w:rsid w:val="00DD10AA"/>
    <w:rsid w:val="00DD10E4"/>
    <w:rsid w:val="00DD162D"/>
    <w:rsid w:val="00DD182D"/>
    <w:rsid w:val="00DD1870"/>
    <w:rsid w:val="00DD1930"/>
    <w:rsid w:val="00DD1C7D"/>
    <w:rsid w:val="00DD1ECE"/>
    <w:rsid w:val="00DD2188"/>
    <w:rsid w:val="00DD220A"/>
    <w:rsid w:val="00DD2251"/>
    <w:rsid w:val="00DD275C"/>
    <w:rsid w:val="00DD27AD"/>
    <w:rsid w:val="00DD294E"/>
    <w:rsid w:val="00DD2CC2"/>
    <w:rsid w:val="00DD2DA0"/>
    <w:rsid w:val="00DD2E3A"/>
    <w:rsid w:val="00DD3021"/>
    <w:rsid w:val="00DD3056"/>
    <w:rsid w:val="00DD306C"/>
    <w:rsid w:val="00DD327A"/>
    <w:rsid w:val="00DD32ED"/>
    <w:rsid w:val="00DD371F"/>
    <w:rsid w:val="00DD3CDB"/>
    <w:rsid w:val="00DD3CE2"/>
    <w:rsid w:val="00DD3F37"/>
    <w:rsid w:val="00DD4385"/>
    <w:rsid w:val="00DD47D2"/>
    <w:rsid w:val="00DD47DD"/>
    <w:rsid w:val="00DD4867"/>
    <w:rsid w:val="00DD4B0B"/>
    <w:rsid w:val="00DD4EA9"/>
    <w:rsid w:val="00DD4F1E"/>
    <w:rsid w:val="00DD5085"/>
    <w:rsid w:val="00DD5131"/>
    <w:rsid w:val="00DD5434"/>
    <w:rsid w:val="00DD5486"/>
    <w:rsid w:val="00DD588F"/>
    <w:rsid w:val="00DD5A18"/>
    <w:rsid w:val="00DD5A8A"/>
    <w:rsid w:val="00DD60EC"/>
    <w:rsid w:val="00DD6160"/>
    <w:rsid w:val="00DD648B"/>
    <w:rsid w:val="00DD650F"/>
    <w:rsid w:val="00DD688A"/>
    <w:rsid w:val="00DD696F"/>
    <w:rsid w:val="00DD6C25"/>
    <w:rsid w:val="00DD6E4D"/>
    <w:rsid w:val="00DD7214"/>
    <w:rsid w:val="00DD72BC"/>
    <w:rsid w:val="00DD73AD"/>
    <w:rsid w:val="00DD7509"/>
    <w:rsid w:val="00DD75CB"/>
    <w:rsid w:val="00DE00F6"/>
    <w:rsid w:val="00DE01F8"/>
    <w:rsid w:val="00DE045D"/>
    <w:rsid w:val="00DE047C"/>
    <w:rsid w:val="00DE099C"/>
    <w:rsid w:val="00DE0D85"/>
    <w:rsid w:val="00DE0DC9"/>
    <w:rsid w:val="00DE0E61"/>
    <w:rsid w:val="00DE0EF2"/>
    <w:rsid w:val="00DE0F82"/>
    <w:rsid w:val="00DE1329"/>
    <w:rsid w:val="00DE1498"/>
    <w:rsid w:val="00DE14D0"/>
    <w:rsid w:val="00DE1624"/>
    <w:rsid w:val="00DE1DB1"/>
    <w:rsid w:val="00DE22F0"/>
    <w:rsid w:val="00DE2449"/>
    <w:rsid w:val="00DE24AD"/>
    <w:rsid w:val="00DE2686"/>
    <w:rsid w:val="00DE28AA"/>
    <w:rsid w:val="00DE2901"/>
    <w:rsid w:val="00DE2C8E"/>
    <w:rsid w:val="00DE3233"/>
    <w:rsid w:val="00DE3241"/>
    <w:rsid w:val="00DE3378"/>
    <w:rsid w:val="00DE3380"/>
    <w:rsid w:val="00DE34B3"/>
    <w:rsid w:val="00DE3638"/>
    <w:rsid w:val="00DE3645"/>
    <w:rsid w:val="00DE366F"/>
    <w:rsid w:val="00DE377B"/>
    <w:rsid w:val="00DE3B33"/>
    <w:rsid w:val="00DE3B70"/>
    <w:rsid w:val="00DE3CE7"/>
    <w:rsid w:val="00DE3F5B"/>
    <w:rsid w:val="00DE400D"/>
    <w:rsid w:val="00DE4062"/>
    <w:rsid w:val="00DE411A"/>
    <w:rsid w:val="00DE4138"/>
    <w:rsid w:val="00DE4166"/>
    <w:rsid w:val="00DE4660"/>
    <w:rsid w:val="00DE4952"/>
    <w:rsid w:val="00DE4955"/>
    <w:rsid w:val="00DE49B5"/>
    <w:rsid w:val="00DE4F09"/>
    <w:rsid w:val="00DE5014"/>
    <w:rsid w:val="00DE534F"/>
    <w:rsid w:val="00DE553D"/>
    <w:rsid w:val="00DE55A7"/>
    <w:rsid w:val="00DE5785"/>
    <w:rsid w:val="00DE5C92"/>
    <w:rsid w:val="00DE5CAF"/>
    <w:rsid w:val="00DE5E4B"/>
    <w:rsid w:val="00DE615A"/>
    <w:rsid w:val="00DE6167"/>
    <w:rsid w:val="00DE66D2"/>
    <w:rsid w:val="00DE6833"/>
    <w:rsid w:val="00DE68D9"/>
    <w:rsid w:val="00DE6907"/>
    <w:rsid w:val="00DE69C1"/>
    <w:rsid w:val="00DE6A8B"/>
    <w:rsid w:val="00DE6CF8"/>
    <w:rsid w:val="00DE6E32"/>
    <w:rsid w:val="00DE6F47"/>
    <w:rsid w:val="00DE6F55"/>
    <w:rsid w:val="00DE70BC"/>
    <w:rsid w:val="00DE7117"/>
    <w:rsid w:val="00DE73F0"/>
    <w:rsid w:val="00DE7937"/>
    <w:rsid w:val="00DE7A3A"/>
    <w:rsid w:val="00DE7B84"/>
    <w:rsid w:val="00DF0007"/>
    <w:rsid w:val="00DF0635"/>
    <w:rsid w:val="00DF0640"/>
    <w:rsid w:val="00DF067B"/>
    <w:rsid w:val="00DF06A3"/>
    <w:rsid w:val="00DF06A4"/>
    <w:rsid w:val="00DF07CF"/>
    <w:rsid w:val="00DF0A93"/>
    <w:rsid w:val="00DF0A97"/>
    <w:rsid w:val="00DF0B47"/>
    <w:rsid w:val="00DF0C2A"/>
    <w:rsid w:val="00DF0E41"/>
    <w:rsid w:val="00DF0FAE"/>
    <w:rsid w:val="00DF1246"/>
    <w:rsid w:val="00DF1298"/>
    <w:rsid w:val="00DF1477"/>
    <w:rsid w:val="00DF157E"/>
    <w:rsid w:val="00DF1715"/>
    <w:rsid w:val="00DF1720"/>
    <w:rsid w:val="00DF174E"/>
    <w:rsid w:val="00DF1958"/>
    <w:rsid w:val="00DF19FE"/>
    <w:rsid w:val="00DF1BD0"/>
    <w:rsid w:val="00DF2215"/>
    <w:rsid w:val="00DF24CD"/>
    <w:rsid w:val="00DF2BCA"/>
    <w:rsid w:val="00DF2C0D"/>
    <w:rsid w:val="00DF2CF7"/>
    <w:rsid w:val="00DF2E04"/>
    <w:rsid w:val="00DF2EFA"/>
    <w:rsid w:val="00DF309C"/>
    <w:rsid w:val="00DF327A"/>
    <w:rsid w:val="00DF3484"/>
    <w:rsid w:val="00DF35E8"/>
    <w:rsid w:val="00DF37B4"/>
    <w:rsid w:val="00DF386C"/>
    <w:rsid w:val="00DF38EC"/>
    <w:rsid w:val="00DF3955"/>
    <w:rsid w:val="00DF3A57"/>
    <w:rsid w:val="00DF3BDD"/>
    <w:rsid w:val="00DF3CD8"/>
    <w:rsid w:val="00DF3DD0"/>
    <w:rsid w:val="00DF42A7"/>
    <w:rsid w:val="00DF438E"/>
    <w:rsid w:val="00DF45DD"/>
    <w:rsid w:val="00DF4A1C"/>
    <w:rsid w:val="00DF4AE4"/>
    <w:rsid w:val="00DF4B08"/>
    <w:rsid w:val="00DF527D"/>
    <w:rsid w:val="00DF5A6D"/>
    <w:rsid w:val="00DF5B6B"/>
    <w:rsid w:val="00DF64A3"/>
    <w:rsid w:val="00DF6532"/>
    <w:rsid w:val="00DF673F"/>
    <w:rsid w:val="00DF6D6E"/>
    <w:rsid w:val="00DF6ED6"/>
    <w:rsid w:val="00DF7037"/>
    <w:rsid w:val="00DF72C9"/>
    <w:rsid w:val="00DF73C8"/>
    <w:rsid w:val="00DF7456"/>
    <w:rsid w:val="00DF759C"/>
    <w:rsid w:val="00DF759F"/>
    <w:rsid w:val="00DF77B0"/>
    <w:rsid w:val="00DF7AE5"/>
    <w:rsid w:val="00DF7AFD"/>
    <w:rsid w:val="00DF7B34"/>
    <w:rsid w:val="00DF7B99"/>
    <w:rsid w:val="00DF7DF2"/>
    <w:rsid w:val="00DF7E31"/>
    <w:rsid w:val="00DF7F26"/>
    <w:rsid w:val="00E001C2"/>
    <w:rsid w:val="00E005CC"/>
    <w:rsid w:val="00E00606"/>
    <w:rsid w:val="00E0060E"/>
    <w:rsid w:val="00E007CC"/>
    <w:rsid w:val="00E00A64"/>
    <w:rsid w:val="00E00B0F"/>
    <w:rsid w:val="00E00B76"/>
    <w:rsid w:val="00E00C1F"/>
    <w:rsid w:val="00E00C9D"/>
    <w:rsid w:val="00E00DF8"/>
    <w:rsid w:val="00E00FD3"/>
    <w:rsid w:val="00E01211"/>
    <w:rsid w:val="00E01454"/>
    <w:rsid w:val="00E014D2"/>
    <w:rsid w:val="00E019AC"/>
    <w:rsid w:val="00E01C49"/>
    <w:rsid w:val="00E01D73"/>
    <w:rsid w:val="00E01FFD"/>
    <w:rsid w:val="00E020FD"/>
    <w:rsid w:val="00E0213F"/>
    <w:rsid w:val="00E022D5"/>
    <w:rsid w:val="00E02343"/>
    <w:rsid w:val="00E0237B"/>
    <w:rsid w:val="00E0239E"/>
    <w:rsid w:val="00E023AD"/>
    <w:rsid w:val="00E02579"/>
    <w:rsid w:val="00E025BC"/>
    <w:rsid w:val="00E02611"/>
    <w:rsid w:val="00E02845"/>
    <w:rsid w:val="00E028A3"/>
    <w:rsid w:val="00E028D4"/>
    <w:rsid w:val="00E02A19"/>
    <w:rsid w:val="00E02AA4"/>
    <w:rsid w:val="00E02DC8"/>
    <w:rsid w:val="00E02F58"/>
    <w:rsid w:val="00E031C1"/>
    <w:rsid w:val="00E0345E"/>
    <w:rsid w:val="00E03A14"/>
    <w:rsid w:val="00E03BF8"/>
    <w:rsid w:val="00E03E13"/>
    <w:rsid w:val="00E041D7"/>
    <w:rsid w:val="00E04432"/>
    <w:rsid w:val="00E04577"/>
    <w:rsid w:val="00E04658"/>
    <w:rsid w:val="00E046A3"/>
    <w:rsid w:val="00E0479D"/>
    <w:rsid w:val="00E048F2"/>
    <w:rsid w:val="00E04995"/>
    <w:rsid w:val="00E049CD"/>
    <w:rsid w:val="00E04A31"/>
    <w:rsid w:val="00E04DD3"/>
    <w:rsid w:val="00E04F37"/>
    <w:rsid w:val="00E04FA7"/>
    <w:rsid w:val="00E0503A"/>
    <w:rsid w:val="00E05090"/>
    <w:rsid w:val="00E05217"/>
    <w:rsid w:val="00E05251"/>
    <w:rsid w:val="00E056EF"/>
    <w:rsid w:val="00E059D6"/>
    <w:rsid w:val="00E05BB4"/>
    <w:rsid w:val="00E05CD3"/>
    <w:rsid w:val="00E05DB7"/>
    <w:rsid w:val="00E05FB2"/>
    <w:rsid w:val="00E06648"/>
    <w:rsid w:val="00E06C18"/>
    <w:rsid w:val="00E06DBF"/>
    <w:rsid w:val="00E06F3C"/>
    <w:rsid w:val="00E06F9B"/>
    <w:rsid w:val="00E0702E"/>
    <w:rsid w:val="00E071B8"/>
    <w:rsid w:val="00E073A2"/>
    <w:rsid w:val="00E07679"/>
    <w:rsid w:val="00E078F5"/>
    <w:rsid w:val="00E079D9"/>
    <w:rsid w:val="00E07E67"/>
    <w:rsid w:val="00E07EA6"/>
    <w:rsid w:val="00E10108"/>
    <w:rsid w:val="00E1052E"/>
    <w:rsid w:val="00E105C4"/>
    <w:rsid w:val="00E107B5"/>
    <w:rsid w:val="00E10A2B"/>
    <w:rsid w:val="00E11285"/>
    <w:rsid w:val="00E11312"/>
    <w:rsid w:val="00E11348"/>
    <w:rsid w:val="00E11353"/>
    <w:rsid w:val="00E1145E"/>
    <w:rsid w:val="00E11539"/>
    <w:rsid w:val="00E11B00"/>
    <w:rsid w:val="00E11BCA"/>
    <w:rsid w:val="00E11D2B"/>
    <w:rsid w:val="00E11E98"/>
    <w:rsid w:val="00E1209A"/>
    <w:rsid w:val="00E121F0"/>
    <w:rsid w:val="00E122AC"/>
    <w:rsid w:val="00E12305"/>
    <w:rsid w:val="00E123FF"/>
    <w:rsid w:val="00E124AD"/>
    <w:rsid w:val="00E124FE"/>
    <w:rsid w:val="00E12572"/>
    <w:rsid w:val="00E12624"/>
    <w:rsid w:val="00E1263B"/>
    <w:rsid w:val="00E12BDC"/>
    <w:rsid w:val="00E12BDD"/>
    <w:rsid w:val="00E12D35"/>
    <w:rsid w:val="00E1315C"/>
    <w:rsid w:val="00E133E0"/>
    <w:rsid w:val="00E135EF"/>
    <w:rsid w:val="00E13798"/>
    <w:rsid w:val="00E137F2"/>
    <w:rsid w:val="00E138E5"/>
    <w:rsid w:val="00E13911"/>
    <w:rsid w:val="00E13915"/>
    <w:rsid w:val="00E139B5"/>
    <w:rsid w:val="00E13DE2"/>
    <w:rsid w:val="00E1406E"/>
    <w:rsid w:val="00E141D6"/>
    <w:rsid w:val="00E142C4"/>
    <w:rsid w:val="00E149DC"/>
    <w:rsid w:val="00E14B4B"/>
    <w:rsid w:val="00E14C3F"/>
    <w:rsid w:val="00E14CB9"/>
    <w:rsid w:val="00E14E35"/>
    <w:rsid w:val="00E14F32"/>
    <w:rsid w:val="00E15272"/>
    <w:rsid w:val="00E15285"/>
    <w:rsid w:val="00E154A5"/>
    <w:rsid w:val="00E15588"/>
    <w:rsid w:val="00E15598"/>
    <w:rsid w:val="00E156BF"/>
    <w:rsid w:val="00E1599A"/>
    <w:rsid w:val="00E15B05"/>
    <w:rsid w:val="00E15C37"/>
    <w:rsid w:val="00E15EFB"/>
    <w:rsid w:val="00E16143"/>
    <w:rsid w:val="00E16502"/>
    <w:rsid w:val="00E16806"/>
    <w:rsid w:val="00E169CF"/>
    <w:rsid w:val="00E169DB"/>
    <w:rsid w:val="00E16A87"/>
    <w:rsid w:val="00E16B61"/>
    <w:rsid w:val="00E16C6A"/>
    <w:rsid w:val="00E17026"/>
    <w:rsid w:val="00E170AF"/>
    <w:rsid w:val="00E1715D"/>
    <w:rsid w:val="00E172F9"/>
    <w:rsid w:val="00E1739C"/>
    <w:rsid w:val="00E1739F"/>
    <w:rsid w:val="00E17613"/>
    <w:rsid w:val="00E1789C"/>
    <w:rsid w:val="00E17E33"/>
    <w:rsid w:val="00E17F3F"/>
    <w:rsid w:val="00E203B9"/>
    <w:rsid w:val="00E204D5"/>
    <w:rsid w:val="00E20822"/>
    <w:rsid w:val="00E2085C"/>
    <w:rsid w:val="00E20CA4"/>
    <w:rsid w:val="00E20FDC"/>
    <w:rsid w:val="00E2125F"/>
    <w:rsid w:val="00E213D5"/>
    <w:rsid w:val="00E21452"/>
    <w:rsid w:val="00E2157D"/>
    <w:rsid w:val="00E218FA"/>
    <w:rsid w:val="00E21AE6"/>
    <w:rsid w:val="00E21C30"/>
    <w:rsid w:val="00E21E10"/>
    <w:rsid w:val="00E21F02"/>
    <w:rsid w:val="00E221B5"/>
    <w:rsid w:val="00E221F7"/>
    <w:rsid w:val="00E2255B"/>
    <w:rsid w:val="00E22981"/>
    <w:rsid w:val="00E22A87"/>
    <w:rsid w:val="00E22AB7"/>
    <w:rsid w:val="00E22BCE"/>
    <w:rsid w:val="00E22D60"/>
    <w:rsid w:val="00E22F89"/>
    <w:rsid w:val="00E22F9D"/>
    <w:rsid w:val="00E22FE1"/>
    <w:rsid w:val="00E22FEB"/>
    <w:rsid w:val="00E23049"/>
    <w:rsid w:val="00E23C1C"/>
    <w:rsid w:val="00E23C9F"/>
    <w:rsid w:val="00E23E8D"/>
    <w:rsid w:val="00E2400B"/>
    <w:rsid w:val="00E240EA"/>
    <w:rsid w:val="00E24243"/>
    <w:rsid w:val="00E244F3"/>
    <w:rsid w:val="00E24501"/>
    <w:rsid w:val="00E246EF"/>
    <w:rsid w:val="00E249C2"/>
    <w:rsid w:val="00E249E4"/>
    <w:rsid w:val="00E24B56"/>
    <w:rsid w:val="00E24C5B"/>
    <w:rsid w:val="00E24DD6"/>
    <w:rsid w:val="00E24E1E"/>
    <w:rsid w:val="00E250E8"/>
    <w:rsid w:val="00E25194"/>
    <w:rsid w:val="00E25210"/>
    <w:rsid w:val="00E253BE"/>
    <w:rsid w:val="00E25462"/>
    <w:rsid w:val="00E2567D"/>
    <w:rsid w:val="00E256E0"/>
    <w:rsid w:val="00E25A57"/>
    <w:rsid w:val="00E25C81"/>
    <w:rsid w:val="00E25D01"/>
    <w:rsid w:val="00E25D07"/>
    <w:rsid w:val="00E25F48"/>
    <w:rsid w:val="00E26148"/>
    <w:rsid w:val="00E26280"/>
    <w:rsid w:val="00E26558"/>
    <w:rsid w:val="00E265D7"/>
    <w:rsid w:val="00E266E9"/>
    <w:rsid w:val="00E2678B"/>
    <w:rsid w:val="00E271D7"/>
    <w:rsid w:val="00E272D2"/>
    <w:rsid w:val="00E27364"/>
    <w:rsid w:val="00E275B3"/>
    <w:rsid w:val="00E276FF"/>
    <w:rsid w:val="00E277DF"/>
    <w:rsid w:val="00E278E0"/>
    <w:rsid w:val="00E2798E"/>
    <w:rsid w:val="00E279A5"/>
    <w:rsid w:val="00E27F25"/>
    <w:rsid w:val="00E27FC7"/>
    <w:rsid w:val="00E30355"/>
    <w:rsid w:val="00E303B0"/>
    <w:rsid w:val="00E306AA"/>
    <w:rsid w:val="00E3073D"/>
    <w:rsid w:val="00E307BC"/>
    <w:rsid w:val="00E30808"/>
    <w:rsid w:val="00E30ABC"/>
    <w:rsid w:val="00E30C1A"/>
    <w:rsid w:val="00E30D60"/>
    <w:rsid w:val="00E30E79"/>
    <w:rsid w:val="00E30EB6"/>
    <w:rsid w:val="00E30F66"/>
    <w:rsid w:val="00E30F8E"/>
    <w:rsid w:val="00E310C6"/>
    <w:rsid w:val="00E311EA"/>
    <w:rsid w:val="00E317E8"/>
    <w:rsid w:val="00E318B9"/>
    <w:rsid w:val="00E31974"/>
    <w:rsid w:val="00E31BB9"/>
    <w:rsid w:val="00E31EFE"/>
    <w:rsid w:val="00E320B0"/>
    <w:rsid w:val="00E320E3"/>
    <w:rsid w:val="00E3220B"/>
    <w:rsid w:val="00E3222A"/>
    <w:rsid w:val="00E323F4"/>
    <w:rsid w:val="00E324B8"/>
    <w:rsid w:val="00E3257C"/>
    <w:rsid w:val="00E32796"/>
    <w:rsid w:val="00E32812"/>
    <w:rsid w:val="00E328F5"/>
    <w:rsid w:val="00E32CA5"/>
    <w:rsid w:val="00E32CDA"/>
    <w:rsid w:val="00E32CFC"/>
    <w:rsid w:val="00E32DDC"/>
    <w:rsid w:val="00E32E35"/>
    <w:rsid w:val="00E330CA"/>
    <w:rsid w:val="00E33147"/>
    <w:rsid w:val="00E33151"/>
    <w:rsid w:val="00E33284"/>
    <w:rsid w:val="00E336C6"/>
    <w:rsid w:val="00E33A5B"/>
    <w:rsid w:val="00E33C62"/>
    <w:rsid w:val="00E33E4E"/>
    <w:rsid w:val="00E33FD1"/>
    <w:rsid w:val="00E342FC"/>
    <w:rsid w:val="00E34887"/>
    <w:rsid w:val="00E34901"/>
    <w:rsid w:val="00E34969"/>
    <w:rsid w:val="00E349D5"/>
    <w:rsid w:val="00E34CCB"/>
    <w:rsid w:val="00E35005"/>
    <w:rsid w:val="00E352A5"/>
    <w:rsid w:val="00E35336"/>
    <w:rsid w:val="00E3597A"/>
    <w:rsid w:val="00E35990"/>
    <w:rsid w:val="00E35B45"/>
    <w:rsid w:val="00E35CE2"/>
    <w:rsid w:val="00E366FD"/>
    <w:rsid w:val="00E3681B"/>
    <w:rsid w:val="00E36D29"/>
    <w:rsid w:val="00E36FEC"/>
    <w:rsid w:val="00E3717A"/>
    <w:rsid w:val="00E37690"/>
    <w:rsid w:val="00E37708"/>
    <w:rsid w:val="00E3777F"/>
    <w:rsid w:val="00E3778E"/>
    <w:rsid w:val="00E377B3"/>
    <w:rsid w:val="00E37A20"/>
    <w:rsid w:val="00E37A2A"/>
    <w:rsid w:val="00E37B43"/>
    <w:rsid w:val="00E37C49"/>
    <w:rsid w:val="00E37E19"/>
    <w:rsid w:val="00E37ECE"/>
    <w:rsid w:val="00E37FAA"/>
    <w:rsid w:val="00E4001C"/>
    <w:rsid w:val="00E40293"/>
    <w:rsid w:val="00E402D7"/>
    <w:rsid w:val="00E403F9"/>
    <w:rsid w:val="00E4076B"/>
    <w:rsid w:val="00E40797"/>
    <w:rsid w:val="00E40830"/>
    <w:rsid w:val="00E40980"/>
    <w:rsid w:val="00E40A49"/>
    <w:rsid w:val="00E40D3B"/>
    <w:rsid w:val="00E4100E"/>
    <w:rsid w:val="00E41135"/>
    <w:rsid w:val="00E411D9"/>
    <w:rsid w:val="00E4123F"/>
    <w:rsid w:val="00E41251"/>
    <w:rsid w:val="00E41292"/>
    <w:rsid w:val="00E413FB"/>
    <w:rsid w:val="00E417BB"/>
    <w:rsid w:val="00E41875"/>
    <w:rsid w:val="00E418E1"/>
    <w:rsid w:val="00E418FA"/>
    <w:rsid w:val="00E419BA"/>
    <w:rsid w:val="00E419D8"/>
    <w:rsid w:val="00E41C14"/>
    <w:rsid w:val="00E41C38"/>
    <w:rsid w:val="00E41E77"/>
    <w:rsid w:val="00E41FEC"/>
    <w:rsid w:val="00E42972"/>
    <w:rsid w:val="00E42C02"/>
    <w:rsid w:val="00E42CB0"/>
    <w:rsid w:val="00E42EC3"/>
    <w:rsid w:val="00E43006"/>
    <w:rsid w:val="00E430FF"/>
    <w:rsid w:val="00E43136"/>
    <w:rsid w:val="00E43150"/>
    <w:rsid w:val="00E4357D"/>
    <w:rsid w:val="00E4370E"/>
    <w:rsid w:val="00E438AB"/>
    <w:rsid w:val="00E43B63"/>
    <w:rsid w:val="00E43D98"/>
    <w:rsid w:val="00E43DEA"/>
    <w:rsid w:val="00E43ED6"/>
    <w:rsid w:val="00E440EB"/>
    <w:rsid w:val="00E44215"/>
    <w:rsid w:val="00E44332"/>
    <w:rsid w:val="00E444D3"/>
    <w:rsid w:val="00E44502"/>
    <w:rsid w:val="00E445D1"/>
    <w:rsid w:val="00E44983"/>
    <w:rsid w:val="00E450AE"/>
    <w:rsid w:val="00E45110"/>
    <w:rsid w:val="00E45155"/>
    <w:rsid w:val="00E4517D"/>
    <w:rsid w:val="00E4522E"/>
    <w:rsid w:val="00E453DE"/>
    <w:rsid w:val="00E4541D"/>
    <w:rsid w:val="00E45492"/>
    <w:rsid w:val="00E45714"/>
    <w:rsid w:val="00E45786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7BF"/>
    <w:rsid w:val="00E46996"/>
    <w:rsid w:val="00E46A4C"/>
    <w:rsid w:val="00E46C27"/>
    <w:rsid w:val="00E46E8E"/>
    <w:rsid w:val="00E470DE"/>
    <w:rsid w:val="00E472AE"/>
    <w:rsid w:val="00E473DD"/>
    <w:rsid w:val="00E47542"/>
    <w:rsid w:val="00E47A36"/>
    <w:rsid w:val="00E47F9B"/>
    <w:rsid w:val="00E500A8"/>
    <w:rsid w:val="00E500AD"/>
    <w:rsid w:val="00E50387"/>
    <w:rsid w:val="00E503B1"/>
    <w:rsid w:val="00E5070B"/>
    <w:rsid w:val="00E50B90"/>
    <w:rsid w:val="00E50BBC"/>
    <w:rsid w:val="00E51138"/>
    <w:rsid w:val="00E5118C"/>
    <w:rsid w:val="00E5135D"/>
    <w:rsid w:val="00E51774"/>
    <w:rsid w:val="00E5180C"/>
    <w:rsid w:val="00E5181B"/>
    <w:rsid w:val="00E51BBC"/>
    <w:rsid w:val="00E51C16"/>
    <w:rsid w:val="00E521DE"/>
    <w:rsid w:val="00E521F2"/>
    <w:rsid w:val="00E522A6"/>
    <w:rsid w:val="00E52875"/>
    <w:rsid w:val="00E5288B"/>
    <w:rsid w:val="00E5295F"/>
    <w:rsid w:val="00E5298C"/>
    <w:rsid w:val="00E52A05"/>
    <w:rsid w:val="00E52B40"/>
    <w:rsid w:val="00E52B78"/>
    <w:rsid w:val="00E52B88"/>
    <w:rsid w:val="00E52E73"/>
    <w:rsid w:val="00E52F40"/>
    <w:rsid w:val="00E52FBC"/>
    <w:rsid w:val="00E5347D"/>
    <w:rsid w:val="00E5356D"/>
    <w:rsid w:val="00E5359F"/>
    <w:rsid w:val="00E53801"/>
    <w:rsid w:val="00E538BB"/>
    <w:rsid w:val="00E53976"/>
    <w:rsid w:val="00E53B97"/>
    <w:rsid w:val="00E54AFE"/>
    <w:rsid w:val="00E54CB9"/>
    <w:rsid w:val="00E54F6D"/>
    <w:rsid w:val="00E5503D"/>
    <w:rsid w:val="00E55097"/>
    <w:rsid w:val="00E55A29"/>
    <w:rsid w:val="00E55AB9"/>
    <w:rsid w:val="00E55B8E"/>
    <w:rsid w:val="00E55DBF"/>
    <w:rsid w:val="00E55F9E"/>
    <w:rsid w:val="00E5639A"/>
    <w:rsid w:val="00E563FF"/>
    <w:rsid w:val="00E5664A"/>
    <w:rsid w:val="00E56C1D"/>
    <w:rsid w:val="00E56D62"/>
    <w:rsid w:val="00E575A8"/>
    <w:rsid w:val="00E57766"/>
    <w:rsid w:val="00E57B0B"/>
    <w:rsid w:val="00E57B48"/>
    <w:rsid w:val="00E57C26"/>
    <w:rsid w:val="00E602A6"/>
    <w:rsid w:val="00E602D4"/>
    <w:rsid w:val="00E60389"/>
    <w:rsid w:val="00E60A88"/>
    <w:rsid w:val="00E61084"/>
    <w:rsid w:val="00E613BA"/>
    <w:rsid w:val="00E6145D"/>
    <w:rsid w:val="00E61608"/>
    <w:rsid w:val="00E61E51"/>
    <w:rsid w:val="00E61E94"/>
    <w:rsid w:val="00E61ED4"/>
    <w:rsid w:val="00E61F46"/>
    <w:rsid w:val="00E61F77"/>
    <w:rsid w:val="00E61FFB"/>
    <w:rsid w:val="00E62123"/>
    <w:rsid w:val="00E62129"/>
    <w:rsid w:val="00E62170"/>
    <w:rsid w:val="00E6241D"/>
    <w:rsid w:val="00E6265C"/>
    <w:rsid w:val="00E626BD"/>
    <w:rsid w:val="00E6279D"/>
    <w:rsid w:val="00E62AEE"/>
    <w:rsid w:val="00E62B54"/>
    <w:rsid w:val="00E62CDC"/>
    <w:rsid w:val="00E62E83"/>
    <w:rsid w:val="00E63204"/>
    <w:rsid w:val="00E634DD"/>
    <w:rsid w:val="00E6362C"/>
    <w:rsid w:val="00E6390F"/>
    <w:rsid w:val="00E63948"/>
    <w:rsid w:val="00E63965"/>
    <w:rsid w:val="00E63A68"/>
    <w:rsid w:val="00E640BC"/>
    <w:rsid w:val="00E64129"/>
    <w:rsid w:val="00E641D2"/>
    <w:rsid w:val="00E642F8"/>
    <w:rsid w:val="00E6431C"/>
    <w:rsid w:val="00E64345"/>
    <w:rsid w:val="00E643CB"/>
    <w:rsid w:val="00E644FD"/>
    <w:rsid w:val="00E645C4"/>
    <w:rsid w:val="00E645C8"/>
    <w:rsid w:val="00E64614"/>
    <w:rsid w:val="00E64618"/>
    <w:rsid w:val="00E646CC"/>
    <w:rsid w:val="00E64B8E"/>
    <w:rsid w:val="00E64E29"/>
    <w:rsid w:val="00E64F61"/>
    <w:rsid w:val="00E6535A"/>
    <w:rsid w:val="00E6563F"/>
    <w:rsid w:val="00E65D6D"/>
    <w:rsid w:val="00E65DE5"/>
    <w:rsid w:val="00E66033"/>
    <w:rsid w:val="00E6612E"/>
    <w:rsid w:val="00E66330"/>
    <w:rsid w:val="00E66778"/>
    <w:rsid w:val="00E669A5"/>
    <w:rsid w:val="00E66A86"/>
    <w:rsid w:val="00E66BE8"/>
    <w:rsid w:val="00E66BFD"/>
    <w:rsid w:val="00E66EC4"/>
    <w:rsid w:val="00E670A1"/>
    <w:rsid w:val="00E670CC"/>
    <w:rsid w:val="00E673AE"/>
    <w:rsid w:val="00E673B7"/>
    <w:rsid w:val="00E67543"/>
    <w:rsid w:val="00E6757D"/>
    <w:rsid w:val="00E67710"/>
    <w:rsid w:val="00E679FE"/>
    <w:rsid w:val="00E67A51"/>
    <w:rsid w:val="00E67CB8"/>
    <w:rsid w:val="00E67CEF"/>
    <w:rsid w:val="00E67D50"/>
    <w:rsid w:val="00E67F89"/>
    <w:rsid w:val="00E70107"/>
    <w:rsid w:val="00E70176"/>
    <w:rsid w:val="00E70238"/>
    <w:rsid w:val="00E7024D"/>
    <w:rsid w:val="00E70631"/>
    <w:rsid w:val="00E70667"/>
    <w:rsid w:val="00E7074B"/>
    <w:rsid w:val="00E70DA1"/>
    <w:rsid w:val="00E70F58"/>
    <w:rsid w:val="00E7107D"/>
    <w:rsid w:val="00E71293"/>
    <w:rsid w:val="00E71441"/>
    <w:rsid w:val="00E714D8"/>
    <w:rsid w:val="00E7188C"/>
    <w:rsid w:val="00E71977"/>
    <w:rsid w:val="00E71C8B"/>
    <w:rsid w:val="00E71DC8"/>
    <w:rsid w:val="00E71E22"/>
    <w:rsid w:val="00E71F0F"/>
    <w:rsid w:val="00E7234D"/>
    <w:rsid w:val="00E724AD"/>
    <w:rsid w:val="00E727F5"/>
    <w:rsid w:val="00E728EB"/>
    <w:rsid w:val="00E72A86"/>
    <w:rsid w:val="00E72BEE"/>
    <w:rsid w:val="00E72D1A"/>
    <w:rsid w:val="00E72DFE"/>
    <w:rsid w:val="00E7345D"/>
    <w:rsid w:val="00E7359C"/>
    <w:rsid w:val="00E735F7"/>
    <w:rsid w:val="00E7361D"/>
    <w:rsid w:val="00E73802"/>
    <w:rsid w:val="00E73833"/>
    <w:rsid w:val="00E738BE"/>
    <w:rsid w:val="00E7390B"/>
    <w:rsid w:val="00E73A62"/>
    <w:rsid w:val="00E73C57"/>
    <w:rsid w:val="00E7410F"/>
    <w:rsid w:val="00E746FA"/>
    <w:rsid w:val="00E7481E"/>
    <w:rsid w:val="00E749DD"/>
    <w:rsid w:val="00E74A76"/>
    <w:rsid w:val="00E74BC4"/>
    <w:rsid w:val="00E74BDC"/>
    <w:rsid w:val="00E74D69"/>
    <w:rsid w:val="00E74DC6"/>
    <w:rsid w:val="00E74E12"/>
    <w:rsid w:val="00E74EEE"/>
    <w:rsid w:val="00E74EFE"/>
    <w:rsid w:val="00E74F5C"/>
    <w:rsid w:val="00E751CE"/>
    <w:rsid w:val="00E75278"/>
    <w:rsid w:val="00E7554B"/>
    <w:rsid w:val="00E75851"/>
    <w:rsid w:val="00E758DE"/>
    <w:rsid w:val="00E75901"/>
    <w:rsid w:val="00E75981"/>
    <w:rsid w:val="00E75A0F"/>
    <w:rsid w:val="00E75D0D"/>
    <w:rsid w:val="00E763CE"/>
    <w:rsid w:val="00E76518"/>
    <w:rsid w:val="00E766A8"/>
    <w:rsid w:val="00E76968"/>
    <w:rsid w:val="00E769CD"/>
    <w:rsid w:val="00E769D7"/>
    <w:rsid w:val="00E76BD4"/>
    <w:rsid w:val="00E76DA1"/>
    <w:rsid w:val="00E76F82"/>
    <w:rsid w:val="00E7726C"/>
    <w:rsid w:val="00E77359"/>
    <w:rsid w:val="00E77586"/>
    <w:rsid w:val="00E77644"/>
    <w:rsid w:val="00E77817"/>
    <w:rsid w:val="00E77905"/>
    <w:rsid w:val="00E77C48"/>
    <w:rsid w:val="00E77D4A"/>
    <w:rsid w:val="00E77DFB"/>
    <w:rsid w:val="00E77ED7"/>
    <w:rsid w:val="00E80036"/>
    <w:rsid w:val="00E800EF"/>
    <w:rsid w:val="00E8011C"/>
    <w:rsid w:val="00E80246"/>
    <w:rsid w:val="00E80732"/>
    <w:rsid w:val="00E807DD"/>
    <w:rsid w:val="00E80939"/>
    <w:rsid w:val="00E81277"/>
    <w:rsid w:val="00E815B4"/>
    <w:rsid w:val="00E81661"/>
    <w:rsid w:val="00E81742"/>
    <w:rsid w:val="00E81838"/>
    <w:rsid w:val="00E819DE"/>
    <w:rsid w:val="00E81B90"/>
    <w:rsid w:val="00E81DC7"/>
    <w:rsid w:val="00E81E02"/>
    <w:rsid w:val="00E828EB"/>
    <w:rsid w:val="00E82C06"/>
    <w:rsid w:val="00E82C19"/>
    <w:rsid w:val="00E82E4F"/>
    <w:rsid w:val="00E82E8A"/>
    <w:rsid w:val="00E8322F"/>
    <w:rsid w:val="00E832CC"/>
    <w:rsid w:val="00E83308"/>
    <w:rsid w:val="00E83700"/>
    <w:rsid w:val="00E8386D"/>
    <w:rsid w:val="00E83AF0"/>
    <w:rsid w:val="00E83DCF"/>
    <w:rsid w:val="00E83FE6"/>
    <w:rsid w:val="00E8407E"/>
    <w:rsid w:val="00E841ED"/>
    <w:rsid w:val="00E84226"/>
    <w:rsid w:val="00E843F4"/>
    <w:rsid w:val="00E84679"/>
    <w:rsid w:val="00E84AE8"/>
    <w:rsid w:val="00E84C86"/>
    <w:rsid w:val="00E84DED"/>
    <w:rsid w:val="00E84E1E"/>
    <w:rsid w:val="00E85095"/>
    <w:rsid w:val="00E854B8"/>
    <w:rsid w:val="00E8579F"/>
    <w:rsid w:val="00E8597D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6B15"/>
    <w:rsid w:val="00E86EB6"/>
    <w:rsid w:val="00E8707E"/>
    <w:rsid w:val="00E870D6"/>
    <w:rsid w:val="00E87474"/>
    <w:rsid w:val="00E87553"/>
    <w:rsid w:val="00E876D0"/>
    <w:rsid w:val="00E877E0"/>
    <w:rsid w:val="00E87AE9"/>
    <w:rsid w:val="00E87B9C"/>
    <w:rsid w:val="00E87EF3"/>
    <w:rsid w:val="00E87F94"/>
    <w:rsid w:val="00E87FC0"/>
    <w:rsid w:val="00E87FC4"/>
    <w:rsid w:val="00E87FD3"/>
    <w:rsid w:val="00E9004C"/>
    <w:rsid w:val="00E900E4"/>
    <w:rsid w:val="00E9034A"/>
    <w:rsid w:val="00E90591"/>
    <w:rsid w:val="00E90650"/>
    <w:rsid w:val="00E907F9"/>
    <w:rsid w:val="00E90998"/>
    <w:rsid w:val="00E90A02"/>
    <w:rsid w:val="00E90D4C"/>
    <w:rsid w:val="00E911A9"/>
    <w:rsid w:val="00E91282"/>
    <w:rsid w:val="00E9173A"/>
    <w:rsid w:val="00E91749"/>
    <w:rsid w:val="00E91ACC"/>
    <w:rsid w:val="00E91C5F"/>
    <w:rsid w:val="00E91D94"/>
    <w:rsid w:val="00E9208C"/>
    <w:rsid w:val="00E921E9"/>
    <w:rsid w:val="00E922A5"/>
    <w:rsid w:val="00E927CC"/>
    <w:rsid w:val="00E92A5B"/>
    <w:rsid w:val="00E92A98"/>
    <w:rsid w:val="00E92ADB"/>
    <w:rsid w:val="00E92B8E"/>
    <w:rsid w:val="00E92CF8"/>
    <w:rsid w:val="00E93020"/>
    <w:rsid w:val="00E932DA"/>
    <w:rsid w:val="00E9336B"/>
    <w:rsid w:val="00E933AB"/>
    <w:rsid w:val="00E93A14"/>
    <w:rsid w:val="00E93A7F"/>
    <w:rsid w:val="00E93B2F"/>
    <w:rsid w:val="00E93B8D"/>
    <w:rsid w:val="00E94052"/>
    <w:rsid w:val="00E9454D"/>
    <w:rsid w:val="00E9466B"/>
    <w:rsid w:val="00E946F1"/>
    <w:rsid w:val="00E947E3"/>
    <w:rsid w:val="00E94AF6"/>
    <w:rsid w:val="00E94D55"/>
    <w:rsid w:val="00E94F67"/>
    <w:rsid w:val="00E95053"/>
    <w:rsid w:val="00E950BA"/>
    <w:rsid w:val="00E95161"/>
    <w:rsid w:val="00E95199"/>
    <w:rsid w:val="00E9557F"/>
    <w:rsid w:val="00E95653"/>
    <w:rsid w:val="00E95928"/>
    <w:rsid w:val="00E9594E"/>
    <w:rsid w:val="00E9598E"/>
    <w:rsid w:val="00E95C45"/>
    <w:rsid w:val="00E95F81"/>
    <w:rsid w:val="00E95FA8"/>
    <w:rsid w:val="00E960DB"/>
    <w:rsid w:val="00E9637D"/>
    <w:rsid w:val="00E965FF"/>
    <w:rsid w:val="00E967C4"/>
    <w:rsid w:val="00E96A0E"/>
    <w:rsid w:val="00E96AEB"/>
    <w:rsid w:val="00E96BC7"/>
    <w:rsid w:val="00E96E03"/>
    <w:rsid w:val="00E9702C"/>
    <w:rsid w:val="00E970D8"/>
    <w:rsid w:val="00E970E3"/>
    <w:rsid w:val="00E971C3"/>
    <w:rsid w:val="00E97362"/>
    <w:rsid w:val="00E97AC6"/>
    <w:rsid w:val="00E97C1E"/>
    <w:rsid w:val="00E97C87"/>
    <w:rsid w:val="00EA01A4"/>
    <w:rsid w:val="00EA02C9"/>
    <w:rsid w:val="00EA05E6"/>
    <w:rsid w:val="00EA0A78"/>
    <w:rsid w:val="00EA0CC2"/>
    <w:rsid w:val="00EA0F7B"/>
    <w:rsid w:val="00EA13A7"/>
    <w:rsid w:val="00EA13EF"/>
    <w:rsid w:val="00EA1507"/>
    <w:rsid w:val="00EA24FD"/>
    <w:rsid w:val="00EA2541"/>
    <w:rsid w:val="00EA2574"/>
    <w:rsid w:val="00EA268E"/>
    <w:rsid w:val="00EA26EC"/>
    <w:rsid w:val="00EA2A67"/>
    <w:rsid w:val="00EA2A8A"/>
    <w:rsid w:val="00EA2B40"/>
    <w:rsid w:val="00EA2BC8"/>
    <w:rsid w:val="00EA2BF8"/>
    <w:rsid w:val="00EA2DD7"/>
    <w:rsid w:val="00EA2E61"/>
    <w:rsid w:val="00EA31D6"/>
    <w:rsid w:val="00EA320D"/>
    <w:rsid w:val="00EA343A"/>
    <w:rsid w:val="00EA347D"/>
    <w:rsid w:val="00EA3499"/>
    <w:rsid w:val="00EA349F"/>
    <w:rsid w:val="00EA352F"/>
    <w:rsid w:val="00EA3544"/>
    <w:rsid w:val="00EA3829"/>
    <w:rsid w:val="00EA38A3"/>
    <w:rsid w:val="00EA3B29"/>
    <w:rsid w:val="00EA3C30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CC1"/>
    <w:rsid w:val="00EA4D24"/>
    <w:rsid w:val="00EA5032"/>
    <w:rsid w:val="00EA5141"/>
    <w:rsid w:val="00EA5352"/>
    <w:rsid w:val="00EA53AE"/>
    <w:rsid w:val="00EA54B6"/>
    <w:rsid w:val="00EA56D3"/>
    <w:rsid w:val="00EA5742"/>
    <w:rsid w:val="00EA5925"/>
    <w:rsid w:val="00EA5954"/>
    <w:rsid w:val="00EA596E"/>
    <w:rsid w:val="00EA5A2E"/>
    <w:rsid w:val="00EA5E83"/>
    <w:rsid w:val="00EA5F79"/>
    <w:rsid w:val="00EA5FE1"/>
    <w:rsid w:val="00EA6304"/>
    <w:rsid w:val="00EA6540"/>
    <w:rsid w:val="00EA6A1D"/>
    <w:rsid w:val="00EA6B7C"/>
    <w:rsid w:val="00EA6C88"/>
    <w:rsid w:val="00EA6E39"/>
    <w:rsid w:val="00EA7022"/>
    <w:rsid w:val="00EA75A9"/>
    <w:rsid w:val="00EA7746"/>
    <w:rsid w:val="00EA782B"/>
    <w:rsid w:val="00EA78DA"/>
    <w:rsid w:val="00EA7900"/>
    <w:rsid w:val="00EA791B"/>
    <w:rsid w:val="00EA7A35"/>
    <w:rsid w:val="00EA7B8D"/>
    <w:rsid w:val="00EA7D78"/>
    <w:rsid w:val="00EA7DB1"/>
    <w:rsid w:val="00EB0055"/>
    <w:rsid w:val="00EB0416"/>
    <w:rsid w:val="00EB0496"/>
    <w:rsid w:val="00EB052D"/>
    <w:rsid w:val="00EB0704"/>
    <w:rsid w:val="00EB09BA"/>
    <w:rsid w:val="00EB0C87"/>
    <w:rsid w:val="00EB129D"/>
    <w:rsid w:val="00EB16FC"/>
    <w:rsid w:val="00EB18BD"/>
    <w:rsid w:val="00EB1A2D"/>
    <w:rsid w:val="00EB1AED"/>
    <w:rsid w:val="00EB1C5E"/>
    <w:rsid w:val="00EB1D23"/>
    <w:rsid w:val="00EB1E44"/>
    <w:rsid w:val="00EB1EE2"/>
    <w:rsid w:val="00EB1F80"/>
    <w:rsid w:val="00EB1FB4"/>
    <w:rsid w:val="00EB21CD"/>
    <w:rsid w:val="00EB241A"/>
    <w:rsid w:val="00EB2425"/>
    <w:rsid w:val="00EB2A15"/>
    <w:rsid w:val="00EB2C99"/>
    <w:rsid w:val="00EB2D9F"/>
    <w:rsid w:val="00EB2FBF"/>
    <w:rsid w:val="00EB30E0"/>
    <w:rsid w:val="00EB30EF"/>
    <w:rsid w:val="00EB31E9"/>
    <w:rsid w:val="00EB3207"/>
    <w:rsid w:val="00EB33F4"/>
    <w:rsid w:val="00EB3452"/>
    <w:rsid w:val="00EB3564"/>
    <w:rsid w:val="00EB36A7"/>
    <w:rsid w:val="00EB3845"/>
    <w:rsid w:val="00EB3876"/>
    <w:rsid w:val="00EB3D06"/>
    <w:rsid w:val="00EB3DFC"/>
    <w:rsid w:val="00EB3F29"/>
    <w:rsid w:val="00EB4203"/>
    <w:rsid w:val="00EB44F2"/>
    <w:rsid w:val="00EB4573"/>
    <w:rsid w:val="00EB46F3"/>
    <w:rsid w:val="00EB492C"/>
    <w:rsid w:val="00EB4D7E"/>
    <w:rsid w:val="00EB4DED"/>
    <w:rsid w:val="00EB4E3D"/>
    <w:rsid w:val="00EB52A8"/>
    <w:rsid w:val="00EB52B9"/>
    <w:rsid w:val="00EB5424"/>
    <w:rsid w:val="00EB5564"/>
    <w:rsid w:val="00EB5851"/>
    <w:rsid w:val="00EB5950"/>
    <w:rsid w:val="00EB5DA7"/>
    <w:rsid w:val="00EB611D"/>
    <w:rsid w:val="00EB6198"/>
    <w:rsid w:val="00EB637B"/>
    <w:rsid w:val="00EB659B"/>
    <w:rsid w:val="00EB6627"/>
    <w:rsid w:val="00EB6825"/>
    <w:rsid w:val="00EB689E"/>
    <w:rsid w:val="00EB68F2"/>
    <w:rsid w:val="00EB697A"/>
    <w:rsid w:val="00EB6EC6"/>
    <w:rsid w:val="00EB6F3B"/>
    <w:rsid w:val="00EB6FF2"/>
    <w:rsid w:val="00EB704D"/>
    <w:rsid w:val="00EB70EA"/>
    <w:rsid w:val="00EB71D0"/>
    <w:rsid w:val="00EB7C34"/>
    <w:rsid w:val="00EB7C46"/>
    <w:rsid w:val="00EB7ED0"/>
    <w:rsid w:val="00EC023D"/>
    <w:rsid w:val="00EC027C"/>
    <w:rsid w:val="00EC03EB"/>
    <w:rsid w:val="00EC03FF"/>
    <w:rsid w:val="00EC056B"/>
    <w:rsid w:val="00EC0627"/>
    <w:rsid w:val="00EC0696"/>
    <w:rsid w:val="00EC07E9"/>
    <w:rsid w:val="00EC0B1D"/>
    <w:rsid w:val="00EC0ED4"/>
    <w:rsid w:val="00EC1184"/>
    <w:rsid w:val="00EC15D9"/>
    <w:rsid w:val="00EC1658"/>
    <w:rsid w:val="00EC1B4B"/>
    <w:rsid w:val="00EC2041"/>
    <w:rsid w:val="00EC2058"/>
    <w:rsid w:val="00EC222F"/>
    <w:rsid w:val="00EC2400"/>
    <w:rsid w:val="00EC247B"/>
    <w:rsid w:val="00EC25EE"/>
    <w:rsid w:val="00EC27BA"/>
    <w:rsid w:val="00EC2B4A"/>
    <w:rsid w:val="00EC31B5"/>
    <w:rsid w:val="00EC32BC"/>
    <w:rsid w:val="00EC34F1"/>
    <w:rsid w:val="00EC355F"/>
    <w:rsid w:val="00EC35A7"/>
    <w:rsid w:val="00EC38F6"/>
    <w:rsid w:val="00EC394F"/>
    <w:rsid w:val="00EC396F"/>
    <w:rsid w:val="00EC3991"/>
    <w:rsid w:val="00EC39DA"/>
    <w:rsid w:val="00EC3EA3"/>
    <w:rsid w:val="00EC40CF"/>
    <w:rsid w:val="00EC40FB"/>
    <w:rsid w:val="00EC4202"/>
    <w:rsid w:val="00EC42C0"/>
    <w:rsid w:val="00EC43C4"/>
    <w:rsid w:val="00EC445F"/>
    <w:rsid w:val="00EC4511"/>
    <w:rsid w:val="00EC45C2"/>
    <w:rsid w:val="00EC466D"/>
    <w:rsid w:val="00EC48DC"/>
    <w:rsid w:val="00EC4AF0"/>
    <w:rsid w:val="00EC4CF4"/>
    <w:rsid w:val="00EC4E23"/>
    <w:rsid w:val="00EC4F93"/>
    <w:rsid w:val="00EC4FAC"/>
    <w:rsid w:val="00EC5253"/>
    <w:rsid w:val="00EC548E"/>
    <w:rsid w:val="00EC5970"/>
    <w:rsid w:val="00EC5CFF"/>
    <w:rsid w:val="00EC5E80"/>
    <w:rsid w:val="00EC64EB"/>
    <w:rsid w:val="00EC6792"/>
    <w:rsid w:val="00EC685B"/>
    <w:rsid w:val="00EC69A5"/>
    <w:rsid w:val="00EC701A"/>
    <w:rsid w:val="00EC7217"/>
    <w:rsid w:val="00EC72DA"/>
    <w:rsid w:val="00EC7752"/>
    <w:rsid w:val="00EC7CCE"/>
    <w:rsid w:val="00EC7FB1"/>
    <w:rsid w:val="00ED010C"/>
    <w:rsid w:val="00ED03AE"/>
    <w:rsid w:val="00ED0522"/>
    <w:rsid w:val="00ED054A"/>
    <w:rsid w:val="00ED065E"/>
    <w:rsid w:val="00ED0B8E"/>
    <w:rsid w:val="00ED0C07"/>
    <w:rsid w:val="00ED0CCF"/>
    <w:rsid w:val="00ED0E7F"/>
    <w:rsid w:val="00ED0EE5"/>
    <w:rsid w:val="00ED1112"/>
    <w:rsid w:val="00ED1527"/>
    <w:rsid w:val="00ED1B3E"/>
    <w:rsid w:val="00ED1BAA"/>
    <w:rsid w:val="00ED1BCC"/>
    <w:rsid w:val="00ED1D19"/>
    <w:rsid w:val="00ED21B2"/>
    <w:rsid w:val="00ED222F"/>
    <w:rsid w:val="00ED249F"/>
    <w:rsid w:val="00ED26CB"/>
    <w:rsid w:val="00ED275A"/>
    <w:rsid w:val="00ED2941"/>
    <w:rsid w:val="00ED2B1F"/>
    <w:rsid w:val="00ED2DA7"/>
    <w:rsid w:val="00ED2DE0"/>
    <w:rsid w:val="00ED3117"/>
    <w:rsid w:val="00ED32E3"/>
    <w:rsid w:val="00ED3427"/>
    <w:rsid w:val="00ED349F"/>
    <w:rsid w:val="00ED393E"/>
    <w:rsid w:val="00ED3A86"/>
    <w:rsid w:val="00ED3B42"/>
    <w:rsid w:val="00ED4146"/>
    <w:rsid w:val="00ED47D0"/>
    <w:rsid w:val="00ED48FE"/>
    <w:rsid w:val="00ED4B09"/>
    <w:rsid w:val="00ED4C9A"/>
    <w:rsid w:val="00ED4DE9"/>
    <w:rsid w:val="00ED50B0"/>
    <w:rsid w:val="00ED562C"/>
    <w:rsid w:val="00ED56B2"/>
    <w:rsid w:val="00ED56CA"/>
    <w:rsid w:val="00ED5A41"/>
    <w:rsid w:val="00ED5EA2"/>
    <w:rsid w:val="00ED5F66"/>
    <w:rsid w:val="00ED5F6E"/>
    <w:rsid w:val="00ED635D"/>
    <w:rsid w:val="00ED661E"/>
    <w:rsid w:val="00ED6845"/>
    <w:rsid w:val="00ED6D1B"/>
    <w:rsid w:val="00ED706B"/>
    <w:rsid w:val="00ED712F"/>
    <w:rsid w:val="00ED733B"/>
    <w:rsid w:val="00ED7667"/>
    <w:rsid w:val="00EE02A8"/>
    <w:rsid w:val="00EE03F2"/>
    <w:rsid w:val="00EE0408"/>
    <w:rsid w:val="00EE044E"/>
    <w:rsid w:val="00EE046B"/>
    <w:rsid w:val="00EE04F0"/>
    <w:rsid w:val="00EE0A56"/>
    <w:rsid w:val="00EE0A98"/>
    <w:rsid w:val="00EE0A9D"/>
    <w:rsid w:val="00EE0AE4"/>
    <w:rsid w:val="00EE0B84"/>
    <w:rsid w:val="00EE10DF"/>
    <w:rsid w:val="00EE15B2"/>
    <w:rsid w:val="00EE170D"/>
    <w:rsid w:val="00EE17C4"/>
    <w:rsid w:val="00EE1837"/>
    <w:rsid w:val="00EE18BA"/>
    <w:rsid w:val="00EE19B0"/>
    <w:rsid w:val="00EE1E45"/>
    <w:rsid w:val="00EE1E48"/>
    <w:rsid w:val="00EE1F99"/>
    <w:rsid w:val="00EE1FAF"/>
    <w:rsid w:val="00EE2322"/>
    <w:rsid w:val="00EE2448"/>
    <w:rsid w:val="00EE2563"/>
    <w:rsid w:val="00EE293D"/>
    <w:rsid w:val="00EE29B2"/>
    <w:rsid w:val="00EE29EF"/>
    <w:rsid w:val="00EE2DC5"/>
    <w:rsid w:val="00EE2E6D"/>
    <w:rsid w:val="00EE32A2"/>
    <w:rsid w:val="00EE32A8"/>
    <w:rsid w:val="00EE32BD"/>
    <w:rsid w:val="00EE33CC"/>
    <w:rsid w:val="00EE3494"/>
    <w:rsid w:val="00EE352D"/>
    <w:rsid w:val="00EE3654"/>
    <w:rsid w:val="00EE3753"/>
    <w:rsid w:val="00EE382A"/>
    <w:rsid w:val="00EE38FF"/>
    <w:rsid w:val="00EE39B1"/>
    <w:rsid w:val="00EE3AA4"/>
    <w:rsid w:val="00EE3C1A"/>
    <w:rsid w:val="00EE3D3B"/>
    <w:rsid w:val="00EE3EE7"/>
    <w:rsid w:val="00EE400C"/>
    <w:rsid w:val="00EE44B2"/>
    <w:rsid w:val="00EE4573"/>
    <w:rsid w:val="00EE488B"/>
    <w:rsid w:val="00EE49CC"/>
    <w:rsid w:val="00EE4A35"/>
    <w:rsid w:val="00EE4AA2"/>
    <w:rsid w:val="00EE4BCE"/>
    <w:rsid w:val="00EE4C6F"/>
    <w:rsid w:val="00EE4ED7"/>
    <w:rsid w:val="00EE5087"/>
    <w:rsid w:val="00EE52E2"/>
    <w:rsid w:val="00EE53F0"/>
    <w:rsid w:val="00EE544D"/>
    <w:rsid w:val="00EE568E"/>
    <w:rsid w:val="00EE5767"/>
    <w:rsid w:val="00EE57C6"/>
    <w:rsid w:val="00EE5939"/>
    <w:rsid w:val="00EE5A46"/>
    <w:rsid w:val="00EE5CD5"/>
    <w:rsid w:val="00EE5EF8"/>
    <w:rsid w:val="00EE621B"/>
    <w:rsid w:val="00EE65C0"/>
    <w:rsid w:val="00EE68AA"/>
    <w:rsid w:val="00EE7231"/>
    <w:rsid w:val="00EE734C"/>
    <w:rsid w:val="00EE73F9"/>
    <w:rsid w:val="00EE74CC"/>
    <w:rsid w:val="00EE76B2"/>
    <w:rsid w:val="00EE77DD"/>
    <w:rsid w:val="00EE7AD6"/>
    <w:rsid w:val="00EE7C38"/>
    <w:rsid w:val="00EF0019"/>
    <w:rsid w:val="00EF002A"/>
    <w:rsid w:val="00EF0050"/>
    <w:rsid w:val="00EF0576"/>
    <w:rsid w:val="00EF06E2"/>
    <w:rsid w:val="00EF0780"/>
    <w:rsid w:val="00EF0895"/>
    <w:rsid w:val="00EF08B1"/>
    <w:rsid w:val="00EF094E"/>
    <w:rsid w:val="00EF09E1"/>
    <w:rsid w:val="00EF0B8F"/>
    <w:rsid w:val="00EF0CAB"/>
    <w:rsid w:val="00EF0E79"/>
    <w:rsid w:val="00EF0FB8"/>
    <w:rsid w:val="00EF1751"/>
    <w:rsid w:val="00EF181C"/>
    <w:rsid w:val="00EF1979"/>
    <w:rsid w:val="00EF1C79"/>
    <w:rsid w:val="00EF1D2A"/>
    <w:rsid w:val="00EF2156"/>
    <w:rsid w:val="00EF234F"/>
    <w:rsid w:val="00EF25D1"/>
    <w:rsid w:val="00EF270D"/>
    <w:rsid w:val="00EF2A2F"/>
    <w:rsid w:val="00EF2AA0"/>
    <w:rsid w:val="00EF2B43"/>
    <w:rsid w:val="00EF2E5E"/>
    <w:rsid w:val="00EF32BA"/>
    <w:rsid w:val="00EF3458"/>
    <w:rsid w:val="00EF3866"/>
    <w:rsid w:val="00EF3D52"/>
    <w:rsid w:val="00EF3EA0"/>
    <w:rsid w:val="00EF4033"/>
    <w:rsid w:val="00EF4424"/>
    <w:rsid w:val="00EF44D7"/>
    <w:rsid w:val="00EF4742"/>
    <w:rsid w:val="00EF4783"/>
    <w:rsid w:val="00EF47E8"/>
    <w:rsid w:val="00EF490F"/>
    <w:rsid w:val="00EF4B32"/>
    <w:rsid w:val="00EF4B9A"/>
    <w:rsid w:val="00EF4BB5"/>
    <w:rsid w:val="00EF4BC9"/>
    <w:rsid w:val="00EF4BE3"/>
    <w:rsid w:val="00EF4DB5"/>
    <w:rsid w:val="00EF4DC9"/>
    <w:rsid w:val="00EF4E77"/>
    <w:rsid w:val="00EF4F0F"/>
    <w:rsid w:val="00EF5059"/>
    <w:rsid w:val="00EF50D1"/>
    <w:rsid w:val="00EF51FA"/>
    <w:rsid w:val="00EF5633"/>
    <w:rsid w:val="00EF5862"/>
    <w:rsid w:val="00EF5BE2"/>
    <w:rsid w:val="00EF6200"/>
    <w:rsid w:val="00EF646D"/>
    <w:rsid w:val="00EF6BD5"/>
    <w:rsid w:val="00EF6DC1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CD"/>
    <w:rsid w:val="00F003C4"/>
    <w:rsid w:val="00F00462"/>
    <w:rsid w:val="00F008BB"/>
    <w:rsid w:val="00F00A20"/>
    <w:rsid w:val="00F00E2A"/>
    <w:rsid w:val="00F010F1"/>
    <w:rsid w:val="00F011FD"/>
    <w:rsid w:val="00F01581"/>
    <w:rsid w:val="00F021EC"/>
    <w:rsid w:val="00F0232F"/>
    <w:rsid w:val="00F024EF"/>
    <w:rsid w:val="00F02591"/>
    <w:rsid w:val="00F025F9"/>
    <w:rsid w:val="00F0276E"/>
    <w:rsid w:val="00F02B0B"/>
    <w:rsid w:val="00F02BCC"/>
    <w:rsid w:val="00F02E6C"/>
    <w:rsid w:val="00F03053"/>
    <w:rsid w:val="00F03207"/>
    <w:rsid w:val="00F034FF"/>
    <w:rsid w:val="00F038B1"/>
    <w:rsid w:val="00F03D1F"/>
    <w:rsid w:val="00F0406F"/>
    <w:rsid w:val="00F04105"/>
    <w:rsid w:val="00F041C1"/>
    <w:rsid w:val="00F042EC"/>
    <w:rsid w:val="00F044C7"/>
    <w:rsid w:val="00F045B8"/>
    <w:rsid w:val="00F04C77"/>
    <w:rsid w:val="00F04EFF"/>
    <w:rsid w:val="00F05550"/>
    <w:rsid w:val="00F05B4A"/>
    <w:rsid w:val="00F05C49"/>
    <w:rsid w:val="00F05CB3"/>
    <w:rsid w:val="00F05EE3"/>
    <w:rsid w:val="00F06389"/>
    <w:rsid w:val="00F063B3"/>
    <w:rsid w:val="00F066D6"/>
    <w:rsid w:val="00F0672C"/>
    <w:rsid w:val="00F0674B"/>
    <w:rsid w:val="00F06768"/>
    <w:rsid w:val="00F06AC1"/>
    <w:rsid w:val="00F06AF5"/>
    <w:rsid w:val="00F06BB4"/>
    <w:rsid w:val="00F06DAC"/>
    <w:rsid w:val="00F06E52"/>
    <w:rsid w:val="00F07086"/>
    <w:rsid w:val="00F0713F"/>
    <w:rsid w:val="00F07574"/>
    <w:rsid w:val="00F07782"/>
    <w:rsid w:val="00F078B0"/>
    <w:rsid w:val="00F0796C"/>
    <w:rsid w:val="00F07A98"/>
    <w:rsid w:val="00F07CD7"/>
    <w:rsid w:val="00F07D26"/>
    <w:rsid w:val="00F07E99"/>
    <w:rsid w:val="00F07F1D"/>
    <w:rsid w:val="00F10263"/>
    <w:rsid w:val="00F10632"/>
    <w:rsid w:val="00F1095B"/>
    <w:rsid w:val="00F10A5E"/>
    <w:rsid w:val="00F10B9E"/>
    <w:rsid w:val="00F10C9F"/>
    <w:rsid w:val="00F10CD1"/>
    <w:rsid w:val="00F112F6"/>
    <w:rsid w:val="00F112F8"/>
    <w:rsid w:val="00F11527"/>
    <w:rsid w:val="00F11852"/>
    <w:rsid w:val="00F119F2"/>
    <w:rsid w:val="00F11BB3"/>
    <w:rsid w:val="00F11F65"/>
    <w:rsid w:val="00F12089"/>
    <w:rsid w:val="00F12273"/>
    <w:rsid w:val="00F1229C"/>
    <w:rsid w:val="00F125E9"/>
    <w:rsid w:val="00F127BC"/>
    <w:rsid w:val="00F12CE0"/>
    <w:rsid w:val="00F12DA0"/>
    <w:rsid w:val="00F12DAF"/>
    <w:rsid w:val="00F1303A"/>
    <w:rsid w:val="00F13068"/>
    <w:rsid w:val="00F1325F"/>
    <w:rsid w:val="00F1355B"/>
    <w:rsid w:val="00F136AC"/>
    <w:rsid w:val="00F1372B"/>
    <w:rsid w:val="00F13741"/>
    <w:rsid w:val="00F13B15"/>
    <w:rsid w:val="00F13C72"/>
    <w:rsid w:val="00F13CD9"/>
    <w:rsid w:val="00F13D2E"/>
    <w:rsid w:val="00F13E68"/>
    <w:rsid w:val="00F13FBE"/>
    <w:rsid w:val="00F142EC"/>
    <w:rsid w:val="00F146DB"/>
    <w:rsid w:val="00F14A69"/>
    <w:rsid w:val="00F14ABD"/>
    <w:rsid w:val="00F14B4D"/>
    <w:rsid w:val="00F14CC6"/>
    <w:rsid w:val="00F14EF7"/>
    <w:rsid w:val="00F14FB2"/>
    <w:rsid w:val="00F151D2"/>
    <w:rsid w:val="00F15648"/>
    <w:rsid w:val="00F1567B"/>
    <w:rsid w:val="00F1572E"/>
    <w:rsid w:val="00F158F0"/>
    <w:rsid w:val="00F15AB5"/>
    <w:rsid w:val="00F15C64"/>
    <w:rsid w:val="00F15DAD"/>
    <w:rsid w:val="00F1641D"/>
    <w:rsid w:val="00F168A7"/>
    <w:rsid w:val="00F1702B"/>
    <w:rsid w:val="00F17183"/>
    <w:rsid w:val="00F1721F"/>
    <w:rsid w:val="00F17505"/>
    <w:rsid w:val="00F17882"/>
    <w:rsid w:val="00F17FF5"/>
    <w:rsid w:val="00F20041"/>
    <w:rsid w:val="00F2011A"/>
    <w:rsid w:val="00F201F0"/>
    <w:rsid w:val="00F20478"/>
    <w:rsid w:val="00F206F4"/>
    <w:rsid w:val="00F20C95"/>
    <w:rsid w:val="00F20D25"/>
    <w:rsid w:val="00F20E43"/>
    <w:rsid w:val="00F211D6"/>
    <w:rsid w:val="00F211DE"/>
    <w:rsid w:val="00F21277"/>
    <w:rsid w:val="00F212CE"/>
    <w:rsid w:val="00F212DB"/>
    <w:rsid w:val="00F214DE"/>
    <w:rsid w:val="00F2159E"/>
    <w:rsid w:val="00F216DD"/>
    <w:rsid w:val="00F217D6"/>
    <w:rsid w:val="00F2190D"/>
    <w:rsid w:val="00F21E38"/>
    <w:rsid w:val="00F21EF4"/>
    <w:rsid w:val="00F222DF"/>
    <w:rsid w:val="00F22328"/>
    <w:rsid w:val="00F225FC"/>
    <w:rsid w:val="00F2270F"/>
    <w:rsid w:val="00F22903"/>
    <w:rsid w:val="00F22913"/>
    <w:rsid w:val="00F22934"/>
    <w:rsid w:val="00F22975"/>
    <w:rsid w:val="00F22A68"/>
    <w:rsid w:val="00F22F7A"/>
    <w:rsid w:val="00F22F9A"/>
    <w:rsid w:val="00F2316D"/>
    <w:rsid w:val="00F23248"/>
    <w:rsid w:val="00F23606"/>
    <w:rsid w:val="00F236A4"/>
    <w:rsid w:val="00F23A9D"/>
    <w:rsid w:val="00F23C2B"/>
    <w:rsid w:val="00F23DC4"/>
    <w:rsid w:val="00F23FDE"/>
    <w:rsid w:val="00F240EB"/>
    <w:rsid w:val="00F24387"/>
    <w:rsid w:val="00F24575"/>
    <w:rsid w:val="00F2462E"/>
    <w:rsid w:val="00F246FA"/>
    <w:rsid w:val="00F247AF"/>
    <w:rsid w:val="00F24A2F"/>
    <w:rsid w:val="00F24BCB"/>
    <w:rsid w:val="00F24D29"/>
    <w:rsid w:val="00F24FBE"/>
    <w:rsid w:val="00F2508E"/>
    <w:rsid w:val="00F2509A"/>
    <w:rsid w:val="00F2521D"/>
    <w:rsid w:val="00F25358"/>
    <w:rsid w:val="00F25831"/>
    <w:rsid w:val="00F259A4"/>
    <w:rsid w:val="00F259B8"/>
    <w:rsid w:val="00F25A9A"/>
    <w:rsid w:val="00F25BFB"/>
    <w:rsid w:val="00F25C7B"/>
    <w:rsid w:val="00F262DD"/>
    <w:rsid w:val="00F263F9"/>
    <w:rsid w:val="00F268B8"/>
    <w:rsid w:val="00F26AA8"/>
    <w:rsid w:val="00F26F90"/>
    <w:rsid w:val="00F27092"/>
    <w:rsid w:val="00F27107"/>
    <w:rsid w:val="00F2742B"/>
    <w:rsid w:val="00F274FB"/>
    <w:rsid w:val="00F27545"/>
    <w:rsid w:val="00F275AE"/>
    <w:rsid w:val="00F2763F"/>
    <w:rsid w:val="00F276D0"/>
    <w:rsid w:val="00F277AD"/>
    <w:rsid w:val="00F27A15"/>
    <w:rsid w:val="00F27B35"/>
    <w:rsid w:val="00F27B69"/>
    <w:rsid w:val="00F27BAB"/>
    <w:rsid w:val="00F27E59"/>
    <w:rsid w:val="00F305D1"/>
    <w:rsid w:val="00F30786"/>
    <w:rsid w:val="00F30962"/>
    <w:rsid w:val="00F316A1"/>
    <w:rsid w:val="00F3170A"/>
    <w:rsid w:val="00F31754"/>
    <w:rsid w:val="00F318D4"/>
    <w:rsid w:val="00F3198E"/>
    <w:rsid w:val="00F31D82"/>
    <w:rsid w:val="00F31EE4"/>
    <w:rsid w:val="00F3205A"/>
    <w:rsid w:val="00F32216"/>
    <w:rsid w:val="00F3229A"/>
    <w:rsid w:val="00F32371"/>
    <w:rsid w:val="00F32484"/>
    <w:rsid w:val="00F32913"/>
    <w:rsid w:val="00F32995"/>
    <w:rsid w:val="00F32A0E"/>
    <w:rsid w:val="00F32CDD"/>
    <w:rsid w:val="00F32EC6"/>
    <w:rsid w:val="00F3305C"/>
    <w:rsid w:val="00F33087"/>
    <w:rsid w:val="00F3308F"/>
    <w:rsid w:val="00F331A9"/>
    <w:rsid w:val="00F33299"/>
    <w:rsid w:val="00F335B5"/>
    <w:rsid w:val="00F33621"/>
    <w:rsid w:val="00F33655"/>
    <w:rsid w:val="00F3369E"/>
    <w:rsid w:val="00F336E1"/>
    <w:rsid w:val="00F33742"/>
    <w:rsid w:val="00F33802"/>
    <w:rsid w:val="00F3380A"/>
    <w:rsid w:val="00F3447E"/>
    <w:rsid w:val="00F3450E"/>
    <w:rsid w:val="00F347BA"/>
    <w:rsid w:val="00F34835"/>
    <w:rsid w:val="00F3485C"/>
    <w:rsid w:val="00F348C7"/>
    <w:rsid w:val="00F34E71"/>
    <w:rsid w:val="00F34ED0"/>
    <w:rsid w:val="00F34FE2"/>
    <w:rsid w:val="00F35242"/>
    <w:rsid w:val="00F3533D"/>
    <w:rsid w:val="00F3561A"/>
    <w:rsid w:val="00F356A6"/>
    <w:rsid w:val="00F3586D"/>
    <w:rsid w:val="00F35B56"/>
    <w:rsid w:val="00F35C17"/>
    <w:rsid w:val="00F35DE1"/>
    <w:rsid w:val="00F35DF2"/>
    <w:rsid w:val="00F35E81"/>
    <w:rsid w:val="00F35FC3"/>
    <w:rsid w:val="00F36043"/>
    <w:rsid w:val="00F3615B"/>
    <w:rsid w:val="00F36257"/>
    <w:rsid w:val="00F36403"/>
    <w:rsid w:val="00F36882"/>
    <w:rsid w:val="00F36B06"/>
    <w:rsid w:val="00F36E74"/>
    <w:rsid w:val="00F36EEE"/>
    <w:rsid w:val="00F37024"/>
    <w:rsid w:val="00F3730E"/>
    <w:rsid w:val="00F3747E"/>
    <w:rsid w:val="00F374B0"/>
    <w:rsid w:val="00F3794F"/>
    <w:rsid w:val="00F37BE2"/>
    <w:rsid w:val="00F37CEE"/>
    <w:rsid w:val="00F4027D"/>
    <w:rsid w:val="00F409C1"/>
    <w:rsid w:val="00F40B01"/>
    <w:rsid w:val="00F40B51"/>
    <w:rsid w:val="00F40D4F"/>
    <w:rsid w:val="00F40EF4"/>
    <w:rsid w:val="00F40F48"/>
    <w:rsid w:val="00F41401"/>
    <w:rsid w:val="00F41532"/>
    <w:rsid w:val="00F415E4"/>
    <w:rsid w:val="00F418A3"/>
    <w:rsid w:val="00F41BC6"/>
    <w:rsid w:val="00F41C35"/>
    <w:rsid w:val="00F41DCB"/>
    <w:rsid w:val="00F4220B"/>
    <w:rsid w:val="00F422EB"/>
    <w:rsid w:val="00F42626"/>
    <w:rsid w:val="00F4263D"/>
    <w:rsid w:val="00F42814"/>
    <w:rsid w:val="00F428FA"/>
    <w:rsid w:val="00F42DA6"/>
    <w:rsid w:val="00F42F23"/>
    <w:rsid w:val="00F42FDD"/>
    <w:rsid w:val="00F43089"/>
    <w:rsid w:val="00F431F7"/>
    <w:rsid w:val="00F4327A"/>
    <w:rsid w:val="00F43617"/>
    <w:rsid w:val="00F43654"/>
    <w:rsid w:val="00F43734"/>
    <w:rsid w:val="00F43935"/>
    <w:rsid w:val="00F439D8"/>
    <w:rsid w:val="00F43BE5"/>
    <w:rsid w:val="00F43DD0"/>
    <w:rsid w:val="00F43F4B"/>
    <w:rsid w:val="00F43F7A"/>
    <w:rsid w:val="00F440D4"/>
    <w:rsid w:val="00F44100"/>
    <w:rsid w:val="00F441BC"/>
    <w:rsid w:val="00F44287"/>
    <w:rsid w:val="00F444AA"/>
    <w:rsid w:val="00F4452B"/>
    <w:rsid w:val="00F44624"/>
    <w:rsid w:val="00F44634"/>
    <w:rsid w:val="00F44768"/>
    <w:rsid w:val="00F447F3"/>
    <w:rsid w:val="00F4482C"/>
    <w:rsid w:val="00F448A1"/>
    <w:rsid w:val="00F44982"/>
    <w:rsid w:val="00F44B82"/>
    <w:rsid w:val="00F44C47"/>
    <w:rsid w:val="00F44EAF"/>
    <w:rsid w:val="00F44FA4"/>
    <w:rsid w:val="00F45148"/>
    <w:rsid w:val="00F45161"/>
    <w:rsid w:val="00F45289"/>
    <w:rsid w:val="00F454F3"/>
    <w:rsid w:val="00F45570"/>
    <w:rsid w:val="00F46058"/>
    <w:rsid w:val="00F46309"/>
    <w:rsid w:val="00F46709"/>
    <w:rsid w:val="00F46C54"/>
    <w:rsid w:val="00F46E22"/>
    <w:rsid w:val="00F46F4D"/>
    <w:rsid w:val="00F46F94"/>
    <w:rsid w:val="00F4711F"/>
    <w:rsid w:val="00F471B3"/>
    <w:rsid w:val="00F471D1"/>
    <w:rsid w:val="00F477C4"/>
    <w:rsid w:val="00F479B3"/>
    <w:rsid w:val="00F47E24"/>
    <w:rsid w:val="00F5047A"/>
    <w:rsid w:val="00F506E8"/>
    <w:rsid w:val="00F5072D"/>
    <w:rsid w:val="00F50B2C"/>
    <w:rsid w:val="00F50D1F"/>
    <w:rsid w:val="00F50EC6"/>
    <w:rsid w:val="00F50F8B"/>
    <w:rsid w:val="00F513FF"/>
    <w:rsid w:val="00F5154A"/>
    <w:rsid w:val="00F5178A"/>
    <w:rsid w:val="00F51842"/>
    <w:rsid w:val="00F51B51"/>
    <w:rsid w:val="00F51EF5"/>
    <w:rsid w:val="00F52126"/>
    <w:rsid w:val="00F524D2"/>
    <w:rsid w:val="00F524DA"/>
    <w:rsid w:val="00F525A6"/>
    <w:rsid w:val="00F52860"/>
    <w:rsid w:val="00F52911"/>
    <w:rsid w:val="00F52BEF"/>
    <w:rsid w:val="00F52EA3"/>
    <w:rsid w:val="00F53070"/>
    <w:rsid w:val="00F53475"/>
    <w:rsid w:val="00F535EE"/>
    <w:rsid w:val="00F5360B"/>
    <w:rsid w:val="00F536D4"/>
    <w:rsid w:val="00F537B8"/>
    <w:rsid w:val="00F5387E"/>
    <w:rsid w:val="00F53C42"/>
    <w:rsid w:val="00F53FBB"/>
    <w:rsid w:val="00F54091"/>
    <w:rsid w:val="00F540B3"/>
    <w:rsid w:val="00F54523"/>
    <w:rsid w:val="00F54982"/>
    <w:rsid w:val="00F54A2B"/>
    <w:rsid w:val="00F54A67"/>
    <w:rsid w:val="00F54C57"/>
    <w:rsid w:val="00F54CCE"/>
    <w:rsid w:val="00F54D9E"/>
    <w:rsid w:val="00F54ED6"/>
    <w:rsid w:val="00F54F56"/>
    <w:rsid w:val="00F5508D"/>
    <w:rsid w:val="00F550DC"/>
    <w:rsid w:val="00F55352"/>
    <w:rsid w:val="00F55756"/>
    <w:rsid w:val="00F558C4"/>
    <w:rsid w:val="00F55956"/>
    <w:rsid w:val="00F559B9"/>
    <w:rsid w:val="00F55B4A"/>
    <w:rsid w:val="00F55F38"/>
    <w:rsid w:val="00F55FC4"/>
    <w:rsid w:val="00F56078"/>
    <w:rsid w:val="00F56092"/>
    <w:rsid w:val="00F56210"/>
    <w:rsid w:val="00F5642E"/>
    <w:rsid w:val="00F56436"/>
    <w:rsid w:val="00F566FB"/>
    <w:rsid w:val="00F56959"/>
    <w:rsid w:val="00F56C78"/>
    <w:rsid w:val="00F56FC6"/>
    <w:rsid w:val="00F56FC7"/>
    <w:rsid w:val="00F5707C"/>
    <w:rsid w:val="00F5708F"/>
    <w:rsid w:val="00F5760D"/>
    <w:rsid w:val="00F576A5"/>
    <w:rsid w:val="00F577B1"/>
    <w:rsid w:val="00F57CB5"/>
    <w:rsid w:val="00F57D1A"/>
    <w:rsid w:val="00F57DB9"/>
    <w:rsid w:val="00F6021D"/>
    <w:rsid w:val="00F60298"/>
    <w:rsid w:val="00F603D2"/>
    <w:rsid w:val="00F6058D"/>
    <w:rsid w:val="00F605ED"/>
    <w:rsid w:val="00F607AF"/>
    <w:rsid w:val="00F6087D"/>
    <w:rsid w:val="00F60923"/>
    <w:rsid w:val="00F6136A"/>
    <w:rsid w:val="00F61473"/>
    <w:rsid w:val="00F6155A"/>
    <w:rsid w:val="00F618AD"/>
    <w:rsid w:val="00F61ABF"/>
    <w:rsid w:val="00F61BDB"/>
    <w:rsid w:val="00F61E6A"/>
    <w:rsid w:val="00F62042"/>
    <w:rsid w:val="00F62494"/>
    <w:rsid w:val="00F62622"/>
    <w:rsid w:val="00F62624"/>
    <w:rsid w:val="00F629B9"/>
    <w:rsid w:val="00F62B86"/>
    <w:rsid w:val="00F62C26"/>
    <w:rsid w:val="00F62C52"/>
    <w:rsid w:val="00F62F21"/>
    <w:rsid w:val="00F631C7"/>
    <w:rsid w:val="00F63274"/>
    <w:rsid w:val="00F6356E"/>
    <w:rsid w:val="00F63A67"/>
    <w:rsid w:val="00F63A7A"/>
    <w:rsid w:val="00F63AE4"/>
    <w:rsid w:val="00F63C8A"/>
    <w:rsid w:val="00F63F8B"/>
    <w:rsid w:val="00F6411A"/>
    <w:rsid w:val="00F644DD"/>
    <w:rsid w:val="00F646BC"/>
    <w:rsid w:val="00F646DD"/>
    <w:rsid w:val="00F6481E"/>
    <w:rsid w:val="00F648FF"/>
    <w:rsid w:val="00F64CA8"/>
    <w:rsid w:val="00F64D88"/>
    <w:rsid w:val="00F64EAB"/>
    <w:rsid w:val="00F64EDB"/>
    <w:rsid w:val="00F65040"/>
    <w:rsid w:val="00F650B0"/>
    <w:rsid w:val="00F650BF"/>
    <w:rsid w:val="00F658B3"/>
    <w:rsid w:val="00F65CF0"/>
    <w:rsid w:val="00F66284"/>
    <w:rsid w:val="00F663A6"/>
    <w:rsid w:val="00F663AF"/>
    <w:rsid w:val="00F66417"/>
    <w:rsid w:val="00F66420"/>
    <w:rsid w:val="00F66465"/>
    <w:rsid w:val="00F666B0"/>
    <w:rsid w:val="00F6697A"/>
    <w:rsid w:val="00F66A5D"/>
    <w:rsid w:val="00F66BF5"/>
    <w:rsid w:val="00F66C79"/>
    <w:rsid w:val="00F66F50"/>
    <w:rsid w:val="00F66F70"/>
    <w:rsid w:val="00F67072"/>
    <w:rsid w:val="00F67353"/>
    <w:rsid w:val="00F673AA"/>
    <w:rsid w:val="00F67664"/>
    <w:rsid w:val="00F6785B"/>
    <w:rsid w:val="00F67D81"/>
    <w:rsid w:val="00F701EE"/>
    <w:rsid w:val="00F702F0"/>
    <w:rsid w:val="00F7031F"/>
    <w:rsid w:val="00F704FC"/>
    <w:rsid w:val="00F706D5"/>
    <w:rsid w:val="00F70735"/>
    <w:rsid w:val="00F70861"/>
    <w:rsid w:val="00F70B94"/>
    <w:rsid w:val="00F70BB3"/>
    <w:rsid w:val="00F70D00"/>
    <w:rsid w:val="00F716AE"/>
    <w:rsid w:val="00F71830"/>
    <w:rsid w:val="00F71A67"/>
    <w:rsid w:val="00F71B36"/>
    <w:rsid w:val="00F71BBC"/>
    <w:rsid w:val="00F720D9"/>
    <w:rsid w:val="00F7214D"/>
    <w:rsid w:val="00F723C6"/>
    <w:rsid w:val="00F725A6"/>
    <w:rsid w:val="00F72665"/>
    <w:rsid w:val="00F72A26"/>
    <w:rsid w:val="00F72B59"/>
    <w:rsid w:val="00F72F0C"/>
    <w:rsid w:val="00F72FA0"/>
    <w:rsid w:val="00F73015"/>
    <w:rsid w:val="00F73988"/>
    <w:rsid w:val="00F739E8"/>
    <w:rsid w:val="00F73F2D"/>
    <w:rsid w:val="00F74130"/>
    <w:rsid w:val="00F742A2"/>
    <w:rsid w:val="00F743A9"/>
    <w:rsid w:val="00F74477"/>
    <w:rsid w:val="00F74AAB"/>
    <w:rsid w:val="00F74F52"/>
    <w:rsid w:val="00F74FDB"/>
    <w:rsid w:val="00F75303"/>
    <w:rsid w:val="00F75332"/>
    <w:rsid w:val="00F753B9"/>
    <w:rsid w:val="00F7555B"/>
    <w:rsid w:val="00F757F4"/>
    <w:rsid w:val="00F75A7A"/>
    <w:rsid w:val="00F75B5C"/>
    <w:rsid w:val="00F75D7A"/>
    <w:rsid w:val="00F75EC5"/>
    <w:rsid w:val="00F76053"/>
    <w:rsid w:val="00F761DF"/>
    <w:rsid w:val="00F76356"/>
    <w:rsid w:val="00F76488"/>
    <w:rsid w:val="00F765A1"/>
    <w:rsid w:val="00F765C2"/>
    <w:rsid w:val="00F7689F"/>
    <w:rsid w:val="00F76A9C"/>
    <w:rsid w:val="00F76D53"/>
    <w:rsid w:val="00F76E8E"/>
    <w:rsid w:val="00F772E7"/>
    <w:rsid w:val="00F774EC"/>
    <w:rsid w:val="00F77604"/>
    <w:rsid w:val="00F777A7"/>
    <w:rsid w:val="00F77D96"/>
    <w:rsid w:val="00F77EE3"/>
    <w:rsid w:val="00F80043"/>
    <w:rsid w:val="00F8009B"/>
    <w:rsid w:val="00F80210"/>
    <w:rsid w:val="00F803F1"/>
    <w:rsid w:val="00F80428"/>
    <w:rsid w:val="00F807B0"/>
    <w:rsid w:val="00F807D6"/>
    <w:rsid w:val="00F80849"/>
    <w:rsid w:val="00F80DF7"/>
    <w:rsid w:val="00F80E18"/>
    <w:rsid w:val="00F80F23"/>
    <w:rsid w:val="00F80F2E"/>
    <w:rsid w:val="00F80F50"/>
    <w:rsid w:val="00F8100E"/>
    <w:rsid w:val="00F8117E"/>
    <w:rsid w:val="00F8141B"/>
    <w:rsid w:val="00F815BD"/>
    <w:rsid w:val="00F815CF"/>
    <w:rsid w:val="00F827ED"/>
    <w:rsid w:val="00F82849"/>
    <w:rsid w:val="00F82C9F"/>
    <w:rsid w:val="00F82D94"/>
    <w:rsid w:val="00F82FDA"/>
    <w:rsid w:val="00F83017"/>
    <w:rsid w:val="00F8306D"/>
    <w:rsid w:val="00F83103"/>
    <w:rsid w:val="00F83137"/>
    <w:rsid w:val="00F83172"/>
    <w:rsid w:val="00F832C4"/>
    <w:rsid w:val="00F832EF"/>
    <w:rsid w:val="00F83456"/>
    <w:rsid w:val="00F836B2"/>
    <w:rsid w:val="00F836E2"/>
    <w:rsid w:val="00F83984"/>
    <w:rsid w:val="00F83A2B"/>
    <w:rsid w:val="00F83B37"/>
    <w:rsid w:val="00F83C6D"/>
    <w:rsid w:val="00F83C84"/>
    <w:rsid w:val="00F84066"/>
    <w:rsid w:val="00F841F3"/>
    <w:rsid w:val="00F845AC"/>
    <w:rsid w:val="00F84625"/>
    <w:rsid w:val="00F850DE"/>
    <w:rsid w:val="00F851F7"/>
    <w:rsid w:val="00F85225"/>
    <w:rsid w:val="00F85458"/>
    <w:rsid w:val="00F85475"/>
    <w:rsid w:val="00F8561F"/>
    <w:rsid w:val="00F857B2"/>
    <w:rsid w:val="00F85BC5"/>
    <w:rsid w:val="00F85C89"/>
    <w:rsid w:val="00F85E0B"/>
    <w:rsid w:val="00F8618F"/>
    <w:rsid w:val="00F8650D"/>
    <w:rsid w:val="00F8662F"/>
    <w:rsid w:val="00F86638"/>
    <w:rsid w:val="00F8673A"/>
    <w:rsid w:val="00F8679F"/>
    <w:rsid w:val="00F867C2"/>
    <w:rsid w:val="00F86805"/>
    <w:rsid w:val="00F8688A"/>
    <w:rsid w:val="00F86986"/>
    <w:rsid w:val="00F86A46"/>
    <w:rsid w:val="00F86BE0"/>
    <w:rsid w:val="00F86E23"/>
    <w:rsid w:val="00F86FD7"/>
    <w:rsid w:val="00F8711D"/>
    <w:rsid w:val="00F8722C"/>
    <w:rsid w:val="00F87352"/>
    <w:rsid w:val="00F8760D"/>
    <w:rsid w:val="00F87C97"/>
    <w:rsid w:val="00F87F38"/>
    <w:rsid w:val="00F87F3B"/>
    <w:rsid w:val="00F90696"/>
    <w:rsid w:val="00F909C2"/>
    <w:rsid w:val="00F90C3B"/>
    <w:rsid w:val="00F90CE8"/>
    <w:rsid w:val="00F90EE5"/>
    <w:rsid w:val="00F9108D"/>
    <w:rsid w:val="00F915EA"/>
    <w:rsid w:val="00F918DC"/>
    <w:rsid w:val="00F91CE4"/>
    <w:rsid w:val="00F92164"/>
    <w:rsid w:val="00F92182"/>
    <w:rsid w:val="00F9237E"/>
    <w:rsid w:val="00F925AC"/>
    <w:rsid w:val="00F92A24"/>
    <w:rsid w:val="00F92A49"/>
    <w:rsid w:val="00F92B97"/>
    <w:rsid w:val="00F92D18"/>
    <w:rsid w:val="00F92ECF"/>
    <w:rsid w:val="00F93122"/>
    <w:rsid w:val="00F932A2"/>
    <w:rsid w:val="00F93612"/>
    <w:rsid w:val="00F93614"/>
    <w:rsid w:val="00F93732"/>
    <w:rsid w:val="00F9389A"/>
    <w:rsid w:val="00F93A2F"/>
    <w:rsid w:val="00F93A72"/>
    <w:rsid w:val="00F93AB1"/>
    <w:rsid w:val="00F93AD5"/>
    <w:rsid w:val="00F93EC2"/>
    <w:rsid w:val="00F9412F"/>
    <w:rsid w:val="00F9418A"/>
    <w:rsid w:val="00F941F9"/>
    <w:rsid w:val="00F9424F"/>
    <w:rsid w:val="00F94284"/>
    <w:rsid w:val="00F94805"/>
    <w:rsid w:val="00F94CB4"/>
    <w:rsid w:val="00F94DC3"/>
    <w:rsid w:val="00F95000"/>
    <w:rsid w:val="00F951BE"/>
    <w:rsid w:val="00F951C7"/>
    <w:rsid w:val="00F957C3"/>
    <w:rsid w:val="00F95BE6"/>
    <w:rsid w:val="00F95C1A"/>
    <w:rsid w:val="00F95EB1"/>
    <w:rsid w:val="00F95F85"/>
    <w:rsid w:val="00F96156"/>
    <w:rsid w:val="00F9629A"/>
    <w:rsid w:val="00F9641A"/>
    <w:rsid w:val="00F964BB"/>
    <w:rsid w:val="00F96688"/>
    <w:rsid w:val="00F967ED"/>
    <w:rsid w:val="00F968E6"/>
    <w:rsid w:val="00F969B9"/>
    <w:rsid w:val="00F96BC5"/>
    <w:rsid w:val="00F96EBC"/>
    <w:rsid w:val="00F97427"/>
    <w:rsid w:val="00F9751D"/>
    <w:rsid w:val="00F9753C"/>
    <w:rsid w:val="00F975A0"/>
    <w:rsid w:val="00F978DF"/>
    <w:rsid w:val="00F979A7"/>
    <w:rsid w:val="00F97BDD"/>
    <w:rsid w:val="00F97E57"/>
    <w:rsid w:val="00F97EDE"/>
    <w:rsid w:val="00F97F89"/>
    <w:rsid w:val="00FA0033"/>
    <w:rsid w:val="00FA0132"/>
    <w:rsid w:val="00FA03E5"/>
    <w:rsid w:val="00FA0463"/>
    <w:rsid w:val="00FA05E2"/>
    <w:rsid w:val="00FA0623"/>
    <w:rsid w:val="00FA06C1"/>
    <w:rsid w:val="00FA082A"/>
    <w:rsid w:val="00FA0999"/>
    <w:rsid w:val="00FA0BAF"/>
    <w:rsid w:val="00FA0BC8"/>
    <w:rsid w:val="00FA0DA8"/>
    <w:rsid w:val="00FA0F17"/>
    <w:rsid w:val="00FA0F8C"/>
    <w:rsid w:val="00FA1055"/>
    <w:rsid w:val="00FA1087"/>
    <w:rsid w:val="00FA1598"/>
    <w:rsid w:val="00FA1623"/>
    <w:rsid w:val="00FA1807"/>
    <w:rsid w:val="00FA18BA"/>
    <w:rsid w:val="00FA19DD"/>
    <w:rsid w:val="00FA2034"/>
    <w:rsid w:val="00FA205A"/>
    <w:rsid w:val="00FA2226"/>
    <w:rsid w:val="00FA249B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7DB"/>
    <w:rsid w:val="00FA3E32"/>
    <w:rsid w:val="00FA3ECB"/>
    <w:rsid w:val="00FA3ED9"/>
    <w:rsid w:val="00FA3FA8"/>
    <w:rsid w:val="00FA404A"/>
    <w:rsid w:val="00FA4300"/>
    <w:rsid w:val="00FA4452"/>
    <w:rsid w:val="00FA465A"/>
    <w:rsid w:val="00FA4B52"/>
    <w:rsid w:val="00FA4C5F"/>
    <w:rsid w:val="00FA4C6A"/>
    <w:rsid w:val="00FA532E"/>
    <w:rsid w:val="00FA558B"/>
    <w:rsid w:val="00FA58A9"/>
    <w:rsid w:val="00FA59E7"/>
    <w:rsid w:val="00FA5DF4"/>
    <w:rsid w:val="00FA5E78"/>
    <w:rsid w:val="00FA63DD"/>
    <w:rsid w:val="00FA65F3"/>
    <w:rsid w:val="00FA6741"/>
    <w:rsid w:val="00FA6869"/>
    <w:rsid w:val="00FA68DC"/>
    <w:rsid w:val="00FA6956"/>
    <w:rsid w:val="00FA6E67"/>
    <w:rsid w:val="00FA71CA"/>
    <w:rsid w:val="00FA736E"/>
    <w:rsid w:val="00FA7400"/>
    <w:rsid w:val="00FA771C"/>
    <w:rsid w:val="00FA775E"/>
    <w:rsid w:val="00FA77BF"/>
    <w:rsid w:val="00FA7AB2"/>
    <w:rsid w:val="00FA7F57"/>
    <w:rsid w:val="00FB0009"/>
    <w:rsid w:val="00FB0175"/>
    <w:rsid w:val="00FB0448"/>
    <w:rsid w:val="00FB07C6"/>
    <w:rsid w:val="00FB0924"/>
    <w:rsid w:val="00FB0979"/>
    <w:rsid w:val="00FB0D21"/>
    <w:rsid w:val="00FB10F3"/>
    <w:rsid w:val="00FB123A"/>
    <w:rsid w:val="00FB12AE"/>
    <w:rsid w:val="00FB162F"/>
    <w:rsid w:val="00FB1996"/>
    <w:rsid w:val="00FB1AA3"/>
    <w:rsid w:val="00FB1E62"/>
    <w:rsid w:val="00FB2060"/>
    <w:rsid w:val="00FB232E"/>
    <w:rsid w:val="00FB236D"/>
    <w:rsid w:val="00FB28C7"/>
    <w:rsid w:val="00FB2A4E"/>
    <w:rsid w:val="00FB2B5E"/>
    <w:rsid w:val="00FB2D75"/>
    <w:rsid w:val="00FB2FDF"/>
    <w:rsid w:val="00FB31EC"/>
    <w:rsid w:val="00FB335F"/>
    <w:rsid w:val="00FB3420"/>
    <w:rsid w:val="00FB343B"/>
    <w:rsid w:val="00FB39E1"/>
    <w:rsid w:val="00FB3B02"/>
    <w:rsid w:val="00FB3BE8"/>
    <w:rsid w:val="00FB3DEB"/>
    <w:rsid w:val="00FB4054"/>
    <w:rsid w:val="00FB4546"/>
    <w:rsid w:val="00FB46BF"/>
    <w:rsid w:val="00FB46E5"/>
    <w:rsid w:val="00FB4796"/>
    <w:rsid w:val="00FB49B1"/>
    <w:rsid w:val="00FB4CA3"/>
    <w:rsid w:val="00FB4CA9"/>
    <w:rsid w:val="00FB4D9D"/>
    <w:rsid w:val="00FB4DA9"/>
    <w:rsid w:val="00FB4DD1"/>
    <w:rsid w:val="00FB4FB8"/>
    <w:rsid w:val="00FB5002"/>
    <w:rsid w:val="00FB50B3"/>
    <w:rsid w:val="00FB51CF"/>
    <w:rsid w:val="00FB5561"/>
    <w:rsid w:val="00FB5C74"/>
    <w:rsid w:val="00FB5DF7"/>
    <w:rsid w:val="00FB61EA"/>
    <w:rsid w:val="00FB6AC1"/>
    <w:rsid w:val="00FB6AD6"/>
    <w:rsid w:val="00FB6BFC"/>
    <w:rsid w:val="00FB6D11"/>
    <w:rsid w:val="00FB6EA7"/>
    <w:rsid w:val="00FB70EE"/>
    <w:rsid w:val="00FB718C"/>
    <w:rsid w:val="00FB7329"/>
    <w:rsid w:val="00FB7537"/>
    <w:rsid w:val="00FB75E6"/>
    <w:rsid w:val="00FB7624"/>
    <w:rsid w:val="00FB77B7"/>
    <w:rsid w:val="00FB786E"/>
    <w:rsid w:val="00FB78FF"/>
    <w:rsid w:val="00FB7964"/>
    <w:rsid w:val="00FB7F32"/>
    <w:rsid w:val="00FB7F63"/>
    <w:rsid w:val="00FC0199"/>
    <w:rsid w:val="00FC01C7"/>
    <w:rsid w:val="00FC058F"/>
    <w:rsid w:val="00FC0748"/>
    <w:rsid w:val="00FC078D"/>
    <w:rsid w:val="00FC07C7"/>
    <w:rsid w:val="00FC0A1D"/>
    <w:rsid w:val="00FC0A46"/>
    <w:rsid w:val="00FC0C5B"/>
    <w:rsid w:val="00FC0C87"/>
    <w:rsid w:val="00FC0C9E"/>
    <w:rsid w:val="00FC0F8F"/>
    <w:rsid w:val="00FC113F"/>
    <w:rsid w:val="00FC18FA"/>
    <w:rsid w:val="00FC1A6D"/>
    <w:rsid w:val="00FC1E79"/>
    <w:rsid w:val="00FC23B1"/>
    <w:rsid w:val="00FC2773"/>
    <w:rsid w:val="00FC27CC"/>
    <w:rsid w:val="00FC28B1"/>
    <w:rsid w:val="00FC2A03"/>
    <w:rsid w:val="00FC2DFC"/>
    <w:rsid w:val="00FC2FE5"/>
    <w:rsid w:val="00FC313B"/>
    <w:rsid w:val="00FC319B"/>
    <w:rsid w:val="00FC32D8"/>
    <w:rsid w:val="00FC35BE"/>
    <w:rsid w:val="00FC3601"/>
    <w:rsid w:val="00FC366A"/>
    <w:rsid w:val="00FC388F"/>
    <w:rsid w:val="00FC3A52"/>
    <w:rsid w:val="00FC3AA6"/>
    <w:rsid w:val="00FC3B98"/>
    <w:rsid w:val="00FC3E1C"/>
    <w:rsid w:val="00FC40C3"/>
    <w:rsid w:val="00FC44C2"/>
    <w:rsid w:val="00FC46CC"/>
    <w:rsid w:val="00FC4B0F"/>
    <w:rsid w:val="00FC4B60"/>
    <w:rsid w:val="00FC4BB4"/>
    <w:rsid w:val="00FC4CCE"/>
    <w:rsid w:val="00FC4E58"/>
    <w:rsid w:val="00FC4F3C"/>
    <w:rsid w:val="00FC504E"/>
    <w:rsid w:val="00FC50B8"/>
    <w:rsid w:val="00FC52B4"/>
    <w:rsid w:val="00FC5689"/>
    <w:rsid w:val="00FC59FA"/>
    <w:rsid w:val="00FC5EF5"/>
    <w:rsid w:val="00FC5FB2"/>
    <w:rsid w:val="00FC60D6"/>
    <w:rsid w:val="00FC60DF"/>
    <w:rsid w:val="00FC60E7"/>
    <w:rsid w:val="00FC6497"/>
    <w:rsid w:val="00FC64B0"/>
    <w:rsid w:val="00FC663F"/>
    <w:rsid w:val="00FC66C6"/>
    <w:rsid w:val="00FC6802"/>
    <w:rsid w:val="00FC68B2"/>
    <w:rsid w:val="00FC6C6B"/>
    <w:rsid w:val="00FC6C94"/>
    <w:rsid w:val="00FC6DD4"/>
    <w:rsid w:val="00FC6FD6"/>
    <w:rsid w:val="00FC6FF4"/>
    <w:rsid w:val="00FC70C3"/>
    <w:rsid w:val="00FC7238"/>
    <w:rsid w:val="00FC72A1"/>
    <w:rsid w:val="00FC74D4"/>
    <w:rsid w:val="00FC77AB"/>
    <w:rsid w:val="00FC787F"/>
    <w:rsid w:val="00FC794A"/>
    <w:rsid w:val="00FC7A51"/>
    <w:rsid w:val="00FC7DB5"/>
    <w:rsid w:val="00FC7EE4"/>
    <w:rsid w:val="00FD0001"/>
    <w:rsid w:val="00FD02B5"/>
    <w:rsid w:val="00FD0314"/>
    <w:rsid w:val="00FD051E"/>
    <w:rsid w:val="00FD05FD"/>
    <w:rsid w:val="00FD0634"/>
    <w:rsid w:val="00FD0B47"/>
    <w:rsid w:val="00FD0C33"/>
    <w:rsid w:val="00FD127B"/>
    <w:rsid w:val="00FD12CB"/>
    <w:rsid w:val="00FD1424"/>
    <w:rsid w:val="00FD18DA"/>
    <w:rsid w:val="00FD1A4F"/>
    <w:rsid w:val="00FD1A53"/>
    <w:rsid w:val="00FD1B82"/>
    <w:rsid w:val="00FD1BD7"/>
    <w:rsid w:val="00FD1BF5"/>
    <w:rsid w:val="00FD1E8D"/>
    <w:rsid w:val="00FD1FB2"/>
    <w:rsid w:val="00FD211A"/>
    <w:rsid w:val="00FD2181"/>
    <w:rsid w:val="00FD2245"/>
    <w:rsid w:val="00FD227C"/>
    <w:rsid w:val="00FD22F0"/>
    <w:rsid w:val="00FD25B6"/>
    <w:rsid w:val="00FD274C"/>
    <w:rsid w:val="00FD27DD"/>
    <w:rsid w:val="00FD2854"/>
    <w:rsid w:val="00FD293C"/>
    <w:rsid w:val="00FD29F9"/>
    <w:rsid w:val="00FD2B5B"/>
    <w:rsid w:val="00FD2E92"/>
    <w:rsid w:val="00FD3161"/>
    <w:rsid w:val="00FD36C7"/>
    <w:rsid w:val="00FD384C"/>
    <w:rsid w:val="00FD39A9"/>
    <w:rsid w:val="00FD3B90"/>
    <w:rsid w:val="00FD414E"/>
    <w:rsid w:val="00FD4338"/>
    <w:rsid w:val="00FD4363"/>
    <w:rsid w:val="00FD45B4"/>
    <w:rsid w:val="00FD4910"/>
    <w:rsid w:val="00FD4B74"/>
    <w:rsid w:val="00FD4F29"/>
    <w:rsid w:val="00FD5075"/>
    <w:rsid w:val="00FD5099"/>
    <w:rsid w:val="00FD5414"/>
    <w:rsid w:val="00FD54C8"/>
    <w:rsid w:val="00FD54F5"/>
    <w:rsid w:val="00FD5787"/>
    <w:rsid w:val="00FD5949"/>
    <w:rsid w:val="00FD5999"/>
    <w:rsid w:val="00FD5DC4"/>
    <w:rsid w:val="00FD5E06"/>
    <w:rsid w:val="00FD638E"/>
    <w:rsid w:val="00FD645E"/>
    <w:rsid w:val="00FD6501"/>
    <w:rsid w:val="00FD6530"/>
    <w:rsid w:val="00FD6617"/>
    <w:rsid w:val="00FD6896"/>
    <w:rsid w:val="00FD6C8F"/>
    <w:rsid w:val="00FD6CBF"/>
    <w:rsid w:val="00FD6EBC"/>
    <w:rsid w:val="00FD7184"/>
    <w:rsid w:val="00FD73B4"/>
    <w:rsid w:val="00FD7427"/>
    <w:rsid w:val="00FD746C"/>
    <w:rsid w:val="00FD7652"/>
    <w:rsid w:val="00FD770A"/>
    <w:rsid w:val="00FD77B6"/>
    <w:rsid w:val="00FD788F"/>
    <w:rsid w:val="00FD79BE"/>
    <w:rsid w:val="00FD7CAD"/>
    <w:rsid w:val="00FD7D6D"/>
    <w:rsid w:val="00FD7FB2"/>
    <w:rsid w:val="00FE0526"/>
    <w:rsid w:val="00FE070F"/>
    <w:rsid w:val="00FE0A66"/>
    <w:rsid w:val="00FE0BB1"/>
    <w:rsid w:val="00FE1122"/>
    <w:rsid w:val="00FE1154"/>
    <w:rsid w:val="00FE1230"/>
    <w:rsid w:val="00FE13E6"/>
    <w:rsid w:val="00FE171F"/>
    <w:rsid w:val="00FE176E"/>
    <w:rsid w:val="00FE1A69"/>
    <w:rsid w:val="00FE1B7F"/>
    <w:rsid w:val="00FE1B8F"/>
    <w:rsid w:val="00FE1B9E"/>
    <w:rsid w:val="00FE1EC4"/>
    <w:rsid w:val="00FE1ED4"/>
    <w:rsid w:val="00FE1F27"/>
    <w:rsid w:val="00FE24E8"/>
    <w:rsid w:val="00FE2A07"/>
    <w:rsid w:val="00FE2B56"/>
    <w:rsid w:val="00FE2BA7"/>
    <w:rsid w:val="00FE2D4F"/>
    <w:rsid w:val="00FE2E62"/>
    <w:rsid w:val="00FE33E6"/>
    <w:rsid w:val="00FE344D"/>
    <w:rsid w:val="00FE34D9"/>
    <w:rsid w:val="00FE3768"/>
    <w:rsid w:val="00FE3D6C"/>
    <w:rsid w:val="00FE4236"/>
    <w:rsid w:val="00FE44C0"/>
    <w:rsid w:val="00FE4906"/>
    <w:rsid w:val="00FE4CC8"/>
    <w:rsid w:val="00FE4E60"/>
    <w:rsid w:val="00FE50F9"/>
    <w:rsid w:val="00FE57A1"/>
    <w:rsid w:val="00FE57C3"/>
    <w:rsid w:val="00FE5F2B"/>
    <w:rsid w:val="00FE6222"/>
    <w:rsid w:val="00FE6345"/>
    <w:rsid w:val="00FE6566"/>
    <w:rsid w:val="00FE6570"/>
    <w:rsid w:val="00FE6D5C"/>
    <w:rsid w:val="00FE6F49"/>
    <w:rsid w:val="00FE708B"/>
    <w:rsid w:val="00FE70B8"/>
    <w:rsid w:val="00FE70F5"/>
    <w:rsid w:val="00FE715C"/>
    <w:rsid w:val="00FE73EB"/>
    <w:rsid w:val="00FE7456"/>
    <w:rsid w:val="00FE7503"/>
    <w:rsid w:val="00FE7555"/>
    <w:rsid w:val="00FE760E"/>
    <w:rsid w:val="00FE767F"/>
    <w:rsid w:val="00FE7777"/>
    <w:rsid w:val="00FE79AC"/>
    <w:rsid w:val="00FE7B7D"/>
    <w:rsid w:val="00FE7C5C"/>
    <w:rsid w:val="00FE7CA5"/>
    <w:rsid w:val="00FF044D"/>
    <w:rsid w:val="00FF074A"/>
    <w:rsid w:val="00FF0794"/>
    <w:rsid w:val="00FF0901"/>
    <w:rsid w:val="00FF0C1D"/>
    <w:rsid w:val="00FF0C79"/>
    <w:rsid w:val="00FF0FE2"/>
    <w:rsid w:val="00FF10CC"/>
    <w:rsid w:val="00FF11DC"/>
    <w:rsid w:val="00FF122B"/>
    <w:rsid w:val="00FF12CF"/>
    <w:rsid w:val="00FF13CE"/>
    <w:rsid w:val="00FF146D"/>
    <w:rsid w:val="00FF163B"/>
    <w:rsid w:val="00FF1828"/>
    <w:rsid w:val="00FF1888"/>
    <w:rsid w:val="00FF1956"/>
    <w:rsid w:val="00FF1BAB"/>
    <w:rsid w:val="00FF1E38"/>
    <w:rsid w:val="00FF1F68"/>
    <w:rsid w:val="00FF2007"/>
    <w:rsid w:val="00FF21E9"/>
    <w:rsid w:val="00FF220E"/>
    <w:rsid w:val="00FF2326"/>
    <w:rsid w:val="00FF243B"/>
    <w:rsid w:val="00FF2483"/>
    <w:rsid w:val="00FF24F2"/>
    <w:rsid w:val="00FF251F"/>
    <w:rsid w:val="00FF26B6"/>
    <w:rsid w:val="00FF27A0"/>
    <w:rsid w:val="00FF28A7"/>
    <w:rsid w:val="00FF2900"/>
    <w:rsid w:val="00FF2963"/>
    <w:rsid w:val="00FF2991"/>
    <w:rsid w:val="00FF31F5"/>
    <w:rsid w:val="00FF3317"/>
    <w:rsid w:val="00FF332F"/>
    <w:rsid w:val="00FF3427"/>
    <w:rsid w:val="00FF34E3"/>
    <w:rsid w:val="00FF377B"/>
    <w:rsid w:val="00FF3862"/>
    <w:rsid w:val="00FF39F1"/>
    <w:rsid w:val="00FF3ADB"/>
    <w:rsid w:val="00FF3BFB"/>
    <w:rsid w:val="00FF3CF4"/>
    <w:rsid w:val="00FF3F35"/>
    <w:rsid w:val="00FF4105"/>
    <w:rsid w:val="00FF4333"/>
    <w:rsid w:val="00FF4337"/>
    <w:rsid w:val="00FF4602"/>
    <w:rsid w:val="00FF46BF"/>
    <w:rsid w:val="00FF487C"/>
    <w:rsid w:val="00FF4AF8"/>
    <w:rsid w:val="00FF4B5A"/>
    <w:rsid w:val="00FF4BAA"/>
    <w:rsid w:val="00FF4CC3"/>
    <w:rsid w:val="00FF4EAC"/>
    <w:rsid w:val="00FF505A"/>
    <w:rsid w:val="00FF5289"/>
    <w:rsid w:val="00FF5630"/>
    <w:rsid w:val="00FF5789"/>
    <w:rsid w:val="00FF5898"/>
    <w:rsid w:val="00FF59A7"/>
    <w:rsid w:val="00FF5E85"/>
    <w:rsid w:val="00FF5F05"/>
    <w:rsid w:val="00FF5FAE"/>
    <w:rsid w:val="00FF6104"/>
    <w:rsid w:val="00FF6577"/>
    <w:rsid w:val="00FF6868"/>
    <w:rsid w:val="00FF6D42"/>
    <w:rsid w:val="00FF7215"/>
    <w:rsid w:val="00FF7278"/>
    <w:rsid w:val="00FF748A"/>
    <w:rsid w:val="00FF760B"/>
    <w:rsid w:val="00FF7A15"/>
    <w:rsid w:val="00FF7A72"/>
    <w:rsid w:val="00FF7B60"/>
    <w:rsid w:val="00FF7BEE"/>
    <w:rsid w:val="00FF7C03"/>
    <w:rsid w:val="00FF7DE1"/>
    <w:rsid w:val="00FF7E0B"/>
    <w:rsid w:val="00FF7F26"/>
    <w:rsid w:val="04CAE955"/>
    <w:rsid w:val="09B653E5"/>
    <w:rsid w:val="0A54E19D"/>
    <w:rsid w:val="0EC4D633"/>
    <w:rsid w:val="1119585C"/>
    <w:rsid w:val="12B528BD"/>
    <w:rsid w:val="1FAC6F2A"/>
    <w:rsid w:val="2EAE145E"/>
    <w:rsid w:val="3B1F0F5E"/>
    <w:rsid w:val="3B3FFBC8"/>
    <w:rsid w:val="3D34FE4A"/>
    <w:rsid w:val="4A453973"/>
    <w:rsid w:val="62116C4C"/>
    <w:rsid w:val="6EB28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0E3DD5"/>
  <w15:chartTrackingRefBased/>
  <w15:docId w15:val="{FF10EEEB-A7A9-4AA3-816B-8D58B342F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5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A42FF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10B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389"/>
      <w:jc w:val="both"/>
    </w:pPr>
    <w:rPr>
      <w:rFonts w:ascii="Angsana New" w:hAnsi="Angsana New"/>
      <w:b/>
      <w:i/>
      <w:iCs/>
      <w:sz w:val="28"/>
      <w:szCs w:val="28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510B0F"/>
    <w:rPr>
      <w:rFonts w:ascii="Angsana New" w:hAnsi="Angsana New"/>
      <w:b/>
      <w:i/>
      <w:iCs/>
      <w:sz w:val="28"/>
      <w:szCs w:val="28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ascii="Angsana New" w:hAnsi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AccountingPolicy">
    <w:name w:val="Accounting Policy"/>
    <w:basedOn w:val="Normal"/>
    <w:link w:val="AccountingPolicyChar1"/>
    <w:rsid w:val="002343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3431E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rsid w:val="00603BEB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603BEB"/>
    <w:rPr>
      <w:rFonts w:ascii="Arial" w:eastAsia="Times New Roman" w:hAnsi="Arial" w:cs="Times New Roman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603BEB"/>
    <w:rPr>
      <w:rFonts w:ascii="Arial" w:eastAsia="Times New Roman" w:hAnsi="Arial" w:cs="Times New Roman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603BEB"/>
    <w:rPr>
      <w:rFonts w:ascii="Arial" w:eastAsia="Times New Roman" w:hAnsi="Arial" w:cs="Times New Roman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603BEB"/>
    <w:rPr>
      <w:rFonts w:ascii="Times New Roman" w:eastAsia="Times New Roman" w:hAnsi="Times New Roman" w:cs="EucrosiaUPC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603BEB"/>
    <w:rPr>
      <w:rFonts w:ascii="Times New Roman" w:eastAsia="Times New Roman" w:hAnsi="Times New Roman" w:cs="EucrosiaUPC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uiPriority w:val="99"/>
    <w:rsid w:val="00603BEB"/>
    <w:rPr>
      <w:rFonts w:ascii="Times New Roman" w:eastAsia="Times New Roman" w:hAnsi="Times New Roman" w:cs="EucrosiaUPC"/>
      <w:b/>
      <w:bCs/>
      <w:sz w:val="30"/>
      <w:szCs w:val="30"/>
      <w:lang w:val="en-US" w:eastAsia="en-US"/>
    </w:rPr>
  </w:style>
  <w:style w:type="character" w:customStyle="1" w:styleId="Heading8Char1">
    <w:name w:val="Heading 8 Char1"/>
    <w:uiPriority w:val="99"/>
    <w:rsid w:val="00603BEB"/>
    <w:rPr>
      <w:rFonts w:ascii="Times New Roman" w:eastAsia="Times New Roman" w:hAnsi="Times New Roman" w:cs="EucrosiaUPC"/>
      <w:b/>
      <w:bCs/>
      <w:sz w:val="32"/>
      <w:szCs w:val="32"/>
      <w:lang w:val="en-US" w:eastAsia="en-US"/>
    </w:rPr>
  </w:style>
  <w:style w:type="character" w:customStyle="1" w:styleId="Heading9Char1">
    <w:name w:val="Heading 9 Char1"/>
    <w:uiPriority w:val="99"/>
    <w:rsid w:val="00603BEB"/>
    <w:rPr>
      <w:rFonts w:ascii="Times New Roman" w:eastAsia="Times New Roman" w:hAnsi="Times New Roman" w:cs="EucrosiaUPC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1">
    <w:name w:val="Body Text First Indent Char1"/>
    <w:uiPriority w:val="99"/>
    <w:rsid w:val="00603BEB"/>
    <w:rPr>
      <w:rFonts w:ascii="Arial" w:eastAsia="Times New Roman" w:hAnsi="Arial" w:cs="Angsana New"/>
      <w:sz w:val="18"/>
      <w:szCs w:val="18"/>
      <w:lang w:val="en-US" w:eastAsia="en-US"/>
    </w:rPr>
  </w:style>
  <w:style w:type="character" w:customStyle="1" w:styleId="BodyTextIndentChar1">
    <w:name w:val="Body Text Indent Char1"/>
    <w:aliases w:val="i Char1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1">
    <w:name w:val="Body Text First Indent 2 Char1"/>
    <w:uiPriority w:val="99"/>
    <w:rsid w:val="00603BEB"/>
  </w:style>
  <w:style w:type="character" w:customStyle="1" w:styleId="BodyText2Char1">
    <w:name w:val="Body Text 2 Char1"/>
    <w:uiPriority w:val="99"/>
    <w:rsid w:val="00603BEB"/>
    <w:rPr>
      <w:rFonts w:ascii="Book Antiqua" w:eastAsia="Times New Roman" w:hAnsi="Book Antiqua" w:cs="Times New Roman"/>
      <w:sz w:val="22"/>
      <w:szCs w:val="22"/>
      <w:lang w:val="en-US" w:eastAsia="en-US"/>
    </w:rPr>
  </w:style>
  <w:style w:type="character" w:customStyle="1" w:styleId="BodyText3Char1">
    <w:name w:val="Body Text 3 Char1"/>
    <w:uiPriority w:val="99"/>
    <w:rsid w:val="00603BEB"/>
    <w:rPr>
      <w:rFonts w:ascii="Times New Roman" w:eastAsia="Times New Roman" w:hAnsi="Times New Roman" w:cs="EucrosiaUPC"/>
      <w:sz w:val="30"/>
      <w:szCs w:val="30"/>
      <w:lang w:val="en-US" w:eastAsia="en-US"/>
    </w:rPr>
  </w:style>
  <w:style w:type="character" w:customStyle="1" w:styleId="BodyTextIndent2Char1">
    <w:name w:val="Body Text Indent 2 Char1"/>
    <w:uiPriority w:val="99"/>
    <w:rsid w:val="00603BEB"/>
    <w:rPr>
      <w:rFonts w:ascii="Times New Roman" w:eastAsia="Times New Roman" w:hAnsi="Times New Roman" w:cs="EucrosiaUPC"/>
      <w:sz w:val="30"/>
      <w:szCs w:val="30"/>
      <w:lang w:val="en-US" w:eastAsia="en-US"/>
    </w:rPr>
  </w:style>
  <w:style w:type="character" w:customStyle="1" w:styleId="SignatureChar1">
    <w:name w:val="Signature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NormalIndent11">
    <w:name w:val="Normal Indent11"/>
    <w:basedOn w:val="Normal"/>
    <w:rsid w:val="00603B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603BE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03BE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03BE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603BEB"/>
  </w:style>
  <w:style w:type="character" w:styleId="Emphasis">
    <w:name w:val="Emphasis"/>
    <w:uiPriority w:val="20"/>
    <w:qFormat/>
    <w:rsid w:val="00603BE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603BEB"/>
  </w:style>
  <w:style w:type="character" w:styleId="Hyperlink">
    <w:name w:val="Hyperlink"/>
    <w:uiPriority w:val="99"/>
    <w:unhideWhenUsed/>
    <w:rsid w:val="00603BE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603BEB"/>
    <w:rPr>
      <w:color w:val="4D90F0"/>
    </w:rPr>
  </w:style>
  <w:style w:type="paragraph" w:styleId="NormalWeb">
    <w:name w:val="Normal (Web)"/>
    <w:basedOn w:val="Normal"/>
    <w:uiPriority w:val="99"/>
    <w:unhideWhenUsed/>
    <w:rsid w:val="00603B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uiPriority w:val="99"/>
    <w:unhideWhenUsed/>
    <w:rsid w:val="00603BEB"/>
    <w:rPr>
      <w:color w:val="800080"/>
      <w:u w:val="single"/>
    </w:rPr>
  </w:style>
  <w:style w:type="paragraph" w:customStyle="1" w:styleId="Nomal">
    <w:name w:val="Nomal"/>
    <w:basedOn w:val="Normal"/>
    <w:rsid w:val="006370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blockChar">
    <w:name w:val="block Char"/>
    <w:aliases w:val="b Char"/>
    <w:locked/>
    <w:rsid w:val="00D66AF4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7923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8B41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Subhead3Char">
    <w:name w:val="Subhead 3 Char"/>
    <w:basedOn w:val="DefaultParagraphFont"/>
    <w:link w:val="Subhead3"/>
    <w:semiHidden/>
    <w:locked/>
    <w:rsid w:val="00A35B4F"/>
    <w:rPr>
      <w:rFonts w:ascii="Univers 45 Light" w:eastAsia="MS Mincho" w:hAnsi="Univers 45 Light" w:cs="Univers 45 Light"/>
      <w:b/>
      <w:bCs/>
      <w:color w:val="0C2D83"/>
      <w:lang w:bidi="ar-SA"/>
    </w:rPr>
  </w:style>
  <w:style w:type="paragraph" w:customStyle="1" w:styleId="Subhead3">
    <w:name w:val="Subhead 3"/>
    <w:basedOn w:val="Normal"/>
    <w:link w:val="Subhead3Char"/>
    <w:semiHidden/>
    <w:rsid w:val="00A35B4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Reference">
    <w:name w:val="Reference"/>
    <w:rsid w:val="00A35B4F"/>
    <w:rPr>
      <w:rFonts w:ascii="Univers 45 Light" w:hAnsi="Univers 45 Light" w:hint="default"/>
      <w:i/>
      <w:iCs w:val="0"/>
      <w:color w:val="0C2D83"/>
      <w:sz w:val="16"/>
    </w:rPr>
  </w:style>
  <w:style w:type="character" w:customStyle="1" w:styleId="Footnote">
    <w:name w:val="Footnote"/>
    <w:rsid w:val="00A35B4F"/>
    <w:rPr>
      <w:rFonts w:ascii="Univers 45 Light" w:hAnsi="Univers 45 Light" w:hint="default"/>
      <w:color w:val="0C2D83"/>
      <w:position w:val="2"/>
      <w:sz w:val="20"/>
      <w:vertAlign w:val="superscript"/>
    </w:rPr>
  </w:style>
  <w:style w:type="character" w:customStyle="1" w:styleId="Bullet">
    <w:name w:val="Bullet"/>
    <w:rsid w:val="00A35B4F"/>
    <w:rPr>
      <w:rFonts w:ascii="ZapfDingbats BT" w:eastAsia="ZapfDingbats BT" w:hAnsi="ZapfDingbats BT" w:hint="eastAsia"/>
      <w:color w:val="0C2D83"/>
      <w:position w:val="2"/>
      <w:sz w:val="10"/>
    </w:rPr>
  </w:style>
  <w:style w:type="paragraph" w:customStyle="1" w:styleId="Pa38">
    <w:name w:val="Pa38"/>
    <w:basedOn w:val="Normal"/>
    <w:next w:val="Normal"/>
    <w:uiPriority w:val="99"/>
    <w:rsid w:val="00840F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526DFA"/>
    <w:rPr>
      <w:szCs w:val="22"/>
    </w:rPr>
  </w:style>
  <w:style w:type="paragraph" w:styleId="BodyTextIndent3">
    <w:name w:val="Body Text Indent 3"/>
    <w:basedOn w:val="Normal"/>
    <w:link w:val="BodyTextIndent3Char"/>
    <w:rsid w:val="00526DF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26DFA"/>
    <w:rPr>
      <w:rFonts w:ascii="Arial" w:hAnsi="Arial"/>
      <w:sz w:val="16"/>
    </w:rPr>
  </w:style>
  <w:style w:type="paragraph" w:styleId="Closing">
    <w:name w:val="Closing"/>
    <w:basedOn w:val="Normal"/>
    <w:link w:val="ClosingChar"/>
    <w:rsid w:val="00526DFA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rsid w:val="00526DFA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526DFA"/>
    <w:rPr>
      <w:szCs w:val="22"/>
    </w:rPr>
  </w:style>
  <w:style w:type="character" w:customStyle="1" w:styleId="DateChar">
    <w:name w:val="Date Char"/>
    <w:basedOn w:val="DefaultParagraphFont"/>
    <w:link w:val="Date"/>
    <w:rsid w:val="00526DFA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rsid w:val="00526DFA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rsid w:val="00526DFA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rsid w:val="00526DFA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526DFA"/>
    <w:rPr>
      <w:rFonts w:ascii="Arial" w:hAnsi="Arial"/>
      <w:szCs w:val="25"/>
    </w:rPr>
  </w:style>
  <w:style w:type="paragraph" w:styleId="EnvelopeAddress">
    <w:name w:val="envelope address"/>
    <w:basedOn w:val="Normal"/>
    <w:rsid w:val="00526DFA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526DFA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526DFA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rsid w:val="00526DFA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26DFA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26DFA"/>
    <w:rPr>
      <w:rFonts w:ascii="Consolas" w:hAnsi="Consolas"/>
      <w:szCs w:val="25"/>
    </w:rPr>
  </w:style>
  <w:style w:type="paragraph" w:styleId="IndexHeading">
    <w:name w:val="index heading"/>
    <w:basedOn w:val="Normal"/>
    <w:next w:val="Index1"/>
    <w:rsid w:val="00526DFA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6DF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6DFA"/>
    <w:rPr>
      <w:rFonts w:ascii="Arial" w:hAnsi="Arial"/>
      <w:i/>
      <w:iCs/>
      <w:color w:val="5B9BD5" w:themeColor="accent1"/>
      <w:sz w:val="18"/>
      <w:szCs w:val="22"/>
    </w:rPr>
  </w:style>
  <w:style w:type="paragraph" w:styleId="List">
    <w:name w:val="List"/>
    <w:basedOn w:val="Normal"/>
    <w:rsid w:val="00526DFA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rsid w:val="00526DFA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rsid w:val="00526DFA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526DFA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526DFA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rsid w:val="00526DFA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rsid w:val="00526DFA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rsid w:val="00526DFA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rsid w:val="00526DFA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rsid w:val="00526DFA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rsid w:val="00526D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526DFA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rsid w:val="00526DFA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rsid w:val="00526DFA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526DFA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26DFA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526DFA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526DFA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526DF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526DF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526DFA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526DFA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rsid w:val="00526DFA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6DFA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40"/>
      <w:u w:val="none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0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image" Target="media/image2.png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image" Target="media/image4.png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985579D8-ABD9-4396-9BEE-294567BC38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9CF460-9A77-4D84-A636-9838C4A250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67834D-4A01-4542-831D-820AE76FD7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0708EF-02F3-4E3F-9CE4-4F3374CE44D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13078</TotalTime>
  <Pages>58</Pages>
  <Words>13263</Words>
  <Characters>55782</Characters>
  <Application>Microsoft Office Word</Application>
  <DocSecurity>0</DocSecurity>
  <Lines>6198</Lines>
  <Paragraphs>2655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66390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Pranichaya, Ariyapokakul</dc:creator>
  <cp:keywords/>
  <dc:description/>
  <cp:lastModifiedBy>Thanetpol, Boonkerdsukcharoen</cp:lastModifiedBy>
  <cp:revision>1913</cp:revision>
  <cp:lastPrinted>2026-02-24T13:48:00Z</cp:lastPrinted>
  <dcterms:created xsi:type="dcterms:W3CDTF">2023-08-22T08:40:00Z</dcterms:created>
  <dcterms:modified xsi:type="dcterms:W3CDTF">2026-02-27T07:34:00Z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