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3555A" w14:textId="0571DF82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D35F5">
        <w:rPr>
          <w:rFonts w:ascii="Angsana New" w:hAnsi="Angsana New"/>
          <w:b/>
          <w:bCs/>
          <w:sz w:val="52"/>
          <w:szCs w:val="52"/>
          <w:cs/>
        </w:rPr>
        <w:t xml:space="preserve">บริษัท มูราโมโต้ อีเล็คตรอน (ประเทศไทย) จำกัด (มหาชน) </w:t>
      </w:r>
    </w:p>
    <w:p w14:paraId="05DE2302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D35F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5F1B7E1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527F667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ED35F5">
        <w:rPr>
          <w:rFonts w:ascii="Angsana New" w:hAnsi="Angsana New"/>
          <w:sz w:val="32"/>
          <w:szCs w:val="32"/>
          <w:cs/>
        </w:rPr>
        <w:t>งบการเงิน</w:t>
      </w:r>
      <w:r w:rsidRPr="00ED35F5">
        <w:rPr>
          <w:rFonts w:ascii="Angsana New" w:hAnsi="Angsana New" w:hint="cs"/>
          <w:sz w:val="32"/>
          <w:szCs w:val="32"/>
          <w:cs/>
        </w:rPr>
        <w:t>ระหว่างกาล</w:t>
      </w:r>
      <w:r w:rsidR="00E95EDA" w:rsidRPr="00ED35F5">
        <w:rPr>
          <w:rFonts w:ascii="Angsana New" w:hAnsi="Angsana New" w:hint="cs"/>
          <w:sz w:val="32"/>
          <w:szCs w:val="32"/>
          <w:cs/>
        </w:rPr>
        <w:t>แบบย่อ</w:t>
      </w:r>
    </w:p>
    <w:p w14:paraId="77B77637" w14:textId="72005D43" w:rsidR="00220EC4" w:rsidRDefault="00220EC4" w:rsidP="00220EC4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ED35F5">
        <w:rPr>
          <w:rFonts w:ascii="Angsana New" w:hAnsi="Angsana New" w:cs="Angsana New"/>
          <w:sz w:val="32"/>
          <w:szCs w:val="32"/>
          <w:u w:val="none"/>
          <w:cs/>
        </w:rPr>
        <w:t xml:space="preserve">สำหรับงวดสามเดือนสิ้นสุดวันที่ </w:t>
      </w:r>
      <w:r w:rsidR="00394EB2" w:rsidRPr="00394EB2">
        <w:rPr>
          <w:rFonts w:ascii="Angsana New" w:hAnsi="Angsana New" w:cs="Angsana New"/>
          <w:sz w:val="32"/>
          <w:szCs w:val="32"/>
          <w:u w:val="none"/>
        </w:rPr>
        <w:t xml:space="preserve">31 </w:t>
      </w:r>
      <w:r w:rsidR="00394EB2" w:rsidRPr="00394EB2">
        <w:rPr>
          <w:rFonts w:ascii="Angsana New" w:hAnsi="Angsana New" w:cs="Angsana New"/>
          <w:sz w:val="32"/>
          <w:szCs w:val="32"/>
          <w:u w:val="none"/>
          <w:cs/>
        </w:rPr>
        <w:t xml:space="preserve">ธันวาคม </w:t>
      </w:r>
      <w:r w:rsidRPr="00ED35F5">
        <w:rPr>
          <w:rFonts w:ascii="Angsana New" w:hAnsi="Angsana New" w:cs="Angsana New"/>
          <w:sz w:val="32"/>
          <w:szCs w:val="32"/>
          <w:u w:val="none"/>
        </w:rPr>
        <w:t>256</w:t>
      </w:r>
      <w:r w:rsidR="00551869">
        <w:rPr>
          <w:rFonts w:ascii="Angsana New" w:hAnsi="Angsana New" w:cs="Angsana New"/>
          <w:sz w:val="32"/>
          <w:szCs w:val="32"/>
          <w:u w:val="none"/>
        </w:rPr>
        <w:t>8</w:t>
      </w:r>
    </w:p>
    <w:p w14:paraId="48914171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054FD">
        <w:rPr>
          <w:rFonts w:ascii="Angsana New" w:hAnsi="Angsana New"/>
          <w:sz w:val="32"/>
          <w:szCs w:val="32"/>
          <w:cs/>
        </w:rPr>
        <w:t>และ</w:t>
      </w:r>
    </w:p>
    <w:p w14:paraId="07885E7A" w14:textId="77777777" w:rsidR="0052069C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  <w:cs/>
        </w:rPr>
        <w:t>รายงาน</w:t>
      </w:r>
      <w:r w:rsidRPr="003054FD">
        <w:rPr>
          <w:rFonts w:ascii="Angsana New" w:hAnsi="Angsana New" w:hint="cs"/>
          <w:sz w:val="32"/>
          <w:szCs w:val="32"/>
          <w:cs/>
        </w:rPr>
        <w:t>การสอบทาน</w:t>
      </w:r>
      <w:r w:rsidR="002C4F12" w:rsidRPr="003054FD">
        <w:rPr>
          <w:rFonts w:ascii="Angsana New" w:hAnsi="Angsana New" w:hint="cs"/>
          <w:sz w:val="32"/>
          <w:szCs w:val="32"/>
          <w:cs/>
        </w:rPr>
        <w:t>ของ</w:t>
      </w:r>
      <w:r w:rsidRPr="003054FD">
        <w:rPr>
          <w:rFonts w:ascii="Angsana New" w:hAnsi="Angsana New" w:hint="cs"/>
          <w:sz w:val="32"/>
          <w:szCs w:val="32"/>
          <w:cs/>
        </w:rPr>
        <w:t>ผู้</w:t>
      </w:r>
      <w:r w:rsidRPr="003054FD">
        <w:rPr>
          <w:rFonts w:ascii="Angsana New" w:hAnsi="Angsana New"/>
          <w:sz w:val="32"/>
          <w:szCs w:val="32"/>
          <w:cs/>
        </w:rPr>
        <w:t>สอบบัญชีรับอนุญาต</w:t>
      </w:r>
    </w:p>
    <w:p w14:paraId="159D1A4E" w14:textId="77777777" w:rsidR="00EF4B08" w:rsidRPr="003054FD" w:rsidRDefault="00EF4B08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4706EDB7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6FDA54FA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5FAF04F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6E1D959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415BEC38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5B76C58" w14:textId="77777777" w:rsidR="00372A8C" w:rsidRDefault="00372A8C" w:rsidP="00EF4B08">
      <w:pPr>
        <w:rPr>
          <w:rFonts w:ascii="Angsana New" w:hAnsi="Angsana New"/>
          <w:sz w:val="32"/>
          <w:szCs w:val="32"/>
        </w:rPr>
        <w:sectPr w:rsidR="00372A8C" w:rsidSect="00372A8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bookmarkEnd w:id="0"/>
    <w:p w14:paraId="5B69E284" w14:textId="77777777" w:rsidR="006C6417" w:rsidRPr="003054FD" w:rsidRDefault="006C6417" w:rsidP="006C6417">
      <w:pPr>
        <w:pStyle w:val="Heading9"/>
        <w:rPr>
          <w:rFonts w:ascii="Angsana New" w:hAnsi="Angsana New" w:cs="Angsana New"/>
        </w:rPr>
      </w:pPr>
      <w:r w:rsidRPr="003054FD">
        <w:rPr>
          <w:rFonts w:ascii="Angsana New" w:hAnsi="Angsana New" w:cs="Angsana New"/>
          <w:cs/>
        </w:rPr>
        <w:lastRenderedPageBreak/>
        <w:t>รายงานการสอบทาน</w:t>
      </w:r>
      <w:r w:rsidRPr="003054F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3054FD">
        <w:rPr>
          <w:rFonts w:ascii="Angsana New" w:hAnsi="Angsana New" w:cs="Angsana New"/>
          <w:cs/>
        </w:rPr>
        <w:t>โดยผู้สอบบัญชีรับอนุญาต</w:t>
      </w:r>
    </w:p>
    <w:p w14:paraId="0823D439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914242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 xml:space="preserve">มูราโมโต้ อีเล็คตรอน (ประเทศไทย) </w:t>
      </w:r>
      <w:r w:rsidRPr="003054FD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A7B69F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D8DB08" w14:textId="15A0A009" w:rsidR="00220EC4" w:rsidRPr="003054FD" w:rsidRDefault="00220EC4" w:rsidP="00220EC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30AF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</w:t>
      </w:r>
      <w:r w:rsidRPr="00ED35F5">
        <w:rPr>
          <w:rFonts w:ascii="Angsana New" w:hAnsi="Angsana New"/>
          <w:sz w:val="30"/>
          <w:szCs w:val="30"/>
          <w:cs/>
        </w:rPr>
        <w:t>เฉพาะกิจการ ณ 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="00394EB2" w:rsidRPr="00394EB2">
        <w:rPr>
          <w:rFonts w:ascii="Angsana New" w:hAnsi="Angsana New"/>
          <w:sz w:val="30"/>
          <w:szCs w:val="30"/>
        </w:rPr>
        <w:t xml:space="preserve">31 </w:t>
      </w:r>
      <w:r w:rsidR="00394EB2" w:rsidRPr="00394EB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D35F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="003D0E02">
        <w:rPr>
          <w:rFonts w:ascii="Angsana New" w:hAnsi="Angsana New"/>
          <w:sz w:val="30"/>
          <w:szCs w:val="30"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94EB2">
        <w:rPr>
          <w:rFonts w:ascii="Angsana New" w:hAnsi="Angsana New"/>
          <w:spacing w:val="-4"/>
          <w:sz w:val="30"/>
          <w:szCs w:val="30"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Pr="00ED35F5">
        <w:rPr>
          <w:rFonts w:ascii="Angsana New" w:hAnsi="Angsana New" w:hint="cs"/>
          <w:sz w:val="30"/>
          <w:szCs w:val="30"/>
          <w:cs/>
        </w:rPr>
        <w:t>แ</w:t>
      </w:r>
      <w:r w:rsidRPr="00ED35F5">
        <w:rPr>
          <w:rFonts w:ascii="Angsana New" w:hAnsi="Angsana New"/>
          <w:sz w:val="30"/>
          <w:szCs w:val="30"/>
          <w:cs/>
        </w:rPr>
        <w:t>ละงบ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394EB2">
        <w:rPr>
          <w:rFonts w:ascii="Angsana New" w:hAnsi="Angsana New" w:hint="cs"/>
          <w:sz w:val="30"/>
          <w:szCs w:val="30"/>
          <w:cs/>
        </w:rPr>
        <w:t>สาม</w:t>
      </w:r>
      <w:r w:rsidRPr="00ED35F5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="00394EB2" w:rsidRPr="00394EB2">
        <w:rPr>
          <w:rFonts w:ascii="Angsana New" w:hAnsi="Angsana New"/>
          <w:sz w:val="30"/>
          <w:szCs w:val="30"/>
        </w:rPr>
        <w:t xml:space="preserve">31 </w:t>
      </w:r>
      <w:r w:rsidR="00394EB2" w:rsidRPr="00394EB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D35F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ED35F5">
        <w:rPr>
          <w:rFonts w:ascii="Angsana New" w:hAnsi="Angsana New" w:hint="cs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มูราโมโต้</w:t>
      </w:r>
      <w:r w:rsidR="00BF2A1E">
        <w:rPr>
          <w:rFonts w:ascii="Angsana New" w:hAnsi="Angsana New"/>
          <w:sz w:val="30"/>
          <w:szCs w:val="30"/>
        </w:rPr>
        <w:br/>
      </w:r>
      <w:r w:rsidRPr="00ED35F5">
        <w:rPr>
          <w:rFonts w:ascii="Angsana New" w:hAnsi="Angsana New"/>
          <w:sz w:val="30"/>
          <w:szCs w:val="30"/>
          <w:cs/>
        </w:rPr>
        <w:t>อีเล็คตรอน (ประเทศไทย)</w:t>
      </w:r>
      <w:r w:rsidRPr="00EE30AF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มูราโมโต้ อีเล็คตรอน (ประเทศไทย)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="001D32C0">
        <w:rPr>
          <w:rFonts w:ascii="Angsana New" w:hAnsi="Angsana New"/>
          <w:sz w:val="30"/>
          <w:szCs w:val="30"/>
        </w:rPr>
        <w:t xml:space="preserve"> </w:t>
      </w:r>
      <w:r w:rsidRPr="003D0E0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="003D0E02" w:rsidRPr="003D0E02">
        <w:rPr>
          <w:rFonts w:ascii="Angsana New" w:hAnsi="Angsana New"/>
          <w:spacing w:val="-2"/>
          <w:sz w:val="30"/>
          <w:szCs w:val="30"/>
        </w:rPr>
        <w:t xml:space="preserve">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3D0E02">
        <w:rPr>
          <w:rFonts w:ascii="Angsana New" w:hAnsi="Angsana New"/>
          <w:spacing w:val="-2"/>
          <w:sz w:val="30"/>
          <w:szCs w:val="30"/>
        </w:rPr>
        <w:t xml:space="preserve">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EE30AF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7DC18EB8" w14:textId="77777777" w:rsidR="002C64AB" w:rsidRPr="003054FD" w:rsidRDefault="002C64AB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8D177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C9016D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486EFE" w14:textId="2313FB86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270CA" w:rsidRPr="003054FD">
        <w:rPr>
          <w:rFonts w:ascii="Angsana New" w:hAnsi="Angsana New"/>
          <w:sz w:val="30"/>
          <w:szCs w:val="30"/>
        </w:rPr>
        <w:t>2410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“</w:t>
      </w:r>
      <w:r w:rsidRPr="003054F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54FD">
        <w:rPr>
          <w:rFonts w:ascii="Angsana New" w:hAnsi="Angsana New"/>
          <w:sz w:val="30"/>
          <w:szCs w:val="30"/>
        </w:rPr>
        <w:t xml:space="preserve">” </w:t>
      </w:r>
      <w:r w:rsidRPr="003054FD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</w:t>
      </w:r>
      <w:r w:rsidRPr="003054FD">
        <w:rPr>
          <w:rFonts w:ascii="Angsana New" w:hAnsi="Angsana New" w:hint="cs"/>
          <w:sz w:val="30"/>
          <w:szCs w:val="30"/>
          <w:cs/>
        </w:rPr>
        <w:t>ร</w:t>
      </w:r>
      <w:r w:rsidRPr="003054FD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3054FD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7D6C930" w14:textId="4679C797" w:rsidR="00465B86" w:rsidRPr="003054FD" w:rsidRDefault="00C84E9F" w:rsidP="006C6417">
      <w:pPr>
        <w:spacing w:line="240" w:lineRule="auto"/>
        <w:jc w:val="thaiDistribute"/>
        <w:rPr>
          <w:rFonts w:ascii="Angsana New" w:hAnsi="Angsana New"/>
          <w:cs/>
        </w:rPr>
        <w:sectPr w:rsidR="00465B86" w:rsidRPr="003054FD" w:rsidSect="00372A8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F82B0B" wp14:editId="7406DDD9">
                <wp:simplePos x="0" y="0"/>
                <wp:positionH relativeFrom="column">
                  <wp:posOffset>2514600</wp:posOffset>
                </wp:positionH>
                <wp:positionV relativeFrom="paragraph">
                  <wp:posOffset>265430</wp:posOffset>
                </wp:positionV>
                <wp:extent cx="800100" cy="91440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6822B4" id="Oval 2" o:spid="_x0000_s1026" style="position:absolute;margin-left:198pt;margin-top:20.9pt;width:6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" strokecolor="white"/>
            </w:pict>
          </mc:Fallback>
        </mc:AlternateContent>
      </w:r>
    </w:p>
    <w:p w14:paraId="4F25661F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8CB8275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58C27B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</w:t>
      </w:r>
      <w:r w:rsidRPr="003054FD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270CA"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 เรื่อง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="008811ED" w:rsidRPr="003054FD">
        <w:rPr>
          <w:rFonts w:ascii="Angsana New" w:hAnsi="Angsana New"/>
          <w:sz w:val="30"/>
          <w:szCs w:val="30"/>
          <w:cs/>
        </w:rPr>
        <w:t>การรายงานทาง</w:t>
      </w:r>
      <w:r w:rsidRPr="003054F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29CBD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7CD051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508088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5FA85D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CAD227" w14:textId="4FE53DD6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(</w:t>
      </w:r>
      <w:r w:rsidR="007F51D8">
        <w:rPr>
          <w:rFonts w:cs="Angsana New"/>
          <w:cs/>
        </w:rPr>
        <w:t>จามจุรี สถาพรชัยวัฒน์</w:t>
      </w:r>
      <w:r w:rsidRPr="003054FD">
        <w:rPr>
          <w:rFonts w:ascii="Angsana New" w:hAnsi="Angsana New" w:cs="Angsana New"/>
          <w:cs/>
        </w:rPr>
        <w:t xml:space="preserve">)    </w:t>
      </w:r>
    </w:p>
    <w:p w14:paraId="15ECD7E5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ผู้สอบบัญชีรับอนุญาต</w:t>
      </w:r>
    </w:p>
    <w:p w14:paraId="3A2328BC" w14:textId="7D8535C0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3054FD">
        <w:rPr>
          <w:rFonts w:ascii="Angsana New" w:hAnsi="Angsana New" w:cs="Angsana New"/>
          <w:cs/>
        </w:rPr>
        <w:t xml:space="preserve">เลขทะเบียน </w:t>
      </w:r>
      <w:r w:rsidR="00156BB5" w:rsidRPr="00156BB5">
        <w:rPr>
          <w:rFonts w:ascii="Angsana New" w:hAnsi="Angsana New" w:cs="Angsana New"/>
        </w:rPr>
        <w:t>11567</w:t>
      </w:r>
    </w:p>
    <w:p w14:paraId="71DE8524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00A6B5E9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092720B3" w14:textId="77777777" w:rsidR="00496EE8" w:rsidRDefault="006C6417" w:rsidP="003445C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FB0A03" w14:textId="4FC52B7D" w:rsidR="00220EC4" w:rsidRPr="003445CA" w:rsidRDefault="002D592C" w:rsidP="00220EC4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12</w:t>
      </w:r>
      <w:r w:rsidR="00394EB2">
        <w:rPr>
          <w:rFonts w:ascii="Angsana New" w:hAnsi="Angsana New" w:hint="cs"/>
          <w:sz w:val="30"/>
          <w:szCs w:val="30"/>
          <w:cs/>
        </w:rPr>
        <w:t xml:space="preserve"> </w:t>
      </w:r>
      <w:r w:rsidR="00394EB2" w:rsidRPr="00394EB2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220EC4" w:rsidRPr="003054FD">
        <w:rPr>
          <w:rFonts w:ascii="Angsana New" w:hAnsi="Angsana New"/>
          <w:sz w:val="30"/>
          <w:szCs w:val="30"/>
        </w:rPr>
        <w:t>256</w:t>
      </w:r>
      <w:r w:rsidR="00394EB2">
        <w:rPr>
          <w:rFonts w:ascii="Angsana New" w:hAnsi="Angsana New"/>
          <w:sz w:val="30"/>
          <w:szCs w:val="30"/>
        </w:rPr>
        <w:t>9</w:t>
      </w:r>
    </w:p>
    <w:p w14:paraId="6426354E" w14:textId="192BC4DF" w:rsidR="005B68BD" w:rsidRDefault="005B68BD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F2C6A04" w14:textId="399E73B7" w:rsidR="008C00A8" w:rsidRDefault="008C00A8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sectPr w:rsidR="008C00A8" w:rsidSect="00372A8C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6EB7C" w14:textId="77777777" w:rsidR="005B115B" w:rsidRDefault="005B115B">
      <w:r>
        <w:separator/>
      </w:r>
    </w:p>
  </w:endnote>
  <w:endnote w:type="continuationSeparator" w:id="0">
    <w:p w14:paraId="7751B283" w14:textId="77777777" w:rsidR="005B115B" w:rsidRDefault="005B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8B74" w14:textId="77777777" w:rsidR="00612146" w:rsidRDefault="00612146" w:rsidP="00DB28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943AAA4" w14:textId="77777777" w:rsidR="00612146" w:rsidRDefault="00612146" w:rsidP="00FD5C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7EC9" w14:textId="18515BAE" w:rsidR="00612146" w:rsidRDefault="00612146" w:rsidP="00EF4B0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745A" w14:textId="77777777" w:rsidR="00612146" w:rsidRPr="005649DD" w:rsidRDefault="00612146" w:rsidP="005649DD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BEEF" w14:textId="77777777" w:rsidR="00372A8C" w:rsidRDefault="00372A8C" w:rsidP="00EF4B08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02677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85E264" w14:textId="12100126" w:rsidR="00372A8C" w:rsidRPr="00372A8C" w:rsidRDefault="00372A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72A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72A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72A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ADAF8" w14:textId="77777777" w:rsidR="005B115B" w:rsidRDefault="005B115B">
      <w:r>
        <w:separator/>
      </w:r>
    </w:p>
  </w:footnote>
  <w:footnote w:type="continuationSeparator" w:id="0">
    <w:p w14:paraId="2CA881F7" w14:textId="77777777" w:rsidR="005B115B" w:rsidRDefault="005B1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0F3DC" w14:textId="29BBA90D" w:rsidR="00612146" w:rsidRPr="00372F9E" w:rsidRDefault="00612146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51153E" w14:textId="1C7D46C5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D10B3C9" w14:textId="54CDCCAE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63224EC" w14:textId="7CBF5948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3D1208E" w14:textId="18DADC1A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3A963B" w14:textId="77777777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38C2D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8E569C6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79915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5587B" w14:textId="0057EDCD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67BCAAA" w14:textId="77777777" w:rsidR="005F2714" w:rsidRDefault="005F2714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84A876C" w14:textId="6E3A0BAE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3DF0B72" w14:textId="5EC6EA5B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198C03" w14:textId="3F1D1898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456053" w14:textId="328D3994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EE32396" w14:textId="77777777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BC4A1DC" w14:textId="77777777" w:rsidR="002E674E" w:rsidRPr="00372A8C" w:rsidRDefault="002E674E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16C4" w14:textId="785B0632" w:rsidR="00D664B9" w:rsidRDefault="00D664B9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5709AA44" w14:textId="28D5E785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311F939D" w14:textId="236EADA7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8089B4F" w14:textId="77777777" w:rsidR="00372A8C" w:rsidRPr="00F631FA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0B5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BB5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14F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1B3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2C0"/>
    <w:rsid w:val="001D360D"/>
    <w:rsid w:val="001D3C0A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0EC4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83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92C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674E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0D"/>
    <w:rsid w:val="00314B9A"/>
    <w:rsid w:val="00314E43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8C"/>
    <w:rsid w:val="00372AA3"/>
    <w:rsid w:val="00372D1F"/>
    <w:rsid w:val="00372D9E"/>
    <w:rsid w:val="00372F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EB2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7AB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E02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E6"/>
    <w:rsid w:val="003E1D57"/>
    <w:rsid w:val="003E2193"/>
    <w:rsid w:val="003E2835"/>
    <w:rsid w:val="003E2CDB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BBC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2D9F"/>
    <w:rsid w:val="0046315F"/>
    <w:rsid w:val="00463493"/>
    <w:rsid w:val="00463775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36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EE8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C2C"/>
    <w:rsid w:val="004B3056"/>
    <w:rsid w:val="004B33BA"/>
    <w:rsid w:val="004B34C8"/>
    <w:rsid w:val="004B3843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631D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5FE6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1A8D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1869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813"/>
    <w:rsid w:val="00575CBA"/>
    <w:rsid w:val="0057651F"/>
    <w:rsid w:val="0057657C"/>
    <w:rsid w:val="0057674B"/>
    <w:rsid w:val="005769A9"/>
    <w:rsid w:val="00576C26"/>
    <w:rsid w:val="00576F82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15B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B09"/>
    <w:rsid w:val="005B5B72"/>
    <w:rsid w:val="005B5CE3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2714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6F3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162"/>
    <w:rsid w:val="006B47A3"/>
    <w:rsid w:val="006B4AF8"/>
    <w:rsid w:val="006B4B54"/>
    <w:rsid w:val="006B565A"/>
    <w:rsid w:val="006B5951"/>
    <w:rsid w:val="006B5C4F"/>
    <w:rsid w:val="006B5D19"/>
    <w:rsid w:val="006B5E8A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ED"/>
    <w:rsid w:val="006C45D7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170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1DC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2C1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BF9"/>
    <w:rsid w:val="00783D42"/>
    <w:rsid w:val="00783DA4"/>
    <w:rsid w:val="00783F3E"/>
    <w:rsid w:val="007841F7"/>
    <w:rsid w:val="007847FE"/>
    <w:rsid w:val="00784DC4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EE3"/>
    <w:rsid w:val="007908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3F51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7D3"/>
    <w:rsid w:val="007F51D8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94D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C08"/>
    <w:rsid w:val="008B5260"/>
    <w:rsid w:val="008B5618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C00A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39E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5895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4A86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B52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94"/>
    <w:rsid w:val="00B71748"/>
    <w:rsid w:val="00B71DA0"/>
    <w:rsid w:val="00B722A0"/>
    <w:rsid w:val="00B727AA"/>
    <w:rsid w:val="00B72C6D"/>
    <w:rsid w:val="00B72E1C"/>
    <w:rsid w:val="00B72E4F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5460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097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2A1E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3AF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1DBF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4CC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6EDE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43D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0AB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1E2B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05D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D7F81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2532"/>
    <w:rsid w:val="00E44613"/>
    <w:rsid w:val="00E447A0"/>
    <w:rsid w:val="00E44DAC"/>
    <w:rsid w:val="00E44EA4"/>
    <w:rsid w:val="00E45411"/>
    <w:rsid w:val="00E462D6"/>
    <w:rsid w:val="00E464E6"/>
    <w:rsid w:val="00E468A9"/>
    <w:rsid w:val="00E4725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B7FF7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1B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8CD"/>
    <w:rsid w:val="00F97DC0"/>
    <w:rsid w:val="00F97DE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62EE"/>
    <w:rsid w:val="00FB6AB4"/>
    <w:rsid w:val="00FB77BE"/>
    <w:rsid w:val="00FB7BD9"/>
    <w:rsid w:val="00FB7BE4"/>
    <w:rsid w:val="00FB7E29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f49b4fecacc406c8910d2d3368caf1d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e61ef22b5a2263b71a840cfc4559a4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A1A8E-159D-431D-BCD4-8CDD78579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88</TotalTime>
  <Pages>3</Pages>
  <Words>411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Kornsiri, Chongaksorn</cp:lastModifiedBy>
  <cp:revision>41</cp:revision>
  <cp:lastPrinted>2024-05-07T08:12:00Z</cp:lastPrinted>
  <dcterms:created xsi:type="dcterms:W3CDTF">2024-05-10T04:52:00Z</dcterms:created>
  <dcterms:modified xsi:type="dcterms:W3CDTF">2026-02-12T01:44:00Z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