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87ACC" w14:textId="2675247F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</w:t>
            </w:r>
            <w:r w:rsidR="00E36F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</w:t>
            </w: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D32AD" w14:textId="77777777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5D1CE" w14:textId="77777777" w:rsidR="001079D5" w:rsidRPr="003054FD" w:rsidRDefault="00CD43C2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5DD78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502B6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65C99" w14:textId="529B6319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4CEA7" w14:textId="56FC0C9F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7FC76" w14:textId="2BE461C3" w:rsidR="004C1E59" w:rsidRPr="003054FD" w:rsidRDefault="00302958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017B" w14:textId="27BE06C2" w:rsidR="0028412E" w:rsidRPr="003054FD" w:rsidRDefault="00302958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A5169" w:rsidRPr="003054FD" w14:paraId="5092DB0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8A216" w14:textId="2736928E" w:rsidR="00FA5169" w:rsidRDefault="00302958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F2166" w14:textId="77777777" w:rsidR="00FA5169" w:rsidRPr="003054FD" w:rsidRDefault="00FA516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12630" w14:textId="6289D1F6" w:rsidR="00FA5169" w:rsidRPr="003054FD" w:rsidRDefault="005642E7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42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เหตุการณ์ภายหลังรอบระยะเวลางาน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675FF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0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51689203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</w:t>
      </w:r>
      <w:r w:rsidR="00E94710">
        <w:rPr>
          <w:rFonts w:ascii="Angsana New" w:hAnsi="Angsana New"/>
          <w:sz w:val="30"/>
          <w:szCs w:val="30"/>
        </w:rPr>
        <w:t>12</w:t>
      </w:r>
      <w:r w:rsidR="00627B98">
        <w:rPr>
          <w:rFonts w:ascii="Angsana New" w:hAnsi="Angsana New"/>
          <w:sz w:val="30"/>
          <w:szCs w:val="30"/>
        </w:rPr>
        <w:t xml:space="preserve"> </w:t>
      </w:r>
      <w:r w:rsidR="00A913B0" w:rsidRPr="00A913B0">
        <w:rPr>
          <w:rFonts w:ascii="Angsana New" w:hAnsi="Angsana New"/>
          <w:sz w:val="30"/>
          <w:szCs w:val="30"/>
          <w:cs/>
        </w:rPr>
        <w:t>กุมภาพันธ์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A913B0">
        <w:rPr>
          <w:rFonts w:ascii="Angsana New" w:hAnsi="Angsana New"/>
          <w:sz w:val="30"/>
          <w:szCs w:val="30"/>
        </w:rPr>
        <w:t>9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11077389" w:rsidR="00DA4847" w:rsidRPr="003054FD" w:rsidRDefault="00DA4847" w:rsidP="00DE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55ABA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173F13EF" w14:textId="77777777" w:rsidR="00DA4847" w:rsidRPr="00DE16B0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132EDF98" w:rsidR="00DA4847" w:rsidRPr="003054FD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29EA2" w14:textId="4629AC40" w:rsidR="00627B98" w:rsidRPr="003054FD" w:rsidRDefault="00627B9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2AD9">
        <w:rPr>
          <w:rFonts w:ascii="Angsana New" w:hAnsi="Angsana New"/>
          <w:spacing w:val="-4"/>
          <w:sz w:val="30"/>
          <w:szCs w:val="30"/>
        </w:rPr>
        <w:t>30</w:t>
      </w:r>
      <w:r w:rsidRPr="00302AD9">
        <w:rPr>
          <w:rFonts w:ascii="Angsana New" w:hAnsi="Angsana New"/>
          <w:spacing w:val="-4"/>
          <w:sz w:val="30"/>
          <w:szCs w:val="30"/>
          <w:cs/>
        </w:rPr>
        <w:t> </w:t>
      </w:r>
      <w:r w:rsidRPr="003536A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3536A0">
        <w:rPr>
          <w:rFonts w:ascii="Angsana New" w:hAnsi="Angsana New"/>
          <w:spacing w:val="-4"/>
          <w:sz w:val="30"/>
          <w:szCs w:val="30"/>
        </w:rPr>
        <w:t xml:space="preserve"> 256</w:t>
      </w:r>
      <w:r w:rsidR="00110824" w:rsidRPr="003536A0">
        <w:rPr>
          <w:rFonts w:ascii="Angsana New" w:hAnsi="Angsana New"/>
          <w:spacing w:val="-4"/>
          <w:sz w:val="30"/>
          <w:szCs w:val="30"/>
        </w:rPr>
        <w:t>8</w:t>
      </w:r>
      <w:r w:rsidR="00A5687F" w:rsidRPr="003536A0">
        <w:rPr>
          <w:rFonts w:ascii="Angsana New" w:hAnsi="Angsana New"/>
          <w:spacing w:val="-4"/>
          <w:sz w:val="30"/>
          <w:szCs w:val="30"/>
        </w:rPr>
        <w:t xml:space="preserve"> </w:t>
      </w:r>
      <w:r w:rsidR="00A5687F" w:rsidRPr="003536A0">
        <w:rPr>
          <w:rFonts w:ascii="Angsana New" w:hAnsi="Angsana New"/>
          <w:spacing w:val="-4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C3BC2C3" w14:textId="670B7A16" w:rsidR="001C0923" w:rsidRPr="00D16B26" w:rsidRDefault="00FB19A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1C0923" w:rsidRPr="00D81A00" w14:paraId="71B4807F" w14:textId="77777777" w:rsidTr="00064ECA">
        <w:trPr>
          <w:tblHeader/>
        </w:trPr>
        <w:tc>
          <w:tcPr>
            <w:tcW w:w="4032" w:type="dxa"/>
          </w:tcPr>
          <w:p w14:paraId="5BAB948C" w14:textId="613F2F6F" w:rsidR="001C0923" w:rsidRPr="006136EC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6E934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15E604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1C25D04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923" w:rsidRPr="00D81A00" w14:paraId="02DE4E82" w14:textId="77777777" w:rsidTr="00064ECA">
        <w:trPr>
          <w:tblHeader/>
        </w:trPr>
        <w:tc>
          <w:tcPr>
            <w:tcW w:w="4032" w:type="dxa"/>
          </w:tcPr>
          <w:p w14:paraId="34B26B45" w14:textId="0DBE55A9" w:rsidR="001C0923" w:rsidRPr="00701BD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913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913B0"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913B0"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BC9F588" w14:textId="4B7B55CC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DD367A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FB884" w14:textId="2A8C3FA3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0D683C2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898138" w14:textId="183AB268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62F0FB8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7ADF89" w14:textId="52DAE3D1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C0923" w:rsidRPr="00D81A00" w14:paraId="12C2BDD6" w14:textId="77777777" w:rsidTr="00064ECA">
        <w:trPr>
          <w:tblHeader/>
        </w:trPr>
        <w:tc>
          <w:tcPr>
            <w:tcW w:w="4032" w:type="dxa"/>
          </w:tcPr>
          <w:p w14:paraId="25768C7F" w14:textId="77777777" w:rsidR="001C0923" w:rsidRPr="004A1A0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4FF8B19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923" w:rsidRPr="00D81A00" w14:paraId="7680F646" w14:textId="77777777" w:rsidTr="00064ECA">
        <w:tc>
          <w:tcPr>
            <w:tcW w:w="4032" w:type="dxa"/>
          </w:tcPr>
          <w:p w14:paraId="53F98080" w14:textId="77777777" w:rsidR="001C0923" w:rsidRPr="003B27EB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5C38C76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05C2A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C942A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1873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E418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E5159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A39B13" w14:textId="77777777" w:rsidR="001C0923" w:rsidRPr="003D5C08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3B0" w:rsidRPr="00D81A00" w14:paraId="1EC7E087" w14:textId="77777777" w:rsidTr="00064ECA">
        <w:tc>
          <w:tcPr>
            <w:tcW w:w="4032" w:type="dxa"/>
          </w:tcPr>
          <w:p w14:paraId="4C74DB7B" w14:textId="77777777" w:rsidR="00A913B0" w:rsidRPr="003B27EB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A14E7DC" w14:textId="2F4BD9AF" w:rsidR="00A913B0" w:rsidRPr="00DB67D2" w:rsidRDefault="0077521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616,931</w:t>
            </w:r>
          </w:p>
        </w:tc>
        <w:tc>
          <w:tcPr>
            <w:tcW w:w="270" w:type="dxa"/>
          </w:tcPr>
          <w:p w14:paraId="4F0FA528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FDF40" w14:textId="6DDB9C72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508,882</w:t>
            </w:r>
          </w:p>
        </w:tc>
        <w:tc>
          <w:tcPr>
            <w:tcW w:w="270" w:type="dxa"/>
          </w:tcPr>
          <w:p w14:paraId="7B646D6B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69389" w14:textId="0384D0C0" w:rsidR="00A913B0" w:rsidRPr="002C1D21" w:rsidRDefault="00774A8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616,931</w:t>
            </w:r>
          </w:p>
        </w:tc>
        <w:tc>
          <w:tcPr>
            <w:tcW w:w="270" w:type="dxa"/>
          </w:tcPr>
          <w:p w14:paraId="1B16DDBE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4575DF" w14:textId="7DE8864D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508,881</w:t>
            </w:r>
          </w:p>
        </w:tc>
      </w:tr>
      <w:tr w:rsidR="00A913B0" w:rsidRPr="00D81A00" w14:paraId="207D4206" w14:textId="77777777" w:rsidTr="00064ECA">
        <w:tc>
          <w:tcPr>
            <w:tcW w:w="4032" w:type="dxa"/>
          </w:tcPr>
          <w:p w14:paraId="74FD5FD3" w14:textId="77777777" w:rsidR="00A913B0" w:rsidRPr="003B27EB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752181D" w14:textId="3F228541" w:rsidR="00A913B0" w:rsidRPr="00DB67D2" w:rsidRDefault="006914FD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F7D9A">
              <w:rPr>
                <w:rFonts w:ascii="Angsana New" w:hAnsi="Angsana New"/>
                <w:sz w:val="30"/>
                <w:szCs w:val="30"/>
              </w:rPr>
              <w:t>,01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73F11E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EAE8" w14:textId="2F153242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270" w:type="dxa"/>
          </w:tcPr>
          <w:p w14:paraId="0241AC6A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001CD" w14:textId="1E17DB45" w:rsidR="00A913B0" w:rsidRPr="002C1D21" w:rsidRDefault="006914FD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774A85">
              <w:rPr>
                <w:rFonts w:ascii="Angsana New" w:hAnsi="Angsana New"/>
                <w:sz w:val="30"/>
                <w:szCs w:val="30"/>
              </w:rPr>
              <w:t>,01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5D1DE28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44765B" w14:textId="1632BC88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</w:tr>
      <w:tr w:rsidR="00A913B0" w:rsidRPr="00D81A00" w14:paraId="0F53472F" w14:textId="77777777" w:rsidTr="00064ECA">
        <w:tc>
          <w:tcPr>
            <w:tcW w:w="4032" w:type="dxa"/>
          </w:tcPr>
          <w:p w14:paraId="005AA62B" w14:textId="77777777" w:rsidR="00A913B0" w:rsidRPr="003B27EB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0A565C3" w14:textId="6B801114" w:rsidR="00A913B0" w:rsidRPr="00DB67D2" w:rsidRDefault="00802097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02097">
              <w:rPr>
                <w:rFonts w:ascii="Angsana New" w:hAnsi="Angsana New"/>
                <w:sz w:val="30"/>
                <w:szCs w:val="30"/>
              </w:rPr>
              <w:t>67,793</w:t>
            </w:r>
          </w:p>
        </w:tc>
        <w:tc>
          <w:tcPr>
            <w:tcW w:w="270" w:type="dxa"/>
          </w:tcPr>
          <w:p w14:paraId="543DAEC6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CE59" w14:textId="3E082EBA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80,376</w:t>
            </w:r>
          </w:p>
        </w:tc>
        <w:tc>
          <w:tcPr>
            <w:tcW w:w="270" w:type="dxa"/>
          </w:tcPr>
          <w:p w14:paraId="4C07262A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0006F" w14:textId="35D52FB5" w:rsidR="00A913B0" w:rsidRPr="002C1D21" w:rsidRDefault="00774A8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67,158</w:t>
            </w:r>
          </w:p>
        </w:tc>
        <w:tc>
          <w:tcPr>
            <w:tcW w:w="270" w:type="dxa"/>
          </w:tcPr>
          <w:p w14:paraId="1D2D80BC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0810A" w14:textId="069E6656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79,642</w:t>
            </w:r>
          </w:p>
        </w:tc>
      </w:tr>
      <w:tr w:rsidR="00A913B0" w:rsidRPr="00D81A00" w14:paraId="223BAF5F" w14:textId="77777777" w:rsidTr="00064ECA">
        <w:tc>
          <w:tcPr>
            <w:tcW w:w="4032" w:type="dxa"/>
          </w:tcPr>
          <w:p w14:paraId="08DE94F1" w14:textId="77777777" w:rsidR="00A913B0" w:rsidRPr="003B27EB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5E04A43C" w14:textId="516015AF" w:rsidR="00A913B0" w:rsidRPr="00DB67D2" w:rsidRDefault="00802097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731D84F5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2B22D" w14:textId="154CBA7B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0126E1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06FA35E7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9252" w14:textId="1937FE5D" w:rsidR="00A913B0" w:rsidRPr="002C1D21" w:rsidRDefault="00802097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3FE41E7E" w14:textId="77777777" w:rsidR="00A913B0" w:rsidRPr="006B4B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72A549" w14:textId="7E3B8ED0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0126E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3A73E0" w:rsidRPr="00D81A00" w14:paraId="564E0DB0" w14:textId="77777777" w:rsidTr="00064ECA">
        <w:tc>
          <w:tcPr>
            <w:tcW w:w="4032" w:type="dxa"/>
          </w:tcPr>
          <w:p w14:paraId="3DED5DB3" w14:textId="77777777" w:rsidR="003A73E0" w:rsidRPr="003B27EB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0624F" w14:textId="77777777" w:rsidR="003A73E0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85914" w14:textId="77777777" w:rsidR="003A73E0" w:rsidRPr="00D81A00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E08B8" w14:textId="77777777" w:rsidR="003A73E0" w:rsidRPr="000126E1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13404" w14:textId="77777777" w:rsidR="003A73E0" w:rsidRPr="006B4B54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547A2" w14:textId="77777777" w:rsidR="003A73E0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9E4F2" w14:textId="77777777" w:rsidR="003A73E0" w:rsidRPr="006B4B54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81029D" w14:textId="77777777" w:rsidR="003A73E0" w:rsidRPr="000126E1" w:rsidRDefault="003A73E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D81A00" w14:paraId="70AD086E" w14:textId="77777777" w:rsidTr="00064ECA">
        <w:tc>
          <w:tcPr>
            <w:tcW w:w="4032" w:type="dxa"/>
          </w:tcPr>
          <w:p w14:paraId="3AD7D07C" w14:textId="232680A1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0465F693" w14:textId="77777777" w:rsidR="001C0923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10A7E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C5A3D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EC786" w14:textId="77777777" w:rsidR="001C0923" w:rsidRPr="006B4B54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9590F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A9E8B" w14:textId="77777777" w:rsidR="001C0923" w:rsidRPr="006B4B54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D10B57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3B0" w:rsidRPr="00D81A00" w14:paraId="2FF1E424" w14:textId="77777777" w:rsidTr="00CC333E">
        <w:tc>
          <w:tcPr>
            <w:tcW w:w="4032" w:type="dxa"/>
          </w:tcPr>
          <w:p w14:paraId="39295FAB" w14:textId="77777777" w:rsidR="00A913B0" w:rsidRPr="00064ECA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347F8C5" w14:textId="4CB529C2" w:rsidR="00A913B0" w:rsidRPr="00D81A00" w:rsidRDefault="0077521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F4247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E9E25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5E80D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4293D" w14:textId="0BEAE08D" w:rsidR="00A913B0" w:rsidRPr="002C1D21" w:rsidRDefault="0077521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F065E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65740BB4" w14:textId="06462F84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913B0" w:rsidRPr="00D81A00" w14:paraId="46682C04" w14:textId="77777777" w:rsidTr="00064ECA">
        <w:tc>
          <w:tcPr>
            <w:tcW w:w="4032" w:type="dxa"/>
          </w:tcPr>
          <w:p w14:paraId="6DC9F432" w14:textId="77777777" w:rsidR="00A913B0" w:rsidRPr="00064ECA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7AA0810" w14:textId="59C0248F" w:rsidR="00A913B0" w:rsidRPr="001368DA" w:rsidRDefault="0077521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4F37" w14:textId="77777777" w:rsidR="00A913B0" w:rsidRPr="00E2047E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5FBF22" w14:textId="77777777" w:rsidR="00A913B0" w:rsidRPr="001368DA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44023" w14:textId="77777777" w:rsidR="00A913B0" w:rsidRPr="000C4696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8D4ED0" w14:textId="2ABAC263" w:rsidR="00A913B0" w:rsidRPr="002C1D21" w:rsidRDefault="00775215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26,466</w:t>
            </w:r>
          </w:p>
        </w:tc>
        <w:tc>
          <w:tcPr>
            <w:tcW w:w="270" w:type="dxa"/>
          </w:tcPr>
          <w:p w14:paraId="10156213" w14:textId="77777777" w:rsidR="00A913B0" w:rsidRPr="000C4696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602495" w14:textId="1938C9C5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32,419</w:t>
            </w:r>
          </w:p>
        </w:tc>
      </w:tr>
      <w:tr w:rsidR="001C0923" w:rsidRPr="00D81A00" w14:paraId="2C5437AC" w14:textId="77777777" w:rsidTr="00064ECA">
        <w:tc>
          <w:tcPr>
            <w:tcW w:w="4032" w:type="dxa"/>
          </w:tcPr>
          <w:p w14:paraId="51D651A6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60724F9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22BDC" w14:textId="77777777" w:rsidR="001C0923" w:rsidRPr="00E2047E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F99B18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66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D171" w14:textId="77777777" w:rsidR="001C0923" w:rsidRPr="000C4696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D2C134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AC9F9" w14:textId="77777777" w:rsidR="001C0923" w:rsidRPr="000C4696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3332662" w14:textId="77777777" w:rsidR="001C0923" w:rsidRPr="002C1D21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612ED8" w14:paraId="09694CA6" w14:textId="77777777" w:rsidTr="00064ECA">
        <w:tc>
          <w:tcPr>
            <w:tcW w:w="4032" w:type="dxa"/>
          </w:tcPr>
          <w:p w14:paraId="35E8928F" w14:textId="5DA112AE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80" w:type="dxa"/>
          </w:tcPr>
          <w:p w14:paraId="364B3FF5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62D5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97480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7145E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500AA" w14:textId="77777777" w:rsidR="001C0923" w:rsidRPr="00D81A00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73B2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95D06A" w14:textId="77777777" w:rsidR="001C0923" w:rsidRPr="003D5C08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923" w:rsidRPr="00612ED8" w14:paraId="3D807D67" w14:textId="77777777" w:rsidTr="00064ECA">
        <w:trPr>
          <w:trHeight w:val="164"/>
        </w:trPr>
        <w:tc>
          <w:tcPr>
            <w:tcW w:w="4032" w:type="dxa"/>
          </w:tcPr>
          <w:p w14:paraId="27AE437D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5FDB50" w14:textId="50F97942" w:rsidR="001C0923" w:rsidRPr="00DB67D2" w:rsidRDefault="00300E1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24,244</w:t>
            </w:r>
          </w:p>
        </w:tc>
        <w:tc>
          <w:tcPr>
            <w:tcW w:w="270" w:type="dxa"/>
          </w:tcPr>
          <w:p w14:paraId="6F6D8226" w14:textId="77777777" w:rsidR="001C0923" w:rsidRPr="0066065F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6CFD5" w14:textId="6FD4506E" w:rsidR="001C0923" w:rsidRPr="00F36DE5" w:rsidRDefault="00A913B0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12,581</w:t>
            </w:r>
          </w:p>
        </w:tc>
        <w:tc>
          <w:tcPr>
            <w:tcW w:w="270" w:type="dxa"/>
          </w:tcPr>
          <w:p w14:paraId="07000B1B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B6AD6D" w14:textId="4D116FC1" w:rsidR="001C0923" w:rsidRPr="002C1D21" w:rsidRDefault="00300E16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24,244</w:t>
            </w:r>
          </w:p>
        </w:tc>
        <w:tc>
          <w:tcPr>
            <w:tcW w:w="270" w:type="dxa"/>
          </w:tcPr>
          <w:p w14:paraId="2628054B" w14:textId="77777777" w:rsidR="001C0923" w:rsidRPr="000C4696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85FC7CA" w14:textId="2EC46920" w:rsidR="001C0923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>12,581</w:t>
            </w:r>
          </w:p>
        </w:tc>
      </w:tr>
      <w:tr w:rsidR="001C0923" w:rsidRPr="00D81A00" w14:paraId="3CE38437" w14:textId="77777777" w:rsidTr="00064ECA">
        <w:trPr>
          <w:trHeight w:val="407"/>
        </w:trPr>
        <w:tc>
          <w:tcPr>
            <w:tcW w:w="4032" w:type="dxa"/>
          </w:tcPr>
          <w:p w14:paraId="0557BD46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204ECA4" w14:textId="77777777" w:rsidR="001C0923" w:rsidRPr="00991D3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70A9F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D5F54B2" w14:textId="77777777" w:rsidR="001C0923" w:rsidRPr="004C789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2D410FD3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408DF5B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D676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2724768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0923" w:rsidRPr="00D81A00" w14:paraId="49B842B7" w14:textId="77777777" w:rsidTr="00064ECA">
        <w:trPr>
          <w:trHeight w:val="407"/>
        </w:trPr>
        <w:tc>
          <w:tcPr>
            <w:tcW w:w="4032" w:type="dxa"/>
          </w:tcPr>
          <w:p w14:paraId="7F53F8C9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37C29CF" w14:textId="77777777" w:rsidR="001C0923" w:rsidRPr="00991D3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CE87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6BF333" w14:textId="77777777" w:rsidR="001C0923" w:rsidRPr="004C7895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45DC36B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C1EBC2E" w14:textId="77777777" w:rsidR="001C0923" w:rsidRPr="00064ECA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62885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4CED613D" w14:textId="77777777" w:rsidR="001C0923" w:rsidRPr="004C7895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1C0923" w:rsidRPr="00D81A00" w14:paraId="49D6B8EC" w14:textId="77777777" w:rsidTr="00064ECA">
        <w:tc>
          <w:tcPr>
            <w:tcW w:w="4032" w:type="dxa"/>
          </w:tcPr>
          <w:p w14:paraId="3CE4535A" w14:textId="77777777" w:rsidR="001C0923" w:rsidRPr="00064ECA" w:rsidRDefault="001C0923" w:rsidP="00064E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E5E7A9D" w14:textId="0FE1B73D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2A77D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020B3" w14:textId="77777777" w:rsidR="001C0923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37F5F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A1B3B" w14:textId="77777777" w:rsidR="001C0923" w:rsidRPr="00BA3EAE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775A" w14:textId="77777777" w:rsidR="001C0923" w:rsidRPr="00D81A00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B56BE7D" w14:textId="77777777" w:rsidR="001C0923" w:rsidRPr="00BA3EAE" w:rsidRDefault="001C0923" w:rsidP="001C0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3B0" w:rsidRPr="00D81A00" w14:paraId="143354FD" w14:textId="77777777" w:rsidTr="00064ECA">
        <w:tc>
          <w:tcPr>
            <w:tcW w:w="4032" w:type="dxa"/>
          </w:tcPr>
          <w:p w14:paraId="4D8104C9" w14:textId="77777777" w:rsidR="00A913B0" w:rsidRPr="00064ECA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9A15EB2" w14:textId="0EAA0708" w:rsidR="00A913B0" w:rsidRDefault="00537483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17,123</w:t>
            </w:r>
          </w:p>
        </w:tc>
        <w:tc>
          <w:tcPr>
            <w:tcW w:w="270" w:type="dxa"/>
          </w:tcPr>
          <w:p w14:paraId="6EBABE09" w14:textId="77777777" w:rsidR="00A913B0" w:rsidRPr="00D81A00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94447" w14:textId="12898883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16,404</w:t>
            </w:r>
          </w:p>
        </w:tc>
        <w:tc>
          <w:tcPr>
            <w:tcW w:w="270" w:type="dxa"/>
          </w:tcPr>
          <w:p w14:paraId="1D5D0594" w14:textId="77777777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ABB192" w14:textId="7A0E4642" w:rsidR="00A913B0" w:rsidRPr="00F36DE5" w:rsidRDefault="00537483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19C7E75D" w14:textId="77777777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5038C8A" w14:textId="3DCB5E02" w:rsidR="00A913B0" w:rsidRPr="00F36DE5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</w:tr>
      <w:tr w:rsidR="00A913B0" w:rsidRPr="00D81A00" w14:paraId="4AF26F7B" w14:textId="77777777" w:rsidTr="00064ECA">
        <w:trPr>
          <w:trHeight w:val="280"/>
        </w:trPr>
        <w:tc>
          <w:tcPr>
            <w:tcW w:w="4032" w:type="dxa"/>
          </w:tcPr>
          <w:p w14:paraId="3598CC7A" w14:textId="77777777" w:rsidR="00A913B0" w:rsidRPr="00064ECA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92FB3" w14:textId="15BF6AEB" w:rsidR="00A913B0" w:rsidRPr="00064ECA" w:rsidRDefault="00537483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17,123</w:t>
            </w:r>
          </w:p>
        </w:tc>
        <w:tc>
          <w:tcPr>
            <w:tcW w:w="270" w:type="dxa"/>
          </w:tcPr>
          <w:p w14:paraId="29D7B587" w14:textId="77777777" w:rsidR="00A913B0" w:rsidRPr="00AA32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BCB2B" w14:textId="5487A78D" w:rsidR="00A913B0" w:rsidRPr="00612ED8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16,404</w:t>
            </w:r>
          </w:p>
        </w:tc>
        <w:tc>
          <w:tcPr>
            <w:tcW w:w="270" w:type="dxa"/>
          </w:tcPr>
          <w:p w14:paraId="038E0345" w14:textId="77777777" w:rsidR="00A913B0" w:rsidRPr="00612ED8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2EF3" w14:textId="1D67A686" w:rsidR="00A913B0" w:rsidRPr="00064ECA" w:rsidRDefault="00537483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3FB62C05" w14:textId="77777777" w:rsidR="00A913B0" w:rsidRPr="00AA3254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C38C84" w14:textId="2EF638F6" w:rsidR="00A913B0" w:rsidRPr="0061603E" w:rsidRDefault="00A913B0" w:rsidP="00A9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4,517</w:t>
            </w:r>
          </w:p>
        </w:tc>
      </w:tr>
    </w:tbl>
    <w:p w14:paraId="49BAC166" w14:textId="77777777" w:rsidR="001C0923" w:rsidRPr="00147F69" w:rsidRDefault="001C092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1" w:type="dxa"/>
        <w:tblInd w:w="45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72"/>
        <w:gridCol w:w="288"/>
        <w:gridCol w:w="1077"/>
        <w:gridCol w:w="276"/>
        <w:gridCol w:w="1076"/>
        <w:gridCol w:w="276"/>
        <w:gridCol w:w="1077"/>
      </w:tblGrid>
      <w:tr w:rsidR="00E74891" w:rsidRPr="003054FD" w14:paraId="505958AB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3054FD" w14:paraId="3D35EA2A" w14:textId="77777777" w:rsidTr="00147F69">
        <w:tc>
          <w:tcPr>
            <w:tcW w:w="4049" w:type="dxa"/>
            <w:tcBorders>
              <w:top w:val="nil"/>
            </w:tcBorders>
          </w:tcPr>
          <w:p w14:paraId="0EAB77E2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6322D1D2" w14:textId="42F794C4" w:rsidR="000C03AA" w:rsidRPr="00122E43" w:rsidRDefault="00A913B0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13B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  <w:tcBorders>
              <w:top w:val="nil"/>
            </w:tcBorders>
          </w:tcPr>
          <w:p w14:paraId="49D85262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ADD656D" w14:textId="017B9948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</w:tcBorders>
          </w:tcPr>
          <w:p w14:paraId="6A88C8AF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1C87C35C" w14:textId="33E8FB44" w:rsidR="000C03AA" w:rsidRPr="00EF67FB" w:rsidRDefault="00A913B0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13B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6" w:type="dxa"/>
            <w:tcBorders>
              <w:top w:val="nil"/>
            </w:tcBorders>
          </w:tcPr>
          <w:p w14:paraId="1F5E557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101CD84" w14:textId="6C77D45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03AA" w:rsidRPr="003054FD" w14:paraId="05D65463" w14:textId="77777777" w:rsidTr="00147F69">
        <w:tc>
          <w:tcPr>
            <w:tcW w:w="4049" w:type="dxa"/>
            <w:tcBorders>
              <w:top w:val="nil"/>
            </w:tcBorders>
          </w:tcPr>
          <w:p w14:paraId="5865235A" w14:textId="2AECEFD8" w:rsidR="000C03AA" w:rsidRPr="003054FD" w:rsidRDefault="00A5687F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2" w:type="dxa"/>
            <w:tcBorders>
              <w:top w:val="nil"/>
            </w:tcBorders>
          </w:tcPr>
          <w:p w14:paraId="3B0A0DAF" w14:textId="56E7C4CF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8" w:type="dxa"/>
            <w:tcBorders>
              <w:top w:val="nil"/>
            </w:tcBorders>
          </w:tcPr>
          <w:p w14:paraId="0BBBD230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F7B2639" w14:textId="06E5728B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7D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</w:tcBorders>
          </w:tcPr>
          <w:p w14:paraId="727627AE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39DD2949" w14:textId="72BE7B2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6" w:type="dxa"/>
            <w:tcBorders>
              <w:top w:val="nil"/>
            </w:tcBorders>
          </w:tcPr>
          <w:p w14:paraId="74859EB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5270ACE" w14:textId="4C9E1BEF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887D7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C03AA" w:rsidRPr="003054FD" w14:paraId="2DC0D7F3" w14:textId="77777777" w:rsidTr="00147F69">
        <w:tc>
          <w:tcPr>
            <w:tcW w:w="4049" w:type="dxa"/>
          </w:tcPr>
          <w:p w14:paraId="0A6FFB63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050BB8E5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3AA" w:rsidRPr="003054FD" w14:paraId="7C80662A" w14:textId="77777777" w:rsidTr="00147F69">
        <w:tc>
          <w:tcPr>
            <w:tcW w:w="4049" w:type="dxa"/>
          </w:tcPr>
          <w:p w14:paraId="5A2945F0" w14:textId="024DDAE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42" w:type="dxa"/>
            <w:gridSpan w:val="7"/>
          </w:tcPr>
          <w:p w14:paraId="7C6CFF05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03AA" w:rsidRPr="003054FD" w14:paraId="1B0CC4CF" w14:textId="77777777" w:rsidTr="00147F69">
        <w:tc>
          <w:tcPr>
            <w:tcW w:w="4049" w:type="dxa"/>
            <w:tcBorders>
              <w:bottom w:val="nil"/>
            </w:tcBorders>
          </w:tcPr>
          <w:p w14:paraId="64DC4321" w14:textId="7FD38736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bottom w:val="nil"/>
            </w:tcBorders>
          </w:tcPr>
          <w:p w14:paraId="71083C27" w14:textId="1E03DF1B" w:rsidR="000C03AA" w:rsidRPr="003054FD" w:rsidRDefault="000D3B01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0D3B01">
              <w:rPr>
                <w:rFonts w:ascii="Angsana New" w:hAnsi="Angsana New"/>
                <w:sz w:val="30"/>
                <w:szCs w:val="30"/>
              </w:rPr>
              <w:t>384,593</w:t>
            </w:r>
          </w:p>
        </w:tc>
        <w:tc>
          <w:tcPr>
            <w:tcW w:w="288" w:type="dxa"/>
            <w:tcBorders>
              <w:bottom w:val="nil"/>
            </w:tcBorders>
          </w:tcPr>
          <w:p w14:paraId="63F884F9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12385F" w14:textId="7F2A11BD" w:rsidR="000C03AA" w:rsidRPr="003054FD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  <w:tc>
          <w:tcPr>
            <w:tcW w:w="276" w:type="dxa"/>
            <w:tcBorders>
              <w:bottom w:val="nil"/>
            </w:tcBorders>
          </w:tcPr>
          <w:p w14:paraId="66096E4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2D86480" w14:textId="043ED374" w:rsidR="000C03AA" w:rsidRPr="003054FD" w:rsidRDefault="001A0F02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 w:rsidRPr="001A0F02">
              <w:rPr>
                <w:rFonts w:ascii="Angsana New" w:hAnsi="Angsana New"/>
                <w:sz w:val="30"/>
                <w:szCs w:val="30"/>
              </w:rPr>
              <w:t>384,593</w:t>
            </w:r>
          </w:p>
        </w:tc>
        <w:tc>
          <w:tcPr>
            <w:tcW w:w="276" w:type="dxa"/>
            <w:tcBorders>
              <w:bottom w:val="nil"/>
            </w:tcBorders>
          </w:tcPr>
          <w:p w14:paraId="129439A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B746327" w14:textId="6778B391" w:rsidR="000C03AA" w:rsidRPr="003054FD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</w:tr>
      <w:tr w:rsidR="00887D7A" w:rsidRPr="003054FD" w14:paraId="703F1988" w14:textId="77777777" w:rsidTr="00C040DF">
        <w:tc>
          <w:tcPr>
            <w:tcW w:w="4049" w:type="dxa"/>
            <w:tcBorders>
              <w:top w:val="nil"/>
              <w:bottom w:val="nil"/>
            </w:tcBorders>
          </w:tcPr>
          <w:p w14:paraId="5F1BE220" w14:textId="544A779A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14:paraId="4BBED7AA" w14:textId="04BDC9C3" w:rsidR="00887D7A" w:rsidRPr="003054FD" w:rsidRDefault="000D3B01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0D3B01">
              <w:rPr>
                <w:rFonts w:ascii="Angsana New" w:hAnsi="Angsana New"/>
                <w:sz w:val="30"/>
                <w:szCs w:val="30"/>
              </w:rPr>
              <w:t>22,028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648021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53888A5C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11,887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2DA226B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6491BB8A" w:rsidR="00887D7A" w:rsidRPr="003054FD" w:rsidRDefault="001A0F02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A0F02">
              <w:rPr>
                <w:rFonts w:ascii="Angsana New" w:hAnsi="Angsana New"/>
                <w:sz w:val="30"/>
                <w:szCs w:val="30"/>
              </w:rPr>
              <w:t>22,028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479E4D3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34C46A6" w14:textId="73A73B8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5F3C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887D7A" w:rsidRPr="003054FD" w14:paraId="09C4D2F7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3FC35E55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BA52" w14:textId="3E6D325A" w:rsidR="00887D7A" w:rsidRPr="003054FD" w:rsidRDefault="000D3B01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B01">
              <w:rPr>
                <w:rFonts w:ascii="Angsana New" w:hAnsi="Angsana New"/>
                <w:b/>
                <w:bCs/>
                <w:sz w:val="30"/>
                <w:szCs w:val="30"/>
              </w:rPr>
              <w:t>406,621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26B4A8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C49CF45" w:rsidR="00887D7A" w:rsidRPr="00E1087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345,828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4DCA4B5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6186A6D3" w:rsidR="00887D7A" w:rsidRPr="009A153D" w:rsidRDefault="001A0F02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F02">
              <w:rPr>
                <w:rFonts w:ascii="Angsana New" w:hAnsi="Angsana New"/>
                <w:b/>
                <w:bCs/>
                <w:sz w:val="30"/>
                <w:szCs w:val="30"/>
              </w:rPr>
              <w:t>406,621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7776E58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2FA45A9A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Pr="00457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</w:tr>
      <w:tr w:rsidR="001C4B69" w:rsidRPr="003054FD" w14:paraId="6F278412" w14:textId="77777777" w:rsidTr="00147F69">
        <w:trPr>
          <w:trHeight w:val="432"/>
        </w:trPr>
        <w:tc>
          <w:tcPr>
            <w:tcW w:w="4049" w:type="dxa"/>
            <w:tcBorders>
              <w:top w:val="nil"/>
              <w:bottom w:val="nil"/>
            </w:tcBorders>
          </w:tcPr>
          <w:p w14:paraId="72C9BD6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</w:tcPr>
          <w:p w14:paraId="40743445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60DB6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BBA8987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163F4AE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32AE98C5" w14:textId="77777777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B69" w:rsidRPr="003054FD" w14:paraId="129F688C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2ADE53" w14:textId="15353C06" w:rsidR="001C4B69" w:rsidRPr="00834942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948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F9FC2A9" w14:textId="77777777" w:rsidR="001C4B69" w:rsidRPr="00855ABA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FBA32F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B04174" w14:textId="77777777" w:rsidR="001C4B69" w:rsidRPr="00E1087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2CBD0E2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1974D3" w14:textId="77777777" w:rsidR="001C4B69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BA38CE8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C617A59" w14:textId="77777777" w:rsidR="001C4B69" w:rsidRPr="009A153D" w:rsidRDefault="001C4B69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036A" w:rsidRPr="003054FD" w14:paraId="00CC649F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006EE41" w14:textId="6F4AAF8D" w:rsidR="00DF036A" w:rsidRPr="003054FD" w:rsidRDefault="00DF036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64EEF819" w14:textId="6AB45094" w:rsidR="00DF036A" w:rsidRDefault="00D6345D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B0B1AC" w14:textId="77777777" w:rsidR="00DF036A" w:rsidRPr="00855ABA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B9CDE1E" w14:textId="3F8B56FD" w:rsidR="00DF036A" w:rsidRPr="00E0331C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C01D513" w14:textId="77777777" w:rsidR="00DF036A" w:rsidRPr="009A153D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D58323D" w14:textId="06943173" w:rsidR="00DF036A" w:rsidRDefault="00D6345D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B8C1D35" w14:textId="77777777" w:rsidR="00DF036A" w:rsidRPr="009A153D" w:rsidRDefault="00DF036A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9496C4C" w14:textId="311E1633" w:rsidR="00DF036A" w:rsidRPr="00E0331C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1C4B69" w:rsidRPr="003054FD" w14:paraId="5DC15FD5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8BD9A6" w14:textId="7E9BE1CC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523C6922" w:rsidR="001C4B69" w:rsidRDefault="00D6345D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ED6F1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B3046B8" w:rsidR="001C4B69" w:rsidRPr="00E1087D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8245CB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7EFE3FE0" w:rsidR="001C4B69" w:rsidRDefault="00D6345D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0321127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45E0D465" w:rsidR="001C4B69" w:rsidRPr="009A153D" w:rsidRDefault="00887D7A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</w:tbl>
    <w:p w14:paraId="5E68A69E" w14:textId="378D75E1" w:rsidR="004456AB" w:rsidRDefault="004456AB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80D521A" w14:textId="779E5277" w:rsidR="00064ECA" w:rsidRDefault="004456AB" w:rsidP="003A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9135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77"/>
        <w:gridCol w:w="280"/>
        <w:gridCol w:w="1082"/>
        <w:gridCol w:w="266"/>
        <w:gridCol w:w="1082"/>
        <w:gridCol w:w="267"/>
        <w:gridCol w:w="1082"/>
      </w:tblGrid>
      <w:tr w:rsidR="000F3EC3" w:rsidRPr="003054FD" w14:paraId="18CC781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C564BF" w14:textId="472B2CF6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7D7A" w:rsidRPr="003054FD" w14:paraId="6EC9A82E" w14:textId="77777777" w:rsidTr="00A5687F">
        <w:trPr>
          <w:trHeight w:val="60"/>
        </w:trPr>
        <w:tc>
          <w:tcPr>
            <w:tcW w:w="3999" w:type="dxa"/>
            <w:tcBorders>
              <w:top w:val="nil"/>
            </w:tcBorders>
          </w:tcPr>
          <w:p w14:paraId="5074FFA9" w14:textId="4FBCEFA4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380E8BC" w14:textId="44B8AA3A" w:rsid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13B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" w:type="dxa"/>
            <w:tcBorders>
              <w:top w:val="nil"/>
            </w:tcBorders>
          </w:tcPr>
          <w:p w14:paraId="736D552D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44699A3B" w14:textId="2124F995" w:rsidR="00887D7A" w:rsidRPr="004D53D5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</w:tcBorders>
          </w:tcPr>
          <w:p w14:paraId="224E9F14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3D398D58" w14:textId="284CE43C" w:rsid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13B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tcBorders>
              <w:top w:val="nil"/>
            </w:tcBorders>
          </w:tcPr>
          <w:p w14:paraId="63F042F5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1345909E" w14:textId="678B6B2E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87D7A" w:rsidRPr="003054FD" w14:paraId="1DC31E86" w14:textId="77777777" w:rsidTr="00A5687F">
        <w:tc>
          <w:tcPr>
            <w:tcW w:w="3999" w:type="dxa"/>
            <w:tcBorders>
              <w:top w:val="nil"/>
            </w:tcBorders>
          </w:tcPr>
          <w:p w14:paraId="2BA38597" w14:textId="675C293A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6A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7" w:type="dxa"/>
            <w:tcBorders>
              <w:top w:val="nil"/>
            </w:tcBorders>
          </w:tcPr>
          <w:p w14:paraId="3B48B61E" w14:textId="708A69C9" w:rsid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0" w:type="dxa"/>
            <w:tcBorders>
              <w:top w:val="nil"/>
            </w:tcBorders>
          </w:tcPr>
          <w:p w14:paraId="6F7F6294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04F5C520" w14:textId="416D17E2" w:rsidR="00887D7A" w:rsidRPr="004D53D5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top w:val="nil"/>
            </w:tcBorders>
          </w:tcPr>
          <w:p w14:paraId="63980BC1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B07CE9E" w14:textId="40295D55" w:rsid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67" w:type="dxa"/>
            <w:tcBorders>
              <w:top w:val="nil"/>
            </w:tcBorders>
          </w:tcPr>
          <w:p w14:paraId="558E65A1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2DDB059" w14:textId="7703ABE9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7D7A" w:rsidRPr="003054FD" w14:paraId="0E866272" w14:textId="77777777" w:rsidTr="00A5687F">
        <w:tc>
          <w:tcPr>
            <w:tcW w:w="3999" w:type="dxa"/>
          </w:tcPr>
          <w:p w14:paraId="63C47416" w14:textId="0BE77983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6" w:type="dxa"/>
            <w:gridSpan w:val="7"/>
          </w:tcPr>
          <w:p w14:paraId="38E04366" w14:textId="49B5A98D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7D7A" w:rsidRPr="003054FD" w14:paraId="40133835" w14:textId="77777777" w:rsidTr="00A5687F">
        <w:tc>
          <w:tcPr>
            <w:tcW w:w="3999" w:type="dxa"/>
          </w:tcPr>
          <w:p w14:paraId="7EECDF2C" w14:textId="71C65A92" w:rsidR="00887D7A" w:rsidRPr="00855AB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6" w:type="dxa"/>
            <w:gridSpan w:val="7"/>
          </w:tcPr>
          <w:p w14:paraId="603A8528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87D7A" w:rsidRPr="003054FD" w14:paraId="26FA38F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13595E1" w14:textId="365CAEEF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C37848" w14:textId="3EC32DF3" w:rsidR="00887D7A" w:rsidRPr="00785150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4,330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8EA4E0F" w14:textId="77777777" w:rsidR="00887D7A" w:rsidRPr="003054F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FC143AF" w14:textId="3BA7190C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E46D2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9FFD39C" w14:textId="7EFCA688" w:rsidR="00887D7A" w:rsidRPr="00785150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665E209" w14:textId="77777777" w:rsidR="00887D7A" w:rsidRPr="009A153D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D9D4F5B" w14:textId="493AD6EF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</w:tr>
      <w:tr w:rsidR="00887D7A" w:rsidRPr="003054FD" w14:paraId="4DF09F09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4466A0" w14:textId="5BB804FC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60C6898F" w:rsidR="00887D7A" w:rsidRPr="00931AF7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7B7B06B0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ED7E16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3E14D610" w:rsidR="00887D7A" w:rsidRPr="00785150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18,530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3D64350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DE10E5B" w14:textId="7AEB1D59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19,557</w:t>
            </w:r>
          </w:p>
        </w:tc>
      </w:tr>
      <w:tr w:rsidR="00887D7A" w:rsidRPr="003054FD" w14:paraId="71A70FB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EF41565" w14:textId="2BD68AD8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68BF3B58" w:rsidR="00887D7A" w:rsidRPr="00931AF7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4,330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6843974A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50964FD6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DB26C2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1C57B98E" w:rsidR="00887D7A" w:rsidRPr="00931AF7" w:rsidRDefault="0066078C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22,860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6D65774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78F1737A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22,735</w:t>
            </w:r>
          </w:p>
        </w:tc>
      </w:tr>
      <w:bookmarkEnd w:id="0"/>
      <w:tr w:rsidR="00887D7A" w:rsidRPr="003054FD" w14:paraId="5C0EAAF2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B039C04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4852B95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3E5BCB5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F8553D5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8EDD152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6840072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111DE18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5821FE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D7A" w:rsidRPr="003054FD" w14:paraId="3EEA68DE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9245A" w14:textId="6C03FCDB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04867B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A80B34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DC2A0BB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9D13C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B0C9E13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18FE25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FDA909B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D7A" w:rsidRPr="003054FD" w14:paraId="32B131C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5411D55" w14:textId="6C750A7C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E0F178C" w14:textId="670E1C12" w:rsidR="00887D7A" w:rsidRPr="0024056C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76,941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07559C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86C3656" w14:textId="52A266F6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74,923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6D53F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F3AF296" w14:textId="5E857F5C" w:rsidR="00887D7A" w:rsidRPr="00CA3FC8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75,304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37945C0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E75A7BF" w14:textId="2A7600DD" w:rsidR="00887D7A" w:rsidRPr="00931AF7" w:rsidRDefault="00110824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0824">
              <w:rPr>
                <w:rFonts w:ascii="Angsana New" w:hAnsi="Angsana New"/>
                <w:sz w:val="30"/>
                <w:szCs w:val="30"/>
              </w:rPr>
              <w:t>73,636</w:t>
            </w:r>
          </w:p>
        </w:tc>
      </w:tr>
      <w:tr w:rsidR="006914FD" w:rsidRPr="003054FD" w14:paraId="43DD6EC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3F22DD3" w14:textId="69982475" w:rsidR="006914FD" w:rsidRPr="00887D7A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D4B850" w14:textId="561C5AF2" w:rsidR="006914FD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7AFCBE7" w14:textId="77777777" w:rsidR="006914FD" w:rsidRPr="00931AF7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7E2E13B0" w14:textId="18D9E88F" w:rsidR="006914FD" w:rsidRPr="00887D7A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8B63EAC" w14:textId="77777777" w:rsidR="006914FD" w:rsidRPr="00931AF7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28F3084" w14:textId="4273D014" w:rsidR="006914FD" w:rsidRPr="006914FD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91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44FE3D" w14:textId="77777777" w:rsidR="006914FD" w:rsidRPr="00931AF7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3DA2C2C" w14:textId="69F79413" w:rsidR="006914FD" w:rsidRPr="00887D7A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7D7A" w:rsidRPr="003054FD" w14:paraId="7BDA129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C29E1BC" w14:textId="78D314CF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DC5E23B" w14:textId="2357C1DC" w:rsidR="00887D7A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B84D1DD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17402CD" w14:textId="306959E7" w:rsidR="00887D7A" w:rsidRPr="00887D7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9C1B16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C7DFB4" w14:textId="70025911" w:rsidR="00887D7A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BDDC586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75EF63F1" w14:textId="22C45C0A" w:rsidR="00887D7A" w:rsidRPr="00660BD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87D7A" w:rsidRPr="003054FD" w14:paraId="49CF6C3B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80E85" w14:textId="1D121670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7470B18A" w:rsidR="00887D7A" w:rsidRPr="00931AF7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76,941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29113CE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4F902D2D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74,933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E92851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4D239AD4" w:rsidR="00887D7A" w:rsidRPr="00931AF7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75,310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28D8526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1CAA0E37" w:rsidR="00887D7A" w:rsidRPr="00931AF7" w:rsidRDefault="00110824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824">
              <w:rPr>
                <w:rFonts w:ascii="Angsana New" w:hAnsi="Angsana New"/>
                <w:b/>
                <w:bCs/>
                <w:sz w:val="30"/>
                <w:szCs w:val="30"/>
              </w:rPr>
              <w:t>73,646</w:t>
            </w:r>
          </w:p>
        </w:tc>
      </w:tr>
      <w:tr w:rsidR="00887D7A" w:rsidRPr="003054FD" w14:paraId="189EA35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2A263B98" w14:textId="68F54A79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17C8FAEE" w14:textId="2536E8BD" w:rsidR="00887D7A" w:rsidRPr="00785150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44F4598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402D967C" w14:textId="468B59E6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F2EAB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52335E4" w14:textId="6B04B215" w:rsidR="00887D7A" w:rsidRPr="00785150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D7234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2711E28" w14:textId="2E30AE31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D7A" w:rsidRPr="003054FD" w14:paraId="086FDE7D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DF8E9B8" w14:textId="730902F1" w:rsidR="00887D7A" w:rsidRPr="00855ABA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12B3593" w14:textId="3BC2DB80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1B31A74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0A83A5" w14:textId="3D6B9265" w:rsidR="00887D7A" w:rsidRPr="00DD1962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6930ED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B86D8BB" w14:textId="62DBFED0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F352F3D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61FE91" w14:textId="2CCB4E66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D7A" w:rsidRPr="003054FD" w14:paraId="1554F7F3" w14:textId="77777777" w:rsidTr="008018DB">
        <w:tc>
          <w:tcPr>
            <w:tcW w:w="3999" w:type="dxa"/>
            <w:tcBorders>
              <w:top w:val="nil"/>
              <w:bottom w:val="nil"/>
            </w:tcBorders>
          </w:tcPr>
          <w:p w14:paraId="424EB40A" w14:textId="0E8B7AEC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05DB707" w14:textId="244DF0D0" w:rsidR="00887D7A" w:rsidRDefault="00172ED9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64367C1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2F01347" w14:textId="61FF6D7E" w:rsidR="00887D7A" w:rsidRPr="00DD1962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208587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79AAD38F" w:rsidR="00887D7A" w:rsidRDefault="00172ED9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2CC013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D14BC7" w14:textId="49975D55" w:rsidR="00887D7A" w:rsidRPr="00BC7646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887D7A" w:rsidRPr="003054FD" w14:paraId="502F0CB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84C4066" w14:textId="2FD52AC8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5D1C1628" w:rsidR="00887D7A" w:rsidRPr="00931AF7" w:rsidRDefault="00172ED9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22B3E45E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08D69EA2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CA6027E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298311C8" w:rsidR="00887D7A" w:rsidRPr="00931AF7" w:rsidRDefault="00172ED9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2A72E9A" w14:textId="77777777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288F7AA8" w:rsidR="00887D7A" w:rsidRPr="00931AF7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4C844EDC" w:rsidR="008543E1" w:rsidRPr="003054FD" w:rsidRDefault="00C31DA7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D7A" w:rsidRPr="00887D7A">
        <w:rPr>
          <w:rFonts w:ascii="Angsana New" w:hAnsi="Angsana New"/>
          <w:sz w:val="30"/>
          <w:szCs w:val="30"/>
        </w:rPr>
        <w:t xml:space="preserve">31 </w:t>
      </w:r>
      <w:r w:rsidR="00887D7A" w:rsidRPr="00887D7A">
        <w:rPr>
          <w:rFonts w:ascii="Angsana New" w:hAnsi="Angsana New"/>
          <w:sz w:val="30"/>
          <w:szCs w:val="30"/>
          <w:cs/>
        </w:rPr>
        <w:t xml:space="preserve">ธันวาคม </w:t>
      </w:r>
      <w:r w:rsidR="00E0331C" w:rsidRPr="00E0331C">
        <w:rPr>
          <w:rFonts w:ascii="Angsana New" w:hAnsi="Angsana New"/>
          <w:sz w:val="30"/>
          <w:szCs w:val="30"/>
        </w:rPr>
        <w:t>256</w:t>
      </w:r>
      <w:r w:rsidR="000C03AA">
        <w:rPr>
          <w:rFonts w:ascii="Angsana New" w:hAnsi="Angsana New" w:hint="cs"/>
          <w:sz w:val="30"/>
          <w:szCs w:val="30"/>
          <w:cs/>
        </w:rPr>
        <w:t>8</w:t>
      </w:r>
      <w:r w:rsidR="00E0331C" w:rsidRPr="00E0331C">
        <w:rPr>
          <w:rFonts w:ascii="Angsana New" w:hAnsi="Angsana New"/>
          <w:sz w:val="30"/>
          <w:szCs w:val="30"/>
        </w:rPr>
        <w:t xml:space="preserve">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</w:t>
      </w:r>
      <w:r w:rsidR="00172ED9">
        <w:rPr>
          <w:rFonts w:ascii="Angsana New" w:hAnsi="Angsana New"/>
          <w:sz w:val="30"/>
          <w:szCs w:val="30"/>
        </w:rPr>
        <w:t>6.1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172ED9">
        <w:rPr>
          <w:rFonts w:ascii="Angsana New" w:hAnsi="Angsana New"/>
          <w:i/>
          <w:iCs/>
          <w:sz w:val="30"/>
          <w:szCs w:val="30"/>
        </w:rPr>
        <w:t>194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</w:t>
      </w:r>
      <w:r w:rsidR="00C6210B">
        <w:rPr>
          <w:rFonts w:ascii="Angsana New" w:hAnsi="Angsana New"/>
          <w:sz w:val="30"/>
          <w:szCs w:val="30"/>
        </w:rPr>
        <w:t xml:space="preserve"> </w:t>
      </w:r>
      <w:r w:rsidR="00172ED9">
        <w:rPr>
          <w:rFonts w:ascii="Angsana New" w:hAnsi="Angsana New"/>
          <w:sz w:val="30"/>
          <w:szCs w:val="30"/>
        </w:rPr>
        <w:t>675</w:t>
      </w:r>
      <w:r w:rsidRPr="008A130E">
        <w:rPr>
          <w:rFonts w:ascii="Angsana New" w:hAnsi="Angsana New" w:hint="cs"/>
          <w:sz w:val="30"/>
          <w:szCs w:val="30"/>
          <w:cs/>
        </w:rPr>
        <w:t xml:space="preserve"> ล้</w:t>
      </w:r>
      <w:r w:rsidRPr="00B44225">
        <w:rPr>
          <w:rFonts w:ascii="Angsana New" w:hAnsi="Angsana New" w:hint="cs"/>
          <w:sz w:val="30"/>
          <w:szCs w:val="30"/>
          <w:cs/>
        </w:rPr>
        <w:t>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110824">
        <w:rPr>
          <w:rFonts w:ascii="Angsana New" w:hAnsi="Angsana New"/>
          <w:i/>
          <w:iCs/>
          <w:sz w:val="30"/>
          <w:szCs w:val="30"/>
        </w:rPr>
        <w:t>8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A4C0" w14:textId="77777777" w:rsidR="003F106E" w:rsidRDefault="003F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6E9C07" w14:textId="7CE8FBAA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2"/>
        <w:gridCol w:w="274"/>
        <w:gridCol w:w="1256"/>
        <w:gridCol w:w="273"/>
        <w:gridCol w:w="1239"/>
        <w:gridCol w:w="180"/>
        <w:gridCol w:w="1242"/>
      </w:tblGrid>
      <w:tr w:rsidR="006D0F81" w:rsidRPr="003054FD" w14:paraId="1CAC66A6" w14:textId="77777777" w:rsidTr="003F106E">
        <w:trPr>
          <w:cantSplit/>
          <w:trHeight w:val="428"/>
          <w:tblHeader/>
        </w:trPr>
        <w:tc>
          <w:tcPr>
            <w:tcW w:w="3492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2796180" w14:textId="77777777" w:rsidR="006D0F81" w:rsidRPr="003054FD" w:rsidRDefault="006D0F81" w:rsidP="002A38C1">
            <w:pPr>
              <w:pStyle w:val="acctmergecolhdg"/>
              <w:spacing w:line="240" w:lineRule="auto"/>
              <w:ind w:left="-83" w:right="-101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06E" w:rsidRPr="003054FD" w14:paraId="2650E8F0" w14:textId="77777777" w:rsidTr="003F106E">
        <w:trPr>
          <w:cantSplit/>
          <w:trHeight w:val="825"/>
          <w:tblHeader/>
        </w:trPr>
        <w:tc>
          <w:tcPr>
            <w:tcW w:w="3492" w:type="dxa"/>
            <w:vAlign w:val="bottom"/>
          </w:tcPr>
          <w:p w14:paraId="1CEAB7E3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39D412D" w14:textId="078000E7" w:rsidR="003F106E" w:rsidRPr="003054FD" w:rsidRDefault="00887D7A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87D7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887D7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3F106E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3F10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72DA40A6" w14:textId="77777777" w:rsidR="003F106E" w:rsidRPr="003054FD" w:rsidRDefault="003F106E" w:rsidP="003F106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9EF1053" w14:textId="78AA198D" w:rsidR="003F106E" w:rsidRPr="003054FD" w:rsidRDefault="003F106E" w:rsidP="003F106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235208E9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D2C946F" w14:textId="76A2A305" w:rsidR="003F106E" w:rsidRPr="003054FD" w:rsidRDefault="00887D7A" w:rsidP="002A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887D7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="003F106E"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3F106E" w:rsidRPr="003F106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472C3B" w14:textId="77777777" w:rsidR="003F106E" w:rsidRPr="003054FD" w:rsidRDefault="003F106E" w:rsidP="003F106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F78BF55" w14:textId="4FA0A076" w:rsidR="003F106E" w:rsidRPr="003054FD" w:rsidRDefault="003F106E" w:rsidP="003F106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3F106E" w:rsidRPr="003054FD" w14:paraId="68BBAEC6" w14:textId="77777777" w:rsidTr="003F106E">
        <w:trPr>
          <w:cantSplit/>
          <w:trHeight w:val="406"/>
          <w:tblHeader/>
        </w:trPr>
        <w:tc>
          <w:tcPr>
            <w:tcW w:w="3492" w:type="dxa"/>
            <w:vAlign w:val="bottom"/>
            <w:hideMark/>
          </w:tcPr>
          <w:p w14:paraId="0904F67D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26" w:type="dxa"/>
            <w:gridSpan w:val="7"/>
            <w:vAlign w:val="bottom"/>
            <w:hideMark/>
          </w:tcPr>
          <w:p w14:paraId="1E70CED6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106E" w:rsidRPr="003054FD" w14:paraId="25041362" w14:textId="77777777" w:rsidTr="003F106E">
        <w:trPr>
          <w:cantSplit/>
          <w:trHeight w:val="406"/>
        </w:trPr>
        <w:tc>
          <w:tcPr>
            <w:tcW w:w="3492" w:type="dxa"/>
            <w:hideMark/>
          </w:tcPr>
          <w:p w14:paraId="032CC344" w14:textId="77777777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674BB94E" w14:textId="3D296C08" w:rsidR="003F106E" w:rsidRPr="003054FD" w:rsidRDefault="00905774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2,745,943</w:t>
            </w:r>
          </w:p>
        </w:tc>
        <w:tc>
          <w:tcPr>
            <w:tcW w:w="274" w:type="dxa"/>
          </w:tcPr>
          <w:p w14:paraId="5F10C89E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ED39BB" w14:textId="296E23DE" w:rsidR="003F106E" w:rsidRPr="003054FD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24CC76B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F39576" w14:textId="5BAADE93" w:rsidR="003F106E" w:rsidRPr="003054FD" w:rsidRDefault="001D3C51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2,419,118</w:t>
            </w:r>
          </w:p>
        </w:tc>
        <w:tc>
          <w:tcPr>
            <w:tcW w:w="180" w:type="dxa"/>
          </w:tcPr>
          <w:p w14:paraId="65B9AC2D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0F3229" w14:textId="78381662" w:rsidR="003F106E" w:rsidRPr="003054FD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2,541,054</w:t>
            </w:r>
          </w:p>
        </w:tc>
      </w:tr>
      <w:tr w:rsidR="003F106E" w:rsidRPr="003054FD" w14:paraId="1168707E" w14:textId="77777777" w:rsidTr="003F106E">
        <w:trPr>
          <w:cantSplit/>
          <w:trHeight w:val="406"/>
        </w:trPr>
        <w:tc>
          <w:tcPr>
            <w:tcW w:w="3492" w:type="dxa"/>
          </w:tcPr>
          <w:p w14:paraId="145A54DA" w14:textId="1EEB6563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2" w:type="dxa"/>
          </w:tcPr>
          <w:p w14:paraId="6875EAB0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47EC438" w14:textId="77777777" w:rsidR="003F106E" w:rsidRPr="00236B53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A8EA8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7F95AD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D0A575" w14:textId="77777777" w:rsidR="003F106E" w:rsidRPr="00236B53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106E" w:rsidRPr="003054FD" w14:paraId="6093AD71" w14:textId="77777777" w:rsidTr="003F106E">
        <w:trPr>
          <w:cantSplit/>
          <w:trHeight w:val="406"/>
        </w:trPr>
        <w:tc>
          <w:tcPr>
            <w:tcW w:w="3492" w:type="dxa"/>
          </w:tcPr>
          <w:p w14:paraId="3691895F" w14:textId="220C2A87" w:rsidR="003F106E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2" w:type="dxa"/>
          </w:tcPr>
          <w:p w14:paraId="084FC7F3" w14:textId="74216A96" w:rsidR="003F106E" w:rsidRDefault="005B4E5B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17,870</w:t>
            </w:r>
          </w:p>
        </w:tc>
        <w:tc>
          <w:tcPr>
            <w:tcW w:w="274" w:type="dxa"/>
          </w:tcPr>
          <w:p w14:paraId="77B65EDC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A6216DC" w14:textId="1E8B1A14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13AFFF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537458" w14:textId="03E119D7" w:rsidR="003F106E" w:rsidRPr="00A138A1" w:rsidRDefault="001D3C51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42A34257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34CC70" w14:textId="5B766775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06E" w:rsidRPr="003054FD" w14:paraId="33D5A88A" w14:textId="77777777" w:rsidTr="003F106E">
        <w:trPr>
          <w:cantSplit/>
          <w:trHeight w:val="406"/>
        </w:trPr>
        <w:tc>
          <w:tcPr>
            <w:tcW w:w="3492" w:type="dxa"/>
          </w:tcPr>
          <w:p w14:paraId="1B6C6455" w14:textId="22F39179" w:rsidR="003F106E" w:rsidRPr="00AC4164" w:rsidRDefault="003F106E" w:rsidP="003F10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6EC7057C" w:rsidR="003F106E" w:rsidRPr="00AC4164" w:rsidRDefault="005B4E5B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2,763,813</w:t>
            </w:r>
          </w:p>
        </w:tc>
        <w:tc>
          <w:tcPr>
            <w:tcW w:w="274" w:type="dxa"/>
          </w:tcPr>
          <w:p w14:paraId="6525BA60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6BD12F" w14:textId="796D06EF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0A44EFE3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41532BCB" w:rsidR="003F106E" w:rsidRPr="00AC4164" w:rsidRDefault="00500395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2,419</w:t>
            </w:r>
            <w:r w:rsidR="007D2829">
              <w:rPr>
                <w:rFonts w:ascii="Angsana New" w:hAnsi="Angsana New"/>
                <w:b/>
                <w:bCs/>
                <w:sz w:val="30"/>
                <w:szCs w:val="30"/>
              </w:rPr>
              <w:t>,133</w:t>
            </w:r>
          </w:p>
        </w:tc>
        <w:tc>
          <w:tcPr>
            <w:tcW w:w="180" w:type="dxa"/>
          </w:tcPr>
          <w:p w14:paraId="327573BD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61DBCFCD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2,541,054</w:t>
            </w:r>
          </w:p>
        </w:tc>
      </w:tr>
    </w:tbl>
    <w:p w14:paraId="6A22BD2B" w14:textId="77777777" w:rsidR="0019722C" w:rsidRDefault="0019722C" w:rsidP="001972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3F10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6F08584D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438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77" w:type="pct"/>
          </w:tcPr>
          <w:p w14:paraId="48794989" w14:textId="7F99B400" w:rsidR="008B34E0" w:rsidRPr="00786A22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2,161,878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61774344" w:rsidR="008B34E0" w:rsidRPr="00785EED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1,778,058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</w:tcPr>
          <w:p w14:paraId="564590CC" w14:textId="1CF5645A" w:rsidR="008B34E0" w:rsidRPr="00B230EB" w:rsidRDefault="003D18A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6914FD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14:paraId="45D0D2CD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69EB0582" w:rsidR="008B34E0" w:rsidRPr="00B230EB" w:rsidRDefault="00A56A1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914FD">
              <w:rPr>
                <w:rFonts w:ascii="Angsana New" w:hAnsi="Angsana New"/>
                <w:sz w:val="30"/>
                <w:szCs w:val="30"/>
              </w:rPr>
              <w:t>4,287</w:t>
            </w:r>
          </w:p>
        </w:tc>
      </w:tr>
      <w:tr w:rsidR="008B34E0" w:rsidRPr="003054FD" w14:paraId="5F3615D6" w14:textId="77777777" w:rsidTr="009B61F9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</w:tcPr>
          <w:p w14:paraId="40E2DC5F" w14:textId="2F291F4A" w:rsidR="008B34E0" w:rsidRPr="00B230EB" w:rsidRDefault="003D18A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8" w:type="pct"/>
          </w:tcPr>
          <w:p w14:paraId="5A2CF337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01621D0E" w:rsidR="008B34E0" w:rsidRPr="00B230EB" w:rsidRDefault="00A56A1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8B34E0" w:rsidRPr="003054FD" w14:paraId="7525D537" w14:textId="77777777" w:rsidTr="009B61F9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E5998" w14:textId="5BFC8939" w:rsidR="008B34E0" w:rsidRPr="00B230EB" w:rsidRDefault="003D18A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(101,26</w:t>
            </w:r>
            <w:r w:rsidR="006914F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56FDF0F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2EABF1E9" w:rsidR="008B34E0" w:rsidRPr="00B230EB" w:rsidRDefault="00A56A1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</w:t>
            </w:r>
            <w:r w:rsidR="00414346">
              <w:rPr>
                <w:rFonts w:ascii="Angsana New" w:hAnsi="Angsana New"/>
                <w:sz w:val="30"/>
                <w:szCs w:val="30"/>
              </w:rPr>
              <w:t>99</w:t>
            </w:r>
            <w:r w:rsidR="006914FD">
              <w:rPr>
                <w:rFonts w:ascii="Angsana New" w:hAnsi="Angsana New"/>
                <w:sz w:val="30"/>
                <w:szCs w:val="30"/>
              </w:rPr>
              <w:t>4</w:t>
            </w:r>
            <w:r w:rsidR="004143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3B303F8D" w:rsidR="00A5122B" w:rsidRPr="003054FD" w:rsidRDefault="001C0923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7D7A" w:rsidRPr="00887D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87D7A" w:rsidRPr="00887D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5F13E1D4" w:rsidR="00A5122B" w:rsidRPr="00286961" w:rsidRDefault="003D18A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</w:t>
            </w:r>
            <w:r w:rsidR="006914FD">
              <w:rPr>
                <w:rFonts w:ascii="Angsana New" w:hAnsi="Angsana New"/>
                <w:b/>
                <w:bCs/>
                <w:sz w:val="30"/>
                <w:szCs w:val="30"/>
              </w:rPr>
              <w:t>7,308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25B67E41" w:rsidR="00A5122B" w:rsidRPr="00286961" w:rsidRDefault="0041434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</w:t>
            </w:r>
            <w:r w:rsidR="006914FD">
              <w:rPr>
                <w:rFonts w:ascii="Angsana New" w:hAnsi="Angsana New"/>
                <w:b/>
                <w:bCs/>
                <w:sz w:val="30"/>
                <w:szCs w:val="30"/>
              </w:rPr>
              <w:t>9,348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12FCB39C" w14:textId="24AFAF60" w:rsidR="006A0D4A" w:rsidRPr="006A0D4A" w:rsidRDefault="003F3137" w:rsidP="006A0D4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  <w:r w:rsidR="006A0D4A">
        <w:rPr>
          <w:rFonts w:ascii="Angsana New" w:hAnsi="Angsana New"/>
          <w:b/>
          <w:bCs/>
          <w:sz w:val="30"/>
          <w:szCs w:val="30"/>
        </w:rPr>
        <w:br/>
      </w:r>
    </w:p>
    <w:p w14:paraId="27DA4A73" w14:textId="7DC3845E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3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38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77"/>
      </w:tblGrid>
      <w:tr w:rsidR="003F106E" w:rsidRPr="00C24B34" w14:paraId="5A5259E1" w14:textId="77777777" w:rsidTr="00887D7A">
        <w:trPr>
          <w:tblHeader/>
        </w:trPr>
        <w:tc>
          <w:tcPr>
            <w:tcW w:w="3690" w:type="dxa"/>
            <w:vAlign w:val="bottom"/>
          </w:tcPr>
          <w:p w14:paraId="7F8D80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7291B17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4D313109" w14:textId="77777777" w:rsidTr="00887D7A">
        <w:trPr>
          <w:tblHeader/>
        </w:trPr>
        <w:tc>
          <w:tcPr>
            <w:tcW w:w="3690" w:type="dxa"/>
            <w:vAlign w:val="bottom"/>
          </w:tcPr>
          <w:p w14:paraId="244EEE5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31B7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109D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02D7F19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อุปกรณ์ยานยนต์</w:t>
            </w:r>
          </w:p>
        </w:tc>
        <w:tc>
          <w:tcPr>
            <w:tcW w:w="265" w:type="dxa"/>
          </w:tcPr>
          <w:p w14:paraId="315BAEE8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gridSpan w:val="3"/>
          </w:tcPr>
          <w:p w14:paraId="2551C29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CA2F03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</w:tcPr>
          <w:p w14:paraId="21E5AA1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</w:tcPr>
          <w:p w14:paraId="02BB453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5A46E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35F37E1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06EF9E6A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gridSpan w:val="3"/>
          </w:tcPr>
          <w:p w14:paraId="319CFCA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5A3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9D2AB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17DD98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</w:tcPr>
          <w:p w14:paraId="240DBD9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2E5B1D" w14:textId="77777777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36A2F8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</w:tcPr>
          <w:p w14:paraId="6BAEB05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gridSpan w:val="3"/>
          </w:tcPr>
          <w:p w14:paraId="27AF4F4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80F24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BF41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5181" w:rsidRPr="00C24B34" w14:paraId="219E3818" w14:textId="77777777" w:rsidTr="00887D7A">
        <w:trPr>
          <w:tblHeader/>
        </w:trPr>
        <w:tc>
          <w:tcPr>
            <w:tcW w:w="3690" w:type="dxa"/>
            <w:vAlign w:val="bottom"/>
          </w:tcPr>
          <w:p w14:paraId="73331622" w14:textId="0E81D53F" w:rsidR="005B5181" w:rsidRPr="00C24B34" w:rsidRDefault="001C0923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887D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87D7A"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87D7A"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4" w:type="dxa"/>
            <w:vAlign w:val="bottom"/>
          </w:tcPr>
          <w:p w14:paraId="09E51DD3" w14:textId="46D7C4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vAlign w:val="bottom"/>
          </w:tcPr>
          <w:p w14:paraId="35B5EA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1EFA37C3" w14:textId="558CC02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887D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5" w:type="dxa"/>
            <w:vAlign w:val="bottom"/>
          </w:tcPr>
          <w:p w14:paraId="003A000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C20756B" w14:textId="0B3871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vAlign w:val="bottom"/>
          </w:tcPr>
          <w:p w14:paraId="1445786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28797B" w14:textId="12A7E1C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vAlign w:val="bottom"/>
          </w:tcPr>
          <w:p w14:paraId="53C945C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B864120" w14:textId="504B35B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187D4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19689599" w14:textId="14A1890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vAlign w:val="bottom"/>
          </w:tcPr>
          <w:p w14:paraId="5C3FDD8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19237BA9" w14:textId="3C7D783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vAlign w:val="bottom"/>
          </w:tcPr>
          <w:p w14:paraId="014BCB8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CBB84F" w14:textId="5A6F76F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vAlign w:val="bottom"/>
          </w:tcPr>
          <w:p w14:paraId="496A8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16B19706" w14:textId="1998EE4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35FB7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A1BE9B1" w14:textId="1338196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</w:tcPr>
          <w:p w14:paraId="6BE0D6A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2B98D7EF" w14:textId="4C2DA13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vAlign w:val="bottom"/>
          </w:tcPr>
          <w:p w14:paraId="21A0B61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vAlign w:val="bottom"/>
          </w:tcPr>
          <w:p w14:paraId="2D75F755" w14:textId="3271682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5B5181" w:rsidRPr="00C24B34" w14:paraId="40D16ED9" w14:textId="77777777" w:rsidTr="00887D7A">
        <w:trPr>
          <w:tblHeader/>
        </w:trPr>
        <w:tc>
          <w:tcPr>
            <w:tcW w:w="3690" w:type="dxa"/>
            <w:vAlign w:val="bottom"/>
          </w:tcPr>
          <w:p w14:paraId="4DDABDBF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5BAE17B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5181" w:rsidRPr="00C24B34" w14:paraId="4CFD0C4A" w14:textId="77777777" w:rsidTr="00887D7A">
        <w:tc>
          <w:tcPr>
            <w:tcW w:w="3690" w:type="dxa"/>
          </w:tcPr>
          <w:p w14:paraId="3D9655B8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vAlign w:val="bottom"/>
          </w:tcPr>
          <w:p w14:paraId="4B635A5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D8DCE6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433A5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4C6C6A4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63650E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CCB8F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41A8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9EA95A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77B65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E677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B89DE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174C2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0FD1EC1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35BA3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D9D0BB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D85D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5386E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A7D9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743E02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1FA15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2231BB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EADE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58659B2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D7A" w:rsidRPr="00C24B34" w14:paraId="3D93CD16" w14:textId="77777777" w:rsidTr="00887D7A">
        <w:tc>
          <w:tcPr>
            <w:tcW w:w="3690" w:type="dxa"/>
          </w:tcPr>
          <w:p w14:paraId="22CD61C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</w:tcPr>
          <w:p w14:paraId="3C2CE28A" w14:textId="279E5482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39" w:type="dxa"/>
          </w:tcPr>
          <w:p w14:paraId="20FB9A6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6F5F4C30" w14:textId="626FF4CD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65" w:type="dxa"/>
          </w:tcPr>
          <w:p w14:paraId="35FAC76C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0C148FB" w14:textId="2DF6865C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3,478</w:t>
            </w:r>
          </w:p>
        </w:tc>
        <w:tc>
          <w:tcPr>
            <w:tcW w:w="240" w:type="dxa"/>
          </w:tcPr>
          <w:p w14:paraId="4219C1B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1295F1F" w14:textId="1941E33F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244" w:type="dxa"/>
            <w:gridSpan w:val="2"/>
          </w:tcPr>
          <w:p w14:paraId="5B3319B4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526DE887" w14:textId="5872B56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5D7E7096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6B219C2" w14:textId="5912DE13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09931D9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BE20157" w14:textId="4ADB44A4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4,542</w:t>
            </w:r>
          </w:p>
        </w:tc>
        <w:tc>
          <w:tcPr>
            <w:tcW w:w="267" w:type="dxa"/>
          </w:tcPr>
          <w:p w14:paraId="585A534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8A6C7" w14:textId="132F9309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270" w:type="dxa"/>
          </w:tcPr>
          <w:p w14:paraId="4462E2AE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09F0481" w14:textId="5E1E3F5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7C93C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393E9ECD" w14:textId="5B4B65D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5EDFF6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CC2B0C3" w14:textId="7D87545C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4,542</w:t>
            </w:r>
          </w:p>
        </w:tc>
        <w:tc>
          <w:tcPr>
            <w:tcW w:w="257" w:type="dxa"/>
          </w:tcPr>
          <w:p w14:paraId="5404253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14C344" w14:textId="7CD1B0D2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</w:tr>
      <w:tr w:rsidR="00887D7A" w:rsidRPr="00C24B34" w14:paraId="788A9E26" w14:textId="77777777" w:rsidTr="00887D7A">
        <w:tc>
          <w:tcPr>
            <w:tcW w:w="3690" w:type="dxa"/>
          </w:tcPr>
          <w:p w14:paraId="6A2FA679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11255DC" w14:textId="6D61B584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74B3F5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328B271" w14:textId="6F7B0308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B527D6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6A0D466" w14:textId="7A1441C4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40" w:type="dxa"/>
          </w:tcPr>
          <w:p w14:paraId="6300FE95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38337671" w14:textId="10E73AF0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4" w:type="dxa"/>
            <w:gridSpan w:val="2"/>
          </w:tcPr>
          <w:p w14:paraId="29539E8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7F458FD" w14:textId="43A514A4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6962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BBA8758" w14:textId="464108B3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7118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497A090" w14:textId="6B0BC2D9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67" w:type="dxa"/>
          </w:tcPr>
          <w:p w14:paraId="37F78336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192B9" w14:textId="60C80540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79169074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B0BCC1" w14:textId="2D76C7CA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244639D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524CA96" w14:textId="60C20E1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267" w:type="dxa"/>
          </w:tcPr>
          <w:p w14:paraId="5F7CB72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E8B4B21" w14:textId="4BBC5AD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CE0369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65A57F" w14:textId="32A7C729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7D7A" w:rsidRPr="00C24B34" w14:paraId="4C2960FF" w14:textId="77777777" w:rsidTr="00887D7A">
        <w:tc>
          <w:tcPr>
            <w:tcW w:w="3690" w:type="dxa"/>
          </w:tcPr>
          <w:p w14:paraId="78E20DA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3332853" w14:textId="4C45AF4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9" w:type="dxa"/>
          </w:tcPr>
          <w:p w14:paraId="2C9EAB7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5E25516B" w14:textId="20362A51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65" w:type="dxa"/>
          </w:tcPr>
          <w:p w14:paraId="58B1578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BD57" w14:textId="62922A88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3,504</w:t>
            </w:r>
          </w:p>
        </w:tc>
        <w:tc>
          <w:tcPr>
            <w:tcW w:w="240" w:type="dxa"/>
          </w:tcPr>
          <w:p w14:paraId="344A856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C8F3F" w14:textId="74A58BFD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4,230</w:t>
            </w:r>
          </w:p>
        </w:tc>
        <w:tc>
          <w:tcPr>
            <w:tcW w:w="244" w:type="dxa"/>
            <w:gridSpan w:val="2"/>
          </w:tcPr>
          <w:p w14:paraId="73401AA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7D4B96C3" w14:textId="31AA0639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57E3C13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778E127" w14:textId="025E6012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5362848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5826C49" w14:textId="1635A4B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4,568</w:t>
            </w:r>
          </w:p>
        </w:tc>
        <w:tc>
          <w:tcPr>
            <w:tcW w:w="267" w:type="dxa"/>
          </w:tcPr>
          <w:p w14:paraId="7780E61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06E0D6" w14:textId="2A69C1A6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5,215</w:t>
            </w:r>
          </w:p>
        </w:tc>
        <w:tc>
          <w:tcPr>
            <w:tcW w:w="270" w:type="dxa"/>
          </w:tcPr>
          <w:p w14:paraId="4DEC304F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90613DF" w14:textId="72BDDAB6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(26)</w:t>
            </w:r>
          </w:p>
        </w:tc>
        <w:tc>
          <w:tcPr>
            <w:tcW w:w="236" w:type="dxa"/>
          </w:tcPr>
          <w:p w14:paraId="793555A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2413C8" w14:textId="0AF21EB8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67" w:type="dxa"/>
          </w:tcPr>
          <w:p w14:paraId="19179BF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39C781C3" w14:textId="410D890D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4,542</w:t>
            </w:r>
          </w:p>
        </w:tc>
        <w:tc>
          <w:tcPr>
            <w:tcW w:w="257" w:type="dxa"/>
          </w:tcPr>
          <w:p w14:paraId="35C9FBA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C8A331" w14:textId="5E7AEDB4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</w:tr>
      <w:tr w:rsidR="005B5181" w:rsidRPr="00C24B34" w14:paraId="74E95049" w14:textId="77777777" w:rsidTr="00887D7A">
        <w:trPr>
          <w:trHeight w:val="20"/>
        </w:trPr>
        <w:tc>
          <w:tcPr>
            <w:tcW w:w="3690" w:type="dxa"/>
          </w:tcPr>
          <w:p w14:paraId="6A7AFA70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0AE698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80721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9A6E8F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3439C6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43D2F08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6178B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</w:tcPr>
          <w:p w14:paraId="4C6064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8F0544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26DD6B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0F8B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6401822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EBFD6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0065E27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FAEAF7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B8E9B8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1B2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B4D7F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6131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AB622E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65ECC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293A827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4ABCAB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0D8CFD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59A76152" w14:textId="77777777" w:rsidTr="00887D7A">
        <w:tc>
          <w:tcPr>
            <w:tcW w:w="3690" w:type="dxa"/>
          </w:tcPr>
          <w:p w14:paraId="35B9F6D5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vAlign w:val="bottom"/>
          </w:tcPr>
          <w:p w14:paraId="3A3F1C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22F96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2C7D65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77698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5BBAD3F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6398D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6CEAE9E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B1B80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918FE0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7196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6CF58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E13F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FB19AD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B8EF4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653AC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92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76E19B3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CA0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779AB5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1AE93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16240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4BDE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69412F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191775F8" w14:textId="77777777" w:rsidTr="00887D7A">
        <w:tc>
          <w:tcPr>
            <w:tcW w:w="3690" w:type="dxa"/>
          </w:tcPr>
          <w:p w14:paraId="054D625B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vAlign w:val="bottom"/>
          </w:tcPr>
          <w:p w14:paraId="04C2EF3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55ECBC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60BC1B6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B7452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892A8E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66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020352D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48E0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7B07A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DD60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D183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7F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4EC813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026D5C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CE329B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4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1C2994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F36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838284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6EB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B04933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8FD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4D42DCA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D7A" w:rsidRPr="00C24B34" w14:paraId="65F31FE0" w14:textId="77777777" w:rsidTr="00887D7A">
        <w:tc>
          <w:tcPr>
            <w:tcW w:w="3690" w:type="dxa"/>
          </w:tcPr>
          <w:p w14:paraId="34155E45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</w:tcPr>
          <w:p w14:paraId="32CE593B" w14:textId="68FD11AF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39" w:type="dxa"/>
          </w:tcPr>
          <w:p w14:paraId="3141EFF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499EE3A4" w14:textId="020A6363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65" w:type="dxa"/>
          </w:tcPr>
          <w:p w14:paraId="6F8FE46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E3AAE8A" w14:textId="091FC685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40" w:type="dxa"/>
          </w:tcPr>
          <w:p w14:paraId="2C46E409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6A70982" w14:textId="01316032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4" w:type="dxa"/>
            <w:gridSpan w:val="2"/>
          </w:tcPr>
          <w:p w14:paraId="41248AB5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1EA0A5C" w14:textId="1B10F48A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7A9C45A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8284C5D" w14:textId="571A7FCF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1D06770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C105ECC" w14:textId="4AB7743C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67" w:type="dxa"/>
          </w:tcPr>
          <w:p w14:paraId="3B116E2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6BAE6C5" w14:textId="3B8B36CE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6B33D3ED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3E562C6D" w14:textId="787C6728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318DC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B0D596F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2CC2ED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23EE280" w14:textId="6517ACB5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57" w:type="dxa"/>
          </w:tcPr>
          <w:p w14:paraId="218431A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7709AE5" w14:textId="4572ACD5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</w:tr>
      <w:tr w:rsidR="00887D7A" w:rsidRPr="00C24B34" w14:paraId="3EB389A5" w14:textId="77777777" w:rsidTr="00887D7A">
        <w:tc>
          <w:tcPr>
            <w:tcW w:w="3690" w:type="dxa"/>
          </w:tcPr>
          <w:p w14:paraId="3B1AC8A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</w:tcPr>
          <w:p w14:paraId="0D90F801" w14:textId="498CE7D2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39" w:type="dxa"/>
          </w:tcPr>
          <w:p w14:paraId="0D86F47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D5D3241" w14:textId="2F2BA446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65" w:type="dxa"/>
          </w:tcPr>
          <w:p w14:paraId="4B5DA3D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263E3E5" w14:textId="3F0CB96C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240" w:type="dxa"/>
          </w:tcPr>
          <w:p w14:paraId="2D2AB224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5A00E2C6" w14:textId="757985D5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244" w:type="dxa"/>
            <w:gridSpan w:val="2"/>
          </w:tcPr>
          <w:p w14:paraId="6F089BA5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848015A" w14:textId="38CC196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3D68AFA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7426E72A" w14:textId="335B17C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270" w:type="dxa"/>
          </w:tcPr>
          <w:p w14:paraId="137F262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FE67ACF" w14:textId="66AF5CD7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4,100</w:t>
            </w:r>
          </w:p>
        </w:tc>
        <w:tc>
          <w:tcPr>
            <w:tcW w:w="267" w:type="dxa"/>
          </w:tcPr>
          <w:p w14:paraId="1802213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C19998" w14:textId="47AC6638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4,737</w:t>
            </w:r>
          </w:p>
        </w:tc>
        <w:tc>
          <w:tcPr>
            <w:tcW w:w="270" w:type="dxa"/>
          </w:tcPr>
          <w:p w14:paraId="322E28CC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FDFE603" w14:textId="578E713A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7DB0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5E98E0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F991A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054C274" w14:textId="3CF833BB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4,100</w:t>
            </w:r>
          </w:p>
        </w:tc>
        <w:tc>
          <w:tcPr>
            <w:tcW w:w="257" w:type="dxa"/>
          </w:tcPr>
          <w:p w14:paraId="0EB4A46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4312AE3F" w14:textId="24DDC488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4,737</w:t>
            </w:r>
          </w:p>
        </w:tc>
      </w:tr>
      <w:tr w:rsidR="00887D7A" w:rsidRPr="00C24B34" w14:paraId="7832C351" w14:textId="77777777" w:rsidTr="00887D7A">
        <w:tc>
          <w:tcPr>
            <w:tcW w:w="3690" w:type="dxa"/>
          </w:tcPr>
          <w:p w14:paraId="08B441D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</w:tcPr>
          <w:p w14:paraId="064F29E8" w14:textId="2B8443AF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9" w:type="dxa"/>
          </w:tcPr>
          <w:p w14:paraId="2607575D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2AF5977" w14:textId="06916AB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65" w:type="dxa"/>
          </w:tcPr>
          <w:p w14:paraId="1C07D31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3390CCA" w14:textId="66323C9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AC9B8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ED6F3C9" w14:textId="53CB93A2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753685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5D5E6D5" w14:textId="08F6CE5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5597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1A44F249" w14:textId="0944646B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90C4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A319C87" w14:textId="674F6BF6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67" w:type="dxa"/>
          </w:tcPr>
          <w:p w14:paraId="2C4E9B0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9ED115" w14:textId="40EB95C6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DC7F58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23599E" w14:textId="0E9A961D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1DBDD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1CC827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B6705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AFF9FC7" w14:textId="33962C4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57" w:type="dxa"/>
          </w:tcPr>
          <w:p w14:paraId="1BA172B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1BBB36D1" w14:textId="4C7E586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87D7A" w:rsidRPr="00C24B34" w14:paraId="30ED965B" w14:textId="77777777" w:rsidTr="00887D7A">
        <w:tc>
          <w:tcPr>
            <w:tcW w:w="3690" w:type="dxa"/>
          </w:tcPr>
          <w:p w14:paraId="4E7C00FF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63F192C" w14:textId="086EBDF6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3DB55AFE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17089FA" w14:textId="0970874A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5" w:type="dxa"/>
          </w:tcPr>
          <w:p w14:paraId="056A358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6936F1A" w14:textId="3CC80AFB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40" w:type="dxa"/>
          </w:tcPr>
          <w:p w14:paraId="711A1F1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1227D614" w14:textId="3C4E93A8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4" w:type="dxa"/>
            <w:gridSpan w:val="2"/>
          </w:tcPr>
          <w:p w14:paraId="1D4C8892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C201192" w14:textId="7F55F414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54EE14A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E257FCB" w14:textId="17A8A723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4532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E16F926" w14:textId="74AA9E4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7" w:type="dxa"/>
          </w:tcPr>
          <w:p w14:paraId="02611BEC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278DC9D" w14:textId="578DA52E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1B44F8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D5AB187" w14:textId="5B7D9A6B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593B3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941AF8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F6D1E3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DECC20" w14:textId="77A75C7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57" w:type="dxa"/>
          </w:tcPr>
          <w:p w14:paraId="1849DF9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5134FE9" w14:textId="2763BB5F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87D7A" w:rsidRPr="00C24B34" w14:paraId="33D95D2E" w14:textId="77777777" w:rsidTr="00887D7A">
        <w:tc>
          <w:tcPr>
            <w:tcW w:w="3690" w:type="dxa"/>
          </w:tcPr>
          <w:p w14:paraId="25ADEC70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C545430" w14:textId="56D01D69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9" w:type="dxa"/>
          </w:tcPr>
          <w:p w14:paraId="6A2E848F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5A05AF6" w14:textId="2F476D09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65" w:type="dxa"/>
          </w:tcPr>
          <w:p w14:paraId="43CE504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B2FD" w14:textId="747D9F8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3,478</w:t>
            </w:r>
          </w:p>
        </w:tc>
        <w:tc>
          <w:tcPr>
            <w:tcW w:w="240" w:type="dxa"/>
          </w:tcPr>
          <w:p w14:paraId="0C848AE6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5E1D" w14:textId="2537BFE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4,198</w:t>
            </w:r>
          </w:p>
        </w:tc>
        <w:tc>
          <w:tcPr>
            <w:tcW w:w="244" w:type="dxa"/>
            <w:gridSpan w:val="2"/>
          </w:tcPr>
          <w:p w14:paraId="2214601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02B73F3B" w14:textId="5584B4BD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4B016AFD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0723A5E" w14:textId="4D6E6D9D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0935D316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0EFA98A" w14:textId="08E1EBC3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4,542</w:t>
            </w:r>
          </w:p>
        </w:tc>
        <w:tc>
          <w:tcPr>
            <w:tcW w:w="267" w:type="dxa"/>
          </w:tcPr>
          <w:p w14:paraId="3547F5F7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B3CEB0" w14:textId="4E89035D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70" w:type="dxa"/>
          </w:tcPr>
          <w:p w14:paraId="210CF42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8FE66B1" w14:textId="7C99EA70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63978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43C767AB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E0D201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72E543C1" w14:textId="66A59A5D" w:rsidR="00887D7A" w:rsidRPr="00C24B34" w:rsidRDefault="006914FD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4,542</w:t>
            </w:r>
          </w:p>
        </w:tc>
        <w:tc>
          <w:tcPr>
            <w:tcW w:w="257" w:type="dxa"/>
          </w:tcPr>
          <w:p w14:paraId="606549AF" w14:textId="77777777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8C8A11B" w14:textId="0A927664" w:rsidR="00887D7A" w:rsidRPr="00C24B34" w:rsidRDefault="00887D7A" w:rsidP="0088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</w:tr>
      <w:tr w:rsidR="005B5181" w:rsidRPr="00C24B34" w14:paraId="419628F7" w14:textId="77777777" w:rsidTr="00887D7A">
        <w:tc>
          <w:tcPr>
            <w:tcW w:w="3690" w:type="dxa"/>
          </w:tcPr>
          <w:p w14:paraId="34D875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F1D5D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48CFA0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F6138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FBBFC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9CE291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50A7F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</w:tcPr>
          <w:p w14:paraId="6ED72EF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03103E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14:paraId="0370B1C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103D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5DD6C8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968E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4A5B764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D4AF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752F11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852A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14:paraId="7887B33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27FE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5A2162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9376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B5F3B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4F7738E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2BCF0F9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C3E1CDC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5417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8"/>
        <w:gridCol w:w="671"/>
        <w:gridCol w:w="10"/>
        <w:gridCol w:w="257"/>
        <w:gridCol w:w="9"/>
        <w:gridCol w:w="722"/>
        <w:gridCol w:w="257"/>
        <w:gridCol w:w="819"/>
      </w:tblGrid>
      <w:tr w:rsidR="003F106E" w:rsidRPr="00C24B34" w14:paraId="0AA8FE13" w14:textId="77777777" w:rsidTr="00887D7A">
        <w:trPr>
          <w:tblHeader/>
        </w:trPr>
        <w:tc>
          <w:tcPr>
            <w:tcW w:w="3690" w:type="dxa"/>
            <w:vAlign w:val="bottom"/>
          </w:tcPr>
          <w:p w14:paraId="0BD6A247" w14:textId="77777777" w:rsidR="003F106E" w:rsidRPr="00C24B34" w:rsidRDefault="003F106E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vAlign w:val="bottom"/>
          </w:tcPr>
          <w:p w14:paraId="441C3EF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262C58B8" w14:textId="77777777" w:rsidTr="00887D7A">
        <w:trPr>
          <w:tblHeader/>
        </w:trPr>
        <w:tc>
          <w:tcPr>
            <w:tcW w:w="3690" w:type="dxa"/>
            <w:vAlign w:val="bottom"/>
          </w:tcPr>
          <w:p w14:paraId="1027DF0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</w:tcPr>
          <w:p w14:paraId="64A46F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2A411C3" w14:textId="5A35EE20" w:rsidR="003F106E" w:rsidRPr="00C24B34" w:rsidRDefault="003F106E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อิเล็กทรอนิกส์สำหรับอุปกรณ์ยานยนต์</w:t>
            </w:r>
          </w:p>
        </w:tc>
        <w:tc>
          <w:tcPr>
            <w:tcW w:w="265" w:type="dxa"/>
          </w:tcPr>
          <w:p w14:paraId="4B4A444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</w:tcPr>
          <w:p w14:paraId="7B291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BD3DD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</w:tcPr>
          <w:p w14:paraId="3DF9868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</w:tcPr>
          <w:p w14:paraId="28AA5F1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0E560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00773F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</w:tcPr>
          <w:p w14:paraId="18F84BE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</w:tcPr>
          <w:p w14:paraId="0885B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1838D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49E29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7862A5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gridSpan w:val="4"/>
          </w:tcPr>
          <w:p w14:paraId="711459D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DEDBCB" w14:textId="77777777" w:rsidR="00473AE5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EB1834B" w14:textId="671A5294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6" w:type="dxa"/>
            <w:gridSpan w:val="2"/>
          </w:tcPr>
          <w:p w14:paraId="2B06D32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gridSpan w:val="3"/>
          </w:tcPr>
          <w:p w14:paraId="3FE033C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FF9C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8DBA2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222897" w:rsidRPr="00C24B34" w14:paraId="2606FE17" w14:textId="77777777" w:rsidTr="00887D7A">
        <w:trPr>
          <w:tblHeader/>
        </w:trPr>
        <w:tc>
          <w:tcPr>
            <w:tcW w:w="3690" w:type="dxa"/>
            <w:vAlign w:val="bottom"/>
          </w:tcPr>
          <w:p w14:paraId="0E5454CD" w14:textId="1209AFA3" w:rsidR="00222897" w:rsidRPr="00C24B34" w:rsidRDefault="00222897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887D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87D7A"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87D7A"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5445FAAA" w14:textId="5A946836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vAlign w:val="bottom"/>
          </w:tcPr>
          <w:p w14:paraId="1BAE1C7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1868009" w14:textId="53D37A6D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vAlign w:val="bottom"/>
          </w:tcPr>
          <w:p w14:paraId="1FEA9058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04B046DB" w14:textId="43BA013F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vAlign w:val="bottom"/>
          </w:tcPr>
          <w:p w14:paraId="799AF817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2C7936" w14:textId="7DD7B554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vAlign w:val="bottom"/>
          </w:tcPr>
          <w:p w14:paraId="4A32EF9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1F1E9866" w14:textId="58B90AF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vAlign w:val="bottom"/>
          </w:tcPr>
          <w:p w14:paraId="73C95665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0E045CA0" w14:textId="280D8A3E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58622A62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900DDA6" w14:textId="11FDEB43" w:rsidR="00222897" w:rsidRPr="00C24B34" w:rsidRDefault="0005192A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2897"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vAlign w:val="bottom"/>
          </w:tcPr>
          <w:p w14:paraId="4144004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8CC3907" w14:textId="0C9E766D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7DB49E13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214B9F" w14:textId="3219057C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8" w:type="dxa"/>
            <w:vAlign w:val="bottom"/>
          </w:tcPr>
          <w:p w14:paraId="395ECB0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49FDB8F" w14:textId="24AC0E08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  <w:gridSpan w:val="2"/>
          </w:tcPr>
          <w:p w14:paraId="03B6B4C6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341CFC6" w14:textId="4808B01A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vAlign w:val="bottom"/>
          </w:tcPr>
          <w:p w14:paraId="5ECC891D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67B5017D" w14:textId="3651C94B" w:rsidR="00222897" w:rsidRPr="00C24B34" w:rsidRDefault="00222897" w:rsidP="0005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</w:tr>
      <w:tr w:rsidR="00222897" w:rsidRPr="00C24B34" w14:paraId="356B76F7" w14:textId="77777777" w:rsidTr="00887D7A">
        <w:trPr>
          <w:tblHeader/>
        </w:trPr>
        <w:tc>
          <w:tcPr>
            <w:tcW w:w="3690" w:type="dxa"/>
            <w:vAlign w:val="bottom"/>
          </w:tcPr>
          <w:p w14:paraId="754E7E7C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vAlign w:val="bottom"/>
          </w:tcPr>
          <w:p w14:paraId="5F575BD9" w14:textId="77777777" w:rsidR="00222897" w:rsidRPr="00C24B34" w:rsidRDefault="00222897" w:rsidP="0022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10824" w:rsidRPr="00C24B34" w14:paraId="771613DC" w14:textId="77777777" w:rsidTr="00887D7A">
        <w:tc>
          <w:tcPr>
            <w:tcW w:w="3690" w:type="dxa"/>
          </w:tcPr>
          <w:p w14:paraId="0374128E" w14:textId="5AB5E283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vAlign w:val="center"/>
          </w:tcPr>
          <w:p w14:paraId="16F88C68" w14:textId="657BD56F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9" w:type="dxa"/>
            <w:vAlign w:val="center"/>
          </w:tcPr>
          <w:p w14:paraId="582F3BC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27165FB9" w14:textId="0EBF9CC6" w:rsidR="00110824" w:rsidRPr="00C91BF5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BF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65" w:type="dxa"/>
            <w:vAlign w:val="center"/>
          </w:tcPr>
          <w:p w14:paraId="206308C9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1254D2ED" w14:textId="526212B8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40" w:type="dxa"/>
          </w:tcPr>
          <w:p w14:paraId="5B2C81A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57695F2" w14:textId="67EE21F5" w:rsidR="00110824" w:rsidRPr="00C91BF5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BF5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44" w:type="dxa"/>
            <w:gridSpan w:val="2"/>
          </w:tcPr>
          <w:p w14:paraId="41633A2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16BBEBAD" w14:textId="0E9E3A26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424D1414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22082101" w14:textId="35999F87" w:rsidR="00110824" w:rsidRPr="00C91BF5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B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2CE6DFC2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3022D864" w14:textId="755D2CF4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267" w:type="dxa"/>
          </w:tcPr>
          <w:p w14:paraId="43D42FA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3E35ADEE" w14:textId="6189CA9E" w:rsidR="00110824" w:rsidRPr="00C91BF5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BF5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70" w:type="dxa"/>
            <w:gridSpan w:val="2"/>
          </w:tcPr>
          <w:p w14:paraId="2C5E522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981D7EA" w14:textId="5F907CFA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45059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3F587E5" w14:textId="7E2F01A9" w:rsidR="0011082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7D6B1B94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110DF03C" w14:textId="73818934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257" w:type="dxa"/>
          </w:tcPr>
          <w:p w14:paraId="5EC5DDD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7DBD20C" w14:textId="6C5FB0AB" w:rsidR="00110824" w:rsidRPr="00C91BF5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BF5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110824" w:rsidRPr="00C24B34" w14:paraId="3AFE1983" w14:textId="77777777" w:rsidTr="00887D7A">
        <w:tc>
          <w:tcPr>
            <w:tcW w:w="3690" w:type="dxa"/>
          </w:tcPr>
          <w:p w14:paraId="6DE2217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172B707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8860D3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9B7146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F97CB8E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</w:tcPr>
          <w:p w14:paraId="4D68C94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7FE4F3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2326B3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348F71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13B6DA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B1AD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9710B7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0D1880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615B7BE8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DAD628E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4FAA8AF2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CA149F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29E8F3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E8598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7BFDDF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6B26C7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55F74208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AD06F9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4DF13EA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824" w:rsidRPr="00C24B34" w14:paraId="736D41E8" w14:textId="77777777" w:rsidTr="00887D7A">
        <w:tc>
          <w:tcPr>
            <w:tcW w:w="3690" w:type="dxa"/>
            <w:vAlign w:val="bottom"/>
          </w:tcPr>
          <w:p w14:paraId="412585F0" w14:textId="6752D16D" w:rsidR="00110824" w:rsidRPr="00C24B34" w:rsidRDefault="00110824" w:rsidP="001108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1B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57902FBD" w14:textId="148D2B2B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3" w:type="dxa"/>
            <w:vAlign w:val="bottom"/>
          </w:tcPr>
          <w:p w14:paraId="5184408C" w14:textId="3A3D7727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239" w:type="dxa"/>
            <w:vAlign w:val="bottom"/>
          </w:tcPr>
          <w:p w14:paraId="59AD215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61E5B2D7" w14:textId="1826A199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65" w:type="dxa"/>
            <w:vAlign w:val="bottom"/>
          </w:tcPr>
          <w:p w14:paraId="440ADBF0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6FA46D5C" w14:textId="7E99E0C3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240" w:type="dxa"/>
          </w:tcPr>
          <w:p w14:paraId="12046733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F7BDE8" w14:textId="68A61AC0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3,863</w:t>
            </w:r>
          </w:p>
        </w:tc>
        <w:tc>
          <w:tcPr>
            <w:tcW w:w="244" w:type="dxa"/>
            <w:gridSpan w:val="2"/>
          </w:tcPr>
          <w:p w14:paraId="343D57D5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305F4518" w14:textId="3A8396E6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  <w:tc>
          <w:tcPr>
            <w:tcW w:w="236" w:type="dxa"/>
          </w:tcPr>
          <w:p w14:paraId="51EA84D5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vAlign w:val="bottom"/>
          </w:tcPr>
          <w:p w14:paraId="2CF6B46D" w14:textId="3C1D94DD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1,221</w:t>
            </w:r>
          </w:p>
        </w:tc>
        <w:tc>
          <w:tcPr>
            <w:tcW w:w="270" w:type="dxa"/>
            <w:gridSpan w:val="2"/>
          </w:tcPr>
          <w:p w14:paraId="0F74734C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177D8D8" w14:textId="6A1924C7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5,804</w:t>
            </w:r>
          </w:p>
        </w:tc>
        <w:tc>
          <w:tcPr>
            <w:tcW w:w="267" w:type="dxa"/>
          </w:tcPr>
          <w:p w14:paraId="6DC68CB7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751135CD" w14:textId="53412D2B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6,062</w:t>
            </w:r>
          </w:p>
        </w:tc>
        <w:tc>
          <w:tcPr>
            <w:tcW w:w="270" w:type="dxa"/>
            <w:gridSpan w:val="2"/>
          </w:tcPr>
          <w:p w14:paraId="3049DF74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D0E20DC" w14:textId="1E174053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38" w:type="dxa"/>
          </w:tcPr>
          <w:p w14:paraId="420F68D8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1" w:type="dxa"/>
            <w:vAlign w:val="bottom"/>
          </w:tcPr>
          <w:p w14:paraId="643606E6" w14:textId="26508C40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67" w:type="dxa"/>
            <w:gridSpan w:val="2"/>
          </w:tcPr>
          <w:p w14:paraId="07B39CFF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09A8448" w14:textId="7A88AD3F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5,785</w:t>
            </w:r>
          </w:p>
        </w:tc>
        <w:tc>
          <w:tcPr>
            <w:tcW w:w="257" w:type="dxa"/>
          </w:tcPr>
          <w:p w14:paraId="12D186FD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0B3460AB" w14:textId="0A293A97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6,043</w:t>
            </w:r>
          </w:p>
        </w:tc>
      </w:tr>
      <w:tr w:rsidR="00110824" w:rsidRPr="00C24B34" w14:paraId="67EB0C20" w14:textId="77777777" w:rsidTr="00887D7A">
        <w:tc>
          <w:tcPr>
            <w:tcW w:w="3690" w:type="dxa"/>
            <w:vAlign w:val="bottom"/>
          </w:tcPr>
          <w:p w14:paraId="41864D8E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85A063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0AC7C3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42516FA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5DEF50FB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4102970F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1B69E72E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D68330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gridSpan w:val="2"/>
          </w:tcPr>
          <w:p w14:paraId="68739A1B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35EBFD90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96B4B8A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vAlign w:val="bottom"/>
          </w:tcPr>
          <w:p w14:paraId="643DB8E2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2EEAA872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B4CD7EE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</w:tcPr>
          <w:p w14:paraId="4E04C058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753C59D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3D0E31D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0FA5A987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61655949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1" w:type="dxa"/>
            <w:vAlign w:val="bottom"/>
          </w:tcPr>
          <w:p w14:paraId="081F3D09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  <w:gridSpan w:val="2"/>
          </w:tcPr>
          <w:p w14:paraId="31752AE2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6FAE4CF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" w:type="dxa"/>
          </w:tcPr>
          <w:p w14:paraId="1228C8B2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41A812EE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110824" w:rsidRPr="00C24B34" w14:paraId="2D439B9B" w14:textId="77777777" w:rsidTr="00887D7A">
        <w:tc>
          <w:tcPr>
            <w:tcW w:w="3690" w:type="dxa"/>
            <w:vAlign w:val="bottom"/>
          </w:tcPr>
          <w:p w14:paraId="3F3D1565" w14:textId="173EC598" w:rsidR="00110824" w:rsidRPr="00C24B34" w:rsidRDefault="00110824" w:rsidP="001108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91B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256AA181" w14:textId="3B660A3E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3" w:type="dxa"/>
            <w:vAlign w:val="bottom"/>
          </w:tcPr>
          <w:p w14:paraId="06C2953A" w14:textId="36D28EA0" w:rsidR="00110824" w:rsidRPr="00C24B34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(314)</w:t>
            </w:r>
          </w:p>
        </w:tc>
        <w:tc>
          <w:tcPr>
            <w:tcW w:w="239" w:type="dxa"/>
            <w:vAlign w:val="bottom"/>
          </w:tcPr>
          <w:p w14:paraId="71E390D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2392A01" w14:textId="56618540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265" w:type="dxa"/>
            <w:vAlign w:val="bottom"/>
          </w:tcPr>
          <w:p w14:paraId="260D395D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645E65D2" w14:textId="519D7CAB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(1,381)</w:t>
            </w:r>
          </w:p>
        </w:tc>
        <w:tc>
          <w:tcPr>
            <w:tcW w:w="240" w:type="dxa"/>
          </w:tcPr>
          <w:p w14:paraId="14751C9B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D72EB0" w14:textId="4AC9A03C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(1,374)</w:t>
            </w:r>
          </w:p>
        </w:tc>
        <w:tc>
          <w:tcPr>
            <w:tcW w:w="244" w:type="dxa"/>
            <w:gridSpan w:val="2"/>
          </w:tcPr>
          <w:p w14:paraId="3927019C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28759843" w14:textId="04EE1E0C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236" w:type="dxa"/>
          </w:tcPr>
          <w:p w14:paraId="425F0CF8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vAlign w:val="bottom"/>
          </w:tcPr>
          <w:p w14:paraId="53815CA3" w14:textId="01685545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  <w:tc>
          <w:tcPr>
            <w:tcW w:w="270" w:type="dxa"/>
            <w:gridSpan w:val="2"/>
          </w:tcPr>
          <w:p w14:paraId="24CBAB30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4731F57" w14:textId="2E21BE5B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(1,836)</w:t>
            </w:r>
          </w:p>
        </w:tc>
        <w:tc>
          <w:tcPr>
            <w:tcW w:w="267" w:type="dxa"/>
          </w:tcPr>
          <w:p w14:paraId="3F860A59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1447C596" w14:textId="175C7E3E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(1,799)</w:t>
            </w:r>
          </w:p>
        </w:tc>
        <w:tc>
          <w:tcPr>
            <w:tcW w:w="270" w:type="dxa"/>
            <w:gridSpan w:val="2"/>
          </w:tcPr>
          <w:p w14:paraId="2073C963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018FCB" w14:textId="39616481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8" w:type="dxa"/>
          </w:tcPr>
          <w:p w14:paraId="77F61464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1" w:type="dxa"/>
            <w:vAlign w:val="bottom"/>
          </w:tcPr>
          <w:p w14:paraId="367942A1" w14:textId="7F63E4B5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7" w:type="dxa"/>
            <w:gridSpan w:val="2"/>
          </w:tcPr>
          <w:p w14:paraId="64FDEF88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CDB1476" w14:textId="0417D90B" w:rsidR="00110824" w:rsidRPr="00DB400E" w:rsidRDefault="00D17733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7733">
              <w:rPr>
                <w:rFonts w:ascii="Angsana New" w:hAnsi="Angsana New"/>
                <w:sz w:val="28"/>
                <w:szCs w:val="28"/>
              </w:rPr>
              <w:t>(1,817)</w:t>
            </w:r>
          </w:p>
        </w:tc>
        <w:tc>
          <w:tcPr>
            <w:tcW w:w="257" w:type="dxa"/>
          </w:tcPr>
          <w:p w14:paraId="7BACEDD2" w14:textId="77777777" w:rsidR="00110824" w:rsidRPr="00DB400E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342C9457" w14:textId="686A924C" w:rsidR="00110824" w:rsidRPr="00DB400E" w:rsidRDefault="002438CC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438CC">
              <w:rPr>
                <w:rFonts w:ascii="Angsana New" w:hAnsi="Angsana New"/>
                <w:sz w:val="28"/>
                <w:szCs w:val="28"/>
              </w:rPr>
              <w:t>(1,781)</w:t>
            </w:r>
          </w:p>
        </w:tc>
      </w:tr>
      <w:tr w:rsidR="00110824" w:rsidRPr="00C24B34" w14:paraId="54C6A016" w14:textId="77777777" w:rsidTr="00887D7A">
        <w:tc>
          <w:tcPr>
            <w:tcW w:w="3690" w:type="dxa"/>
          </w:tcPr>
          <w:p w14:paraId="15B5668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</w:tcPr>
          <w:p w14:paraId="6B2AD4A8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52D10CA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0CE9F49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65A2612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B733DC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14FE51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36D1DCE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C1D1A0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37CBFEF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C068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AF3F0B7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667DD0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05F56C88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15A5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02EF7A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AA068B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FC9D990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AC45B3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4FABC72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21C21C6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3C48AA42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B86D3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204366AC" w14:textId="77777777" w:rsidR="00110824" w:rsidRPr="00C24B34" w:rsidRDefault="00110824" w:rsidP="0011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8A75D0" w14:textId="77777777" w:rsidR="003F106E" w:rsidRDefault="003F106E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96"/>
        <w:tblW w:w="150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2A290A" w:rsidRPr="003054FD" w14:paraId="5688DBAA" w14:textId="77777777" w:rsidTr="002A290A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54174FAA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1D5810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2A290A" w:rsidRPr="003054FD" w14:paraId="4BE0A213" w14:textId="77777777" w:rsidTr="002A290A">
        <w:trPr>
          <w:gridAfter w:val="1"/>
          <w:wAfter w:w="18" w:type="dxa"/>
          <w:cantSplit/>
          <w:trHeight w:val="389"/>
          <w:tblHeader/>
        </w:trPr>
        <w:tc>
          <w:tcPr>
            <w:tcW w:w="3692" w:type="dxa"/>
          </w:tcPr>
          <w:p w14:paraId="5B5FF122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0AB2802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CEBAA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7803F7EC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4B4B1258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1A0B8C51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4812CAC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3FB1056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21AE825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3ECC22C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385FAD00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497C9804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A290A" w:rsidRPr="003054FD" w14:paraId="543E7266" w14:textId="77777777" w:rsidTr="002A290A">
        <w:trPr>
          <w:gridAfter w:val="1"/>
          <w:wAfter w:w="18" w:type="dxa"/>
          <w:cantSplit/>
          <w:trHeight w:val="92"/>
          <w:tblHeader/>
        </w:trPr>
        <w:tc>
          <w:tcPr>
            <w:tcW w:w="3692" w:type="dxa"/>
            <w:vAlign w:val="center"/>
          </w:tcPr>
          <w:p w14:paraId="03B69DD4" w14:textId="43E9F139" w:rsidR="002A290A" w:rsidRPr="003054FD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 w:rsidR="00C518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C51815" w:rsidRPr="00C5181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51815" w:rsidRPr="00C5181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3" w:type="dxa"/>
            <w:vAlign w:val="center"/>
          </w:tcPr>
          <w:p w14:paraId="0FD1893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center"/>
          </w:tcPr>
          <w:p w14:paraId="7489A31F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5F43D98A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48FD77F2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EEF5F92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00324A05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44E5D7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6D6441D2" w14:textId="77777777" w:rsidR="002A290A" w:rsidRPr="003054FD" w:rsidRDefault="002A290A" w:rsidP="002A290A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3A3E083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78CE8B7C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26C9FBE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2DD1771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57D30466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center"/>
          </w:tcPr>
          <w:p w14:paraId="555CA2BB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5DDBCC6E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</w:tr>
      <w:tr w:rsidR="002A290A" w:rsidRPr="003054FD" w14:paraId="46A71E4D" w14:textId="77777777" w:rsidTr="002A290A">
        <w:trPr>
          <w:gridAfter w:val="1"/>
          <w:wAfter w:w="18" w:type="dxa"/>
          <w:cantSplit/>
          <w:trHeight w:val="119"/>
          <w:tblHeader/>
        </w:trPr>
        <w:tc>
          <w:tcPr>
            <w:tcW w:w="3692" w:type="dxa"/>
          </w:tcPr>
          <w:p w14:paraId="7AB7961B" w14:textId="77777777" w:rsidR="002A290A" w:rsidRPr="003054FD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285"/>
                <w:tab w:val="left" w:pos="555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</w:tcPr>
          <w:p w14:paraId="70068EF4" w14:textId="77777777" w:rsidR="002A290A" w:rsidRPr="003054FD" w:rsidRDefault="002A290A" w:rsidP="002A290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A290A" w:rsidRPr="003054FD" w14:paraId="78779E19" w14:textId="77777777" w:rsidTr="002A290A">
        <w:trPr>
          <w:gridAfter w:val="1"/>
          <w:wAfter w:w="18" w:type="dxa"/>
          <w:cantSplit/>
          <w:trHeight w:val="146"/>
        </w:trPr>
        <w:tc>
          <w:tcPr>
            <w:tcW w:w="3692" w:type="dxa"/>
          </w:tcPr>
          <w:p w14:paraId="14424CF6" w14:textId="55077BF9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4E8F3CCD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81C7098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618552E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E889703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91604A4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4CBCC40B" w14:textId="77777777" w:rsidR="002A290A" w:rsidRPr="003054FD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0B9CA3E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9063BE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84F6B35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D0A6F3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4A171D3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098724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5366258D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0BB7ECC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3FC1328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2A290A" w:rsidRPr="003054FD" w14:paraId="0743FF30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1FF92A9B" w14:textId="1B2BE570" w:rsidR="002A290A" w:rsidRPr="00720573" w:rsidRDefault="002A290A" w:rsidP="007205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34E44A29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4FDD62B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90E1035" w14:textId="77777777" w:rsidR="002A290A" w:rsidRPr="003054FD" w:rsidRDefault="002A290A" w:rsidP="002A290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B9079E5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70A152AE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7EDCD3A" w14:textId="77777777" w:rsidR="002A290A" w:rsidRPr="003054FD" w:rsidRDefault="002A290A" w:rsidP="002A290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8E71930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BE2EA9" w14:textId="77777777" w:rsidR="002A290A" w:rsidRPr="003054FD" w:rsidRDefault="002A290A" w:rsidP="002A290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F10FCB6" w14:textId="77777777" w:rsidR="002A290A" w:rsidRPr="003054FD" w:rsidRDefault="002A290A" w:rsidP="002A290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9BB9A7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5D22E5CF" w14:textId="77777777" w:rsidR="002A290A" w:rsidRPr="003054FD" w:rsidRDefault="002A290A" w:rsidP="002A290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ED710B7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BA90024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D773FBD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2D52D9F" w14:textId="77777777" w:rsidR="002A290A" w:rsidRPr="003054FD" w:rsidRDefault="002A290A" w:rsidP="002A290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C51815" w:rsidRPr="003054FD" w14:paraId="66C1587B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6A1806B" w14:textId="7E0DB554" w:rsidR="00C51815" w:rsidRPr="00720573" w:rsidRDefault="00C51815" w:rsidP="00C518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243" w:type="dxa"/>
          </w:tcPr>
          <w:p w14:paraId="0CC87A9E" w14:textId="18CF925E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43" w:type="dxa"/>
            <w:vAlign w:val="bottom"/>
          </w:tcPr>
          <w:p w14:paraId="0214A88A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D925EE4" w14:textId="3DCA8847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272" w:type="dxa"/>
            <w:gridSpan w:val="2"/>
            <w:vAlign w:val="bottom"/>
          </w:tcPr>
          <w:p w14:paraId="234F49D7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3D094FF" w14:textId="05D86120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6" w:type="dxa"/>
            <w:vAlign w:val="bottom"/>
          </w:tcPr>
          <w:p w14:paraId="63F0D6F2" w14:textId="77777777" w:rsidR="00C51815" w:rsidRPr="006F0E5F" w:rsidRDefault="00C51815" w:rsidP="00C51815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972F9BA" w14:textId="11997E25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6" w:type="dxa"/>
            <w:vAlign w:val="bottom"/>
          </w:tcPr>
          <w:p w14:paraId="3AE3190E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354508AD" w14:textId="228C380D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46" w:type="dxa"/>
            <w:vAlign w:val="bottom"/>
          </w:tcPr>
          <w:p w14:paraId="346A9F7A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7974E1DC" w14:textId="461B08E2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6" w:type="dxa"/>
            <w:vAlign w:val="bottom"/>
          </w:tcPr>
          <w:p w14:paraId="1409AD42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52488C06" w14:textId="3E2B9CDB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246" w:type="dxa"/>
            <w:vAlign w:val="bottom"/>
          </w:tcPr>
          <w:p w14:paraId="4430B438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1B7EB3B8" w14:textId="4522D6DA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C51815" w:rsidRPr="003054FD" w14:paraId="223B2059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226C6132" w14:textId="6EF247D5" w:rsidR="00C51815" w:rsidRPr="00720573" w:rsidRDefault="00C51815" w:rsidP="00C518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ญี่ปุ่น</w:t>
            </w:r>
          </w:p>
        </w:tc>
        <w:tc>
          <w:tcPr>
            <w:tcW w:w="1243" w:type="dxa"/>
          </w:tcPr>
          <w:p w14:paraId="32D96DF7" w14:textId="06A417E1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43" w:type="dxa"/>
            <w:vAlign w:val="bottom"/>
          </w:tcPr>
          <w:p w14:paraId="5A5C7C6A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291DC6A0" w14:textId="6F388596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72" w:type="dxa"/>
            <w:gridSpan w:val="2"/>
            <w:vAlign w:val="bottom"/>
          </w:tcPr>
          <w:p w14:paraId="7659B2FA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6A340C44" w14:textId="4647CAD7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246" w:type="dxa"/>
            <w:vAlign w:val="bottom"/>
          </w:tcPr>
          <w:p w14:paraId="69C778D3" w14:textId="77777777" w:rsidR="00C51815" w:rsidRPr="006F0E5F" w:rsidRDefault="00C51815" w:rsidP="00C51815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473149D" w14:textId="49DF5071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3,699</w:t>
            </w:r>
          </w:p>
        </w:tc>
        <w:tc>
          <w:tcPr>
            <w:tcW w:w="246" w:type="dxa"/>
            <w:vAlign w:val="bottom"/>
          </w:tcPr>
          <w:p w14:paraId="6DEA9C54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C7C45CA" w14:textId="04CB8D76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46" w:type="dxa"/>
            <w:vAlign w:val="bottom"/>
          </w:tcPr>
          <w:p w14:paraId="268E3937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935BCDC" w14:textId="636BE719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46" w:type="dxa"/>
            <w:vAlign w:val="bottom"/>
          </w:tcPr>
          <w:p w14:paraId="5D9B2181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3614D0C" w14:textId="25788A97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246" w:type="dxa"/>
            <w:vAlign w:val="bottom"/>
          </w:tcPr>
          <w:p w14:paraId="66D59083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2A15D28C" w14:textId="690646E9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</w:tr>
      <w:tr w:rsidR="00C51815" w:rsidRPr="003054FD" w14:paraId="57405CA2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154C7DA" w14:textId="5FBA9B02" w:rsidR="00C51815" w:rsidRPr="00720573" w:rsidRDefault="00C51815" w:rsidP="00C518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สหรัฐอเมริกา</w:t>
            </w:r>
          </w:p>
        </w:tc>
        <w:tc>
          <w:tcPr>
            <w:tcW w:w="1243" w:type="dxa"/>
          </w:tcPr>
          <w:p w14:paraId="3C83E803" w14:textId="6334E2B2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3" w:type="dxa"/>
            <w:vAlign w:val="bottom"/>
          </w:tcPr>
          <w:p w14:paraId="2B68918F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5A4E5F3" w14:textId="7FB04BC3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2" w:type="dxa"/>
            <w:gridSpan w:val="2"/>
            <w:vAlign w:val="bottom"/>
          </w:tcPr>
          <w:p w14:paraId="021694AA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751FB20" w14:textId="4B3D833B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F1BCB66" w14:textId="77777777" w:rsidR="00C51815" w:rsidRPr="006F0E5F" w:rsidRDefault="00C51815" w:rsidP="00C51815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4856F18E" w14:textId="6FABEDC6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A7DA4D5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1296DD3" w14:textId="0FFE9D12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D670774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495B1C7" w14:textId="7D5A94BE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DD1E174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7C307E4" w14:textId="16717B18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6" w:type="dxa"/>
            <w:vAlign w:val="bottom"/>
          </w:tcPr>
          <w:p w14:paraId="00128D46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62C268EE" w14:textId="67430D27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51815" w:rsidRPr="003054FD" w14:paraId="18F00A6C" w14:textId="77777777" w:rsidTr="002A290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B2EA916" w14:textId="14D97378" w:rsidR="00C51815" w:rsidRPr="00720573" w:rsidRDefault="00C51815" w:rsidP="00C518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72057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819A2F6" w14:textId="7EE9A751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7A8D7568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FDDFFE8" w14:textId="1912CD70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2" w:type="dxa"/>
            <w:gridSpan w:val="2"/>
            <w:vAlign w:val="bottom"/>
          </w:tcPr>
          <w:p w14:paraId="22AF3B21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C1E48" w14:textId="6358A193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6" w:type="dxa"/>
            <w:vAlign w:val="bottom"/>
          </w:tcPr>
          <w:p w14:paraId="2FA279F6" w14:textId="77777777" w:rsidR="00C51815" w:rsidRPr="006F0E5F" w:rsidRDefault="00C51815" w:rsidP="00C51815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72DA8FD" w14:textId="3AA0E2AC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vAlign w:val="bottom"/>
          </w:tcPr>
          <w:p w14:paraId="7DB8A47C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F8B1A31" w14:textId="35DC6DAB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vAlign w:val="bottom"/>
          </w:tcPr>
          <w:p w14:paraId="06788812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908CBD7" w14:textId="56FD7D25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180E4E0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8D94330" w14:textId="09FC3EA3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6" w:type="dxa"/>
            <w:vAlign w:val="bottom"/>
          </w:tcPr>
          <w:p w14:paraId="11F34BCD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FB643" w14:textId="01143FC9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51815" w:rsidRPr="003054FD" w14:paraId="69263122" w14:textId="77777777" w:rsidTr="002A290A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4BCCA228" w14:textId="752F90F7" w:rsidR="00C51815" w:rsidRPr="00720573" w:rsidRDefault="00C51815" w:rsidP="00C518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475B8F8" w14:textId="58988871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43" w:type="dxa"/>
            <w:vAlign w:val="bottom"/>
          </w:tcPr>
          <w:p w14:paraId="3345ACCE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30322D8" w14:textId="59054129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72" w:type="dxa"/>
            <w:gridSpan w:val="2"/>
            <w:vAlign w:val="bottom"/>
          </w:tcPr>
          <w:p w14:paraId="7A5C814C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9D92FBA" w14:textId="08402A93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3,010</w:t>
            </w:r>
          </w:p>
        </w:tc>
        <w:tc>
          <w:tcPr>
            <w:tcW w:w="246" w:type="dxa"/>
            <w:vAlign w:val="bottom"/>
          </w:tcPr>
          <w:p w14:paraId="2C08DACC" w14:textId="77777777" w:rsidR="00C51815" w:rsidRPr="006F0E5F" w:rsidRDefault="00C51815" w:rsidP="00C51815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ABE90FC" w14:textId="2149311C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3,719</w:t>
            </w:r>
          </w:p>
        </w:tc>
        <w:tc>
          <w:tcPr>
            <w:tcW w:w="246" w:type="dxa"/>
            <w:vAlign w:val="bottom"/>
          </w:tcPr>
          <w:p w14:paraId="2BCCFB53" w14:textId="77777777" w:rsidR="00C51815" w:rsidRPr="006F0E5F" w:rsidRDefault="00C51815" w:rsidP="00C51815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1D26894" w14:textId="0F24E308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46" w:type="dxa"/>
            <w:vAlign w:val="bottom"/>
          </w:tcPr>
          <w:p w14:paraId="3002F645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CAE7C52" w14:textId="64532C73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46" w:type="dxa"/>
            <w:vAlign w:val="bottom"/>
          </w:tcPr>
          <w:p w14:paraId="4CE44C07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6D45744B" w14:textId="0FC01697" w:rsidR="00C51815" w:rsidRPr="006F0E5F" w:rsidRDefault="00925F56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4,016</w:t>
            </w:r>
          </w:p>
        </w:tc>
        <w:tc>
          <w:tcPr>
            <w:tcW w:w="246" w:type="dxa"/>
            <w:vAlign w:val="bottom"/>
          </w:tcPr>
          <w:p w14:paraId="1C8B5397" w14:textId="77777777" w:rsidR="00C51815" w:rsidRPr="006F0E5F" w:rsidRDefault="00C51815" w:rsidP="00C51815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8128287" w14:textId="237EA113" w:rsidR="00C51815" w:rsidRPr="006F0E5F" w:rsidRDefault="00C51815" w:rsidP="00C5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4,639</w:t>
            </w:r>
          </w:p>
        </w:tc>
      </w:tr>
    </w:tbl>
    <w:p w14:paraId="036886DA" w14:textId="77777777" w:rsidR="003A73E0" w:rsidRDefault="003A73E0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29AF8CF" w14:textId="0FCE964B" w:rsidR="00C868DB" w:rsidRPr="00805B85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05B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จังหวะเวลาในการรับรู้</w:t>
      </w:r>
    </w:p>
    <w:p w14:paraId="6E48141C" w14:textId="77777777" w:rsid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64697AF0" w14:textId="1A5182D0" w:rsidR="00C868DB" w:rsidRPr="00C868DB" w:rsidRDefault="00C868DB" w:rsidP="00736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sz w:val="28"/>
          <w:szCs w:val="28"/>
          <w:cs/>
        </w:rPr>
        <w:sectPr w:rsidR="00C868DB" w:rsidRPr="00C868DB" w:rsidSect="00BF0ADF">
          <w:headerReference w:type="default" r:id="rId14"/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  <w:r w:rsidRPr="002438CC">
        <w:rPr>
          <w:rFonts w:ascii="Angsana New" w:hAnsi="Angsana New"/>
          <w:sz w:val="28"/>
          <w:szCs w:val="28"/>
          <w:cs/>
        </w:rPr>
        <w:t>รายได้ส่วนใหญ่ของกลุ่มบริษัทและบริษัท</w:t>
      </w:r>
      <w:r w:rsidRPr="002438CC">
        <w:rPr>
          <w:rFonts w:ascii="Angsana New" w:hAnsi="Angsana New" w:hint="cs"/>
          <w:sz w:val="28"/>
          <w:szCs w:val="28"/>
          <w:cs/>
        </w:rPr>
        <w:t>สำหรับงวด</w:t>
      </w:r>
      <w:r w:rsidR="00DB400E" w:rsidRPr="002438CC">
        <w:rPr>
          <w:rFonts w:ascii="Angsana New" w:hAnsi="Angsana New" w:hint="cs"/>
          <w:sz w:val="28"/>
          <w:szCs w:val="28"/>
          <w:cs/>
        </w:rPr>
        <w:t>สาม</w:t>
      </w:r>
      <w:r w:rsidRPr="002438C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2438CC">
        <w:rPr>
          <w:rFonts w:ascii="Angsana New" w:hAnsi="Angsana New"/>
          <w:sz w:val="28"/>
          <w:szCs w:val="28"/>
        </w:rPr>
        <w:t>3</w:t>
      </w:r>
      <w:r w:rsidR="00DB400E" w:rsidRPr="002438CC">
        <w:rPr>
          <w:rFonts w:ascii="Angsana New" w:hAnsi="Angsana New"/>
          <w:sz w:val="28"/>
          <w:szCs w:val="28"/>
        </w:rPr>
        <w:t>1</w:t>
      </w:r>
      <w:r w:rsidR="00DB400E" w:rsidRPr="002438C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2438CC">
        <w:rPr>
          <w:rFonts w:ascii="Angsana New" w:hAnsi="Angsana New" w:hint="cs"/>
          <w:sz w:val="28"/>
          <w:szCs w:val="28"/>
          <w:cs/>
        </w:rPr>
        <w:t xml:space="preserve"> </w:t>
      </w:r>
      <w:r w:rsidRPr="002438CC">
        <w:rPr>
          <w:rFonts w:ascii="Angsana New" w:hAnsi="Angsana New"/>
          <w:sz w:val="28"/>
          <w:szCs w:val="28"/>
        </w:rPr>
        <w:t xml:space="preserve">2568 </w:t>
      </w:r>
      <w:r w:rsidRPr="002438C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438CC">
        <w:rPr>
          <w:rFonts w:ascii="Angsana New" w:hAnsi="Angsana New"/>
          <w:sz w:val="28"/>
          <w:szCs w:val="28"/>
        </w:rPr>
        <w:t xml:space="preserve">2567 </w:t>
      </w:r>
      <w:r w:rsidRPr="002438CC">
        <w:rPr>
          <w:rFonts w:ascii="Angsana New" w:hAnsi="Angsana New" w:hint="cs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58"/>
        <w:gridCol w:w="352"/>
        <w:gridCol w:w="1656"/>
      </w:tblGrid>
      <w:tr w:rsidR="00663E1E" w:rsidRPr="003054FD" w14:paraId="4576411A" w14:textId="77777777" w:rsidTr="00D60EA9">
        <w:trPr>
          <w:trHeight w:val="3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3D3F6394" w:rsidR="00663E1E" w:rsidRPr="003054FD" w:rsidRDefault="009E1644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16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164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2A6DB6B3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53469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1BDBC52C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44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9E16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63E1E" w:rsidRPr="003054FD" w14:paraId="40ED4AA0" w14:textId="77777777" w:rsidTr="00D60EA9">
        <w:trPr>
          <w:trHeight w:hRule="exact" w:val="3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60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5EEA9DD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4D3BFC85" w:rsidR="00DC4821" w:rsidRPr="003A73E0" w:rsidRDefault="00270843" w:rsidP="0044781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5,78</w:t>
            </w:r>
            <w:r w:rsidR="003A73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0AD9AD39" w:rsidR="00DC4821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6,043</w:t>
            </w:r>
          </w:p>
        </w:tc>
      </w:tr>
      <w:tr w:rsidR="00DC4821" w:rsidRPr="003054FD" w14:paraId="5E184C10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7B6E4CA7" w:rsidR="00DC4821" w:rsidRPr="00641545" w:rsidRDefault="0027084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</w:t>
            </w:r>
            <w:r w:rsidR="003A73E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DC4821" w:rsidRPr="003054FD" w:rsidRDefault="00DC4821" w:rsidP="00DC482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5FFEFA2" w:rsidR="00DC4821" w:rsidRPr="003054FD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3,971</w:t>
            </w:r>
          </w:p>
        </w:tc>
      </w:tr>
      <w:tr w:rsidR="00DC4821" w:rsidRPr="003054FD" w14:paraId="194AE838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48A166C1" w:rsidR="00DC4821" w:rsidRPr="00641545" w:rsidRDefault="0027084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10,378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A33875" w:rsidR="00DC4821" w:rsidRPr="000B7D42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10,014</w:t>
            </w:r>
          </w:p>
        </w:tc>
      </w:tr>
      <w:tr w:rsidR="00DC4821" w:rsidRPr="003054FD" w14:paraId="3A684D2E" w14:textId="77777777" w:rsidTr="00D60EA9">
        <w:trPr>
          <w:trHeight w:hRule="exact" w:val="28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7A85B249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374C5FA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271CA7D5" w:rsidR="00DC4821" w:rsidRPr="00641545" w:rsidRDefault="0027084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</w:t>
            </w:r>
            <w:r w:rsidR="003A73E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24922C4A" w:rsidR="00DC4821" w:rsidRPr="00C478CD" w:rsidRDefault="00C478CD" w:rsidP="00C478C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4478C6" w:rsidRPr="004478C6">
              <w:t>1,</w:t>
            </w:r>
            <w:r w:rsidR="004478C6" w:rsidRPr="004478C6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</w:tr>
      <w:tr w:rsidR="00DC4821" w:rsidRPr="003054FD" w14:paraId="2F40F2F4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1099D92D" w:rsidR="00DC4821" w:rsidRPr="00641545" w:rsidRDefault="0027084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3A73E0">
              <w:rPr>
                <w:rFonts w:ascii="Angsana New" w:hAnsi="Angsana New" w:cs="Angsana New"/>
                <w:sz w:val="30"/>
                <w:szCs w:val="30"/>
                <w:lang w:bidi="th-TH"/>
              </w:rPr>
              <w:t>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2AB0444C" w:rsidR="00DC4821" w:rsidRPr="003054FD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</w:tr>
      <w:tr w:rsidR="00DC4821" w:rsidRPr="003054FD" w14:paraId="0DB38A4C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0EA7F6DF" w:rsidR="00DC4821" w:rsidRPr="00641545" w:rsidRDefault="0027084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F9676F6" w:rsidR="00DC4821" w:rsidRPr="000B7D42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2,784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60B03855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478C6" w:rsidRPr="004478C6">
        <w:rPr>
          <w:rFonts w:ascii="Angsana New" w:hAnsi="Angsana New"/>
          <w:sz w:val="30"/>
          <w:szCs w:val="30"/>
        </w:rPr>
        <w:t xml:space="preserve">31 </w:t>
      </w:r>
      <w:r w:rsidR="004478C6" w:rsidRPr="004478C6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47B8" w:rsidRPr="003054FD">
        <w:rPr>
          <w:rFonts w:ascii="Angsana New" w:hAnsi="Angsana New" w:hint="cs"/>
          <w:sz w:val="30"/>
          <w:szCs w:val="30"/>
        </w:rPr>
        <w:t>256</w:t>
      </w:r>
      <w:r w:rsidR="0053469B">
        <w:rPr>
          <w:rFonts w:ascii="Angsana New" w:hAnsi="Angsana New" w:hint="cs"/>
          <w:sz w:val="30"/>
          <w:szCs w:val="30"/>
          <w:cs/>
        </w:rPr>
        <w:t>8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3054FD">
        <w:rPr>
          <w:rFonts w:ascii="Angsana New" w:hAnsi="Angsana New"/>
          <w:sz w:val="30"/>
          <w:szCs w:val="30"/>
        </w:rPr>
        <w:t xml:space="preserve">30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3054FD">
        <w:rPr>
          <w:rFonts w:ascii="Angsana New" w:hAnsi="Angsana New"/>
          <w:sz w:val="30"/>
          <w:szCs w:val="30"/>
        </w:rPr>
        <w:t>256</w:t>
      </w:r>
      <w:r w:rsidR="004478C6">
        <w:rPr>
          <w:rFonts w:ascii="Angsana New" w:hAnsi="Angsana New"/>
          <w:sz w:val="30"/>
          <w:szCs w:val="30"/>
        </w:rPr>
        <w:t>8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5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652C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89"/>
        <w:gridCol w:w="2160"/>
        <w:gridCol w:w="270"/>
        <w:gridCol w:w="9"/>
        <w:gridCol w:w="2073"/>
      </w:tblGrid>
      <w:tr w:rsidR="0053469B" w:rsidRPr="003054FD" w14:paraId="73244D9F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B145D58" w14:textId="38A45DEF" w:rsidR="0053469B" w:rsidRPr="003054FD" w:rsidRDefault="001E12AF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78C6" w:rsidRPr="00447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478C6" w:rsidRPr="00447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374DDD26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96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53469B" w:rsidRPr="003054FD" w:rsidRDefault="0053469B" w:rsidP="0053469B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3" w:type="dxa"/>
          </w:tcPr>
          <w:p w14:paraId="7BF7F94F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2C2CBC4" w14:textId="77777777" w:rsidR="0025412C" w:rsidRPr="0050017F" w:rsidRDefault="0025412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2" w:type="dxa"/>
            <w:gridSpan w:val="4"/>
          </w:tcPr>
          <w:p w14:paraId="160FF38D" w14:textId="77777777" w:rsidR="0025412C" w:rsidRPr="003054FD" w:rsidRDefault="0025412C" w:rsidP="00D6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50017F">
        <w:trPr>
          <w:trHeight w:hRule="exact" w:val="403"/>
        </w:trPr>
        <w:tc>
          <w:tcPr>
            <w:tcW w:w="4689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50017F">
        <w:trPr>
          <w:trHeight w:hRule="exact" w:val="403"/>
        </w:trPr>
        <w:tc>
          <w:tcPr>
            <w:tcW w:w="4689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</w:tcPr>
          <w:p w14:paraId="6AD27260" w14:textId="4158AF95" w:rsidR="00C2674B" w:rsidRPr="00BD13D7" w:rsidRDefault="008F31A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270843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3148FA" w14:textId="027CFACD" w:rsidR="00C2674B" w:rsidRPr="00BD13D7" w:rsidRDefault="008F31A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270843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C2674B" w:rsidRPr="003054FD" w14:paraId="78DE53BC" w14:textId="77777777" w:rsidTr="0050017F">
        <w:trPr>
          <w:trHeight w:hRule="exact" w:val="403"/>
        </w:trPr>
        <w:tc>
          <w:tcPr>
            <w:tcW w:w="4689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37EBD32E" w14:textId="628468E0" w:rsidR="00C2674B" w:rsidRPr="00BD13D7" w:rsidRDefault="00E3021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</w:t>
            </w:r>
            <w:r w:rsidR="00270843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E19357" w14:textId="241E52AB" w:rsidR="00C2674B" w:rsidRPr="00BD13D7" w:rsidRDefault="00E3021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</w:t>
            </w:r>
            <w:r w:rsidR="00270843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4816B3" w:rsidRPr="003054FD" w14:paraId="70B5BB4D" w14:textId="77777777" w:rsidTr="0050017F">
        <w:trPr>
          <w:trHeight w:hRule="exact" w:val="403"/>
        </w:trPr>
        <w:tc>
          <w:tcPr>
            <w:tcW w:w="4689" w:type="dxa"/>
          </w:tcPr>
          <w:p w14:paraId="7B7129F8" w14:textId="072AB0E7" w:rsidR="004816B3" w:rsidRPr="003054FD" w:rsidRDefault="00E30216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</w:tcPr>
          <w:p w14:paraId="3F6412BE" w14:textId="7AC2827B" w:rsidR="004816B3" w:rsidRPr="00BD13D7" w:rsidRDefault="000821A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270" w:type="dxa"/>
          </w:tcPr>
          <w:p w14:paraId="7D2FE267" w14:textId="77777777" w:rsidR="004816B3" w:rsidRPr="00BD13D7" w:rsidRDefault="004816B3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310D9263" w14:textId="7F9C19E8" w:rsidR="004816B3" w:rsidRPr="00BD13D7" w:rsidRDefault="000821A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C2674B" w:rsidRPr="003054FD" w14:paraId="256FA15A" w14:textId="77777777" w:rsidTr="0050017F">
        <w:trPr>
          <w:trHeight w:hRule="exact" w:val="403"/>
        </w:trPr>
        <w:tc>
          <w:tcPr>
            <w:tcW w:w="4689" w:type="dxa"/>
          </w:tcPr>
          <w:p w14:paraId="043F390E" w14:textId="15A1D99E" w:rsidR="00C2674B" w:rsidRPr="003054FD" w:rsidRDefault="00C76EEA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</w:tcPr>
          <w:p w14:paraId="087C74FA" w14:textId="46F12BC0" w:rsidR="00C2674B" w:rsidRPr="00BD13D7" w:rsidRDefault="00270843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0778194F" w14:textId="64854E3A" w:rsidR="00C2674B" w:rsidRPr="00BD13D7" w:rsidRDefault="00270843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  <w:tr w:rsidR="00C2674B" w:rsidRPr="003054FD" w14:paraId="4A0C6079" w14:textId="77777777" w:rsidTr="0050017F">
        <w:trPr>
          <w:trHeight w:hRule="exact" w:val="403"/>
        </w:trPr>
        <w:tc>
          <w:tcPr>
            <w:tcW w:w="4689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A7DB5DE" w14:textId="5286A132" w:rsidR="00C2674B" w:rsidRPr="0050017F" w:rsidRDefault="005C7AA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43,79</w:t>
            </w:r>
            <w:r w:rsidR="00EB6AD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B6EF70" w14:textId="4FCDAEAD" w:rsidR="00C2674B" w:rsidRPr="0050017F" w:rsidRDefault="005C7AA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43,784</w:t>
            </w:r>
          </w:p>
        </w:tc>
      </w:tr>
      <w:tr w:rsidR="00E130B1" w:rsidRPr="003054FD" w14:paraId="41B95625" w14:textId="77777777" w:rsidTr="0050017F">
        <w:trPr>
          <w:trHeight w:val="397"/>
        </w:trPr>
        <w:tc>
          <w:tcPr>
            <w:tcW w:w="4689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50017F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6D9D2C4C" w14:textId="77777777" w:rsidR="00E130B1" w:rsidRPr="003054FD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1F9F2C24" w14:textId="77777777" w:rsidTr="0050017F">
        <w:trPr>
          <w:trHeight w:val="397"/>
        </w:trPr>
        <w:tc>
          <w:tcPr>
            <w:tcW w:w="4689" w:type="dxa"/>
          </w:tcPr>
          <w:p w14:paraId="6F69BB46" w14:textId="33A39CF5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160" w:type="dxa"/>
          </w:tcPr>
          <w:p w14:paraId="4642697C" w14:textId="77777777" w:rsidR="0053469B" w:rsidRPr="0050017F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59A07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2982F289" w14:textId="77777777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7A2A03DD" w14:textId="77777777" w:rsidTr="0050017F">
        <w:trPr>
          <w:cantSplit/>
        </w:trPr>
        <w:tc>
          <w:tcPr>
            <w:tcW w:w="4689" w:type="dxa"/>
          </w:tcPr>
          <w:p w14:paraId="6FCA110E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</w:t>
            </w:r>
          </w:p>
        </w:tc>
        <w:tc>
          <w:tcPr>
            <w:tcW w:w="2160" w:type="dxa"/>
          </w:tcPr>
          <w:p w14:paraId="35FD3428" w14:textId="6A9A94C9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6B5ED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B3E254E" w14:textId="3214FF8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45393AF5" w14:textId="77777777" w:rsidTr="0050017F">
        <w:trPr>
          <w:cantSplit/>
        </w:trPr>
        <w:tc>
          <w:tcPr>
            <w:tcW w:w="4689" w:type="dxa"/>
          </w:tcPr>
          <w:p w14:paraId="38E33005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31B288C7" w:rsidR="0053469B" w:rsidRPr="008B34E0" w:rsidRDefault="00B36F8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7,137</w:t>
            </w:r>
          </w:p>
        </w:tc>
        <w:tc>
          <w:tcPr>
            <w:tcW w:w="270" w:type="dxa"/>
          </w:tcPr>
          <w:p w14:paraId="25EB62BE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237E42C" w14:textId="4C1D41FA" w:rsidR="0053469B" w:rsidRPr="008B34E0" w:rsidRDefault="00B36F8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5,987</w:t>
            </w:r>
          </w:p>
        </w:tc>
      </w:tr>
      <w:tr w:rsidR="0053469B" w:rsidRPr="005B71CB" w14:paraId="0926A7EA" w14:textId="77777777" w:rsidTr="0050017F">
        <w:trPr>
          <w:cantSplit/>
        </w:trPr>
        <w:tc>
          <w:tcPr>
            <w:tcW w:w="4689" w:type="dxa"/>
          </w:tcPr>
          <w:p w14:paraId="3F97B414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67E9B258" w:rsidR="0053469B" w:rsidRPr="008B34E0" w:rsidRDefault="00B27358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9F43874" w14:textId="14367340" w:rsidR="0053469B" w:rsidRPr="00065063" w:rsidRDefault="00B27358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</w:tr>
    </w:tbl>
    <w:p w14:paraId="2B047EEC" w14:textId="77777777" w:rsidR="009B78AD" w:rsidRPr="0050017F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3383D48D" w:rsidR="00CE0745" w:rsidRPr="0050017F" w:rsidRDefault="005942EE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0017F">
        <w:rPr>
          <w:rFonts w:ascii="Angsana New" w:hAnsi="Angsana New" w:hint="cs"/>
          <w:sz w:val="30"/>
          <w:szCs w:val="30"/>
          <w:cs/>
        </w:rPr>
        <w:t xml:space="preserve">ณ </w:t>
      </w:r>
      <w:r w:rsidRPr="0050017F">
        <w:rPr>
          <w:rFonts w:ascii="Angsana New" w:hAnsi="Angsana New"/>
          <w:sz w:val="30"/>
          <w:szCs w:val="30"/>
          <w:cs/>
        </w:rPr>
        <w:t xml:space="preserve">วันที่ </w:t>
      </w:r>
      <w:r w:rsidR="004478C6" w:rsidRPr="004478C6">
        <w:rPr>
          <w:rFonts w:ascii="Angsana New" w:hAnsi="Angsana New"/>
          <w:sz w:val="30"/>
          <w:szCs w:val="30"/>
        </w:rPr>
        <w:t xml:space="preserve">31 </w:t>
      </w:r>
      <w:r w:rsidR="004478C6" w:rsidRPr="004478C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56722" w:rsidRPr="0050017F">
        <w:rPr>
          <w:rFonts w:ascii="Angsana New" w:hAnsi="Angsana New" w:hint="cs"/>
          <w:sz w:val="30"/>
          <w:szCs w:val="30"/>
        </w:rPr>
        <w:t>25</w:t>
      </w:r>
      <w:r w:rsidR="0053469B" w:rsidRPr="0050017F">
        <w:rPr>
          <w:rFonts w:ascii="Angsana New" w:hAnsi="Angsana New"/>
          <w:sz w:val="30"/>
          <w:szCs w:val="30"/>
        </w:rPr>
        <w:t>68</w:t>
      </w:r>
      <w:r w:rsidR="0053469B" w:rsidRPr="0050017F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 w:rsidRPr="0050017F">
        <w:rPr>
          <w:rFonts w:ascii="Angsana New" w:hAnsi="Angsana New" w:hint="cs"/>
          <w:sz w:val="30"/>
          <w:szCs w:val="30"/>
          <w:cs/>
        </w:rPr>
        <w:t>มี</w:t>
      </w:r>
      <w:r w:rsidR="001C34BE" w:rsidRPr="0050017F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50017F">
        <w:rPr>
          <w:rFonts w:ascii="Angsana New" w:hAnsi="Angsana New"/>
          <w:sz w:val="30"/>
          <w:szCs w:val="30"/>
        </w:rPr>
        <w:br/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AC4214" w:rsidRPr="0050017F">
        <w:rPr>
          <w:rFonts w:ascii="Angsana New" w:hAnsi="Angsana New"/>
          <w:sz w:val="30"/>
          <w:szCs w:val="30"/>
        </w:rPr>
        <w:t>6</w:t>
      </w:r>
      <w:r w:rsidR="00C76EEA">
        <w:rPr>
          <w:rFonts w:ascii="Angsana New" w:hAnsi="Angsana New"/>
          <w:sz w:val="30"/>
          <w:szCs w:val="30"/>
        </w:rPr>
        <w:t>9</w:t>
      </w:r>
      <w:r w:rsidR="001C34BE" w:rsidRPr="0050017F">
        <w:rPr>
          <w:rFonts w:ascii="Angsana New" w:hAnsi="Angsana New"/>
          <w:sz w:val="30"/>
          <w:szCs w:val="30"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B9382B" w:rsidRPr="0050017F">
        <w:rPr>
          <w:rFonts w:ascii="Angsana New" w:hAnsi="Angsana New"/>
          <w:sz w:val="30"/>
          <w:szCs w:val="30"/>
        </w:rPr>
        <w:t>7</w:t>
      </w:r>
      <w:r w:rsidR="0061364C" w:rsidRPr="0050017F">
        <w:rPr>
          <w:rFonts w:ascii="Angsana New" w:hAnsi="Angsana New"/>
          <w:sz w:val="30"/>
          <w:szCs w:val="30"/>
        </w:rPr>
        <w:t>3</w:t>
      </w:r>
    </w:p>
    <w:p w14:paraId="38CBD6B6" w14:textId="77777777" w:rsidR="00CE0745" w:rsidRPr="0050017F" w:rsidRDefault="00CE0745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209301" w14:textId="57CBCEA3" w:rsidR="002042B4" w:rsidRDefault="00F229BF" w:rsidP="007C1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0017F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  <w:r w:rsidR="002042B4">
        <w:rPr>
          <w:rFonts w:ascii="Angsana New" w:hAnsi="Angsana New"/>
          <w:sz w:val="30"/>
          <w:szCs w:val="30"/>
        </w:rPr>
        <w:br/>
      </w:r>
    </w:p>
    <w:p w14:paraId="22A0B97F" w14:textId="77777777" w:rsidR="006A0D4A" w:rsidRPr="00270843" w:rsidRDefault="006A0D4A" w:rsidP="00334BA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630"/>
        <w:rPr>
          <w:rFonts w:ascii="Angsana New" w:hAnsi="Angsana New"/>
          <w:b/>
          <w:bCs/>
          <w:sz w:val="30"/>
          <w:szCs w:val="30"/>
        </w:rPr>
      </w:pPr>
      <w:r w:rsidRPr="00270843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เหตุการณ์ภายหลังรอบระยะเวลางาน</w:t>
      </w:r>
    </w:p>
    <w:p w14:paraId="0AF90B24" w14:textId="77777777" w:rsidR="006A0D4A" w:rsidRPr="00270843" w:rsidRDefault="006A0D4A" w:rsidP="006A0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F2D1AEE" w14:textId="4DEE5F31" w:rsidR="006A0D4A" w:rsidRPr="00270843" w:rsidRDefault="006A0D4A" w:rsidP="002F4298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 w:hanging="450"/>
        <w:jc w:val="thaiDistribute"/>
        <w:rPr>
          <w:rFonts w:ascii="Angsana New" w:hAnsi="Angsana New" w:cs="Angsana New"/>
          <w:lang w:val="en-US"/>
        </w:rPr>
      </w:pPr>
      <w:r w:rsidRPr="00270843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270843">
        <w:rPr>
          <w:rFonts w:ascii="Angsana New" w:hAnsi="Angsana New" w:cs="Angsana New" w:hint="cs"/>
          <w:cs/>
          <w:lang w:val="en-US"/>
        </w:rPr>
        <w:t xml:space="preserve"> </w:t>
      </w:r>
      <w:r w:rsidRPr="00270843">
        <w:rPr>
          <w:rFonts w:ascii="Angsana New" w:hAnsi="Angsana New" w:cs="Angsana New"/>
          <w:lang w:val="en-US"/>
        </w:rPr>
        <w:t>2</w:t>
      </w:r>
      <w:r w:rsidR="00270843" w:rsidRPr="00270843">
        <w:rPr>
          <w:rFonts w:ascii="Angsana New" w:hAnsi="Angsana New" w:cs="Angsana New"/>
          <w:lang w:val="en-US"/>
        </w:rPr>
        <w:t>2</w:t>
      </w:r>
      <w:r w:rsidRPr="00270843">
        <w:rPr>
          <w:rFonts w:ascii="Angsana New" w:hAnsi="Angsana New" w:cs="Angsana New"/>
          <w:cs/>
          <w:lang w:val="en-US"/>
        </w:rPr>
        <w:t xml:space="preserve"> มกราคม </w:t>
      </w:r>
      <w:r w:rsidRPr="00270843">
        <w:rPr>
          <w:rFonts w:ascii="Angsana New" w:hAnsi="Angsana New" w:cs="Angsana New"/>
          <w:lang w:val="en-US"/>
        </w:rPr>
        <w:t>256</w:t>
      </w:r>
      <w:r w:rsidR="00270843" w:rsidRPr="00270843">
        <w:rPr>
          <w:rFonts w:ascii="Angsana New" w:hAnsi="Angsana New" w:cs="Angsana New"/>
          <w:lang w:val="en-US"/>
        </w:rPr>
        <w:t>9</w:t>
      </w:r>
      <w:r w:rsidRPr="00270843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Pr="00270843">
        <w:rPr>
          <w:rFonts w:ascii="Angsana New" w:hAnsi="Angsana New" w:cs="Angsana New"/>
          <w:lang w:val="en-US"/>
        </w:rPr>
        <w:t xml:space="preserve"> 30 </w:t>
      </w:r>
      <w:r w:rsidRPr="00270843">
        <w:rPr>
          <w:rFonts w:ascii="Angsana New" w:hAnsi="Angsana New" w:cs="Angsana New"/>
          <w:cs/>
          <w:lang w:val="en-US"/>
        </w:rPr>
        <w:t>กันยายน</w:t>
      </w:r>
      <w:r w:rsidRPr="00270843">
        <w:rPr>
          <w:rFonts w:ascii="Angsana New" w:hAnsi="Angsana New" w:cs="Angsana New"/>
          <w:lang w:val="en-US"/>
        </w:rPr>
        <w:t xml:space="preserve"> 256</w:t>
      </w:r>
      <w:r w:rsidR="00270843" w:rsidRPr="00270843">
        <w:rPr>
          <w:rFonts w:ascii="Angsana New" w:hAnsi="Angsana New" w:cs="Angsana New"/>
          <w:lang w:val="en-US"/>
        </w:rPr>
        <w:t>8</w:t>
      </w:r>
      <w:r w:rsidRPr="00270843">
        <w:rPr>
          <w:rFonts w:ascii="Angsana New" w:hAnsi="Angsana New" w:cs="Angsana New"/>
          <w:cs/>
          <w:lang w:val="en-US"/>
        </w:rPr>
        <w:t xml:space="preserve"> เป็นเงินปันผลในอัตราหุ้นละ</w:t>
      </w:r>
      <w:r w:rsidRPr="00270843">
        <w:rPr>
          <w:rFonts w:ascii="Angsana New" w:hAnsi="Angsana New" w:cs="Angsana New"/>
          <w:lang w:val="en-US"/>
        </w:rPr>
        <w:t xml:space="preserve"> </w:t>
      </w:r>
      <w:r w:rsidR="00270843" w:rsidRPr="00270843">
        <w:rPr>
          <w:rFonts w:ascii="Angsana New" w:hAnsi="Angsana New" w:cs="Angsana New"/>
          <w:lang w:val="en-US"/>
        </w:rPr>
        <w:t>30</w:t>
      </w:r>
      <w:r w:rsidRPr="00270843">
        <w:rPr>
          <w:rFonts w:ascii="Angsana New" w:hAnsi="Angsana New" w:cs="Angsana New"/>
          <w:cs/>
          <w:lang w:val="en-US"/>
        </w:rPr>
        <w:t xml:space="preserve"> บาท เป็นจำนวนเงินทั้งสิ้น</w:t>
      </w:r>
      <w:r w:rsidRPr="00270843">
        <w:rPr>
          <w:rFonts w:ascii="Angsana New" w:hAnsi="Angsana New" w:cs="Angsana New"/>
          <w:lang w:val="en-US"/>
        </w:rPr>
        <w:t xml:space="preserve"> 6</w:t>
      </w:r>
      <w:r w:rsidR="00270843" w:rsidRPr="00270843">
        <w:rPr>
          <w:rFonts w:ascii="Angsana New" w:hAnsi="Angsana New" w:cs="Angsana New"/>
          <w:lang w:val="en-US"/>
        </w:rPr>
        <w:t>2</w:t>
      </w:r>
      <w:r w:rsidRPr="00270843">
        <w:rPr>
          <w:rFonts w:ascii="Angsana New" w:hAnsi="Angsana New" w:cs="Angsana New"/>
          <w:lang w:val="en-US"/>
        </w:rPr>
        <w:t>7</w:t>
      </w:r>
      <w:r w:rsidRPr="00270843">
        <w:rPr>
          <w:rFonts w:ascii="Angsana New" w:hAnsi="Angsana New" w:cs="Angsana New"/>
          <w:cs/>
          <w:lang w:val="en-US"/>
        </w:rPr>
        <w:t xml:space="preserve"> ล้านบาท เงินปันผลดังกล่าวจะจ่ายให้แก่ผู้ถือหุ้น</w:t>
      </w:r>
      <w:r w:rsidRPr="00270843">
        <w:rPr>
          <w:rFonts w:ascii="Angsana New" w:hAnsi="Angsana New" w:cs="Angsana New" w:hint="cs"/>
          <w:cs/>
          <w:lang w:val="en-US"/>
        </w:rPr>
        <w:t>ในเดือน</w:t>
      </w:r>
      <w:r w:rsidRPr="00270843">
        <w:rPr>
          <w:rFonts w:ascii="Angsana New" w:hAnsi="Angsana New" w:cs="Angsana New"/>
          <w:cs/>
          <w:lang w:val="en-US"/>
        </w:rPr>
        <w:t>กุมภาพันธ์</w:t>
      </w:r>
      <w:r w:rsidRPr="00270843">
        <w:rPr>
          <w:rFonts w:ascii="Angsana New" w:hAnsi="Angsana New" w:cs="Angsana New"/>
          <w:lang w:val="en-US"/>
        </w:rPr>
        <w:t xml:space="preserve"> 256</w:t>
      </w:r>
      <w:r w:rsidR="00270843" w:rsidRPr="00270843">
        <w:rPr>
          <w:rFonts w:ascii="Angsana New" w:hAnsi="Angsana New" w:cs="Angsana New"/>
          <w:lang w:val="en-US"/>
        </w:rPr>
        <w:t>9</w:t>
      </w:r>
    </w:p>
    <w:p w14:paraId="506ECE70" w14:textId="77777777" w:rsidR="006A0D4A" w:rsidRPr="00270843" w:rsidRDefault="006A0D4A" w:rsidP="006A0D4A">
      <w:pPr>
        <w:pStyle w:val="a"/>
        <w:tabs>
          <w:tab w:val="left" w:pos="540"/>
          <w:tab w:val="left" w:pos="5490"/>
        </w:tabs>
        <w:ind w:left="900"/>
        <w:jc w:val="thaiDistribute"/>
        <w:rPr>
          <w:rFonts w:ascii="Angsana New" w:hAnsi="Angsana New" w:cs="Angsana New"/>
          <w:lang w:val="en-US"/>
        </w:rPr>
      </w:pPr>
    </w:p>
    <w:p w14:paraId="45F27E72" w14:textId="49399250" w:rsidR="006A0D4A" w:rsidRPr="00270843" w:rsidRDefault="006A0D4A" w:rsidP="002F4298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 w:hanging="450"/>
        <w:jc w:val="thaiDistribute"/>
        <w:rPr>
          <w:rFonts w:ascii="Angsana New" w:hAnsi="Angsana New" w:cs="Angsana New"/>
          <w:cs/>
          <w:lang w:val="en-US"/>
        </w:rPr>
      </w:pPr>
      <w:r w:rsidRPr="00270843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ในการประชุมสามัญประจำปีของผู้ถือหุ้นของบริษัทย่อยเมื่อวันที่</w:t>
      </w:r>
      <w:r w:rsidRPr="00270843">
        <w:rPr>
          <w:rFonts w:ascii="Angsana New" w:hAnsi="Angsana New" w:cs="Angsana New"/>
          <w:lang w:val="en-US"/>
        </w:rPr>
        <w:t xml:space="preserve"> </w:t>
      </w:r>
      <w:r w:rsidR="00270843" w:rsidRPr="00270843">
        <w:rPr>
          <w:rFonts w:ascii="Angsana New" w:hAnsi="Angsana New" w:cs="Angsana New"/>
          <w:lang w:val="en-US"/>
        </w:rPr>
        <w:t>19</w:t>
      </w:r>
      <w:r w:rsidRPr="00270843">
        <w:rPr>
          <w:rFonts w:ascii="Angsana New" w:hAnsi="Angsana New" w:cs="Angsana New"/>
          <w:lang w:val="en-US"/>
        </w:rPr>
        <w:t xml:space="preserve"> </w:t>
      </w:r>
      <w:r w:rsidRPr="00270843">
        <w:rPr>
          <w:rFonts w:ascii="Angsana New" w:hAnsi="Angsana New" w:cs="Angsana New"/>
          <w:cs/>
          <w:lang w:val="en-US"/>
        </w:rPr>
        <w:t>มกราคม</w:t>
      </w:r>
      <w:r w:rsidRPr="00270843">
        <w:rPr>
          <w:rFonts w:ascii="Angsana New" w:hAnsi="Angsana New" w:cs="Angsana New"/>
          <w:lang w:val="en-US"/>
        </w:rPr>
        <w:t xml:space="preserve"> 256</w:t>
      </w:r>
      <w:r w:rsidR="00270843" w:rsidRPr="00270843">
        <w:rPr>
          <w:rFonts w:ascii="Angsana New" w:hAnsi="Angsana New" w:cs="Angsana New"/>
          <w:lang w:val="en-US"/>
        </w:rPr>
        <w:t>9</w:t>
      </w:r>
      <w:r w:rsidRPr="00270843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Pr="00270843">
        <w:rPr>
          <w:rFonts w:ascii="Angsana New" w:hAnsi="Angsana New" w:cs="Angsana New"/>
          <w:lang w:val="en-US"/>
        </w:rPr>
        <w:t xml:space="preserve"> 30</w:t>
      </w:r>
      <w:r w:rsidRPr="00270843">
        <w:rPr>
          <w:rFonts w:ascii="Angsana New" w:hAnsi="Angsana New" w:cs="Angsana New"/>
          <w:cs/>
          <w:lang w:val="en-US"/>
        </w:rPr>
        <w:t xml:space="preserve"> กันยายน</w:t>
      </w:r>
      <w:r w:rsidRPr="00270843">
        <w:rPr>
          <w:rFonts w:ascii="Angsana New" w:hAnsi="Angsana New" w:cs="Angsana New"/>
          <w:lang w:val="en-US"/>
        </w:rPr>
        <w:t xml:space="preserve"> 256</w:t>
      </w:r>
      <w:r w:rsidR="00270843" w:rsidRPr="00270843">
        <w:rPr>
          <w:rFonts w:ascii="Angsana New" w:hAnsi="Angsana New" w:cs="Angsana New"/>
          <w:lang w:val="en-US"/>
        </w:rPr>
        <w:t>8</w:t>
      </w:r>
      <w:r w:rsidRPr="00270843">
        <w:rPr>
          <w:rFonts w:ascii="Angsana New" w:hAnsi="Angsana New" w:cs="Angsana New"/>
          <w:lang w:val="en-US"/>
        </w:rPr>
        <w:t xml:space="preserve"> </w:t>
      </w:r>
      <w:r w:rsidRPr="00270843">
        <w:rPr>
          <w:rFonts w:ascii="Angsana New" w:hAnsi="Angsana New" w:cs="Angsana New"/>
          <w:cs/>
          <w:lang w:val="en-US"/>
        </w:rPr>
        <w:t>เป็นเงินปันผลในอัตราหุ้นละ</w:t>
      </w:r>
      <w:r w:rsidRPr="00270843">
        <w:rPr>
          <w:rFonts w:ascii="Angsana New" w:hAnsi="Angsana New" w:cs="Angsana New" w:hint="cs"/>
          <w:cs/>
          <w:lang w:val="en-US"/>
        </w:rPr>
        <w:t xml:space="preserve"> </w:t>
      </w:r>
      <w:r w:rsidRPr="00270843">
        <w:rPr>
          <w:rFonts w:ascii="Angsana New" w:hAnsi="Angsana New" w:cs="Angsana New"/>
          <w:lang w:val="en-US"/>
        </w:rPr>
        <w:t>1</w:t>
      </w:r>
      <w:r w:rsidR="00270843" w:rsidRPr="00270843">
        <w:rPr>
          <w:rFonts w:ascii="Angsana New" w:hAnsi="Angsana New" w:cs="Angsana New"/>
          <w:lang w:val="en-US"/>
        </w:rPr>
        <w:t>0</w:t>
      </w:r>
      <w:r w:rsidRPr="00270843">
        <w:rPr>
          <w:rFonts w:ascii="Angsana New" w:hAnsi="Angsana New" w:cs="Angsana New"/>
          <w:cs/>
          <w:lang w:val="en-US"/>
        </w:rPr>
        <w:t xml:space="preserve"> บาท </w:t>
      </w:r>
      <w:r w:rsidRPr="00270843">
        <w:rPr>
          <w:rFonts w:ascii="Angsana New" w:hAnsi="Angsana New" w:cs="Angsana New"/>
          <w:lang w:val="en-US"/>
        </w:rPr>
        <w:t xml:space="preserve">          </w:t>
      </w:r>
      <w:r w:rsidRPr="00270843">
        <w:rPr>
          <w:rFonts w:ascii="Angsana New" w:hAnsi="Angsana New" w:cs="Angsana New"/>
          <w:cs/>
          <w:lang w:val="en-US"/>
        </w:rPr>
        <w:t>เป็นจำนวนเงินทั้งสิ้น</w:t>
      </w:r>
      <w:r w:rsidRPr="00270843">
        <w:rPr>
          <w:rFonts w:ascii="Angsana New" w:hAnsi="Angsana New" w:cs="Angsana New"/>
          <w:lang w:val="en-US"/>
        </w:rPr>
        <w:t xml:space="preserve"> </w:t>
      </w:r>
      <w:r w:rsidR="00270843" w:rsidRPr="00270843">
        <w:rPr>
          <w:rFonts w:ascii="Angsana New" w:hAnsi="Angsana New" w:cs="Angsana New"/>
          <w:lang w:val="en-US"/>
        </w:rPr>
        <w:t>30</w:t>
      </w:r>
      <w:r w:rsidRPr="00270843">
        <w:rPr>
          <w:rFonts w:ascii="Angsana New" w:hAnsi="Angsana New" w:cs="Angsana New"/>
          <w:lang w:val="en-US"/>
        </w:rPr>
        <w:t xml:space="preserve">0 </w:t>
      </w:r>
      <w:r w:rsidRPr="00270843">
        <w:rPr>
          <w:rFonts w:ascii="Angsana New" w:hAnsi="Angsana New" w:cs="Angsana New"/>
          <w:cs/>
          <w:lang w:val="en-US"/>
        </w:rPr>
        <w:t>ล้านบาท เงินปันผลดังกล่าวจะจ่ายให้แก่ผู้ถือหุ้นในเดือนกุมภาพันธ์</w:t>
      </w:r>
      <w:r w:rsidRPr="00270843">
        <w:rPr>
          <w:rFonts w:ascii="Angsana New" w:hAnsi="Angsana New" w:cs="Angsana New"/>
          <w:lang w:val="en-US"/>
        </w:rPr>
        <w:t xml:space="preserve"> 256</w:t>
      </w:r>
      <w:r w:rsidR="00270843" w:rsidRPr="00270843">
        <w:rPr>
          <w:rFonts w:ascii="Angsana New" w:hAnsi="Angsana New" w:cs="Angsana New"/>
          <w:lang w:val="en-US"/>
        </w:rPr>
        <w:t>9</w:t>
      </w:r>
    </w:p>
    <w:p w14:paraId="3839F60A" w14:textId="77777777" w:rsidR="006A0D4A" w:rsidRPr="0050017F" w:rsidRDefault="006A0D4A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lang w:val="en-US"/>
        </w:rPr>
      </w:pPr>
    </w:p>
    <w:sectPr w:rsidR="007F6BE3" w:rsidRPr="00195D64" w:rsidSect="00D3249F">
      <w:headerReference w:type="default" r:id="rId16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8655" w14:textId="77777777" w:rsidR="000C2692" w:rsidRDefault="000C2692">
      <w:r>
        <w:separator/>
      </w:r>
    </w:p>
  </w:endnote>
  <w:endnote w:type="continuationSeparator" w:id="0">
    <w:p w14:paraId="54DEE921" w14:textId="77777777" w:rsidR="000C2692" w:rsidRDefault="000C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16DE" w14:textId="77777777" w:rsidR="000C2692" w:rsidRDefault="000C2692">
      <w:r>
        <w:separator/>
      </w:r>
    </w:p>
  </w:footnote>
  <w:footnote w:type="continuationSeparator" w:id="0">
    <w:p w14:paraId="617A41EE" w14:textId="77777777" w:rsidR="000C2692" w:rsidRDefault="000C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517A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FC0990D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ABC587E" w14:textId="33C70979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 xml:space="preserve">31 </w:t>
    </w:r>
    <w:r w:rsidR="00A913B0" w:rsidRPr="00A913B0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BBE8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3EAB43C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17366F3" w14:textId="1B00BE3E" w:rsidR="00F11955" w:rsidRDefault="00F11955" w:rsidP="00F1195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 xml:space="preserve">31 </w:t>
    </w:r>
    <w:r w:rsidR="00A913B0" w:rsidRPr="00A913B0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F51BF2" w14:textId="77777777" w:rsidR="00F11955" w:rsidRPr="00F631FA" w:rsidRDefault="00F11955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AA5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943B475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379044F" w14:textId="40EC20C9" w:rsidR="001C0923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887D7A" w:rsidRPr="00887D7A">
      <w:rPr>
        <w:rFonts w:ascii="Angsana New" w:hAnsi="Angsana New"/>
        <w:b/>
        <w:bCs/>
        <w:sz w:val="32"/>
        <w:szCs w:val="32"/>
      </w:rPr>
      <w:t xml:space="preserve">31 </w:t>
    </w:r>
    <w:r w:rsidR="00887D7A" w:rsidRPr="00887D7A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2667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014FB63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FFCC0C2" w14:textId="1B73C0C0" w:rsidR="00BF0ADF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="004478C6" w:rsidRPr="004478C6">
      <w:rPr>
        <w:rFonts w:ascii="Angsana New" w:hAnsi="Angsana New"/>
        <w:b/>
        <w:bCs/>
        <w:sz w:val="32"/>
        <w:szCs w:val="32"/>
      </w:rPr>
      <w:t xml:space="preserve">31 </w:t>
    </w:r>
    <w:r w:rsidR="004478C6" w:rsidRPr="004478C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368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BEE8E20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D548D8C" w14:textId="4F6591B2" w:rsidR="00B11DFF" w:rsidRDefault="00B11DFF" w:rsidP="00B11DF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 w:rsidR="00FA1992">
      <w:rPr>
        <w:rFonts w:ascii="Angsana New" w:hAnsi="Angsana New"/>
        <w:b/>
        <w:bCs/>
        <w:sz w:val="32"/>
        <w:szCs w:val="32"/>
      </w:rPr>
      <w:t xml:space="preserve">31 </w:t>
    </w:r>
    <w:r w:rsidR="00FA1992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5F16C4" w14:textId="77777777" w:rsidR="00D664B9" w:rsidRPr="00B11DFF" w:rsidRDefault="00D664B9" w:rsidP="00B11DFF">
    <w:pPr>
      <w:pStyle w:val="Header"/>
      <w:tabs>
        <w:tab w:val="left" w:pos="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592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DE6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192A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CA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4C1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1A6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9C9"/>
    <w:rsid w:val="00087F89"/>
    <w:rsid w:val="0009060F"/>
    <w:rsid w:val="000909BD"/>
    <w:rsid w:val="00090B4F"/>
    <w:rsid w:val="00090B65"/>
    <w:rsid w:val="000910B9"/>
    <w:rsid w:val="000915A9"/>
    <w:rsid w:val="00091BB2"/>
    <w:rsid w:val="00091DD3"/>
    <w:rsid w:val="000924DB"/>
    <w:rsid w:val="00092AAE"/>
    <w:rsid w:val="00093F5A"/>
    <w:rsid w:val="00094400"/>
    <w:rsid w:val="00094505"/>
    <w:rsid w:val="00094F5F"/>
    <w:rsid w:val="00095673"/>
    <w:rsid w:val="00095FE3"/>
    <w:rsid w:val="0009609F"/>
    <w:rsid w:val="0009642B"/>
    <w:rsid w:val="000966AC"/>
    <w:rsid w:val="000968C8"/>
    <w:rsid w:val="00096A24"/>
    <w:rsid w:val="000A1DA3"/>
    <w:rsid w:val="000A1E4A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5EF5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0B6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2DB"/>
    <w:rsid w:val="000C03AA"/>
    <w:rsid w:val="000C03E7"/>
    <w:rsid w:val="000C0404"/>
    <w:rsid w:val="000C084B"/>
    <w:rsid w:val="000C1364"/>
    <w:rsid w:val="000C139E"/>
    <w:rsid w:val="000C1E22"/>
    <w:rsid w:val="000C231A"/>
    <w:rsid w:val="000C2404"/>
    <w:rsid w:val="000C2692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B01"/>
    <w:rsid w:val="000D3DCA"/>
    <w:rsid w:val="000D435E"/>
    <w:rsid w:val="000D4431"/>
    <w:rsid w:val="000D4613"/>
    <w:rsid w:val="000D49A1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0824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540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47F69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2ED9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3F3"/>
    <w:rsid w:val="0019347F"/>
    <w:rsid w:val="0019381E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22C"/>
    <w:rsid w:val="001979FA"/>
    <w:rsid w:val="00197CFC"/>
    <w:rsid w:val="00197F5C"/>
    <w:rsid w:val="001A00F6"/>
    <w:rsid w:val="001A0335"/>
    <w:rsid w:val="001A09ED"/>
    <w:rsid w:val="001A0D77"/>
    <w:rsid w:val="001A0F02"/>
    <w:rsid w:val="001A0F83"/>
    <w:rsid w:val="001A109A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A7DE4"/>
    <w:rsid w:val="001B0E3C"/>
    <w:rsid w:val="001B1CFA"/>
    <w:rsid w:val="001B1DEF"/>
    <w:rsid w:val="001B2415"/>
    <w:rsid w:val="001B27F3"/>
    <w:rsid w:val="001B2A91"/>
    <w:rsid w:val="001B3350"/>
    <w:rsid w:val="001B3556"/>
    <w:rsid w:val="001B376D"/>
    <w:rsid w:val="001B379D"/>
    <w:rsid w:val="001B3886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2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4B69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68F"/>
    <w:rsid w:val="001D3C51"/>
    <w:rsid w:val="001D3C96"/>
    <w:rsid w:val="001D41E0"/>
    <w:rsid w:val="001D44C7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50C"/>
    <w:rsid w:val="001E0BA7"/>
    <w:rsid w:val="001E0D3C"/>
    <w:rsid w:val="001E12AF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2B4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897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56C"/>
    <w:rsid w:val="0024078B"/>
    <w:rsid w:val="00240B43"/>
    <w:rsid w:val="00240FF6"/>
    <w:rsid w:val="0024119F"/>
    <w:rsid w:val="0024153A"/>
    <w:rsid w:val="0024162A"/>
    <w:rsid w:val="00242679"/>
    <w:rsid w:val="002429D8"/>
    <w:rsid w:val="002438CC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04D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843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009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E1F"/>
    <w:rsid w:val="00294F61"/>
    <w:rsid w:val="0029512E"/>
    <w:rsid w:val="00295401"/>
    <w:rsid w:val="00296010"/>
    <w:rsid w:val="002961DA"/>
    <w:rsid w:val="002962FE"/>
    <w:rsid w:val="00296318"/>
    <w:rsid w:val="00296CAA"/>
    <w:rsid w:val="00296DF1"/>
    <w:rsid w:val="0029701C"/>
    <w:rsid w:val="00297391"/>
    <w:rsid w:val="002A08C5"/>
    <w:rsid w:val="002A14AF"/>
    <w:rsid w:val="002A1C45"/>
    <w:rsid w:val="002A220F"/>
    <w:rsid w:val="002A290A"/>
    <w:rsid w:val="002A2EC2"/>
    <w:rsid w:val="002A3358"/>
    <w:rsid w:val="002A35DD"/>
    <w:rsid w:val="002A364B"/>
    <w:rsid w:val="002A38C1"/>
    <w:rsid w:val="002A3E8F"/>
    <w:rsid w:val="002A3F80"/>
    <w:rsid w:val="002A443E"/>
    <w:rsid w:val="002A4F43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38E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72F"/>
    <w:rsid w:val="002C474C"/>
    <w:rsid w:val="002C4CE7"/>
    <w:rsid w:val="002C4F12"/>
    <w:rsid w:val="002C5EE1"/>
    <w:rsid w:val="002C644B"/>
    <w:rsid w:val="002C64AB"/>
    <w:rsid w:val="002C6E2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1FE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1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298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0E16"/>
    <w:rsid w:val="00301078"/>
    <w:rsid w:val="003010D1"/>
    <w:rsid w:val="003015A7"/>
    <w:rsid w:val="00301A75"/>
    <w:rsid w:val="00301D45"/>
    <w:rsid w:val="0030200C"/>
    <w:rsid w:val="00302823"/>
    <w:rsid w:val="00302958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9F7"/>
    <w:rsid w:val="00307AC5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841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5A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4BA1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8B"/>
    <w:rsid w:val="00345E90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6A0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3AD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9D7"/>
    <w:rsid w:val="00367A4B"/>
    <w:rsid w:val="00367C81"/>
    <w:rsid w:val="0037078A"/>
    <w:rsid w:val="00371665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5F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3E0"/>
    <w:rsid w:val="003A7551"/>
    <w:rsid w:val="003A7B8F"/>
    <w:rsid w:val="003B07F1"/>
    <w:rsid w:val="003B1070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CC6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8A5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BC0"/>
    <w:rsid w:val="003E4DB8"/>
    <w:rsid w:val="003E5955"/>
    <w:rsid w:val="003E6150"/>
    <w:rsid w:val="003E69A3"/>
    <w:rsid w:val="003E75CB"/>
    <w:rsid w:val="003E7715"/>
    <w:rsid w:val="003F0098"/>
    <w:rsid w:val="003F0474"/>
    <w:rsid w:val="003F0758"/>
    <w:rsid w:val="003F0886"/>
    <w:rsid w:val="003F106E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346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6E8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48C"/>
    <w:rsid w:val="00445675"/>
    <w:rsid w:val="004456AB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8C6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5D9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AE5"/>
    <w:rsid w:val="00473B32"/>
    <w:rsid w:val="004742A5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6B3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580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2D3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4FF2"/>
    <w:rsid w:val="004A52CE"/>
    <w:rsid w:val="004A54C1"/>
    <w:rsid w:val="004A5EDB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BD2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6E8E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17F"/>
    <w:rsid w:val="0050039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04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320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69B"/>
    <w:rsid w:val="0053476A"/>
    <w:rsid w:val="0053485F"/>
    <w:rsid w:val="00535349"/>
    <w:rsid w:val="00535366"/>
    <w:rsid w:val="005356C3"/>
    <w:rsid w:val="00536019"/>
    <w:rsid w:val="005364AF"/>
    <w:rsid w:val="005371BE"/>
    <w:rsid w:val="00537483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348"/>
    <w:rsid w:val="00543A0D"/>
    <w:rsid w:val="005447E7"/>
    <w:rsid w:val="00544A01"/>
    <w:rsid w:val="00544D22"/>
    <w:rsid w:val="00544D6A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2E7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2A5B"/>
    <w:rsid w:val="005734DD"/>
    <w:rsid w:val="0057431E"/>
    <w:rsid w:val="00574439"/>
    <w:rsid w:val="0057489F"/>
    <w:rsid w:val="005748F0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257"/>
    <w:rsid w:val="005B1561"/>
    <w:rsid w:val="005B1CD0"/>
    <w:rsid w:val="005B1E63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4E5B"/>
    <w:rsid w:val="005B5181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C7AAE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B56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4C"/>
    <w:rsid w:val="006136EC"/>
    <w:rsid w:val="006147B2"/>
    <w:rsid w:val="006147C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A85"/>
    <w:rsid w:val="00621F54"/>
    <w:rsid w:val="006223BD"/>
    <w:rsid w:val="00622689"/>
    <w:rsid w:val="006228BF"/>
    <w:rsid w:val="00622CBF"/>
    <w:rsid w:val="00622CDD"/>
    <w:rsid w:val="00622F4E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B98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45FC"/>
    <w:rsid w:val="00634A7D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CA3"/>
    <w:rsid w:val="00651EA0"/>
    <w:rsid w:val="0065244D"/>
    <w:rsid w:val="006529D8"/>
    <w:rsid w:val="00652C8D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78C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5FF7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4FD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D4A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67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946"/>
    <w:rsid w:val="006D6BA0"/>
    <w:rsid w:val="006D6E4B"/>
    <w:rsid w:val="006D7333"/>
    <w:rsid w:val="006D7ADC"/>
    <w:rsid w:val="006D7EA1"/>
    <w:rsid w:val="006E051E"/>
    <w:rsid w:val="006E067B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3C2"/>
    <w:rsid w:val="006E7520"/>
    <w:rsid w:val="006F0189"/>
    <w:rsid w:val="006F021E"/>
    <w:rsid w:val="006F06B0"/>
    <w:rsid w:val="006F07D7"/>
    <w:rsid w:val="006F0E5F"/>
    <w:rsid w:val="006F10D2"/>
    <w:rsid w:val="006F16FC"/>
    <w:rsid w:val="006F1A28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573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9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897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55B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A85"/>
    <w:rsid w:val="00774C0C"/>
    <w:rsid w:val="00774D23"/>
    <w:rsid w:val="00774E3E"/>
    <w:rsid w:val="00775215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410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B5B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182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09A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2CF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A36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829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6F8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097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5B85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6E2"/>
    <w:rsid w:val="00817A30"/>
    <w:rsid w:val="00817AE7"/>
    <w:rsid w:val="00817BED"/>
    <w:rsid w:val="00817E79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AD5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6FA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6A1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660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3DB9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7A"/>
    <w:rsid w:val="00887D99"/>
    <w:rsid w:val="00890210"/>
    <w:rsid w:val="00890285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B7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54F"/>
    <w:rsid w:val="008A0928"/>
    <w:rsid w:val="008A0A20"/>
    <w:rsid w:val="008A10D7"/>
    <w:rsid w:val="008A130E"/>
    <w:rsid w:val="008A22E3"/>
    <w:rsid w:val="008A2551"/>
    <w:rsid w:val="008A2C58"/>
    <w:rsid w:val="008A33F9"/>
    <w:rsid w:val="008A3578"/>
    <w:rsid w:val="008A457A"/>
    <w:rsid w:val="008A59AF"/>
    <w:rsid w:val="008A5AC9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1AE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5657"/>
    <w:rsid w:val="00905774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56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1AF7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722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0EDC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3F56"/>
    <w:rsid w:val="009A40D2"/>
    <w:rsid w:val="009A4396"/>
    <w:rsid w:val="009A533A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2D15"/>
    <w:rsid w:val="009B3370"/>
    <w:rsid w:val="009B393A"/>
    <w:rsid w:val="009B4545"/>
    <w:rsid w:val="009B47AA"/>
    <w:rsid w:val="009B5EB1"/>
    <w:rsid w:val="009B5EBE"/>
    <w:rsid w:val="009B6060"/>
    <w:rsid w:val="009B61F9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644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4A86"/>
    <w:rsid w:val="00A14B5C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16F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94A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137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687F"/>
    <w:rsid w:val="00A56A16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CF7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3B0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B8F"/>
    <w:rsid w:val="00A948A3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6B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A66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067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29D2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DFF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0EB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358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8B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3F50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2C29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1C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6B5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0EF3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ADF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943"/>
    <w:rsid w:val="00BF3CBF"/>
    <w:rsid w:val="00BF3DA7"/>
    <w:rsid w:val="00BF44D9"/>
    <w:rsid w:val="00BF595A"/>
    <w:rsid w:val="00BF63A1"/>
    <w:rsid w:val="00BF6790"/>
    <w:rsid w:val="00BF685A"/>
    <w:rsid w:val="00C00654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6BF2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B34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32F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805"/>
    <w:rsid w:val="00C50E4A"/>
    <w:rsid w:val="00C5156A"/>
    <w:rsid w:val="00C51815"/>
    <w:rsid w:val="00C51DD7"/>
    <w:rsid w:val="00C52111"/>
    <w:rsid w:val="00C526C9"/>
    <w:rsid w:val="00C5276C"/>
    <w:rsid w:val="00C52E0B"/>
    <w:rsid w:val="00C52F11"/>
    <w:rsid w:val="00C542D4"/>
    <w:rsid w:val="00C5436C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2C0C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6EEA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8DB"/>
    <w:rsid w:val="00C86987"/>
    <w:rsid w:val="00C87426"/>
    <w:rsid w:val="00C875C9"/>
    <w:rsid w:val="00C87CE3"/>
    <w:rsid w:val="00C87F40"/>
    <w:rsid w:val="00C905D6"/>
    <w:rsid w:val="00C909FD"/>
    <w:rsid w:val="00C90C78"/>
    <w:rsid w:val="00C90CE5"/>
    <w:rsid w:val="00C90E7C"/>
    <w:rsid w:val="00C90FF6"/>
    <w:rsid w:val="00C91153"/>
    <w:rsid w:val="00C912A0"/>
    <w:rsid w:val="00C916E5"/>
    <w:rsid w:val="00C91911"/>
    <w:rsid w:val="00C91BF5"/>
    <w:rsid w:val="00C91E68"/>
    <w:rsid w:val="00C923EE"/>
    <w:rsid w:val="00C929C0"/>
    <w:rsid w:val="00C92BE8"/>
    <w:rsid w:val="00C92FC0"/>
    <w:rsid w:val="00C933F1"/>
    <w:rsid w:val="00C93899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3FC8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38AD"/>
    <w:rsid w:val="00CB4141"/>
    <w:rsid w:val="00CB4DC7"/>
    <w:rsid w:val="00CB50CE"/>
    <w:rsid w:val="00CB523E"/>
    <w:rsid w:val="00CB52E8"/>
    <w:rsid w:val="00CB6735"/>
    <w:rsid w:val="00CB6A7A"/>
    <w:rsid w:val="00CB6CC7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B80"/>
    <w:rsid w:val="00CF777F"/>
    <w:rsid w:val="00CF7783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A94"/>
    <w:rsid w:val="00D14CD4"/>
    <w:rsid w:val="00D14CFC"/>
    <w:rsid w:val="00D15090"/>
    <w:rsid w:val="00D1582D"/>
    <w:rsid w:val="00D167DB"/>
    <w:rsid w:val="00D16B26"/>
    <w:rsid w:val="00D17733"/>
    <w:rsid w:val="00D17C33"/>
    <w:rsid w:val="00D17D72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591"/>
    <w:rsid w:val="00D44971"/>
    <w:rsid w:val="00D454F8"/>
    <w:rsid w:val="00D462E7"/>
    <w:rsid w:val="00D46F82"/>
    <w:rsid w:val="00D47495"/>
    <w:rsid w:val="00D479BA"/>
    <w:rsid w:val="00D47B62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0EA9"/>
    <w:rsid w:val="00D61242"/>
    <w:rsid w:val="00D612E9"/>
    <w:rsid w:val="00D61488"/>
    <w:rsid w:val="00D61DD9"/>
    <w:rsid w:val="00D61E2B"/>
    <w:rsid w:val="00D62070"/>
    <w:rsid w:val="00D6229F"/>
    <w:rsid w:val="00D62F83"/>
    <w:rsid w:val="00D63037"/>
    <w:rsid w:val="00D6345D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13C"/>
    <w:rsid w:val="00D67321"/>
    <w:rsid w:val="00D6745F"/>
    <w:rsid w:val="00D676A2"/>
    <w:rsid w:val="00D708C1"/>
    <w:rsid w:val="00D70C1E"/>
    <w:rsid w:val="00D70FC5"/>
    <w:rsid w:val="00D7153E"/>
    <w:rsid w:val="00D71544"/>
    <w:rsid w:val="00D71891"/>
    <w:rsid w:val="00D71E2A"/>
    <w:rsid w:val="00D71E3A"/>
    <w:rsid w:val="00D71F48"/>
    <w:rsid w:val="00D72502"/>
    <w:rsid w:val="00D7277B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65E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87B1E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00E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053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36A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0A1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DF7D9A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1974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216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6FF7"/>
    <w:rsid w:val="00E37224"/>
    <w:rsid w:val="00E374EF"/>
    <w:rsid w:val="00E37903"/>
    <w:rsid w:val="00E37A4A"/>
    <w:rsid w:val="00E37C73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0E3"/>
    <w:rsid w:val="00E47250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6CA8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10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1F6A"/>
    <w:rsid w:val="00EA2554"/>
    <w:rsid w:val="00EA292C"/>
    <w:rsid w:val="00EA3427"/>
    <w:rsid w:val="00EA389C"/>
    <w:rsid w:val="00EA3ACB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3F35"/>
    <w:rsid w:val="00EB404C"/>
    <w:rsid w:val="00EB4869"/>
    <w:rsid w:val="00EB4C3A"/>
    <w:rsid w:val="00EB4EB5"/>
    <w:rsid w:val="00EB572E"/>
    <w:rsid w:val="00EB6AD9"/>
    <w:rsid w:val="00EB707C"/>
    <w:rsid w:val="00EB77BF"/>
    <w:rsid w:val="00EC0ABD"/>
    <w:rsid w:val="00EC25CC"/>
    <w:rsid w:val="00EC2637"/>
    <w:rsid w:val="00EC3006"/>
    <w:rsid w:val="00EC36EA"/>
    <w:rsid w:val="00EC3AC5"/>
    <w:rsid w:val="00EC47E9"/>
    <w:rsid w:val="00EC4950"/>
    <w:rsid w:val="00EC4D08"/>
    <w:rsid w:val="00EC52DD"/>
    <w:rsid w:val="00EC5357"/>
    <w:rsid w:val="00EC5B08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195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D64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CA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67878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0DE"/>
    <w:rsid w:val="00F8313B"/>
    <w:rsid w:val="00F83724"/>
    <w:rsid w:val="00F83A64"/>
    <w:rsid w:val="00F83E23"/>
    <w:rsid w:val="00F84412"/>
    <w:rsid w:val="00F8452E"/>
    <w:rsid w:val="00F8485D"/>
    <w:rsid w:val="00F84D25"/>
    <w:rsid w:val="00F857C3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1992"/>
    <w:rsid w:val="00FA3244"/>
    <w:rsid w:val="00FA3746"/>
    <w:rsid w:val="00FA398A"/>
    <w:rsid w:val="00FA3D0D"/>
    <w:rsid w:val="00FA3D5A"/>
    <w:rsid w:val="00FA49E3"/>
    <w:rsid w:val="00FA4FEF"/>
    <w:rsid w:val="00FA5157"/>
    <w:rsid w:val="00FA5169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0D5F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7CCE8BD7FA4246BA52C787742C76D5" ma:contentTypeVersion="14" ma:contentTypeDescription="Create a new document." ma:contentTypeScope="" ma:versionID="8482a84069dbbe5c0f92cb519117df08">
  <xsd:schema xmlns:xsd="http://www.w3.org/2001/XMLSchema" xmlns:xs="http://www.w3.org/2001/XMLSchema" xmlns:p="http://schemas.microsoft.com/office/2006/metadata/properties" xmlns:ns3="87be65db-3e2c-4f12-959a-1fc9eae330eb" xmlns:ns4="1c998982-fb40-4575-abf7-b1bb2bc863e1" targetNamespace="http://schemas.microsoft.com/office/2006/metadata/properties" ma:root="true" ma:fieldsID="65b81d29108fcad456bd05a2ea499362" ns3:_="" ns4:_="">
    <xsd:import namespace="87be65db-3e2c-4f12-959a-1fc9eae330eb"/>
    <xsd:import namespace="1c998982-fb40-4575-abf7-b1bb2bc863e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e65db-3e2c-4f12-959a-1fc9eae330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98982-fb40-4575-abf7-b1bb2bc86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998982-fb40-4575-abf7-b1bb2bc863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01437-DD2A-4EC2-9DB0-2F8A986C3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be65db-3e2c-4f12-959a-1fc9eae330eb"/>
    <ds:schemaRef ds:uri="1c998982-fb40-4575-abf7-b1bb2bc86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1c998982-fb40-4575-abf7-b1bb2bc863e1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10</Pages>
  <Words>1603</Words>
  <Characters>7349</Characters>
  <Application>Microsoft Office Word</Application>
  <DocSecurity>0</DocSecurity>
  <Lines>204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Pitsini, Fungsa</cp:lastModifiedBy>
  <cp:revision>4</cp:revision>
  <cp:lastPrinted>2025-08-04T15:13:00Z</cp:lastPrinted>
  <dcterms:created xsi:type="dcterms:W3CDTF">2026-02-05T16:07:00Z</dcterms:created>
  <dcterms:modified xsi:type="dcterms:W3CDTF">2026-02-06T08:54:00Z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0x010100BE7CCE8BD7FA4246BA52C787742C76D5</vt:lpwstr>
  </property>
  <property fmtid="{D5CDD505-2E9C-101B-9397-08002B2CF9AE}" pid="3" name="MediaServiceImageTags">
    <vt:lpwstr/>
  </property>
</Properties>
</file>