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DE121" w14:textId="352B1387" w:rsidR="00A92F4E" w:rsidRPr="003447E6" w:rsidRDefault="00863194" w:rsidP="00ED78EB">
      <w:pPr>
        <w:pStyle w:val="Header"/>
        <w:tabs>
          <w:tab w:val="clear" w:pos="8562"/>
          <w:tab w:val="left" w:pos="5328"/>
        </w:tabs>
        <w:spacing w:before="360" w:after="360" w:line="276" w:lineRule="auto"/>
        <w:rPr>
          <w:rFonts w:ascii="Angsana New" w:hAnsi="Angsana New" w:cs="Angsana New"/>
          <w:color w:val="4F2D7F"/>
          <w:sz w:val="28"/>
          <w:szCs w:val="28"/>
          <w:lang w:val="en-US" w:bidi="th-TH"/>
        </w:rPr>
      </w:pPr>
      <w:bookmarkStart w:id="1" w:name="_GoBack"/>
      <w:bookmarkEnd w:id="1"/>
      <w:r>
        <w:rPr>
          <w:rFonts w:ascii="Angsana New" w:hAnsi="Angsana New" w:cs="Angsana New" w:hint="cs"/>
          <w:b w:val="0"/>
          <w:bCs/>
          <w:color w:val="auto"/>
          <w:sz w:val="28"/>
          <w:szCs w:val="28"/>
          <w:cs/>
          <w:lang w:val="en-US" w:bidi="th-TH"/>
        </w:rPr>
        <w:t>ร</w:t>
      </w:r>
      <w:r w:rsidR="00A92F4E" w:rsidRPr="003447E6">
        <w:rPr>
          <w:rFonts w:ascii="Angsana New" w:hAnsi="Angsana New" w:cs="Angsana New" w:hint="cs"/>
          <w:b w:val="0"/>
          <w:bCs/>
          <w:color w:val="auto"/>
          <w:sz w:val="28"/>
          <w:szCs w:val="28"/>
          <w:cs/>
          <w:lang w:val="en-US" w:bidi="th-TH"/>
        </w:rPr>
        <w:t>ายงานของ</w:t>
      </w:r>
      <w:r w:rsidR="00A92F4E" w:rsidRPr="003447E6">
        <w:rPr>
          <w:rFonts w:ascii="Angsana New" w:hAnsi="Angsana New" w:cs="Angsana New" w:hint="cs"/>
          <w:bCs/>
          <w:color w:val="000000" w:themeColor="text1"/>
          <w:sz w:val="28"/>
          <w:szCs w:val="28"/>
          <w:cs/>
          <w:lang w:bidi="th-TH"/>
        </w:rPr>
        <w:t>ผู้สอบบัญชีรับอนุญาต</w:t>
      </w:r>
    </w:p>
    <w:p w14:paraId="3FF76D15" w14:textId="1A4974CB" w:rsidR="00D55512" w:rsidRPr="003447E6" w:rsidRDefault="00D55512" w:rsidP="00B239A4">
      <w:pPr>
        <w:spacing w:before="360" w:after="360" w:line="240" w:lineRule="auto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เสนอ ผู้ถือหุ้น</w:t>
      </w:r>
      <w:r w:rsidR="00F22236"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ของ</w:t>
      </w: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0849AE"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จำกัด 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</w:rPr>
        <w:t>(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  <w:lang w:bidi="th-TH"/>
        </w:rPr>
        <w:t>มหาชน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</w:rPr>
        <w:t>)</w:t>
      </w:r>
    </w:p>
    <w:p w14:paraId="2B73EED6" w14:textId="1937A8F0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ความเห็น</w:t>
      </w:r>
    </w:p>
    <w:p w14:paraId="68358F49" w14:textId="7216CC69" w:rsidR="00280186" w:rsidRPr="00D7097E" w:rsidRDefault="005F72DE" w:rsidP="00122F00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ข้าพเจ้าได้ตรวจสอบงบการเงินรวม</w:t>
      </w:r>
      <w:r w:rsidR="001D4F00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และเฉพาะของ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 xml:space="preserve">บริษัท </w:t>
      </w:r>
      <w:r w:rsidR="000849AE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ซีเฟรชอินดัสตรี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BC0CFE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 xml:space="preserve"> 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(</w:t>
      </w:r>
      <w:r w:rsidRPr="00443978">
        <w:rPr>
          <w:rFonts w:ascii="Angsana New" w:hAnsi="Angsana New" w:cs="Angsana New" w:hint="cs"/>
          <w:spacing w:val="-2"/>
          <w:sz w:val="28"/>
          <w:szCs w:val="28"/>
          <w:lang w:bidi="th-TH"/>
        </w:rPr>
        <w:t>“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กลุ่ม</w:t>
      </w:r>
      <w:r w:rsidR="001D74BB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บริษัท</w:t>
      </w:r>
      <w:r w:rsidR="00DA3D16" w:rsidRPr="00443978">
        <w:rPr>
          <w:rFonts w:ascii="Angsana New" w:hAnsi="Angsana New" w:cs="Angsana New"/>
          <w:spacing w:val="-2"/>
          <w:sz w:val="28"/>
          <w:szCs w:val="28"/>
          <w:lang w:bidi="th-TH"/>
        </w:rPr>
        <w:t xml:space="preserve">”)                 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ซึ่งประกอบด้วย</w:t>
      </w:r>
      <w:r w:rsidR="0059431F" w:rsidRPr="00443978">
        <w:rPr>
          <w:rFonts w:ascii="Angsana New" w:hAnsi="Angsana New" w:cs="Angsana New" w:hint="cs"/>
          <w:spacing w:val="-2"/>
          <w:sz w:val="28"/>
          <w:szCs w:val="28"/>
          <w:lang w:bidi="th-TH"/>
        </w:rPr>
        <w:t xml:space="preserve"> 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งบฐานะการเงินรวม</w:t>
      </w:r>
      <w:r w:rsidR="005547D5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และเฉพาะ</w:t>
      </w:r>
      <w:r w:rsidR="00F22236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กิจการ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 xml:space="preserve"> ณ วันที่ </w:t>
      </w:r>
      <w:r w:rsidRPr="00443978">
        <w:rPr>
          <w:rFonts w:ascii="Angsana New" w:hAnsi="Angsana New" w:cs="Angsana New" w:hint="cs"/>
          <w:spacing w:val="-2"/>
          <w:sz w:val="28"/>
          <w:szCs w:val="28"/>
        </w:rPr>
        <w:t xml:space="preserve">31 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 xml:space="preserve">ธันวาคม </w:t>
      </w:r>
      <w:r w:rsidRPr="00443978">
        <w:rPr>
          <w:rFonts w:ascii="Angsana New" w:hAnsi="Angsana New" w:cs="Angsana New" w:hint="cs"/>
          <w:spacing w:val="-2"/>
          <w:sz w:val="28"/>
          <w:szCs w:val="28"/>
        </w:rPr>
        <w:t>256</w:t>
      </w:r>
      <w:r w:rsidR="00A73173" w:rsidRPr="00443978">
        <w:rPr>
          <w:rFonts w:ascii="Angsana New" w:hAnsi="Angsana New" w:cs="Angsana New"/>
          <w:spacing w:val="-2"/>
          <w:sz w:val="28"/>
          <w:szCs w:val="28"/>
        </w:rPr>
        <w:t>8</w:t>
      </w:r>
      <w:r w:rsidR="005547D5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 xml:space="preserve"> 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งบกำไรขาดทุน</w:t>
      </w:r>
      <w:r w:rsidR="00924E61"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และกำไรขาดทุน</w:t>
      </w:r>
      <w:r w:rsidRPr="00443978">
        <w:rPr>
          <w:rFonts w:ascii="Angsana New" w:hAnsi="Angsana New" w:cs="Angsana New" w:hint="cs"/>
          <w:spacing w:val="-2"/>
          <w:sz w:val="28"/>
          <w:szCs w:val="28"/>
          <w:cs/>
          <w:lang w:bidi="th-TH"/>
        </w:rPr>
        <w:t>เบ็ดเสร็จรวม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กิจการ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งบการเปลี่ยนแปลงส่วนของ</w:t>
      </w:r>
      <w:r w:rsidR="000849AE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และงบกระแสเงินสดรวม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</w:t>
      </w:r>
      <w:r w:rsidR="005D2003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รวมและเฉพาะกิจการ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รวมถึง</w:t>
      </w:r>
      <w:r w:rsidR="00F038C9">
        <w:rPr>
          <w:rFonts w:ascii="Angsana New" w:hAnsi="Angsana New" w:cs="Angsana New" w:hint="cs"/>
          <w:sz w:val="28"/>
          <w:szCs w:val="28"/>
          <w:cs/>
          <w:lang w:bidi="th-TH"/>
        </w:rPr>
        <w:t>ข้อมูล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</w:t>
      </w:r>
      <w:r w:rsidR="00F038C9">
        <w:rPr>
          <w:rFonts w:ascii="Angsana New" w:hAnsi="Angsana New" w:cs="Angsana New" w:hint="cs"/>
          <w:sz w:val="28"/>
          <w:szCs w:val="28"/>
          <w:cs/>
          <w:lang w:bidi="th-TH"/>
        </w:rPr>
        <w:t>มีสาระ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สำคัญ</w:t>
      </w:r>
    </w:p>
    <w:p w14:paraId="0DC4C5C3" w14:textId="3336BE7F" w:rsidR="00D55512" w:rsidRPr="00D7097E" w:rsidRDefault="00D55512" w:rsidP="00122F00">
      <w:pPr>
        <w:spacing w:before="360" w:after="3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ข้าพเจ้าเห็นว่า งบการเงิน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รวมและงบการเงินเฉพาะ</w:t>
      </w:r>
      <w:r w:rsidR="00913B74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ข้างต้น</w:t>
      </w:r>
      <w:r w:rsidR="00CE089F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นี้</w:t>
      </w:r>
      <w:r w:rsidR="00C14F7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แสดงฐานะการเงิน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</w:t>
      </w:r>
      <w:r w:rsidR="002313BB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และเฉพาะของ</w:t>
      </w:r>
      <w:r w:rsidR="00CE0E5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บริษัท </w:t>
      </w:r>
      <w:r w:rsidR="002254CE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CE0E5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ซีเฟรชอินดั</w:t>
      </w:r>
      <w:r w:rsidR="00A73173">
        <w:rPr>
          <w:rFonts w:ascii="Angsana New" w:hAnsi="Angsana New" w:cs="Angsana New" w:hint="cs"/>
          <w:sz w:val="28"/>
          <w:szCs w:val="28"/>
          <w:cs/>
          <w:lang w:bidi="th-TH"/>
        </w:rPr>
        <w:t>ส</w:t>
      </w:r>
      <w:r w:rsidR="00CE0E5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ตรี</w:t>
      </w:r>
      <w:r w:rsidR="00991B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จำกัด (มหาชน)</w:t>
      </w:r>
      <w:r w:rsidR="005E3C5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และบริษัทย่อย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ณ</w:t>
      </w:r>
      <w:r w:rsidRPr="00D7097E">
        <w:rPr>
          <w:rFonts w:ascii="Angsana New" w:hAnsi="Angsana New" w:cs="Angsana New" w:hint="cs"/>
          <w:sz w:val="28"/>
          <w:szCs w:val="28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วันที่</w:t>
      </w:r>
      <w:r w:rsidRPr="00D7097E">
        <w:rPr>
          <w:rFonts w:ascii="Angsana New" w:hAnsi="Angsana New" w:cs="Angsana New" w:hint="cs"/>
          <w:sz w:val="28"/>
          <w:szCs w:val="28"/>
        </w:rPr>
        <w:t xml:space="preserve"> 31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D7097E">
        <w:rPr>
          <w:rFonts w:ascii="Angsana New" w:hAnsi="Angsana New" w:cs="Angsana New" w:hint="cs"/>
          <w:sz w:val="28"/>
          <w:szCs w:val="28"/>
        </w:rPr>
        <w:t>25</w:t>
      </w:r>
      <w:r w:rsidR="00532476" w:rsidRPr="00D7097E">
        <w:rPr>
          <w:rFonts w:ascii="Angsana New" w:hAnsi="Angsana New" w:cs="Angsana New" w:hint="cs"/>
          <w:sz w:val="28"/>
          <w:szCs w:val="28"/>
        </w:rPr>
        <w:t>6</w:t>
      </w:r>
      <w:r w:rsidR="00A73173">
        <w:rPr>
          <w:rFonts w:ascii="Angsana New" w:hAnsi="Angsana New" w:cs="Angsana New"/>
          <w:sz w:val="28"/>
          <w:szCs w:val="28"/>
        </w:rPr>
        <w:t>8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AD60FF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ผลการดำเนินงานรวม</w:t>
      </w:r>
      <w:r w:rsidR="007468E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964AF7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="00A73173">
        <w:rPr>
          <w:rFonts w:ascii="Angsana New" w:hAnsi="Angsana New" w:cs="Angsana New"/>
          <w:sz w:val="28"/>
          <w:szCs w:val="28"/>
          <w:lang w:bidi="th-TH"/>
        </w:rPr>
        <w:t xml:space="preserve">               </w:t>
      </w:r>
      <w:r w:rsidR="006C5AC6">
        <w:rPr>
          <w:rFonts w:ascii="Angsana New" w:hAnsi="Angsana New" w:cs="Angsana New"/>
          <w:sz w:val="28"/>
          <w:szCs w:val="28"/>
          <w:lang w:bidi="th-TH"/>
        </w:rPr>
        <w:t xml:space="preserve">                      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CD44FD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</w:t>
      </w:r>
    </w:p>
    <w:p w14:paraId="4381D021" w14:textId="2385C449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A18645A" w14:textId="4AFBA54A" w:rsidR="00783EA2" w:rsidRPr="00D7097E" w:rsidRDefault="00D655CC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4E442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</w:t>
      </w:r>
      <w:r w:rsidR="00A4725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และเฉพาะกิจการ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="0098043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  <w:r w:rsidR="00B840F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ตาม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 ตามประมวลจรรยาบรรณของผู้ประกอบวิชาชีพบัญชี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D55ABD" w14:textId="237183DA" w:rsidR="007468E5" w:rsidRPr="00D7097E" w:rsidRDefault="007468E5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07A9BC26" w14:textId="77777777" w:rsidR="003F712A" w:rsidRPr="00D7097E" w:rsidRDefault="003F712A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6632DE87" w14:textId="7C4AE4A3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3983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52AA0098" w14:textId="665FBEEE" w:rsidR="00D55512" w:rsidRDefault="00D55512" w:rsidP="00AF65AF">
      <w:pPr>
        <w:spacing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A24E7D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</w:t>
      </w:r>
      <w:r w:rsidR="00201DB6" w:rsidRPr="00A24E7D">
        <w:rPr>
          <w:rFonts w:ascii="Angsana New" w:eastAsia="Calibri" w:hAnsi="Angsana New" w:cs="Angsana New"/>
          <w:sz w:val="28"/>
          <w:szCs w:val="28"/>
          <w:cs/>
          <w:lang w:bidi="th-TH"/>
        </w:rPr>
        <w:t>รวมและเฉพาะ</w:t>
      </w:r>
      <w:r w:rsidR="008B4EE1" w:rsidRPr="00A24E7D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A24E7D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</w:t>
      </w:r>
      <w:r w:rsidR="00AA5A0A" w:rsidRPr="00A24E7D">
        <w:rPr>
          <w:rFonts w:ascii="Angsana New" w:eastAsia="Calibri" w:hAnsi="Angsana New" w:cs="Angsana New"/>
          <w:sz w:val="28"/>
          <w:szCs w:val="28"/>
          <w:cs/>
          <w:lang w:bidi="th-TH"/>
        </w:rPr>
        <w:t>ปี</w:t>
      </w:r>
      <w:r w:rsidRPr="001B0DDE">
        <w:rPr>
          <w:rFonts w:ascii="Angsana New" w:eastAsia="Calibri" w:hAnsi="Angsana New" w:cs="Angsana New"/>
          <w:sz w:val="28"/>
          <w:szCs w:val="28"/>
          <w:cs/>
          <w:lang w:bidi="th-TH"/>
        </w:rPr>
        <w:t>ปัจจุบัน</w:t>
      </w:r>
      <w:r w:rsidRPr="00A24E7D">
        <w:rPr>
          <w:rFonts w:ascii="Angsana New" w:eastAsia="Calibri" w:hAnsi="Angsana New" w:cs="Angsana New"/>
          <w:spacing w:val="16"/>
          <w:sz w:val="28"/>
          <w:szCs w:val="28"/>
          <w:cs/>
          <w:lang w:bidi="th-TH"/>
        </w:rPr>
        <w:t xml:space="preserve"> ข้าพเจ้าได้นำเรื่องเหล่านี้มาพิจารณาในบริบทของ</w:t>
      </w:r>
      <w:r w:rsidRPr="00A24E7D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</w:t>
      </w:r>
      <w:r w:rsidR="00D45FC6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   </w:t>
      </w:r>
      <w:r w:rsidRPr="00A24E7D">
        <w:rPr>
          <w:rFonts w:ascii="Angsana New" w:eastAsia="Calibri" w:hAnsi="Angsana New" w:cs="Angsana New"/>
          <w:sz w:val="28"/>
          <w:szCs w:val="28"/>
          <w:cs/>
          <w:lang w:bidi="th-TH"/>
        </w:rPr>
        <w:t>งบ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การเงิน</w:t>
      </w:r>
      <w:r w:rsidR="00201DB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8B4E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โดยรวมและในการแสดงความเห็นของ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ทั้งนี้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320"/>
      </w:tblGrid>
      <w:tr w:rsidR="00D55512" w:rsidRPr="00D7097E" w14:paraId="0899A915" w14:textId="77777777" w:rsidTr="00883E64">
        <w:trPr>
          <w:tblHeader/>
        </w:trPr>
        <w:tc>
          <w:tcPr>
            <w:tcW w:w="4860" w:type="dxa"/>
            <w:tcBorders>
              <w:bottom w:val="single" w:sz="4" w:space="0" w:color="auto"/>
            </w:tcBorders>
          </w:tcPr>
          <w:p w14:paraId="29805836" w14:textId="77777777" w:rsidR="00D55512" w:rsidRPr="000E0375" w:rsidRDefault="00D55512" w:rsidP="000E03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0E037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3BC4D12E" w14:textId="77777777" w:rsidR="00D55512" w:rsidRPr="000E0375" w:rsidRDefault="00D55512" w:rsidP="000E03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E037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407224" w14:paraId="0C9E52F0" w14:textId="77777777" w:rsidTr="00883E64">
        <w:tc>
          <w:tcPr>
            <w:tcW w:w="4860" w:type="dxa"/>
            <w:tcBorders>
              <w:bottom w:val="single" w:sz="4" w:space="0" w:color="auto"/>
            </w:tcBorders>
          </w:tcPr>
          <w:p w14:paraId="3C399BAD" w14:textId="5C88ED31" w:rsidR="00404B24" w:rsidRPr="00AF65AF" w:rsidRDefault="00561565" w:rsidP="00AF65AF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F65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="00404B24" w:rsidRPr="00AF65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ของสินค้าคงเหลือ</w:t>
            </w:r>
          </w:p>
          <w:p w14:paraId="08D85183" w14:textId="03F30792" w:rsidR="001E6C2B" w:rsidRDefault="00C771EE" w:rsidP="004A282C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71E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="0033169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ผลิตภัณฑ์กุ้งสดแช่แข็ง</w:t>
            </w:r>
            <w:r w:rsid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กุ้งแปรรูป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ผักและผลไม้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ผลิตภัณฑ์อาหารทะเลอื่น</w:t>
            </w:r>
            <w:r w:rsidR="00FA5A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ๆ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7127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Pr="00C771E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ดำเนินธุรกิจอยู่ในตลาดที่มีการแข่งขันสูง</w:t>
            </w:r>
            <w:r w:rsidR="00EC2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EC2305" w:rsidRPr="00EC2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จึงมีความเสี่ยงที่สินค้าคงเหลือบางรายการอาจจะแสดงมูลค่าสูงกว่า</w:t>
            </w:r>
            <w:r w:rsidR="00EC2305" w:rsidRPr="002274F1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bidi="th-TH"/>
              </w:rPr>
              <w:t>มูลค่าสุทธิที่คาดว่าจะได้รับและค้างเป็นระยะเวลานาน</w:t>
            </w:r>
            <w:r w:rsidR="00E21B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55506C06" w14:textId="277AF4DB" w:rsidR="001E6C2B" w:rsidRDefault="00D8305E" w:rsidP="004A282C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305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มูลค่าของสินค้าคงเหลือมีสาระสำคัญต่องบการเงิน</w:t>
            </w:r>
            <w:r w:rsidRPr="00D830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04594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5D71AB"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แสดงมูลค่าสินค้าคงเหลือตามราคาทุนหรือมูลค่าสุทธิที่จะได้รับแล้วแต่ราคาใดจะต่ำกว่าตามที่เปิดเผยไว้ในหมายเหตุประกอบงบการเงินรวมข้อ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E63AC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3.6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EF421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 </w:t>
            </w:r>
            <w:r w:rsidR="00EF421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4.4 </w:t>
            </w:r>
            <w:r w:rsidR="005D71AB"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และข้อ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87C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9 </w:t>
            </w:r>
          </w:p>
          <w:p w14:paraId="38F1A4D5" w14:textId="209007D2" w:rsidR="00404B24" w:rsidRDefault="005D71AB" w:rsidP="00AF65AF">
            <w:pPr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กลุ่มบริษัทมีการทบทวนมูลค่าของสินค้าคงเหลือในระหว่างปี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โดยการเปรียบเทียบราคาทุนของสินค้าคงเหลือกับมูลค่าสุทธิที่จะได้รับแล้วแต่ราคาใดจะต่ำกว่า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ผลขาดทุนจากมูลค่าที่ลดลงของสินค้าคงเหลือได้บันทึกเป็นค่าใช้จ่ายสำหรับปี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กลุ่มบริษัทมีการกำหนดนโยบายการตั้งประมาณการค่าเผื่อการลดมูลค่าสินค้า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สินค้าล้าสมัย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และเคลื่อนไหวช้าจากสภาพของสินค้าและวงจรอายุของสินค้าคงเหลือแต่ละประเภท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ซึ่งจำเป็นต้องอาศัยดุลยพินิจและการประมาณการที่สำคัญของฝ่ายบริหาร</w:t>
            </w:r>
          </w:p>
          <w:p w14:paraId="0B79DA8A" w14:textId="03FC3527" w:rsidR="00074C1E" w:rsidRPr="002274F1" w:rsidRDefault="00966E7B" w:rsidP="002274F1">
            <w:pPr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>ข้าพเจ้าให้ความสำคัญในเรื่องนี้</w:t>
            </w:r>
            <w:r w:rsidRPr="00966E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เนื่องจาก</w:t>
            </w:r>
            <w:r w:rsidR="00D356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</w:t>
            </w:r>
            <w:r w:rsidR="00B337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การลดมูลค่า</w:t>
            </w:r>
            <w:r w:rsidR="00D356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ของสินค้าคงเหลือ</w:t>
            </w:r>
            <w:r w:rsidR="00D17F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เกิดขึ้นดังกล่าวมีสาระสำคัญและเกี่ยวข้องกับการใช้ดุลยพินิจ</w:t>
            </w:r>
            <w:r w:rsidR="003C12F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และการประมาณการที่สำ</w:t>
            </w:r>
            <w:r w:rsidR="00F618B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คัญ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ของผู้บริหารของกลุ่มบริษัท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48DC8166" w14:textId="77777777" w:rsidR="004D6D6F" w:rsidRDefault="004D6D6F" w:rsidP="00AF65AF">
            <w:pPr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7644B50" w14:textId="2A70EA62" w:rsidR="00127B02" w:rsidRPr="00D7097E" w:rsidRDefault="00127B02" w:rsidP="00127B02">
            <w:pPr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="00891657"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</w:t>
            </w:r>
          </w:p>
          <w:p w14:paraId="01A30BFC" w14:textId="45BF75B2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อบถามผู้บริหารเพื่อทำ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และพิจารณาการปฏิบัติตามนโยบายของกลุ่มบริษัทดังกล่าว</w:t>
            </w:r>
          </w:p>
          <w:p w14:paraId="670F7618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ทำความเข้าใจการควบคุมภายในที่เกี่ยวข้องกับการประมาณการมูลค่าสุทธิที่จะได้รับจากสินค้าคงเหลือ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เข้าร่วมสังเกตการณ์การตรวจนับสินค้า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และสุ่มทดสอบการตรวจนับสินค้าคงเหลือรวมถึงตรวจสอบสภาพของสินค้าคงเหลือ</w:t>
            </w:r>
          </w:p>
          <w:p w14:paraId="573275B9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สุ่มทดสอบการคํานวณอายุสินค้าคงเหลือจากรายงานอายุสินค้าคงเหลือ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เพื่อพิจารณาว่าสินค้าคงเหลือถูกจัดประเภทไว้ในช่วงอายุที่เหมาะสม</w:t>
            </w:r>
          </w:p>
          <w:p w14:paraId="45DB1AF0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ความสมเหตุสมผลของประมาณการมูลค่าสุทธิที่คาดว่าจะได้รับจากสินค้าคงเหลือที่ค้างเป็นระยะเวลานานโดยพิจารณาข้อสมมติที่เกี่ยวข้องและเปรียบเทียบกับข้อมูลจากประสบการณ์ในอดีต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>รวมถึงสอบถามผู้บริหาร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ตลอดจนทดสอบการคํานวณ</w:t>
            </w:r>
          </w:p>
          <w:p w14:paraId="01A55623" w14:textId="18A6D77B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สุ่มทดสอบการคํานวณมูลค่าของสินค้าคงเหลือ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1C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เปรียบเทียบต้นทุนของสินค้าคงเหลือกับราคาที่คาดว่าจะขายได้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หักด้วยค่าใช้จ่ายที่เกี่ยวข้องกับการขาย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1C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เปรียบเทียบกับเอกสารที่เกี่ยวข้อง</w:t>
            </w:r>
          </w:p>
          <w:p w14:paraId="5CC1A9DC" w14:textId="081DCFF9" w:rsidR="0003783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DF189E" w14:textId="77777777" w:rsidR="007D7A1F" w:rsidRPr="007D7A1F" w:rsidRDefault="007D7A1F" w:rsidP="007D7A1F">
      <w:pPr>
        <w:spacing w:before="24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val="en-US" w:bidi="th-TH"/>
        </w:rPr>
      </w:pPr>
      <w:r w:rsidRPr="007D7A1F"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  <w:lastRenderedPageBreak/>
        <w:t>ข้อมูลอื่น</w:t>
      </w:r>
    </w:p>
    <w:p w14:paraId="26255F72" w14:textId="3172528E" w:rsidR="007D7A1F" w:rsidRPr="007D7A1F" w:rsidRDefault="007D7A1F" w:rsidP="007D7A1F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val="en-US"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DA1115" w14:textId="09D5D10E" w:rsidR="007D7A1F" w:rsidRPr="007D7A1F" w:rsidRDefault="007D7A1F" w:rsidP="007D7A1F">
      <w:pPr>
        <w:spacing w:before="120"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val="en-US"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E22B091" w14:textId="0BA0E923" w:rsidR="007D7A1F" w:rsidRPr="007D7A1F" w:rsidRDefault="007D7A1F" w:rsidP="007D7A1F">
      <w:pPr>
        <w:spacing w:before="120"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7D7A1F">
        <w:rPr>
          <w:rFonts w:ascii="Angsana New" w:eastAsia="Calibri" w:hAnsi="Angsana New" w:cs="Angsana New"/>
          <w:sz w:val="28"/>
          <w:szCs w:val="28"/>
          <w:lang w:bidi="th-TH"/>
        </w:rPr>
        <w:t> </w:t>
      </w: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คือ การอ่าน</w:t>
      </w:r>
      <w:r w:rsidR="00DB254B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และพิจารณาว่า</w:t>
      </w: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9BE3CB3" w14:textId="241B44F2" w:rsidR="007D7A1F" w:rsidRPr="007D7A1F" w:rsidRDefault="007D7A1F" w:rsidP="007D7A1F">
      <w:pPr>
        <w:spacing w:before="120"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D7A1F">
        <w:rPr>
          <w:rFonts w:ascii="Angsana New" w:eastAsia="Calibri" w:hAnsi="Angsana New" w:cs="Angsan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E93D29" w14:textId="11A177D0" w:rsidR="00D55512" w:rsidRPr="00882E86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F4DE6"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ต่อ</w:t>
      </w:r>
      <w:r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งบการเงิน</w:t>
      </w:r>
      <w:r w:rsidR="000F4DE6"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รวมและเฉพาะ</w:t>
      </w:r>
      <w:r w:rsidR="00722CFF" w:rsidRPr="00882E8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กิจการ</w:t>
      </w:r>
    </w:p>
    <w:p w14:paraId="6AECA696" w14:textId="1D261121" w:rsidR="00D55512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492CEB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เหล่านี้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งบการเงิน</w:t>
      </w:r>
      <w:r w:rsidR="00B5168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3E050E" w14:textId="77777777" w:rsidR="00883E64" w:rsidRPr="00D7097E" w:rsidRDefault="00883E64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3D9D5C58" w14:textId="01356419" w:rsidR="00D55512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ในการจัดทำงบการเงินรวมและเฉพาะ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991AF0">
        <w:rPr>
          <w:rFonts w:ascii="Angsana New" w:eastAsia="Calibri" w:hAnsi="Angsana New" w:cs="Angsana New"/>
          <w:sz w:val="28"/>
          <w:szCs w:val="28"/>
          <w:lang w:val="en-US" w:bidi="th-TH"/>
        </w:rPr>
        <w:t>(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ตามความเหมาะสม</w:t>
      </w:r>
      <w:r w:rsidR="00991AF0">
        <w:rPr>
          <w:rFonts w:ascii="Angsana New" w:eastAsia="Calibri" w:hAnsi="Angsana New" w:cs="Angsana New"/>
          <w:sz w:val="28"/>
          <w:szCs w:val="28"/>
          <w:lang w:val="en-US" w:bidi="th-TH"/>
        </w:rPr>
        <w:t>)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 xml:space="preserve"> </w:t>
      </w:r>
      <w:r w:rsidR="0042756A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และ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F3DE36D" w14:textId="7158DEA7" w:rsidR="005D26AB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ผู้มีหน้าที่ในการกำกับดูแลมีหน้าที่</w:t>
      </w:r>
      <w:r w:rsidR="00773409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</w:t>
      </w:r>
      <w:r w:rsidR="003D23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  <w:r w:rsidR="004E7632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และบริษัท</w:t>
      </w:r>
    </w:p>
    <w:p w14:paraId="7FABD261" w14:textId="31CA297E" w:rsidR="00D55512" w:rsidRPr="00A56929" w:rsidRDefault="00D55512" w:rsidP="004E6777">
      <w:pPr>
        <w:spacing w:before="360" w:after="360"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ความรับผิดชอบของผู้สอบบัญชี</w:t>
      </w:r>
      <w:r w:rsidR="00DC2B59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ต่อ</w:t>
      </w:r>
      <w:r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การตรวจสอบงบการเงิน</w:t>
      </w:r>
      <w:r w:rsidR="005D26AB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รวมและเฉพาะ</w:t>
      </w:r>
      <w:r w:rsidR="00722CFF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กิจการ</w:t>
      </w:r>
    </w:p>
    <w:p w14:paraId="504F68D5" w14:textId="2F662B1A" w:rsidR="00D55512" w:rsidRPr="00D7097E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ซึ่งรวม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ความเห็นของข้าพเจ้า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อยู่ด้วย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24B5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ทาง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เศรษฐกิจขอ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ผู้ใช้งบการเงิน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BA594C" w:rsidRPr="00BA594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จากการใช้งบการเงิน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เหล่านี้</w:t>
      </w:r>
    </w:p>
    <w:p w14:paraId="65E56CF2" w14:textId="5602ED04" w:rsidR="00D55512" w:rsidRPr="00D7097E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D916418" w14:textId="0EB904F7" w:rsidR="00D55512" w:rsidRPr="00D7097E" w:rsidRDefault="00D55512" w:rsidP="004E7632">
      <w:pPr>
        <w:numPr>
          <w:ilvl w:val="0"/>
          <w:numId w:val="40"/>
        </w:numPr>
        <w:spacing w:before="240" w:after="0" w:line="240" w:lineRule="auto"/>
        <w:ind w:left="562" w:hanging="562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เหล่านั้น และ</w:t>
      </w:r>
      <w:r w:rsidR="0025326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DB9C0F0" w14:textId="051C459F" w:rsidR="00D55512" w:rsidRPr="00D7097E" w:rsidRDefault="00D55512" w:rsidP="004E7632">
      <w:pPr>
        <w:numPr>
          <w:ilvl w:val="0"/>
          <w:numId w:val="40"/>
        </w:numPr>
        <w:spacing w:after="0" w:line="240" w:lineRule="auto"/>
        <w:ind w:left="562" w:hanging="562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</w:p>
    <w:p w14:paraId="1A2B9753" w14:textId="77777777" w:rsidR="00D55512" w:rsidRPr="00D7097E" w:rsidRDefault="00D55512" w:rsidP="004E7632">
      <w:pPr>
        <w:numPr>
          <w:ilvl w:val="0"/>
          <w:numId w:val="40"/>
        </w:numPr>
        <w:spacing w:after="0" w:line="240" w:lineRule="auto"/>
        <w:ind w:left="562" w:hanging="562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559005B" w14:textId="2557680E" w:rsidR="00D55512" w:rsidRPr="00D7097E" w:rsidRDefault="00D55512" w:rsidP="00883E64">
      <w:pPr>
        <w:numPr>
          <w:ilvl w:val="0"/>
          <w:numId w:val="40"/>
        </w:numPr>
        <w:spacing w:after="0" w:line="240" w:lineRule="auto"/>
        <w:ind w:left="567" w:hanging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รับ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โดยให้ข้อสังเกต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ถึงการเปิดเผยข้อมูล</w:t>
      </w:r>
      <w:r w:rsidR="007560F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ในงบการเงิน</w:t>
      </w:r>
      <w:r w:rsidR="00C4202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EE73E1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ับ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423D9C5" w14:textId="6CB60F1B" w:rsidR="00D55512" w:rsidRPr="00D7097E" w:rsidRDefault="00D55512" w:rsidP="004E7632">
      <w:pPr>
        <w:numPr>
          <w:ilvl w:val="0"/>
          <w:numId w:val="40"/>
        </w:numPr>
        <w:spacing w:after="0" w:line="240" w:lineRule="auto"/>
        <w:ind w:left="531" w:hanging="531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ประเมินการนำเสนอ</w:t>
      </w:r>
      <w:r w:rsidR="00572AB5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โครงสร้างและเนื้อหาของงบการเงิน</w:t>
      </w:r>
      <w:r w:rsidR="00572AB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หรือไม่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  </w:t>
      </w:r>
    </w:p>
    <w:p w14:paraId="7E663168" w14:textId="7779B1E0" w:rsidR="00D55512" w:rsidRPr="00D7097E" w:rsidRDefault="004C53D5" w:rsidP="004E763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ได้รับ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ภายในกลุ่มหรือกิจกรรมทางธุรกิจภายใน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เพื่อแสดงความเห็นต่องบการเงิน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</w:t>
      </w:r>
      <w:r w:rsidR="00E612A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และเฉพาะกิจการ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</w:p>
    <w:p w14:paraId="6F5BEF0D" w14:textId="5889D247" w:rsidR="00D55512" w:rsidRPr="00D7097E" w:rsidRDefault="00D55512" w:rsidP="009372C3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ในเรื่องต่าง</w:t>
      </w:r>
      <w:r w:rsidR="00FA5A8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</w:t>
      </w:r>
      <w:r w:rsidR="004C53D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ที่สำคัญซึ่งรวมถึง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447888B2" w14:textId="34AF6A9E" w:rsidR="004C5AE0" w:rsidRDefault="00D55512" w:rsidP="00FC30A5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33547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C30A5" w:rsidRPr="00FC30A5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  <w:r w:rsidR="00FC30A5" w:rsidRPr="00FC30A5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</w:p>
    <w:p w14:paraId="53C96CBA" w14:textId="77777777" w:rsidR="00883E64" w:rsidRDefault="00883E64" w:rsidP="00FC30A5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4383390A" w14:textId="48279EF2" w:rsidR="004B2413" w:rsidRDefault="00D55512" w:rsidP="00560579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FA5A8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 ที่มีนัยสำคัญที่สุดในการตรวจสอบงบการเงิน</w:t>
      </w:r>
      <w:r w:rsidR="001405A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0DC9B1" w14:textId="77777777" w:rsidR="00B668C4" w:rsidRPr="00D7097E" w:rsidRDefault="00B668C4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3B112247" w14:textId="77777777" w:rsidR="007270F8" w:rsidRDefault="007270F8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557B3FFF" w14:textId="77777777" w:rsidR="007270F8" w:rsidRPr="004E7632" w:rsidRDefault="007270F8" w:rsidP="00883E64">
      <w:pPr>
        <w:spacing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D45F2B6" w14:textId="77777777" w:rsidR="00757034" w:rsidRPr="00D7097E" w:rsidRDefault="00757034" w:rsidP="00757034">
      <w:pPr>
        <w:tabs>
          <w:tab w:val="left" w:pos="0"/>
        </w:tabs>
        <w:rPr>
          <w:rFonts w:ascii="Angsana New" w:hAnsi="Angsana New" w:cs="Angsana New"/>
          <w:b/>
          <w:bCs/>
          <w:snapToGrid w:val="0"/>
          <w:sz w:val="28"/>
          <w:szCs w:val="28"/>
          <w:lang w:eastAsia="th-TH"/>
        </w:rPr>
      </w:pP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 w:bidi="th-TH"/>
        </w:rPr>
        <w:t>วรรณวัฒน์</w:t>
      </w: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rtl/>
          <w:cs/>
          <w:lang w:eastAsia="th-TH"/>
        </w:rPr>
        <w:t xml:space="preserve"> </w:t>
      </w: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 w:bidi="th-TH"/>
        </w:rPr>
        <w:t>เหมชะญาติ</w:t>
      </w:r>
    </w:p>
    <w:p w14:paraId="2F7D30B2" w14:textId="628182BA" w:rsidR="00757034" w:rsidRPr="00D7097E" w:rsidRDefault="00757034" w:rsidP="00757034">
      <w:pPr>
        <w:tabs>
          <w:tab w:val="left" w:pos="0"/>
        </w:tabs>
        <w:rPr>
          <w:rFonts w:ascii="Angsana New" w:eastAsia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 w:bidi="th-TH"/>
        </w:rPr>
        <w:t>ผู้สอบบัญชีรับอนุญาต</w:t>
      </w:r>
      <w:r w:rsidRPr="00D7097E">
        <w:rPr>
          <w:rFonts w:ascii="Angsana New" w:hAnsi="Angsana New" w:cs="Angsana New" w:hint="cs"/>
          <w:snapToGrid w:val="0"/>
          <w:sz w:val="28"/>
          <w:szCs w:val="28"/>
          <w:rtl/>
          <w:cs/>
          <w:lang w:eastAsia="th-TH"/>
        </w:rPr>
        <w:t xml:space="preserve"> </w:t>
      </w: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 w:bidi="th-TH"/>
        </w:rPr>
        <w:t>เลขทะเบียน</w:t>
      </w:r>
      <w:r w:rsidRPr="00D7097E">
        <w:rPr>
          <w:rFonts w:ascii="Angsana New" w:hAnsi="Angsana New" w:cs="Angsana New" w:hint="cs"/>
          <w:snapToGrid w:val="0"/>
          <w:sz w:val="28"/>
          <w:szCs w:val="28"/>
          <w:lang w:eastAsia="th-TH"/>
        </w:rPr>
        <w:t xml:space="preserve"> 704</w:t>
      </w:r>
      <w:r w:rsidR="007F59B0">
        <w:rPr>
          <w:rFonts w:ascii="Angsana New" w:hAnsi="Angsana New" w:cs="Angsana New"/>
          <w:snapToGrid w:val="0"/>
          <w:sz w:val="28"/>
          <w:szCs w:val="28"/>
          <w:lang w:eastAsia="th-TH"/>
        </w:rPr>
        <w:t>9</w:t>
      </w:r>
    </w:p>
    <w:p w14:paraId="70C1EAD0" w14:textId="77777777" w:rsidR="00757034" w:rsidRPr="00D7097E" w:rsidRDefault="00757034" w:rsidP="004E7632">
      <w:pPr>
        <w:tabs>
          <w:tab w:val="left" w:pos="0"/>
        </w:tabs>
        <w:spacing w:after="0"/>
        <w:rPr>
          <w:rFonts w:ascii="Angsana New" w:eastAsia="Angsana New" w:hAnsi="Angsana New" w:cs="Angsana New"/>
          <w:sz w:val="28"/>
          <w:szCs w:val="28"/>
        </w:rPr>
      </w:pPr>
    </w:p>
    <w:p w14:paraId="5A5A18B5" w14:textId="66FD2DB8" w:rsidR="00757034" w:rsidRPr="00D7097E" w:rsidRDefault="00757034" w:rsidP="004E7632">
      <w:pPr>
        <w:tabs>
          <w:tab w:val="left" w:pos="0"/>
        </w:tabs>
        <w:spacing w:before="120" w:after="0"/>
        <w:rPr>
          <w:rFonts w:ascii="Angsana New" w:hAnsi="Angsana New" w:cs="Angsana New"/>
          <w:b/>
          <w:bCs/>
          <w:sz w:val="28"/>
          <w:szCs w:val="28"/>
        </w:rPr>
      </w:pP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บริษัท</w:t>
      </w:r>
      <w:r w:rsidRPr="00D7097E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="00A202C8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ฟอร์วิส 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มาซาร์ส</w:t>
      </w:r>
      <w:r w:rsidRPr="00D7097E">
        <w:rPr>
          <w:rFonts w:ascii="Angsana New" w:hAnsi="Angsana New" w:cs="Angsana New" w:hint="cs"/>
          <w:b/>
          <w:bCs/>
          <w:sz w:val="28"/>
          <w:szCs w:val="28"/>
          <w:rtl/>
          <w:cs/>
        </w:rPr>
        <w:t xml:space="preserve"> 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จำกัด</w:t>
      </w:r>
    </w:p>
    <w:p w14:paraId="4D72CE5D" w14:textId="77777777" w:rsidR="00757034" w:rsidRPr="00D7097E" w:rsidRDefault="00757034" w:rsidP="004E7632">
      <w:pPr>
        <w:spacing w:after="0"/>
        <w:ind w:right="29"/>
        <w:jc w:val="both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กรุงเทพมหานคร</w:t>
      </w:r>
    </w:p>
    <w:p w14:paraId="2C916BCD" w14:textId="455A9F2A" w:rsidR="00D55512" w:rsidRPr="00AF5D3B" w:rsidRDefault="00121F1F" w:rsidP="004E7632">
      <w:pPr>
        <w:spacing w:after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C36B4">
        <w:rPr>
          <w:rFonts w:ascii="Angsana New" w:eastAsia="Angsana New" w:hAnsi="Angsana New" w:cs="Angsana New"/>
          <w:sz w:val="28"/>
          <w:szCs w:val="28"/>
          <w:lang w:val="en-US" w:bidi="th-TH"/>
        </w:rPr>
        <w:t>2</w:t>
      </w:r>
      <w:r w:rsidR="009C36B4" w:rsidRPr="009C36B4">
        <w:rPr>
          <w:rFonts w:ascii="Angsana New" w:eastAsia="Angsana New" w:hAnsi="Angsana New" w:cs="Angsana New"/>
          <w:sz w:val="28"/>
          <w:szCs w:val="28"/>
          <w:lang w:val="en-US" w:bidi="th-TH"/>
        </w:rPr>
        <w:t>6</w:t>
      </w:r>
      <w:r w:rsidRPr="009C36B4">
        <w:rPr>
          <w:rFonts w:ascii="Angsana New" w:eastAsia="Angsana New" w:hAnsi="Angsana New" w:cs="Angsana New"/>
          <w:sz w:val="28"/>
          <w:szCs w:val="28"/>
          <w:lang w:val="en-US" w:bidi="th-TH"/>
        </w:rPr>
        <w:t xml:space="preserve"> </w:t>
      </w:r>
      <w:r w:rsidR="0002594E" w:rsidRPr="009C36B4">
        <w:rPr>
          <w:rFonts w:ascii="Angsana New" w:eastAsia="Angsana New" w:hAnsi="Angsana New" w:cs="Angsana New" w:hint="cs"/>
          <w:sz w:val="28"/>
          <w:szCs w:val="28"/>
          <w:cs/>
          <w:lang w:bidi="th-TH"/>
        </w:rPr>
        <w:t>กุมภาพันธ์</w:t>
      </w:r>
      <w:r w:rsidR="00757034" w:rsidRPr="009C36B4">
        <w:rPr>
          <w:rFonts w:ascii="Angsana New" w:eastAsia="Angsana New" w:hAnsi="Angsana New" w:cs="Angsana New" w:hint="cs"/>
          <w:sz w:val="28"/>
          <w:szCs w:val="28"/>
        </w:rPr>
        <w:t xml:space="preserve"> 256</w:t>
      </w:r>
      <w:r w:rsidR="00AF5D3B" w:rsidRPr="009C36B4">
        <w:rPr>
          <w:rFonts w:ascii="Angsana New" w:eastAsia="Angsana New" w:hAnsi="Angsana New" w:cs="Angsana New"/>
          <w:sz w:val="28"/>
          <w:szCs w:val="28"/>
        </w:rPr>
        <w:t>9</w:t>
      </w:r>
    </w:p>
    <w:sectPr w:rsidR="00D55512" w:rsidRPr="00AF5D3B" w:rsidSect="00883E64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3744" w:right="1008" w:bottom="1080" w:left="1584" w:header="749" w:footer="122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C0B58" w14:textId="77777777" w:rsidR="002F385B" w:rsidRDefault="002F385B">
      <w:r>
        <w:separator/>
      </w:r>
    </w:p>
  </w:endnote>
  <w:endnote w:type="continuationSeparator" w:id="0">
    <w:p w14:paraId="5D217D85" w14:textId="77777777" w:rsidR="002F385B" w:rsidRDefault="002F385B">
      <w:r>
        <w:continuationSeparator/>
      </w:r>
    </w:p>
  </w:endnote>
  <w:endnote w:type="continuationNotice" w:id="1">
    <w:p w14:paraId="71D1DF96" w14:textId="77777777" w:rsidR="002F385B" w:rsidRDefault="002F38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079315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  <w:szCs w:val="28"/>
      </w:rPr>
    </w:sdtEndPr>
    <w:sdtContent>
      <w:p w14:paraId="3F1F348C" w14:textId="4D444400" w:rsidR="001144EC" w:rsidRPr="00883E64" w:rsidRDefault="001144EC" w:rsidP="00883E64">
        <w:pPr>
          <w:pStyle w:val="Footer"/>
          <w:rPr>
            <w:rFonts w:ascii="Angsana New" w:hAnsi="Angsana New" w:cs="Angsana New"/>
            <w:sz w:val="28"/>
            <w:szCs w:val="28"/>
          </w:rPr>
        </w:pPr>
        <w:r w:rsidRPr="001144EC">
          <w:rPr>
            <w:rFonts w:ascii="Angsana New" w:hAnsi="Angsana New" w:cs="Angsana New" w:hint="cs"/>
            <w:sz w:val="28"/>
            <w:szCs w:val="28"/>
          </w:rPr>
          <w:fldChar w:fldCharType="begin"/>
        </w:r>
        <w:r w:rsidRPr="001144EC">
          <w:rPr>
            <w:rFonts w:ascii="Angsana New" w:hAnsi="Angsana New" w:cs="Angsana New" w:hint="cs"/>
            <w:sz w:val="28"/>
            <w:szCs w:val="28"/>
          </w:rPr>
          <w:instrText xml:space="preserve"> PAGE   \* MERGEFORMAT </w:instrText>
        </w:r>
        <w:r w:rsidRPr="001144EC">
          <w:rPr>
            <w:rFonts w:ascii="Angsana New" w:hAnsi="Angsana New" w:cs="Angsana New" w:hint="cs"/>
            <w:sz w:val="28"/>
            <w:szCs w:val="28"/>
          </w:rPr>
          <w:fldChar w:fldCharType="separate"/>
        </w:r>
        <w:r w:rsidR="004616E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1144EC">
          <w:rPr>
            <w:rFonts w:ascii="Angsana New" w:hAnsi="Angsana New" w:cs="Angsan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1804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BEF9C" w14:textId="1D1AADA9" w:rsidR="00FB47C0" w:rsidRDefault="00FB47C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2CF6C6" w14:textId="2036EC5B" w:rsidR="00906B52" w:rsidRPr="00906B52" w:rsidRDefault="00906B52" w:rsidP="00906B52">
    <w:pPr>
      <w:pStyle w:val="Footer"/>
      <w:jc w:val="center"/>
      <w:rPr>
        <w:rFonts w:cstheme="minorBidi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9918F" w14:textId="77777777" w:rsidR="002F385B" w:rsidRDefault="002F385B">
      <w:bookmarkStart w:id="0" w:name="_Hlk482348182"/>
      <w:bookmarkEnd w:id="0"/>
      <w:r>
        <w:separator/>
      </w:r>
    </w:p>
  </w:footnote>
  <w:footnote w:type="continuationSeparator" w:id="0">
    <w:p w14:paraId="1BEFFA56" w14:textId="77777777" w:rsidR="002F385B" w:rsidRDefault="002F385B">
      <w:r>
        <w:continuationSeparator/>
      </w:r>
    </w:p>
  </w:footnote>
  <w:footnote w:type="continuationNotice" w:id="1">
    <w:p w14:paraId="655E16D8" w14:textId="77777777" w:rsidR="002F385B" w:rsidRDefault="002F38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8B5C2" w14:textId="5F17449F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2B967946"/>
    <w:lvl w:ilvl="0" w:tplc="FE4E790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5"/>
  </w:num>
  <w:num w:numId="8">
    <w:abstractNumId w:val="25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2"/>
  </w:num>
  <w:num w:numId="14">
    <w:abstractNumId w:val="10"/>
  </w:num>
  <w:num w:numId="15">
    <w:abstractNumId w:val="12"/>
  </w:num>
  <w:num w:numId="16">
    <w:abstractNumId w:val="14"/>
  </w:num>
  <w:num w:numId="17">
    <w:abstractNumId w:val="16"/>
  </w:num>
  <w:num w:numId="18">
    <w:abstractNumId w:val="22"/>
  </w:num>
  <w:num w:numId="19">
    <w:abstractNumId w:val="19"/>
  </w:num>
  <w:num w:numId="20">
    <w:abstractNumId w:val="4"/>
  </w:num>
  <w:num w:numId="21">
    <w:abstractNumId w:val="12"/>
  </w:num>
  <w:num w:numId="22">
    <w:abstractNumId w:val="10"/>
  </w:num>
  <w:num w:numId="23">
    <w:abstractNumId w:val="10"/>
  </w:num>
  <w:num w:numId="24">
    <w:abstractNumId w:val="10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8"/>
  </w:num>
  <w:num w:numId="40">
    <w:abstractNumId w:val="7"/>
  </w:num>
  <w:num w:numId="41">
    <w:abstractNumId w:val="6"/>
  </w:num>
  <w:num w:numId="42">
    <w:abstractNumId w:val="20"/>
  </w:num>
  <w:num w:numId="43">
    <w:abstractNumId w:val="6"/>
  </w:num>
  <w:num w:numId="4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CB0"/>
    <w:rsid w:val="00002F8F"/>
    <w:rsid w:val="00004B8D"/>
    <w:rsid w:val="00004EE6"/>
    <w:rsid w:val="0000589F"/>
    <w:rsid w:val="00014C21"/>
    <w:rsid w:val="000162B0"/>
    <w:rsid w:val="0002186B"/>
    <w:rsid w:val="0002594E"/>
    <w:rsid w:val="00026B0F"/>
    <w:rsid w:val="0003023B"/>
    <w:rsid w:val="00031D17"/>
    <w:rsid w:val="0003783B"/>
    <w:rsid w:val="000407F0"/>
    <w:rsid w:val="00044ACE"/>
    <w:rsid w:val="0004508B"/>
    <w:rsid w:val="0004550E"/>
    <w:rsid w:val="00045948"/>
    <w:rsid w:val="00046A31"/>
    <w:rsid w:val="00052614"/>
    <w:rsid w:val="00053215"/>
    <w:rsid w:val="000568DD"/>
    <w:rsid w:val="000578AE"/>
    <w:rsid w:val="00062323"/>
    <w:rsid w:val="0006287A"/>
    <w:rsid w:val="00067119"/>
    <w:rsid w:val="000671F6"/>
    <w:rsid w:val="00071C69"/>
    <w:rsid w:val="000723F7"/>
    <w:rsid w:val="00074485"/>
    <w:rsid w:val="00074C1E"/>
    <w:rsid w:val="00074D78"/>
    <w:rsid w:val="0008133F"/>
    <w:rsid w:val="0008208C"/>
    <w:rsid w:val="000828F1"/>
    <w:rsid w:val="00082F59"/>
    <w:rsid w:val="000849AE"/>
    <w:rsid w:val="00085C77"/>
    <w:rsid w:val="000905D1"/>
    <w:rsid w:val="00093718"/>
    <w:rsid w:val="00094333"/>
    <w:rsid w:val="00097FAB"/>
    <w:rsid w:val="000A04AB"/>
    <w:rsid w:val="000A313B"/>
    <w:rsid w:val="000A4324"/>
    <w:rsid w:val="000B2E94"/>
    <w:rsid w:val="000B49A0"/>
    <w:rsid w:val="000B64F3"/>
    <w:rsid w:val="000B65E3"/>
    <w:rsid w:val="000B6B47"/>
    <w:rsid w:val="000B7090"/>
    <w:rsid w:val="000B7225"/>
    <w:rsid w:val="000B7320"/>
    <w:rsid w:val="000C2634"/>
    <w:rsid w:val="000C43C1"/>
    <w:rsid w:val="000D5B25"/>
    <w:rsid w:val="000E0375"/>
    <w:rsid w:val="000E0467"/>
    <w:rsid w:val="000E0DB6"/>
    <w:rsid w:val="000E0E42"/>
    <w:rsid w:val="000E1B89"/>
    <w:rsid w:val="000E52CE"/>
    <w:rsid w:val="000E6128"/>
    <w:rsid w:val="000F1C7B"/>
    <w:rsid w:val="000F3AAB"/>
    <w:rsid w:val="000F4DE6"/>
    <w:rsid w:val="000F57AB"/>
    <w:rsid w:val="000F6E25"/>
    <w:rsid w:val="000F7DD0"/>
    <w:rsid w:val="001011DF"/>
    <w:rsid w:val="0010128A"/>
    <w:rsid w:val="001013E3"/>
    <w:rsid w:val="00102A25"/>
    <w:rsid w:val="00110965"/>
    <w:rsid w:val="00111B9D"/>
    <w:rsid w:val="00112B69"/>
    <w:rsid w:val="00112C09"/>
    <w:rsid w:val="001144EC"/>
    <w:rsid w:val="00121F1F"/>
    <w:rsid w:val="00122F00"/>
    <w:rsid w:val="00124604"/>
    <w:rsid w:val="00124B5F"/>
    <w:rsid w:val="00127B02"/>
    <w:rsid w:val="001316D3"/>
    <w:rsid w:val="00132DE3"/>
    <w:rsid w:val="001337F3"/>
    <w:rsid w:val="00134B1D"/>
    <w:rsid w:val="00136E38"/>
    <w:rsid w:val="001405A0"/>
    <w:rsid w:val="00142009"/>
    <w:rsid w:val="001433B2"/>
    <w:rsid w:val="001529BC"/>
    <w:rsid w:val="001537DD"/>
    <w:rsid w:val="001554CD"/>
    <w:rsid w:val="00155A91"/>
    <w:rsid w:val="00156F7F"/>
    <w:rsid w:val="001613E2"/>
    <w:rsid w:val="00163176"/>
    <w:rsid w:val="0016432A"/>
    <w:rsid w:val="0016459D"/>
    <w:rsid w:val="00167017"/>
    <w:rsid w:val="001756E0"/>
    <w:rsid w:val="001771C5"/>
    <w:rsid w:val="001823D0"/>
    <w:rsid w:val="00184046"/>
    <w:rsid w:val="00184B68"/>
    <w:rsid w:val="00190471"/>
    <w:rsid w:val="0019210D"/>
    <w:rsid w:val="00192B4F"/>
    <w:rsid w:val="001957BA"/>
    <w:rsid w:val="001970A3"/>
    <w:rsid w:val="001A3BFB"/>
    <w:rsid w:val="001A3C20"/>
    <w:rsid w:val="001A4C3B"/>
    <w:rsid w:val="001A4D60"/>
    <w:rsid w:val="001A6F84"/>
    <w:rsid w:val="001A726B"/>
    <w:rsid w:val="001B0DDE"/>
    <w:rsid w:val="001B198C"/>
    <w:rsid w:val="001B26C0"/>
    <w:rsid w:val="001B485B"/>
    <w:rsid w:val="001B7388"/>
    <w:rsid w:val="001C1603"/>
    <w:rsid w:val="001C645C"/>
    <w:rsid w:val="001D2302"/>
    <w:rsid w:val="001D4F00"/>
    <w:rsid w:val="001D74BB"/>
    <w:rsid w:val="001D7BB3"/>
    <w:rsid w:val="001E12A6"/>
    <w:rsid w:val="001E2B6E"/>
    <w:rsid w:val="001E498F"/>
    <w:rsid w:val="001E6C2B"/>
    <w:rsid w:val="001F36C4"/>
    <w:rsid w:val="00201229"/>
    <w:rsid w:val="00201DB6"/>
    <w:rsid w:val="00201E4C"/>
    <w:rsid w:val="00210B62"/>
    <w:rsid w:val="002142F1"/>
    <w:rsid w:val="00214C9D"/>
    <w:rsid w:val="00217B90"/>
    <w:rsid w:val="00220C91"/>
    <w:rsid w:val="002227B1"/>
    <w:rsid w:val="0022518C"/>
    <w:rsid w:val="002252FF"/>
    <w:rsid w:val="002254CE"/>
    <w:rsid w:val="00225991"/>
    <w:rsid w:val="002274F1"/>
    <w:rsid w:val="00227C73"/>
    <w:rsid w:val="002313BB"/>
    <w:rsid w:val="002354D9"/>
    <w:rsid w:val="00236C8E"/>
    <w:rsid w:val="002371B4"/>
    <w:rsid w:val="00237A7E"/>
    <w:rsid w:val="00241F16"/>
    <w:rsid w:val="00243357"/>
    <w:rsid w:val="0024436B"/>
    <w:rsid w:val="00247969"/>
    <w:rsid w:val="00253265"/>
    <w:rsid w:val="00255821"/>
    <w:rsid w:val="0025743E"/>
    <w:rsid w:val="0026075A"/>
    <w:rsid w:val="0026182A"/>
    <w:rsid w:val="00274239"/>
    <w:rsid w:val="00275DF9"/>
    <w:rsid w:val="00276B49"/>
    <w:rsid w:val="0027763B"/>
    <w:rsid w:val="00277698"/>
    <w:rsid w:val="00277EBE"/>
    <w:rsid w:val="00280186"/>
    <w:rsid w:val="00283600"/>
    <w:rsid w:val="002838FB"/>
    <w:rsid w:val="00285249"/>
    <w:rsid w:val="0029391A"/>
    <w:rsid w:val="002A20F3"/>
    <w:rsid w:val="002A252E"/>
    <w:rsid w:val="002B2449"/>
    <w:rsid w:val="002B34A7"/>
    <w:rsid w:val="002B5A4A"/>
    <w:rsid w:val="002B5C9F"/>
    <w:rsid w:val="002B74C8"/>
    <w:rsid w:val="002C09C9"/>
    <w:rsid w:val="002C623D"/>
    <w:rsid w:val="002D1818"/>
    <w:rsid w:val="002D2B74"/>
    <w:rsid w:val="002D3C60"/>
    <w:rsid w:val="002D5A0F"/>
    <w:rsid w:val="002D60DB"/>
    <w:rsid w:val="002D6E25"/>
    <w:rsid w:val="002E02F4"/>
    <w:rsid w:val="002E16E0"/>
    <w:rsid w:val="002E74E0"/>
    <w:rsid w:val="002E7F1E"/>
    <w:rsid w:val="002F0AC3"/>
    <w:rsid w:val="002F2DEB"/>
    <w:rsid w:val="002F385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169F"/>
    <w:rsid w:val="00335E5B"/>
    <w:rsid w:val="003376AC"/>
    <w:rsid w:val="003409A4"/>
    <w:rsid w:val="00340D71"/>
    <w:rsid w:val="003429DE"/>
    <w:rsid w:val="00342BCF"/>
    <w:rsid w:val="003447E6"/>
    <w:rsid w:val="003457E0"/>
    <w:rsid w:val="00347D7B"/>
    <w:rsid w:val="003535D4"/>
    <w:rsid w:val="003545C1"/>
    <w:rsid w:val="00354F5D"/>
    <w:rsid w:val="00356722"/>
    <w:rsid w:val="00357D03"/>
    <w:rsid w:val="003629CE"/>
    <w:rsid w:val="0036346D"/>
    <w:rsid w:val="00363742"/>
    <w:rsid w:val="00365ECE"/>
    <w:rsid w:val="00371F61"/>
    <w:rsid w:val="003744DA"/>
    <w:rsid w:val="0037655C"/>
    <w:rsid w:val="00377760"/>
    <w:rsid w:val="00384246"/>
    <w:rsid w:val="00384904"/>
    <w:rsid w:val="003A0EA3"/>
    <w:rsid w:val="003A7615"/>
    <w:rsid w:val="003A7646"/>
    <w:rsid w:val="003B33F5"/>
    <w:rsid w:val="003B426E"/>
    <w:rsid w:val="003B4CCD"/>
    <w:rsid w:val="003B4DED"/>
    <w:rsid w:val="003C12C5"/>
    <w:rsid w:val="003C12F2"/>
    <w:rsid w:val="003C1475"/>
    <w:rsid w:val="003C27EF"/>
    <w:rsid w:val="003C32E9"/>
    <w:rsid w:val="003C3898"/>
    <w:rsid w:val="003C421A"/>
    <w:rsid w:val="003D1099"/>
    <w:rsid w:val="003D23E3"/>
    <w:rsid w:val="003D2605"/>
    <w:rsid w:val="003D64D6"/>
    <w:rsid w:val="003E034A"/>
    <w:rsid w:val="003E09C9"/>
    <w:rsid w:val="003E3E21"/>
    <w:rsid w:val="003E4D77"/>
    <w:rsid w:val="003E5A7E"/>
    <w:rsid w:val="003E6AC9"/>
    <w:rsid w:val="003F00B0"/>
    <w:rsid w:val="003F0C2B"/>
    <w:rsid w:val="003F16DE"/>
    <w:rsid w:val="003F712A"/>
    <w:rsid w:val="00400EF1"/>
    <w:rsid w:val="004040B6"/>
    <w:rsid w:val="00404B24"/>
    <w:rsid w:val="00407224"/>
    <w:rsid w:val="00407476"/>
    <w:rsid w:val="004134E7"/>
    <w:rsid w:val="00416281"/>
    <w:rsid w:val="00422353"/>
    <w:rsid w:val="00426915"/>
    <w:rsid w:val="0042756A"/>
    <w:rsid w:val="0043197A"/>
    <w:rsid w:val="00433F63"/>
    <w:rsid w:val="00435788"/>
    <w:rsid w:val="004359E6"/>
    <w:rsid w:val="00437669"/>
    <w:rsid w:val="00440140"/>
    <w:rsid w:val="00441174"/>
    <w:rsid w:val="0044225F"/>
    <w:rsid w:val="00443978"/>
    <w:rsid w:val="00443CE3"/>
    <w:rsid w:val="0044603C"/>
    <w:rsid w:val="004470A9"/>
    <w:rsid w:val="00452E7B"/>
    <w:rsid w:val="004546FA"/>
    <w:rsid w:val="00455EAB"/>
    <w:rsid w:val="004616E2"/>
    <w:rsid w:val="00472301"/>
    <w:rsid w:val="00472808"/>
    <w:rsid w:val="00473A8B"/>
    <w:rsid w:val="004752B2"/>
    <w:rsid w:val="00475ABD"/>
    <w:rsid w:val="00481FE7"/>
    <w:rsid w:val="004832E5"/>
    <w:rsid w:val="0048532C"/>
    <w:rsid w:val="004876E8"/>
    <w:rsid w:val="00487925"/>
    <w:rsid w:val="0049103F"/>
    <w:rsid w:val="00492CEB"/>
    <w:rsid w:val="00495358"/>
    <w:rsid w:val="0049656C"/>
    <w:rsid w:val="004A0DFE"/>
    <w:rsid w:val="004A1CBE"/>
    <w:rsid w:val="004A282C"/>
    <w:rsid w:val="004A31FE"/>
    <w:rsid w:val="004A3C62"/>
    <w:rsid w:val="004B1431"/>
    <w:rsid w:val="004B2413"/>
    <w:rsid w:val="004B7714"/>
    <w:rsid w:val="004C0971"/>
    <w:rsid w:val="004C0C25"/>
    <w:rsid w:val="004C10C9"/>
    <w:rsid w:val="004C2111"/>
    <w:rsid w:val="004C2926"/>
    <w:rsid w:val="004C4111"/>
    <w:rsid w:val="004C53D5"/>
    <w:rsid w:val="004C5AE0"/>
    <w:rsid w:val="004C5EC9"/>
    <w:rsid w:val="004C732E"/>
    <w:rsid w:val="004C77BF"/>
    <w:rsid w:val="004D20AE"/>
    <w:rsid w:val="004D2796"/>
    <w:rsid w:val="004D3578"/>
    <w:rsid w:val="004D5CA8"/>
    <w:rsid w:val="004D672D"/>
    <w:rsid w:val="004D6D6F"/>
    <w:rsid w:val="004E17B5"/>
    <w:rsid w:val="004E442D"/>
    <w:rsid w:val="004E5FD6"/>
    <w:rsid w:val="004E6777"/>
    <w:rsid w:val="004E7632"/>
    <w:rsid w:val="004F1A16"/>
    <w:rsid w:val="004F207F"/>
    <w:rsid w:val="004F5D91"/>
    <w:rsid w:val="005070FA"/>
    <w:rsid w:val="0051206C"/>
    <w:rsid w:val="0051404B"/>
    <w:rsid w:val="00514D7B"/>
    <w:rsid w:val="0052186A"/>
    <w:rsid w:val="00521DF2"/>
    <w:rsid w:val="0052295B"/>
    <w:rsid w:val="00530DF2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0579"/>
    <w:rsid w:val="00561565"/>
    <w:rsid w:val="005627FF"/>
    <w:rsid w:val="005653F4"/>
    <w:rsid w:val="0056613B"/>
    <w:rsid w:val="00570060"/>
    <w:rsid w:val="00571AC4"/>
    <w:rsid w:val="005728F1"/>
    <w:rsid w:val="00572AB5"/>
    <w:rsid w:val="00574104"/>
    <w:rsid w:val="00577D1A"/>
    <w:rsid w:val="00577D61"/>
    <w:rsid w:val="005822AC"/>
    <w:rsid w:val="005860BA"/>
    <w:rsid w:val="00586541"/>
    <w:rsid w:val="00590CA0"/>
    <w:rsid w:val="005922B5"/>
    <w:rsid w:val="00592D72"/>
    <w:rsid w:val="005938F3"/>
    <w:rsid w:val="00593D33"/>
    <w:rsid w:val="0059431F"/>
    <w:rsid w:val="00596788"/>
    <w:rsid w:val="005A4DD3"/>
    <w:rsid w:val="005B03E2"/>
    <w:rsid w:val="005B2DA0"/>
    <w:rsid w:val="005B405A"/>
    <w:rsid w:val="005C2CCB"/>
    <w:rsid w:val="005C446B"/>
    <w:rsid w:val="005C6479"/>
    <w:rsid w:val="005C662A"/>
    <w:rsid w:val="005C69FD"/>
    <w:rsid w:val="005C79E2"/>
    <w:rsid w:val="005D0CC3"/>
    <w:rsid w:val="005D1E34"/>
    <w:rsid w:val="005D2003"/>
    <w:rsid w:val="005D26AB"/>
    <w:rsid w:val="005D55FA"/>
    <w:rsid w:val="005D7025"/>
    <w:rsid w:val="005D71AB"/>
    <w:rsid w:val="005E1F1C"/>
    <w:rsid w:val="005E2ADE"/>
    <w:rsid w:val="005E2D67"/>
    <w:rsid w:val="005E3C51"/>
    <w:rsid w:val="005E5578"/>
    <w:rsid w:val="005F4D62"/>
    <w:rsid w:val="005F4DFA"/>
    <w:rsid w:val="005F55C3"/>
    <w:rsid w:val="005F6A60"/>
    <w:rsid w:val="005F72DE"/>
    <w:rsid w:val="0060140D"/>
    <w:rsid w:val="00601727"/>
    <w:rsid w:val="00601AEC"/>
    <w:rsid w:val="00601C1A"/>
    <w:rsid w:val="006058B4"/>
    <w:rsid w:val="006058EF"/>
    <w:rsid w:val="00605B37"/>
    <w:rsid w:val="00607D9C"/>
    <w:rsid w:val="00610ED7"/>
    <w:rsid w:val="00611112"/>
    <w:rsid w:val="00620CE3"/>
    <w:rsid w:val="00621086"/>
    <w:rsid w:val="00621AAE"/>
    <w:rsid w:val="00626F05"/>
    <w:rsid w:val="00627D1B"/>
    <w:rsid w:val="0063315C"/>
    <w:rsid w:val="006335BC"/>
    <w:rsid w:val="00635E52"/>
    <w:rsid w:val="006365A1"/>
    <w:rsid w:val="00636AA2"/>
    <w:rsid w:val="00637702"/>
    <w:rsid w:val="00641CC4"/>
    <w:rsid w:val="00650D4C"/>
    <w:rsid w:val="00654A1E"/>
    <w:rsid w:val="00665ADE"/>
    <w:rsid w:val="00666764"/>
    <w:rsid w:val="0066694B"/>
    <w:rsid w:val="00667DB6"/>
    <w:rsid w:val="006711B3"/>
    <w:rsid w:val="00671757"/>
    <w:rsid w:val="0067260C"/>
    <w:rsid w:val="006727C1"/>
    <w:rsid w:val="006771E8"/>
    <w:rsid w:val="00677C01"/>
    <w:rsid w:val="0068095D"/>
    <w:rsid w:val="006839AE"/>
    <w:rsid w:val="00683CC7"/>
    <w:rsid w:val="00692CA5"/>
    <w:rsid w:val="006932D7"/>
    <w:rsid w:val="00696A77"/>
    <w:rsid w:val="006A5169"/>
    <w:rsid w:val="006A621C"/>
    <w:rsid w:val="006B06A2"/>
    <w:rsid w:val="006B08B2"/>
    <w:rsid w:val="006B13DA"/>
    <w:rsid w:val="006B215D"/>
    <w:rsid w:val="006C0D8F"/>
    <w:rsid w:val="006C167F"/>
    <w:rsid w:val="006C31C0"/>
    <w:rsid w:val="006C3D37"/>
    <w:rsid w:val="006C49BA"/>
    <w:rsid w:val="006C5AC6"/>
    <w:rsid w:val="006C6376"/>
    <w:rsid w:val="006D1212"/>
    <w:rsid w:val="006D6777"/>
    <w:rsid w:val="006D6FF5"/>
    <w:rsid w:val="006E1FBC"/>
    <w:rsid w:val="006F1B19"/>
    <w:rsid w:val="006F1F80"/>
    <w:rsid w:val="006F29ED"/>
    <w:rsid w:val="006F4F77"/>
    <w:rsid w:val="006F54AD"/>
    <w:rsid w:val="0070147C"/>
    <w:rsid w:val="0070195E"/>
    <w:rsid w:val="00702EE1"/>
    <w:rsid w:val="00703D43"/>
    <w:rsid w:val="007064E0"/>
    <w:rsid w:val="00712707"/>
    <w:rsid w:val="00713131"/>
    <w:rsid w:val="00714FA0"/>
    <w:rsid w:val="00714FD6"/>
    <w:rsid w:val="00715665"/>
    <w:rsid w:val="007158E4"/>
    <w:rsid w:val="007223AB"/>
    <w:rsid w:val="00722CFF"/>
    <w:rsid w:val="0072629D"/>
    <w:rsid w:val="007265F7"/>
    <w:rsid w:val="007270F8"/>
    <w:rsid w:val="00730A84"/>
    <w:rsid w:val="007317B7"/>
    <w:rsid w:val="00731894"/>
    <w:rsid w:val="00733309"/>
    <w:rsid w:val="00734D83"/>
    <w:rsid w:val="007372A3"/>
    <w:rsid w:val="0074059D"/>
    <w:rsid w:val="0074101C"/>
    <w:rsid w:val="00741A3D"/>
    <w:rsid w:val="00745653"/>
    <w:rsid w:val="00746796"/>
    <w:rsid w:val="007468E5"/>
    <w:rsid w:val="00746D91"/>
    <w:rsid w:val="0075598A"/>
    <w:rsid w:val="007560F3"/>
    <w:rsid w:val="00757034"/>
    <w:rsid w:val="00757EF9"/>
    <w:rsid w:val="00761813"/>
    <w:rsid w:val="00761DB5"/>
    <w:rsid w:val="00765762"/>
    <w:rsid w:val="007705C8"/>
    <w:rsid w:val="007709BF"/>
    <w:rsid w:val="00771B85"/>
    <w:rsid w:val="00771E47"/>
    <w:rsid w:val="00773409"/>
    <w:rsid w:val="007738BB"/>
    <w:rsid w:val="00775DA6"/>
    <w:rsid w:val="00776C04"/>
    <w:rsid w:val="007802ED"/>
    <w:rsid w:val="0078170A"/>
    <w:rsid w:val="00781981"/>
    <w:rsid w:val="00783089"/>
    <w:rsid w:val="00783EA2"/>
    <w:rsid w:val="00784B05"/>
    <w:rsid w:val="00790956"/>
    <w:rsid w:val="00791EB5"/>
    <w:rsid w:val="00793BEE"/>
    <w:rsid w:val="007948FE"/>
    <w:rsid w:val="0079502D"/>
    <w:rsid w:val="00795A86"/>
    <w:rsid w:val="00797DD3"/>
    <w:rsid w:val="007A070B"/>
    <w:rsid w:val="007A0755"/>
    <w:rsid w:val="007A0A29"/>
    <w:rsid w:val="007A0F08"/>
    <w:rsid w:val="007A31D9"/>
    <w:rsid w:val="007A3412"/>
    <w:rsid w:val="007A74F9"/>
    <w:rsid w:val="007B2355"/>
    <w:rsid w:val="007C0604"/>
    <w:rsid w:val="007C1151"/>
    <w:rsid w:val="007C1DA4"/>
    <w:rsid w:val="007C2CC3"/>
    <w:rsid w:val="007C7EA9"/>
    <w:rsid w:val="007D41A1"/>
    <w:rsid w:val="007D5F05"/>
    <w:rsid w:val="007D7A1F"/>
    <w:rsid w:val="007E073B"/>
    <w:rsid w:val="007E4119"/>
    <w:rsid w:val="007F41AB"/>
    <w:rsid w:val="007F59B0"/>
    <w:rsid w:val="008033D0"/>
    <w:rsid w:val="00803FB6"/>
    <w:rsid w:val="008059EF"/>
    <w:rsid w:val="008128F7"/>
    <w:rsid w:val="00812938"/>
    <w:rsid w:val="008212A0"/>
    <w:rsid w:val="008246D3"/>
    <w:rsid w:val="00827B71"/>
    <w:rsid w:val="00830DAC"/>
    <w:rsid w:val="0083134C"/>
    <w:rsid w:val="00831F94"/>
    <w:rsid w:val="00831FFD"/>
    <w:rsid w:val="00832F51"/>
    <w:rsid w:val="00833E04"/>
    <w:rsid w:val="008376F1"/>
    <w:rsid w:val="00843100"/>
    <w:rsid w:val="00847054"/>
    <w:rsid w:val="00850F25"/>
    <w:rsid w:val="00851B21"/>
    <w:rsid w:val="00851D8B"/>
    <w:rsid w:val="008534AA"/>
    <w:rsid w:val="0085376E"/>
    <w:rsid w:val="008575D6"/>
    <w:rsid w:val="0085775D"/>
    <w:rsid w:val="00857F49"/>
    <w:rsid w:val="00860BF7"/>
    <w:rsid w:val="0086102E"/>
    <w:rsid w:val="00863194"/>
    <w:rsid w:val="008705B9"/>
    <w:rsid w:val="008719C2"/>
    <w:rsid w:val="00872470"/>
    <w:rsid w:val="00882E86"/>
    <w:rsid w:val="00883718"/>
    <w:rsid w:val="00883B6F"/>
    <w:rsid w:val="00883E64"/>
    <w:rsid w:val="00884C5B"/>
    <w:rsid w:val="00884FF7"/>
    <w:rsid w:val="00887C86"/>
    <w:rsid w:val="00890E1D"/>
    <w:rsid w:val="00891657"/>
    <w:rsid w:val="00894ACE"/>
    <w:rsid w:val="0089558C"/>
    <w:rsid w:val="008957A6"/>
    <w:rsid w:val="008A667C"/>
    <w:rsid w:val="008B19D9"/>
    <w:rsid w:val="008B1FD3"/>
    <w:rsid w:val="008B204B"/>
    <w:rsid w:val="008B290E"/>
    <w:rsid w:val="008B482E"/>
    <w:rsid w:val="008B4EE1"/>
    <w:rsid w:val="008C1F33"/>
    <w:rsid w:val="008C38FA"/>
    <w:rsid w:val="008C396A"/>
    <w:rsid w:val="008C49AE"/>
    <w:rsid w:val="008C59F7"/>
    <w:rsid w:val="008C66C1"/>
    <w:rsid w:val="008D091F"/>
    <w:rsid w:val="008D38E3"/>
    <w:rsid w:val="008E5EC3"/>
    <w:rsid w:val="008E7231"/>
    <w:rsid w:val="008E7687"/>
    <w:rsid w:val="008F0E3C"/>
    <w:rsid w:val="008F11FA"/>
    <w:rsid w:val="008F33AE"/>
    <w:rsid w:val="008F3F33"/>
    <w:rsid w:val="008F4A80"/>
    <w:rsid w:val="008F4ACA"/>
    <w:rsid w:val="008F5C15"/>
    <w:rsid w:val="00900D57"/>
    <w:rsid w:val="00905145"/>
    <w:rsid w:val="00906B52"/>
    <w:rsid w:val="0090768B"/>
    <w:rsid w:val="00910B66"/>
    <w:rsid w:val="00912F98"/>
    <w:rsid w:val="00913983"/>
    <w:rsid w:val="00913B74"/>
    <w:rsid w:val="00917FBB"/>
    <w:rsid w:val="009219CA"/>
    <w:rsid w:val="009223D3"/>
    <w:rsid w:val="00923848"/>
    <w:rsid w:val="00924E61"/>
    <w:rsid w:val="0092648E"/>
    <w:rsid w:val="00931D7A"/>
    <w:rsid w:val="00932936"/>
    <w:rsid w:val="00932BE2"/>
    <w:rsid w:val="00935D8D"/>
    <w:rsid w:val="009372C3"/>
    <w:rsid w:val="0093763C"/>
    <w:rsid w:val="00937999"/>
    <w:rsid w:val="00942FE8"/>
    <w:rsid w:val="00944D6F"/>
    <w:rsid w:val="00947FF9"/>
    <w:rsid w:val="0095259A"/>
    <w:rsid w:val="0095327C"/>
    <w:rsid w:val="00954E4A"/>
    <w:rsid w:val="00955F94"/>
    <w:rsid w:val="00956C0D"/>
    <w:rsid w:val="00957E70"/>
    <w:rsid w:val="00960C11"/>
    <w:rsid w:val="009642F6"/>
    <w:rsid w:val="00964AF7"/>
    <w:rsid w:val="00965E2A"/>
    <w:rsid w:val="00966E7B"/>
    <w:rsid w:val="00970DAB"/>
    <w:rsid w:val="0097321D"/>
    <w:rsid w:val="00974A43"/>
    <w:rsid w:val="0097522A"/>
    <w:rsid w:val="00980439"/>
    <w:rsid w:val="00980B76"/>
    <w:rsid w:val="009827C2"/>
    <w:rsid w:val="00991AF0"/>
    <w:rsid w:val="00991BE1"/>
    <w:rsid w:val="00991E37"/>
    <w:rsid w:val="00992531"/>
    <w:rsid w:val="00995CD5"/>
    <w:rsid w:val="00996C03"/>
    <w:rsid w:val="00996FB5"/>
    <w:rsid w:val="009A1787"/>
    <w:rsid w:val="009A4F5A"/>
    <w:rsid w:val="009B037C"/>
    <w:rsid w:val="009B1F44"/>
    <w:rsid w:val="009B4573"/>
    <w:rsid w:val="009C002A"/>
    <w:rsid w:val="009C36B4"/>
    <w:rsid w:val="009C5F6A"/>
    <w:rsid w:val="009D0B40"/>
    <w:rsid w:val="009E278C"/>
    <w:rsid w:val="009E4D22"/>
    <w:rsid w:val="009E5B28"/>
    <w:rsid w:val="009F018F"/>
    <w:rsid w:val="009F5E60"/>
    <w:rsid w:val="009F6EDC"/>
    <w:rsid w:val="009F74D6"/>
    <w:rsid w:val="009F7B29"/>
    <w:rsid w:val="00A00E6F"/>
    <w:rsid w:val="00A035CE"/>
    <w:rsid w:val="00A0453B"/>
    <w:rsid w:val="00A0495F"/>
    <w:rsid w:val="00A0537F"/>
    <w:rsid w:val="00A0602E"/>
    <w:rsid w:val="00A06C1F"/>
    <w:rsid w:val="00A07FFA"/>
    <w:rsid w:val="00A11FB4"/>
    <w:rsid w:val="00A13263"/>
    <w:rsid w:val="00A1550B"/>
    <w:rsid w:val="00A202C8"/>
    <w:rsid w:val="00A20369"/>
    <w:rsid w:val="00A23210"/>
    <w:rsid w:val="00A2437C"/>
    <w:rsid w:val="00A24E7D"/>
    <w:rsid w:val="00A35782"/>
    <w:rsid w:val="00A357E6"/>
    <w:rsid w:val="00A362F9"/>
    <w:rsid w:val="00A36674"/>
    <w:rsid w:val="00A375EA"/>
    <w:rsid w:val="00A42713"/>
    <w:rsid w:val="00A42C26"/>
    <w:rsid w:val="00A43EE6"/>
    <w:rsid w:val="00A44FCD"/>
    <w:rsid w:val="00A47250"/>
    <w:rsid w:val="00A5023D"/>
    <w:rsid w:val="00A53A9B"/>
    <w:rsid w:val="00A56929"/>
    <w:rsid w:val="00A60F49"/>
    <w:rsid w:val="00A61E15"/>
    <w:rsid w:val="00A622CA"/>
    <w:rsid w:val="00A66F91"/>
    <w:rsid w:val="00A70229"/>
    <w:rsid w:val="00A73173"/>
    <w:rsid w:val="00A805E8"/>
    <w:rsid w:val="00A8107E"/>
    <w:rsid w:val="00A822A5"/>
    <w:rsid w:val="00A84B05"/>
    <w:rsid w:val="00A918D1"/>
    <w:rsid w:val="00A92F4E"/>
    <w:rsid w:val="00A93A9A"/>
    <w:rsid w:val="00A96080"/>
    <w:rsid w:val="00AA07A3"/>
    <w:rsid w:val="00AA2871"/>
    <w:rsid w:val="00AA5A0A"/>
    <w:rsid w:val="00AA5C16"/>
    <w:rsid w:val="00AB0DED"/>
    <w:rsid w:val="00AB197A"/>
    <w:rsid w:val="00AB5703"/>
    <w:rsid w:val="00AC0445"/>
    <w:rsid w:val="00AC31D4"/>
    <w:rsid w:val="00AC3DF9"/>
    <w:rsid w:val="00AC48F3"/>
    <w:rsid w:val="00AC6098"/>
    <w:rsid w:val="00AC616F"/>
    <w:rsid w:val="00AD3B26"/>
    <w:rsid w:val="00AD60FF"/>
    <w:rsid w:val="00AE0190"/>
    <w:rsid w:val="00AE2893"/>
    <w:rsid w:val="00AE2BF6"/>
    <w:rsid w:val="00AE3370"/>
    <w:rsid w:val="00AE64CA"/>
    <w:rsid w:val="00AE7BF2"/>
    <w:rsid w:val="00AF428E"/>
    <w:rsid w:val="00AF5D3B"/>
    <w:rsid w:val="00AF65AF"/>
    <w:rsid w:val="00AF7092"/>
    <w:rsid w:val="00AF743D"/>
    <w:rsid w:val="00B045C0"/>
    <w:rsid w:val="00B1324D"/>
    <w:rsid w:val="00B157E2"/>
    <w:rsid w:val="00B20B6D"/>
    <w:rsid w:val="00B239A4"/>
    <w:rsid w:val="00B24A45"/>
    <w:rsid w:val="00B25B92"/>
    <w:rsid w:val="00B26948"/>
    <w:rsid w:val="00B269F0"/>
    <w:rsid w:val="00B3316A"/>
    <w:rsid w:val="00B33769"/>
    <w:rsid w:val="00B34D51"/>
    <w:rsid w:val="00B35CB4"/>
    <w:rsid w:val="00B36A0E"/>
    <w:rsid w:val="00B36BA1"/>
    <w:rsid w:val="00B40D67"/>
    <w:rsid w:val="00B43C45"/>
    <w:rsid w:val="00B464BC"/>
    <w:rsid w:val="00B46C16"/>
    <w:rsid w:val="00B5168F"/>
    <w:rsid w:val="00B55EE8"/>
    <w:rsid w:val="00B56E6C"/>
    <w:rsid w:val="00B60C85"/>
    <w:rsid w:val="00B62015"/>
    <w:rsid w:val="00B63C21"/>
    <w:rsid w:val="00B63D0E"/>
    <w:rsid w:val="00B668C4"/>
    <w:rsid w:val="00B70188"/>
    <w:rsid w:val="00B73200"/>
    <w:rsid w:val="00B806D6"/>
    <w:rsid w:val="00B83039"/>
    <w:rsid w:val="00B840FA"/>
    <w:rsid w:val="00B864F2"/>
    <w:rsid w:val="00B92AAF"/>
    <w:rsid w:val="00B92BB8"/>
    <w:rsid w:val="00B96988"/>
    <w:rsid w:val="00BA594C"/>
    <w:rsid w:val="00BA5B00"/>
    <w:rsid w:val="00BA5BEE"/>
    <w:rsid w:val="00BA6628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D1C87"/>
    <w:rsid w:val="00BE0BAB"/>
    <w:rsid w:val="00BE0C8A"/>
    <w:rsid w:val="00BE334D"/>
    <w:rsid w:val="00BE4988"/>
    <w:rsid w:val="00BF1C24"/>
    <w:rsid w:val="00BF37C7"/>
    <w:rsid w:val="00BF5AC9"/>
    <w:rsid w:val="00BF5E73"/>
    <w:rsid w:val="00C031B6"/>
    <w:rsid w:val="00C03B43"/>
    <w:rsid w:val="00C06939"/>
    <w:rsid w:val="00C128CB"/>
    <w:rsid w:val="00C14217"/>
    <w:rsid w:val="00C14F71"/>
    <w:rsid w:val="00C1595B"/>
    <w:rsid w:val="00C15C3C"/>
    <w:rsid w:val="00C17AB3"/>
    <w:rsid w:val="00C21E3B"/>
    <w:rsid w:val="00C252CF"/>
    <w:rsid w:val="00C2660D"/>
    <w:rsid w:val="00C27602"/>
    <w:rsid w:val="00C34B2D"/>
    <w:rsid w:val="00C35B1A"/>
    <w:rsid w:val="00C41316"/>
    <w:rsid w:val="00C41C7D"/>
    <w:rsid w:val="00C41F1B"/>
    <w:rsid w:val="00C4202D"/>
    <w:rsid w:val="00C424F0"/>
    <w:rsid w:val="00C50F4D"/>
    <w:rsid w:val="00C51958"/>
    <w:rsid w:val="00C63023"/>
    <w:rsid w:val="00C63743"/>
    <w:rsid w:val="00C64064"/>
    <w:rsid w:val="00C7417B"/>
    <w:rsid w:val="00C76C6C"/>
    <w:rsid w:val="00C771EE"/>
    <w:rsid w:val="00C80EC5"/>
    <w:rsid w:val="00C850C6"/>
    <w:rsid w:val="00C866D9"/>
    <w:rsid w:val="00C86BB9"/>
    <w:rsid w:val="00C8764A"/>
    <w:rsid w:val="00C8772C"/>
    <w:rsid w:val="00C90998"/>
    <w:rsid w:val="00C91D97"/>
    <w:rsid w:val="00C9682B"/>
    <w:rsid w:val="00CA1059"/>
    <w:rsid w:val="00CA36D3"/>
    <w:rsid w:val="00CA43FD"/>
    <w:rsid w:val="00CA4BBA"/>
    <w:rsid w:val="00CA629E"/>
    <w:rsid w:val="00CA6C30"/>
    <w:rsid w:val="00CA734A"/>
    <w:rsid w:val="00CB1576"/>
    <w:rsid w:val="00CB18EB"/>
    <w:rsid w:val="00CB441E"/>
    <w:rsid w:val="00CC72E9"/>
    <w:rsid w:val="00CD059F"/>
    <w:rsid w:val="00CD25C2"/>
    <w:rsid w:val="00CD44FD"/>
    <w:rsid w:val="00CD4D4E"/>
    <w:rsid w:val="00CE089F"/>
    <w:rsid w:val="00CE0DAB"/>
    <w:rsid w:val="00CE0E56"/>
    <w:rsid w:val="00CE24E5"/>
    <w:rsid w:val="00CE2F97"/>
    <w:rsid w:val="00CE41DB"/>
    <w:rsid w:val="00CE488A"/>
    <w:rsid w:val="00CE4D96"/>
    <w:rsid w:val="00CE5EE0"/>
    <w:rsid w:val="00CF0A8B"/>
    <w:rsid w:val="00CF39EF"/>
    <w:rsid w:val="00D078C4"/>
    <w:rsid w:val="00D10D2C"/>
    <w:rsid w:val="00D15C78"/>
    <w:rsid w:val="00D15EA5"/>
    <w:rsid w:val="00D17F47"/>
    <w:rsid w:val="00D20E60"/>
    <w:rsid w:val="00D2100B"/>
    <w:rsid w:val="00D24220"/>
    <w:rsid w:val="00D2445B"/>
    <w:rsid w:val="00D26AC0"/>
    <w:rsid w:val="00D3089E"/>
    <w:rsid w:val="00D31D7A"/>
    <w:rsid w:val="00D33A8A"/>
    <w:rsid w:val="00D33E60"/>
    <w:rsid w:val="00D3569A"/>
    <w:rsid w:val="00D374D2"/>
    <w:rsid w:val="00D42A61"/>
    <w:rsid w:val="00D430AD"/>
    <w:rsid w:val="00D45FC6"/>
    <w:rsid w:val="00D460E7"/>
    <w:rsid w:val="00D47062"/>
    <w:rsid w:val="00D55512"/>
    <w:rsid w:val="00D56AB5"/>
    <w:rsid w:val="00D63ABC"/>
    <w:rsid w:val="00D655CC"/>
    <w:rsid w:val="00D675F1"/>
    <w:rsid w:val="00D7097E"/>
    <w:rsid w:val="00D73B96"/>
    <w:rsid w:val="00D80807"/>
    <w:rsid w:val="00D80D26"/>
    <w:rsid w:val="00D8305E"/>
    <w:rsid w:val="00D833EC"/>
    <w:rsid w:val="00D86917"/>
    <w:rsid w:val="00D87339"/>
    <w:rsid w:val="00D873B3"/>
    <w:rsid w:val="00D92F9A"/>
    <w:rsid w:val="00D9427D"/>
    <w:rsid w:val="00D96128"/>
    <w:rsid w:val="00D96289"/>
    <w:rsid w:val="00D972D3"/>
    <w:rsid w:val="00DA2D3D"/>
    <w:rsid w:val="00DA36EE"/>
    <w:rsid w:val="00DA3D16"/>
    <w:rsid w:val="00DA452E"/>
    <w:rsid w:val="00DA4E36"/>
    <w:rsid w:val="00DA5128"/>
    <w:rsid w:val="00DA58F3"/>
    <w:rsid w:val="00DA6BC7"/>
    <w:rsid w:val="00DB254B"/>
    <w:rsid w:val="00DB308D"/>
    <w:rsid w:val="00DB4BB0"/>
    <w:rsid w:val="00DB5F40"/>
    <w:rsid w:val="00DB7B72"/>
    <w:rsid w:val="00DB7D60"/>
    <w:rsid w:val="00DC074D"/>
    <w:rsid w:val="00DC2B59"/>
    <w:rsid w:val="00DC5179"/>
    <w:rsid w:val="00DD0B8B"/>
    <w:rsid w:val="00DD1E47"/>
    <w:rsid w:val="00DD2DFC"/>
    <w:rsid w:val="00DD367B"/>
    <w:rsid w:val="00DD61A9"/>
    <w:rsid w:val="00DD682F"/>
    <w:rsid w:val="00DD6EF1"/>
    <w:rsid w:val="00DD7651"/>
    <w:rsid w:val="00DD7940"/>
    <w:rsid w:val="00DE44E2"/>
    <w:rsid w:val="00DE4958"/>
    <w:rsid w:val="00DE7466"/>
    <w:rsid w:val="00DF49EF"/>
    <w:rsid w:val="00DF6692"/>
    <w:rsid w:val="00DF7C98"/>
    <w:rsid w:val="00E024BA"/>
    <w:rsid w:val="00E030D7"/>
    <w:rsid w:val="00E04361"/>
    <w:rsid w:val="00E064FD"/>
    <w:rsid w:val="00E06C15"/>
    <w:rsid w:val="00E06D16"/>
    <w:rsid w:val="00E103FF"/>
    <w:rsid w:val="00E1053A"/>
    <w:rsid w:val="00E141CD"/>
    <w:rsid w:val="00E142E8"/>
    <w:rsid w:val="00E148DE"/>
    <w:rsid w:val="00E17598"/>
    <w:rsid w:val="00E21BA6"/>
    <w:rsid w:val="00E26AF3"/>
    <w:rsid w:val="00E276E0"/>
    <w:rsid w:val="00E2781F"/>
    <w:rsid w:val="00E311FF"/>
    <w:rsid w:val="00E314EA"/>
    <w:rsid w:val="00E33547"/>
    <w:rsid w:val="00E33FDA"/>
    <w:rsid w:val="00E34FE2"/>
    <w:rsid w:val="00E406D5"/>
    <w:rsid w:val="00E468F3"/>
    <w:rsid w:val="00E5014C"/>
    <w:rsid w:val="00E56701"/>
    <w:rsid w:val="00E56DA3"/>
    <w:rsid w:val="00E612A0"/>
    <w:rsid w:val="00E62754"/>
    <w:rsid w:val="00E63AC1"/>
    <w:rsid w:val="00E64D2D"/>
    <w:rsid w:val="00E7478D"/>
    <w:rsid w:val="00E80C10"/>
    <w:rsid w:val="00E80F2E"/>
    <w:rsid w:val="00E86B53"/>
    <w:rsid w:val="00E87C84"/>
    <w:rsid w:val="00E9110B"/>
    <w:rsid w:val="00E95DFD"/>
    <w:rsid w:val="00EA292F"/>
    <w:rsid w:val="00EA2B6F"/>
    <w:rsid w:val="00EA2E7C"/>
    <w:rsid w:val="00EA590C"/>
    <w:rsid w:val="00EB3478"/>
    <w:rsid w:val="00EB471C"/>
    <w:rsid w:val="00EB4B39"/>
    <w:rsid w:val="00EB6FE3"/>
    <w:rsid w:val="00EC2305"/>
    <w:rsid w:val="00EC3056"/>
    <w:rsid w:val="00EC3C33"/>
    <w:rsid w:val="00EC681D"/>
    <w:rsid w:val="00ED1DBD"/>
    <w:rsid w:val="00ED42E7"/>
    <w:rsid w:val="00ED78EB"/>
    <w:rsid w:val="00EE0F65"/>
    <w:rsid w:val="00EE3D6D"/>
    <w:rsid w:val="00EE73E1"/>
    <w:rsid w:val="00EF421E"/>
    <w:rsid w:val="00EF4E53"/>
    <w:rsid w:val="00EF7E92"/>
    <w:rsid w:val="00F00D2C"/>
    <w:rsid w:val="00F032F5"/>
    <w:rsid w:val="00F038C9"/>
    <w:rsid w:val="00F07CE6"/>
    <w:rsid w:val="00F16098"/>
    <w:rsid w:val="00F16B97"/>
    <w:rsid w:val="00F22236"/>
    <w:rsid w:val="00F246A1"/>
    <w:rsid w:val="00F32737"/>
    <w:rsid w:val="00F33942"/>
    <w:rsid w:val="00F34985"/>
    <w:rsid w:val="00F37917"/>
    <w:rsid w:val="00F50922"/>
    <w:rsid w:val="00F51277"/>
    <w:rsid w:val="00F5255C"/>
    <w:rsid w:val="00F538FA"/>
    <w:rsid w:val="00F5513E"/>
    <w:rsid w:val="00F618BE"/>
    <w:rsid w:val="00F63F3F"/>
    <w:rsid w:val="00F66FA5"/>
    <w:rsid w:val="00F71678"/>
    <w:rsid w:val="00F71A70"/>
    <w:rsid w:val="00F730E3"/>
    <w:rsid w:val="00F73F37"/>
    <w:rsid w:val="00F74C52"/>
    <w:rsid w:val="00F755E9"/>
    <w:rsid w:val="00F75E1E"/>
    <w:rsid w:val="00F75F43"/>
    <w:rsid w:val="00F85AC0"/>
    <w:rsid w:val="00F9006F"/>
    <w:rsid w:val="00F909CD"/>
    <w:rsid w:val="00F92E43"/>
    <w:rsid w:val="00F974D1"/>
    <w:rsid w:val="00FA16E0"/>
    <w:rsid w:val="00FA1ACF"/>
    <w:rsid w:val="00FA2E2E"/>
    <w:rsid w:val="00FA4318"/>
    <w:rsid w:val="00FA5A89"/>
    <w:rsid w:val="00FB47C0"/>
    <w:rsid w:val="00FB4D80"/>
    <w:rsid w:val="00FC1304"/>
    <w:rsid w:val="00FC30A5"/>
    <w:rsid w:val="00FC4397"/>
    <w:rsid w:val="00FD05AD"/>
    <w:rsid w:val="00FD0666"/>
    <w:rsid w:val="00FD1A51"/>
    <w:rsid w:val="00FD3E73"/>
    <w:rsid w:val="00FD7295"/>
    <w:rsid w:val="00FE2187"/>
    <w:rsid w:val="00FE2BA1"/>
    <w:rsid w:val="00FE320C"/>
    <w:rsid w:val="00FE36C5"/>
    <w:rsid w:val="00FF1B0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5E57E8AD-D82C-4B51-9B6C-8F33F01C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  <w:style w:type="paragraph" w:customStyle="1" w:styleId="nineptindent">
    <w:name w:val="nine pt indent"/>
    <w:aliases w:val="9i"/>
    <w:basedOn w:val="Normal"/>
    <w:rsid w:val="005C446B"/>
    <w:pPr>
      <w:spacing w:after="0" w:line="220" w:lineRule="atLeast"/>
      <w:ind w:left="425" w:hanging="425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5C446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1886b9-3a1d-4023-ae93-15f6c115962f">
      <Terms xmlns="http://schemas.microsoft.com/office/infopath/2007/PartnerControls"/>
    </lcf76f155ced4ddcb4097134ff3c332f>
    <TaxCatchAll xmlns="5bbdb9af-3cc6-4ef3-823c-c28a7f744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c56ce771275df3cc6ba51907248d5f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f448faf3903f6f7c3d6d779cb38b11b0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7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b7d18ae-fa10-4f00-9b5a-1060af18f5fd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www.w3.org/XML/1998/namespace"/>
    <ds:schemaRef ds:uri="http://purl.org/dc/elements/1.1/"/>
    <ds:schemaRef ds:uri="4a1886b9-3a1d-4023-ae93-15f6c115962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bbdb9af-3cc6-4ef3-823c-c28a7f74435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E8287-4BB0-4008-BF2E-A1D726294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C6BA8-1079-40B8-AACB-250D93B7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6</Pages>
  <Words>2117</Words>
  <Characters>8236</Characters>
  <Application>Microsoft Office Word</Application>
  <DocSecurity>4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Rojarin Rachatakriangkrai</cp:lastModifiedBy>
  <cp:revision>2</cp:revision>
  <cp:lastPrinted>2025-02-27T02:34:00Z</cp:lastPrinted>
  <dcterms:created xsi:type="dcterms:W3CDTF">2026-02-26T11:52:00Z</dcterms:created>
  <dcterms:modified xsi:type="dcterms:W3CDTF">2026-02-26T11:52:00Z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0x0101006EE30B0F4621A2458BCAA65AB674200C</vt:lpwstr>
  </property>
  <property fmtid="{D5CDD505-2E9C-101B-9397-08002B2CF9AE}" pid="4" name="MediaServiceImageTags">
    <vt:lpwstr/>
  </property>
  <property fmtid="{D5CDD505-2E9C-101B-9397-08002B2CF9AE}" pid="5" name="GrammarlyDocumentId">
    <vt:lpwstr>d34b0d5eaa888212ee71ac7b2af2619dd577309d05b5383d1252ff5d4ad14f00</vt:lpwstr>
  </property>
</Properties>
</file>