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776BA" w14:textId="77777777" w:rsidR="00CA76C3" w:rsidRPr="002759E0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0" w:name="SubTitle"/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59E0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59E0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59E0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292A74C" w14:textId="77777777" w:rsidR="00CA76C3" w:rsidRPr="002759E0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bookmarkEnd w:id="0"/>
    <w:p w14:paraId="3F28CD79" w14:textId="2E3F5667" w:rsidR="00247CD7" w:rsidRPr="002759E0" w:rsidRDefault="00CA76C3" w:rsidP="00247CD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EA5BE7" w:rsidRPr="00EA5BE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47CD7"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EA5BE7" w:rsidRPr="00EA5BE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A5BE7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1B5F8402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A580D87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759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F0BD4D9" w14:textId="77777777" w:rsidR="00CA76C3" w:rsidRPr="002759E0" w:rsidRDefault="00CA76C3" w:rsidP="000C6F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E7B8F86" w14:textId="77777777" w:rsidR="007C2D59" w:rsidRPr="002759E0" w:rsidRDefault="007C2D59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  <w:sectPr w:rsidR="007C2D59" w:rsidRPr="002759E0" w:rsidSect="007F410C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4960E83" w14:textId="77777777" w:rsidR="005F51FB" w:rsidRPr="002759E0" w:rsidRDefault="005F51FB" w:rsidP="005F51FB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2759E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BB7819E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9F475EC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ล็อกซเล่ย์ จำกัด</w:t>
      </w:r>
      <w:r w:rsidRPr="002759E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225CAB50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824E7F7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A036C51" w14:textId="77777777" w:rsidR="00701B80" w:rsidRPr="002759E0" w:rsidRDefault="00701B80" w:rsidP="00701B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AE3C8A6" w14:textId="21FB73E4" w:rsidR="005F51FB" w:rsidRPr="002759E0" w:rsidRDefault="005F51FB" w:rsidP="00701B80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ล็อกซเล่ย์ จำกัด (มหาชน) และบริษัทย่อย </w:t>
      </w:r>
      <w:r w:rsidR="00FB4A10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(กลุ่มบริษัท)</w:t>
      </w:r>
      <w:r w:rsidRPr="002759E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และของเฉพาะบริษัท ล็อกซเล่ย์ จำกัด (มหาชน) (บริษัท) ตามลำดับ</w:t>
      </w:r>
      <w:r w:rsidRPr="002759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59E0">
        <w:rPr>
          <w:rFonts w:asciiTheme="majorBidi" w:eastAsia="Calibri" w:hAnsiTheme="majorBidi" w:cstheme="majorBidi"/>
          <w:spacing w:val="-2"/>
          <w:sz w:val="30"/>
          <w:szCs w:val="30"/>
          <w:cs/>
        </w:rPr>
        <w:t>ซึ่งประกอบด้วยงบฐานะการเงินรวม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และงบฐานะการเงินเฉพาะกิจการ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ณ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EA5BE7" w:rsidRPr="00EA5BE7">
        <w:rPr>
          <w:rFonts w:asciiTheme="majorBidi" w:eastAsia="Calibri" w:hAnsiTheme="majorBidi" w:cstheme="majorBidi"/>
          <w:sz w:val="30"/>
          <w:szCs w:val="30"/>
        </w:rPr>
        <w:t>31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A5BE7" w:rsidRPr="00EA5BE7">
        <w:rPr>
          <w:rFonts w:asciiTheme="majorBidi" w:eastAsia="Calibri" w:hAnsiTheme="majorBidi" w:cstheme="majorBidi"/>
          <w:sz w:val="30"/>
          <w:szCs w:val="30"/>
        </w:rPr>
        <w:t>256</w:t>
      </w:r>
      <w:r w:rsidR="00EA5BE7">
        <w:rPr>
          <w:rFonts w:asciiTheme="majorBidi" w:eastAsia="Calibri" w:hAnsiTheme="majorBidi" w:cstheme="majorBidi"/>
          <w:sz w:val="30"/>
          <w:szCs w:val="30"/>
        </w:rPr>
        <w:t>8</w:t>
      </w:r>
      <w:r w:rsidR="00B96664"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="0053462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4625" w:rsidRPr="00534625">
        <w:rPr>
          <w:rFonts w:asciiTheme="majorBidi" w:hAnsiTheme="majorBidi" w:hint="cs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F953A95" w14:textId="77777777" w:rsidR="005F51FB" w:rsidRPr="002759E0" w:rsidRDefault="005F51FB" w:rsidP="00701B8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AF53B67" w14:textId="1294EE69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A5BE7" w:rsidRPr="00EA5BE7">
        <w:rPr>
          <w:rFonts w:asciiTheme="majorBidi" w:eastAsia="Calibri" w:hAnsiTheme="majorBidi" w:cstheme="majorBidi"/>
          <w:sz w:val="30"/>
          <w:szCs w:val="30"/>
        </w:rPr>
        <w:t>31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EA5BE7" w:rsidRPr="00EA5BE7">
        <w:rPr>
          <w:rFonts w:asciiTheme="majorBidi" w:eastAsia="Calibri" w:hAnsiTheme="majorBidi" w:cstheme="majorBidi"/>
          <w:sz w:val="30"/>
          <w:szCs w:val="30"/>
        </w:rPr>
        <w:t>256</w:t>
      </w:r>
      <w:r w:rsidR="00EA5BE7">
        <w:rPr>
          <w:rFonts w:asciiTheme="majorBidi" w:eastAsia="Calibri" w:hAnsiTheme="majorBidi" w:cstheme="majorBidi"/>
          <w:sz w:val="30"/>
          <w:szCs w:val="30"/>
        </w:rPr>
        <w:t>8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</w:t>
      </w:r>
      <w:r w:rsidRPr="002759E0">
        <w:rPr>
          <w:rFonts w:asciiTheme="majorBidi" w:hAnsiTheme="majorBidi" w:cstheme="majorBidi"/>
          <w:sz w:val="30"/>
          <w:szCs w:val="30"/>
          <w:cs/>
        </w:rPr>
        <w:t>น</w:t>
      </w:r>
    </w:p>
    <w:p w14:paraId="7CF486A7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BDEA343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372A1F13" w14:textId="77777777" w:rsidR="005F51FB" w:rsidRPr="002759E0" w:rsidRDefault="005F51FB" w:rsidP="005F51FB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7F25ACE" w14:textId="1C186FB3" w:rsidR="00A43732" w:rsidRPr="002759E0" w:rsidRDefault="0012793D" w:rsidP="0012793D">
      <w:pPr>
        <w:jc w:val="thaiDistribute"/>
        <w:rPr>
          <w:rFonts w:asciiTheme="majorBidi" w:hAnsi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รวมถึง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ที่กำหนดโดยสภาวิชาชีพบัญชี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(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>)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ๆ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43732" w:rsidRPr="002759E0">
        <w:rPr>
          <w:rFonts w:asciiTheme="majorBidi" w:hAnsiTheme="majorBidi"/>
          <w:sz w:val="30"/>
          <w:szCs w:val="30"/>
          <w:cs/>
        </w:rPr>
        <w:t xml:space="preserve"> </w:t>
      </w:r>
      <w:r w:rsidR="00A43732" w:rsidRPr="002759E0">
        <w:rPr>
          <w:rFonts w:asciiTheme="majorBidi" w:hAnsiTheme="majorBidi" w:hint="cs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6D0967" w14:textId="440EC059" w:rsidR="0012793D" w:rsidRPr="002759E0" w:rsidRDefault="00BD5762" w:rsidP="00BD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9A5FE0C" w14:textId="06C81651" w:rsidR="005F51FB" w:rsidRPr="002759E0" w:rsidRDefault="005F51FB" w:rsidP="00E9334D">
      <w:pPr>
        <w:snapToGrid w:val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400FC071" w14:textId="77777777" w:rsidR="00D30571" w:rsidRPr="001759B6" w:rsidRDefault="00D30571" w:rsidP="00D30571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37567DBA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C2217C6" w14:textId="77777777" w:rsidR="005F51FB" w:rsidRPr="001759B6" w:rsidRDefault="005F51FB" w:rsidP="005F51FB">
      <w:pPr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D30571" w:rsidRPr="002759E0" w14:paraId="1E5159D8" w14:textId="77777777" w:rsidTr="0008729A">
        <w:tc>
          <w:tcPr>
            <w:tcW w:w="9738" w:type="dxa"/>
            <w:gridSpan w:val="2"/>
          </w:tcPr>
          <w:p w14:paraId="12F6BA2F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 ลูกหนี้ที่เกี่ยวข้อง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และประมาณการหนี้สินผลขาดทุนของงานโครงการ</w:t>
            </w:r>
          </w:p>
        </w:tc>
      </w:tr>
      <w:tr w:rsidR="00D30571" w:rsidRPr="002759E0" w14:paraId="70732F05" w14:textId="77777777" w:rsidTr="0008729A">
        <w:tc>
          <w:tcPr>
            <w:tcW w:w="9738" w:type="dxa"/>
            <w:gridSpan w:val="2"/>
          </w:tcPr>
          <w:p w14:paraId="31F072DC" w14:textId="5159F4A9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EA5BE7" w:rsidRPr="008D3E1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C51AB" w:rsidRPr="008D3E1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45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="00CC51AB" w:rsidRPr="008D3E1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765D18" w:rsidRPr="008D3E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5BE7" w:rsidRPr="008D3E1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5D18" w:rsidRPr="008D3E1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45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="00765D18" w:rsidRPr="008D3E1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A87204" w:rsidRPr="008D3E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A5BE7" w:rsidRPr="008D3E1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50CD" w:rsidRPr="008D3E1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45605">
              <w:rPr>
                <w:rFonts w:asciiTheme="majorBidi" w:hAnsiTheme="majorBidi" w:cstheme="majorBidi" w:hint="cs"/>
                <w:sz w:val="30"/>
                <w:szCs w:val="30"/>
                <w:cs/>
              </w:rPr>
              <w:t>ฐ</w:t>
            </w:r>
            <w:r w:rsidR="002850CD" w:rsidRPr="008D3E1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Pr="008D3E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6666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9525B" w:rsidRPr="008D3E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61F23" w:rsidRPr="008D3E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06666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61F23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2759E0" w14:paraId="44297BF0" w14:textId="77777777" w:rsidTr="0008729A">
        <w:tc>
          <w:tcPr>
            <w:tcW w:w="4585" w:type="dxa"/>
          </w:tcPr>
          <w:p w14:paraId="0DDFCF80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</w:tcPr>
          <w:p w14:paraId="5E281E91" w14:textId="77777777" w:rsidR="00D30571" w:rsidRPr="002759E0" w:rsidRDefault="00D30571" w:rsidP="009A6453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0571" w:rsidRPr="002759E0" w14:paraId="19A30BEF" w14:textId="77777777" w:rsidTr="0008729A">
        <w:trPr>
          <w:trHeight w:val="1711"/>
        </w:trPr>
        <w:tc>
          <w:tcPr>
            <w:tcW w:w="4585" w:type="dxa"/>
          </w:tcPr>
          <w:p w14:paraId="0684892C" w14:textId="77777777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รายได้หลักของกลุ่มบริษัทมาจากการให้บริการเกี่ยวกับธุรกิจเทคโนโลยี</w:t>
            </w:r>
            <w:r w:rsidR="00E83F2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สารสนเทศ 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บริการ </w:t>
            </w:r>
            <w:r w:rsidR="00354944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พลังงานและเน็ตเวิร์คโซลูชั่นส์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ัญญาการให้บริการบางสัญญารับรู้รายได้และกำไรตามขั้นความสำเร็จของงานโดยอ้างอิงอัตราส่วนของต้นทุนที่เกิดขึ้นจริง ณ วันสิ้นรอบระยะเวลารายงานกับประมาณการต้นทุนทั้งสิ้นเมื่อสิ้นสุดสัญญา 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ซึ่งรวมถึงผลขาดทุนที่อาจเกิดขึ้น</w:t>
            </w:r>
          </w:p>
          <w:p w14:paraId="258F0E70" w14:textId="77777777" w:rsidR="004E6808" w:rsidRPr="002759E0" w:rsidRDefault="004E6808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29B407" w14:textId="77777777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การรับรู้รายได้ตามสัญญา และลูกหนี้ที่เกี่ยวข้องอย่างถูกต้องนั้นขึ้นอยู่กับปัจจัยสำคัญดังต่อไปนี้</w:t>
            </w:r>
          </w:p>
          <w:p w14:paraId="66EC6C79" w14:textId="77777777" w:rsidR="001902A0" w:rsidRPr="002759E0" w:rsidRDefault="001902A0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ต้นทุนที่เกิดขึ้นจริง</w:t>
            </w:r>
          </w:p>
          <w:p w14:paraId="170A4895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การสำรวจงานที่ได้ทำเสร็จโดยวิศวกร</w:t>
            </w:r>
          </w:p>
          <w:p w14:paraId="008F41D1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ประมาณการต้นทุนทั้งสิ้นของสัญญา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ซึ่งรวมถึง</w:t>
            </w:r>
            <w:r w:rsidR="001902A0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ผลขาดทุนที่อาจเกิดขึ้น</w:t>
            </w:r>
            <w:r w:rsidR="00796179"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96179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12DC9F8F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 ซึ่งรวมถึงการปรับเปลี่ยนสัญญา ทำให้เกิดการปรับปรุงประมาณการซึ่งอาจก่อให้เกิดผลต่างของจำนวนเงินที่รับรู้ </w:t>
            </w:r>
          </w:p>
          <w:p w14:paraId="34E1E002" w14:textId="77777777" w:rsidR="004E6808" w:rsidRPr="002759E0" w:rsidRDefault="004E6808" w:rsidP="009A6453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5B6E66" w14:textId="625B67B6" w:rsidR="00D30571" w:rsidRPr="002759E0" w:rsidRDefault="00D30571" w:rsidP="001759B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เนื่องจากเป็นเรื่องที่เป็นการประมาณการตลอดอายุของสัญญา และสัญญามีลักษณะเฉพาะเจาะจงที่มีเงื่อนไข</w:t>
            </w:r>
          </w:p>
        </w:tc>
        <w:tc>
          <w:tcPr>
            <w:tcW w:w="5153" w:type="dxa"/>
          </w:tcPr>
          <w:p w14:paraId="46A7340E" w14:textId="06CED720" w:rsidR="00D30571" w:rsidRPr="002759E0" w:rsidRDefault="00D30571" w:rsidP="009A6453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การตรวจสอบของข้าพเจ้ารวมถึงการประเมินการออกแบบการควบคุม ทดสอบการนำมาปฏิบัติ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ทดสอบประสิทธิผลของการควบคุมที่เกี่ยวข้อง ซึ่งได้แก่ การสอบทานสัญญา การประมาณการต้นทุน และ</w:t>
            </w:r>
            <w:r w:rsidR="00A73DB1" w:rsidRPr="002759E0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การ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ประมาณการผลขาดทุนที่อาจเกิดขึ้น ข้าพเจ้าสุ่มเลือกสัญญาซึ่งพิจารณาจากทั้งปัจจัยเชิงปริมาณและปัจจัยเชิงคุณภาพเพื่อที่จะประเมินและทดสอบสัญญาที่มี</w:t>
            </w:r>
            <w:r w:rsidR="00AF728B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นัย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สำคัญและมีความซับซ้อน เพื่อปฏิบัติงานตรวจสอบของข้าพเจ้าดังนี้</w:t>
            </w:r>
          </w:p>
          <w:p w14:paraId="1784DBF3" w14:textId="77777777" w:rsidR="001902A0" w:rsidRPr="002759E0" w:rsidRDefault="001902A0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ทดสอบรายละเอียดของต้นทุนที่เกิดขึ้นจริงโดยการตรวจสอบกับเอกสารประกอบที่เกี่ยวข้อง</w:t>
            </w:r>
          </w:p>
          <w:p w14:paraId="5EF6AB1A" w14:textId="77777777" w:rsidR="00D30571" w:rsidRPr="002759E0" w:rsidRDefault="00811A8F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วามรู้ความสามารถของวิศวกรของกลุ่มบริษัทในส่วนที่เกี่ยวกับการประมาณการขั้นความสำเร็จของแต่ละโครงการ</w:t>
            </w:r>
          </w:p>
          <w:p w14:paraId="380EFCA2" w14:textId="77777777" w:rsidR="00D30571" w:rsidRPr="002759E0" w:rsidRDefault="00824E4A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พิจารณา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เงื่อนไขที่สำคัญในสัญญาที่เกี่ยวข้องกับการจัดทำประมาณการและการรับรู้รายได้ในงบการเงิน </w:t>
            </w:r>
            <w:r w:rsidR="00D30571" w:rsidRPr="002759E0" w:rsidDel="007D06B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31FE93D1" w14:textId="77777777" w:rsidR="00D30571" w:rsidRPr="002759E0" w:rsidRDefault="00D30571" w:rsidP="009A6453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ขอรายละเอียดประกอบการประมาณการ</w:t>
            </w:r>
            <w:r w:rsidR="001902A0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ต้นทุนทั้งสิ้นของสัญญาซึ่งรวมถึงผลขาดทุนที่อาจเกิดขึ้น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จากผู้บริหาร เพื่อประเมินความสมเหตุสมผลของการประมาณการ โดยพิจารณา</w:t>
            </w:r>
            <w:r w:rsidR="00824E4A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การประมาณการในอดีต</w:t>
            </w:r>
            <w:r w:rsidR="007A0039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และปัจจัยแวดล้อมในปัจจุบัน</w:t>
            </w:r>
          </w:p>
          <w:p w14:paraId="56C333B2" w14:textId="1241EA60" w:rsidR="00D30571" w:rsidRPr="0008729A" w:rsidRDefault="00D30571" w:rsidP="0008729A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ทดสอบความถูกต้องของการคำนวณรายได้ตามสัญญาลูกหนี้ที่เกี่ยวข้อง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B21C3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และประมาณการหนี้สินผลขาดทุนของงานโครงการ รวมถึงวิเคราะห์เปรียบเทียบขั้นความสำเร็จ</w:t>
            </w:r>
          </w:p>
        </w:tc>
      </w:tr>
      <w:tr w:rsidR="0008729A" w:rsidRPr="002759E0" w14:paraId="14EA1060" w14:textId="77777777" w:rsidTr="0008729A">
        <w:trPr>
          <w:trHeight w:val="82"/>
        </w:trPr>
        <w:tc>
          <w:tcPr>
            <w:tcW w:w="4585" w:type="dxa"/>
          </w:tcPr>
          <w:p w14:paraId="60744CDC" w14:textId="7F1DBBC2" w:rsidR="0008729A" w:rsidRPr="002759E0" w:rsidRDefault="0008729A" w:rsidP="0008729A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</w:tcPr>
          <w:p w14:paraId="68B578D9" w14:textId="32B90953" w:rsidR="0008729A" w:rsidRPr="002759E0" w:rsidRDefault="0008729A" w:rsidP="0008729A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8729A" w:rsidRPr="002759E0" w14:paraId="6FAB6CF1" w14:textId="77777777" w:rsidTr="0008729A">
        <w:trPr>
          <w:trHeight w:val="1711"/>
        </w:trPr>
        <w:tc>
          <w:tcPr>
            <w:tcW w:w="4585" w:type="dxa"/>
          </w:tcPr>
          <w:p w14:paraId="561F28E4" w14:textId="6BD28F70" w:rsidR="0008729A" w:rsidRPr="002759E0" w:rsidRDefault="0008729A" w:rsidP="0008729A">
            <w:pPr>
              <w:tabs>
                <w:tab w:val="left" w:pos="421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หลากหลายรูปแบบ จึงทำให้การรับรู้รายได้ตามสัญญามีความซับซ้อนและใช้วิจารณญาณสูง</w:t>
            </w:r>
          </w:p>
        </w:tc>
        <w:tc>
          <w:tcPr>
            <w:tcW w:w="5153" w:type="dxa"/>
          </w:tcPr>
          <w:p w14:paraId="227E3D74" w14:textId="77777777" w:rsidR="0008729A" w:rsidRPr="002759E0" w:rsidRDefault="0008729A" w:rsidP="0008729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ามส่วนของต้นทุนที่เกิดขึ้นจริงจนถึงวันสิ้นรอบระยะเวลารายงานกับประมาณการต้นทุนทั้งสิ้นเมื่อสิ้นสุดสัญญากับขั้นความสำเร็จที่ประเมินโดยวิศวกร</w:t>
            </w:r>
          </w:p>
          <w:p w14:paraId="6008419D" w14:textId="77777777" w:rsidR="0008729A" w:rsidRPr="002759E0" w:rsidRDefault="0008729A" w:rsidP="0008729A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ประเมินความสามารถของกลุ่มบริษัทในการส่งมอบงานตามสัญญาว่าเป็นไปตามประมาณการ โดยวิเคราะห์ความสัมพันธ์ระหว่างต้นทุนกับการเรียกเก็บค่าบริการ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ตามสัญญา</w:t>
            </w:r>
          </w:p>
          <w:p w14:paraId="37C9FFE6" w14:textId="77777777" w:rsidR="0008729A" w:rsidRPr="002759E0" w:rsidRDefault="0008729A" w:rsidP="0008729A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สำรวจทางกายภาพถึงความมีอยู่จริงและความสมเหตุสมผลของขั้นความสำเร็จของแต่ละโครงการ และ</w:t>
            </w:r>
          </w:p>
          <w:p w14:paraId="04709FB4" w14:textId="5B6AE88E" w:rsidR="0008729A" w:rsidRPr="002759E0" w:rsidRDefault="0008729A" w:rsidP="00186605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1F0D8241" w14:textId="77777777" w:rsidR="00D30571" w:rsidRPr="0008729A" w:rsidRDefault="00D30571" w:rsidP="00D30571">
      <w:pPr>
        <w:pStyle w:val="Default"/>
        <w:jc w:val="thaiDistribute"/>
        <w:rPr>
          <w:rFonts w:asciiTheme="majorBidi" w:hAnsiTheme="majorBidi" w:cstheme="majorBidi"/>
          <w:i/>
          <w:iCs/>
          <w:sz w:val="18"/>
          <w:szCs w:val="18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5"/>
        <w:gridCol w:w="5153"/>
      </w:tblGrid>
      <w:tr w:rsidR="00D30571" w:rsidRPr="002759E0" w14:paraId="20F9B2DD" w14:textId="77777777" w:rsidTr="00F43590">
        <w:tc>
          <w:tcPr>
            <w:tcW w:w="9738" w:type="dxa"/>
            <w:gridSpan w:val="2"/>
          </w:tcPr>
          <w:p w14:paraId="644AB474" w14:textId="4D31903D" w:rsidR="00D30571" w:rsidRPr="002759E0" w:rsidRDefault="00D30571" w:rsidP="00EA17F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มูลค่าของเงินลงทุนใน</w:t>
            </w:r>
            <w:r w:rsidR="004E680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="004E6808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</w:tr>
      <w:tr w:rsidR="00D30571" w:rsidRPr="002759E0" w14:paraId="5584B465" w14:textId="77777777" w:rsidTr="00F43590">
        <w:tc>
          <w:tcPr>
            <w:tcW w:w="9738" w:type="dxa"/>
            <w:gridSpan w:val="2"/>
          </w:tcPr>
          <w:p w14:paraId="264F9144" w14:textId="70A44FB2" w:rsidR="00D30571" w:rsidRPr="002759E0" w:rsidRDefault="00D30571" w:rsidP="00B50B3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EA5BE7" w:rsidRPr="00104B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B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50A8D" w:rsidRPr="00104BD3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Pr="00104B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EA5BE7" w:rsidRPr="00104B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B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3A40">
              <w:rPr>
                <w:rFonts w:asciiTheme="majorBidi" w:hAnsiTheme="majorBidi" w:cstheme="majorBidi" w:hint="cs"/>
                <w:sz w:val="30"/>
                <w:szCs w:val="30"/>
                <w:cs/>
              </w:rPr>
              <w:t>ฌ</w:t>
            </w:r>
            <w:r w:rsidRPr="00104B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EB3A4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04B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3E01" w:rsidRPr="00104B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A5BE7" w:rsidRPr="00104B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3A4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9525B"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30571" w:rsidRPr="002759E0" w14:paraId="723540CC" w14:textId="77777777" w:rsidTr="00F43590">
        <w:tc>
          <w:tcPr>
            <w:tcW w:w="4585" w:type="dxa"/>
          </w:tcPr>
          <w:p w14:paraId="5F096699" w14:textId="77777777" w:rsidR="00D30571" w:rsidRPr="002759E0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</w:tcPr>
          <w:p w14:paraId="06B1E89B" w14:textId="77777777" w:rsidR="00D30571" w:rsidRPr="002759E0" w:rsidRDefault="00D30571" w:rsidP="00093F09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0571" w:rsidRPr="002759E0" w14:paraId="7FF68205" w14:textId="77777777" w:rsidTr="009A6453">
        <w:trPr>
          <w:trHeight w:val="1288"/>
        </w:trPr>
        <w:tc>
          <w:tcPr>
            <w:tcW w:w="4585" w:type="dxa"/>
          </w:tcPr>
          <w:p w14:paraId="0003BEAF" w14:textId="77777777" w:rsidR="004E6808" w:rsidRPr="002759E0" w:rsidRDefault="004E6808" w:rsidP="00332A6C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กลุ่มบริษัทมีเงินลงทุนในบริษัทย่อย บริษัทร่วมและ</w:t>
            </w:r>
            <w:r w:rsidR="00EA17F9" w:rsidRPr="002759E0">
              <w:rPr>
                <w:rFonts w:asciiTheme="majorBidi" w:eastAsia="Arial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การร่วมค้าหลายแห่ง ในการพิจารณาการลงทุนในแต่ละโครงการนั้น กลุ่มบริษัทมีนโยบายการพิจารณาความเป็นไปได้ของโครงการในอนาคต ผลตอบแทนที่คาดว่าจะได้รับคืนจากการลงทุน รวมถึงปัจจัยอื่นๆ ที่คาดว่าจะมีผลกระทบต่อการลงทุน อีกทั้งมีการทบทวนข้อบ่งชี้เรื่องการด้อยค่าของเงินลงทุนอย่างสม่ำเสมอ</w:t>
            </w:r>
            <w:r w:rsidR="00F9735A" w:rsidRPr="002759E0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F9735A"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ซึ่งการพิจารณาดังกล่าว ต้องใช้ดุลยพินิจของผู้บริหาร ข้าพเจ้าจึงให้ความสำคัญในการตรวจสอบ</w:t>
            </w:r>
          </w:p>
          <w:p w14:paraId="2AB6FAB2" w14:textId="77777777" w:rsidR="00D30571" w:rsidRPr="002759E0" w:rsidRDefault="00D30571" w:rsidP="004E6808">
            <w:pPr>
              <w:spacing w:after="2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3" w:type="dxa"/>
          </w:tcPr>
          <w:p w14:paraId="48BC3E34" w14:textId="77777777" w:rsidR="00D30571" w:rsidRPr="002759E0" w:rsidRDefault="00D30571" w:rsidP="006C3BE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</w:t>
            </w:r>
            <w:r w:rsidRPr="002759E0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ตรวจสอบ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ของข้าพเจ้าประกอบด้วย </w:t>
            </w:r>
          </w:p>
          <w:p w14:paraId="78AB39C0" w14:textId="77777777" w:rsidR="00F9735A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การออกแบบการควบคุมที่เกี่ยวข้องและทดสอบกา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รนำมาปฏิบัติ</w:t>
            </w:r>
          </w:p>
          <w:p w14:paraId="5BD36FA3" w14:textId="77777777" w:rsidR="00D30571" w:rsidRPr="002759E0" w:rsidRDefault="00F9735A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การพิจารณาความสามารถในการทำกำไรของบริษัทที่ลงทุนจากผลการดำเนินงาน ข้อมูล</w:t>
            </w:r>
            <w:r w:rsidR="00F138C6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ทางการเงิน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ในอดีต รวมถึงข้อมูลอื่น เพื่อประเมินความเพียงพอของการตั้งค่าเผื่อการด้อยค่าของเงินลงทุน</w:t>
            </w:r>
            <w:r w:rsidR="00D30571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96EA7D7" w14:textId="77777777" w:rsidR="00D30571" w:rsidRPr="002759E0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การประเมินกระบวนการในการจัดทำงบประมาณของบริษัท ซึ่งเป็นข้อมูลที่ใช้จัดทำแบบจำลองการคิดลดกระแสเงินสดในอนาคต  </w:t>
            </w:r>
          </w:p>
          <w:p w14:paraId="0529C4F7" w14:textId="77777777" w:rsidR="00D30571" w:rsidRDefault="00D3057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การทดสอบความเหมาะสมของสมมติฐานที่สำคัญต่างๆ เช่น ประมาณการรายได้ ประมาณการต้นทุน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ประมาณการค่าใช้จ่ายทั้งค่าใช้จ่ายฝ่ายทุนและค่าใช้จ่ายในการบริหาร และอัตราคิดลด โดยเปรียบเทียบกับข้อมูลในอดีตของกลุ่มบริษัท รวมถึงข้อมูลภายนอก</w:t>
            </w:r>
          </w:p>
          <w:p w14:paraId="7E14D32E" w14:textId="26C7C714" w:rsidR="00D30571" w:rsidRPr="002759E0" w:rsidRDefault="00D30571" w:rsidP="00F4359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29A" w:rsidRPr="002759E0" w14:paraId="1BDB4893" w14:textId="77777777" w:rsidTr="0008729A">
        <w:trPr>
          <w:trHeight w:val="70"/>
        </w:trPr>
        <w:tc>
          <w:tcPr>
            <w:tcW w:w="4585" w:type="dxa"/>
          </w:tcPr>
          <w:p w14:paraId="0CD889CE" w14:textId="23AFEDBA" w:rsidR="0008729A" w:rsidRPr="002759E0" w:rsidRDefault="0008729A" w:rsidP="0008729A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</w:tcPr>
          <w:p w14:paraId="6A2B57FC" w14:textId="2F3FB93C" w:rsidR="0008729A" w:rsidRPr="002759E0" w:rsidRDefault="0008729A" w:rsidP="0008729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8729A" w:rsidRPr="002759E0" w14:paraId="314A5073" w14:textId="77777777" w:rsidTr="009A6453">
        <w:trPr>
          <w:trHeight w:val="1288"/>
        </w:trPr>
        <w:tc>
          <w:tcPr>
            <w:tcW w:w="4585" w:type="dxa"/>
          </w:tcPr>
          <w:p w14:paraId="0B7F5956" w14:textId="77777777" w:rsidR="0008729A" w:rsidRPr="002759E0" w:rsidRDefault="0008729A" w:rsidP="0008729A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3" w:type="dxa"/>
          </w:tcPr>
          <w:p w14:paraId="500EC94B" w14:textId="77777777" w:rsidR="0008729A" w:rsidRPr="002759E0" w:rsidRDefault="0008729A" w:rsidP="0008729A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การทดสอบความถูกต้องของการคำนวณ และ</w:t>
            </w:r>
          </w:p>
          <w:p w14:paraId="2F92E43A" w14:textId="624D10B2" w:rsidR="0008729A" w:rsidRPr="0008729A" w:rsidRDefault="0008729A" w:rsidP="0008729A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ind w:left="250" w:hanging="25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6682B949" w14:textId="77777777" w:rsidR="001A25FA" w:rsidRPr="001A25FA" w:rsidRDefault="001A25F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5130"/>
      </w:tblGrid>
      <w:tr w:rsidR="00B13E01" w:rsidRPr="002759E0" w14:paraId="781AB62A" w14:textId="77777777" w:rsidTr="00F43590">
        <w:tc>
          <w:tcPr>
            <w:tcW w:w="9738" w:type="dxa"/>
            <w:gridSpan w:val="2"/>
          </w:tcPr>
          <w:p w14:paraId="6CFE6FFA" w14:textId="5B9029CC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มูลค่าของลูกหนี้การค้า ลูกหนี้อื่นและลูกหนี้ตามสัญญาปรับโครงสร้างหนี้</w:t>
            </w:r>
          </w:p>
        </w:tc>
      </w:tr>
      <w:tr w:rsidR="00B13E01" w:rsidRPr="002759E0" w14:paraId="1B9FBC61" w14:textId="77777777" w:rsidTr="001A25FA">
        <w:trPr>
          <w:tblHeader/>
        </w:trPr>
        <w:tc>
          <w:tcPr>
            <w:tcW w:w="9738" w:type="dxa"/>
            <w:gridSpan w:val="2"/>
          </w:tcPr>
          <w:p w14:paraId="33CB5C46" w14:textId="3C093D60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EA5BE7" w:rsidRPr="00104B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4B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3A40">
              <w:rPr>
                <w:rFonts w:asciiTheme="majorBidi" w:hAnsiTheme="majorBidi" w:cstheme="majorBidi" w:hint="cs"/>
                <w:sz w:val="30"/>
                <w:szCs w:val="30"/>
                <w:cs/>
              </w:rPr>
              <w:t>จ</w:t>
            </w:r>
            <w:r w:rsidRPr="00104B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EB3A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04B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3A4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04B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4B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EB3A40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B13E01" w:rsidRPr="002759E0" w14:paraId="2F4C214B" w14:textId="77777777" w:rsidTr="001A25FA">
        <w:trPr>
          <w:tblHeader/>
        </w:trPr>
        <w:tc>
          <w:tcPr>
            <w:tcW w:w="4608" w:type="dxa"/>
          </w:tcPr>
          <w:p w14:paraId="5A0A8BA3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</w:tcPr>
          <w:p w14:paraId="619BC11B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13E01" w:rsidRPr="002759E0" w14:paraId="21D302DD" w14:textId="77777777" w:rsidTr="00382C38">
        <w:trPr>
          <w:trHeight w:val="820"/>
        </w:trPr>
        <w:tc>
          <w:tcPr>
            <w:tcW w:w="4608" w:type="dxa"/>
          </w:tcPr>
          <w:p w14:paraId="16A61716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ลูกหนี้ของกลุ่มบริษัทส่วนใหญ่ประกอบด้วยบริษัทเอกชน หน่วยงานราชการและรัฐวิสาหกิจ ซึ่งลูกหนี้ของกลุ่มบริษัท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7CD05C7D" w14:textId="77777777" w:rsidR="00B13E01" w:rsidRPr="002759E0" w:rsidRDefault="00B13E01" w:rsidP="004E1888">
            <w:pPr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  <w:p w14:paraId="60791BC6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 ลูกหนี้อื่นและลูกหนี้ตามสัญญาปรับโครงสร้างหนี้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จากการประมาณผลขาดทุนด้านเครดิตที่คาดว่าจะเกิดขึ้นตลอดอายุโดยผู้บริหาร 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ซึ่งประมาณการโดยการใช้ข้อมูลด้านเครดิตในอดีต สภาวการณ์ของตลาดในปัจจุบันและอนาคต และข้อมูลเฉพาะเจาะจงของลูกค้า</w:t>
            </w:r>
          </w:p>
          <w:p w14:paraId="212B5838" w14:textId="77777777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E4154B" w14:textId="2023F3B4" w:rsidR="00B13E01" w:rsidRPr="002759E0" w:rsidRDefault="00B13E01" w:rsidP="004E188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</w:t>
            </w:r>
            <w:r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เป็นเรื่องสำคัญในการตรวจสอบเนื่องจากลูกหนี้มีสาระสำคัญต่อกลุ่มบริษัทและการรับรู้ผลขาดทุนด้านเครดิตที่คาดว่าจะเกิดขึ้นนั้นต้องใช้</w:t>
            </w:r>
            <w:r w:rsidR="0033639F" w:rsidRPr="002759E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ดุลยพินิจที่สำคัญของผู้บริหาร</w:t>
            </w:r>
          </w:p>
        </w:tc>
        <w:tc>
          <w:tcPr>
            <w:tcW w:w="5130" w:type="dxa"/>
          </w:tcPr>
          <w:p w14:paraId="47119385" w14:textId="77777777" w:rsidR="00B13E01" w:rsidRPr="002759E0" w:rsidRDefault="00B13E01" w:rsidP="004E188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085534C7" w14:textId="0EA751B6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มินการออกแบบการควบคุมและทดสอบการนำมาปฏิบัติ และทดสอบประสิทธิผลของการควบคุมเกี่ยวกับกระบวนการอนุมัติเครดิต และติดตามทวงถามลูกหนี้และกระบวนการรับเงิน</w:t>
            </w:r>
          </w:p>
          <w:p w14:paraId="47D67981" w14:textId="12DDA723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ข้อมูลการผิดนัดชำระหนี้ในอดีตด้วยการประเมินการจัดกลุ่มลูกหนี้ตามลักษณะของความเสี่ยงกับรายงานการวิเคราะห์ของฝ่ายบริหาร</w:t>
            </w:r>
            <w:r w:rsidR="0055194E"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ประสบการณ์ในอดีตของกลุ่มบริษัท</w:t>
            </w:r>
          </w:p>
          <w:p w14:paraId="0A002115" w14:textId="1EB99FF1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ทดสอบข้อมูลการผิดนัดชำระหนี้ด้วยการประเมินการจัดประเภทอายุลูกหนี้ในรายงานจำแนกอายุลูกหนี้ โดยการสุ่มตัวอย่างลูกหนี้เปรียบเทียบกับเอกสารที่เกี่ยวข้อง และสุ่มทดสอบรายการการรับเงินจากลูกหนี้ภายหลังวันที่ </w:t>
            </w:r>
            <w:r w:rsidR="00104BD3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="00EA5BE7" w:rsidRPr="00EA5BE7"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EA5BE7" w:rsidRPr="00EA5BE7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104BD3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  <w:p w14:paraId="4201E697" w14:textId="77777777" w:rsidR="00B13E01" w:rsidRPr="002759E0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pacing w:val="-6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pacing w:val="-6"/>
                <w:sz w:val="30"/>
                <w:szCs w:val="30"/>
                <w:cs/>
              </w:rPr>
              <w:t>ประเมินความเหมาะสมของตัวแปรในทางเศรษฐกิจที่ผู้บริหารใช้ในโมเดลสำหรับการปรับปรุงอัตราการสูญเสียด้วยสถานการณ์เศรษฐกิจในปัจจุบันและข้อมูลที่คาดการณ์ไปในอนาคตโดยการเปรียบเทียบกับข้อมูลในตลาดที่เกี่ยวข้อง</w:t>
            </w:r>
          </w:p>
          <w:p w14:paraId="5DF7FF07" w14:textId="77777777" w:rsidR="00B13E01" w:rsidRDefault="00B13E01" w:rsidP="00FC7B2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ัฒนาประมาณการของข้าพเจ้าสำหรับอัตราผลขาดทุนด้านเครดิตที่คาดว่าจะเกิดขึ้นโดยใช้การประมาณการตัวเลขสำหรับผลขาดทุนด้านเครดิตที่คาดว่าจะเกิดขึ้นและพิจารณาว่าการประมาณการตัวเลขสอดคล้องกับการประมาณการของผู้บริหารหรือไม่</w:t>
            </w:r>
          </w:p>
          <w:p w14:paraId="6B867F6A" w14:textId="79BC937F" w:rsidR="00382C38" w:rsidRPr="002759E0" w:rsidRDefault="00382C38" w:rsidP="00F4359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3590" w:rsidRPr="002759E0" w14:paraId="5DE1C342" w14:textId="77777777" w:rsidTr="00F43590">
        <w:trPr>
          <w:trHeight w:val="262"/>
        </w:trPr>
        <w:tc>
          <w:tcPr>
            <w:tcW w:w="4608" w:type="dxa"/>
          </w:tcPr>
          <w:p w14:paraId="7162FC6A" w14:textId="275665B9" w:rsidR="00F43590" w:rsidRPr="002759E0" w:rsidRDefault="00F43590" w:rsidP="00F4359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</w:tcPr>
          <w:p w14:paraId="7D7A74DA" w14:textId="38892434" w:rsidR="00F43590" w:rsidRPr="002759E0" w:rsidRDefault="00F43590" w:rsidP="00F4359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43590" w:rsidRPr="002759E0" w14:paraId="2EF65EF6" w14:textId="77777777" w:rsidTr="00382C38">
        <w:trPr>
          <w:trHeight w:val="820"/>
        </w:trPr>
        <w:tc>
          <w:tcPr>
            <w:tcW w:w="4608" w:type="dxa"/>
          </w:tcPr>
          <w:p w14:paraId="26ABA1A3" w14:textId="77777777" w:rsidR="00F43590" w:rsidRPr="002759E0" w:rsidRDefault="00F43590" w:rsidP="00F4359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</w:tcPr>
          <w:p w14:paraId="52735976" w14:textId="77777777" w:rsidR="00F43590" w:rsidRPr="002759E0" w:rsidRDefault="00F43590" w:rsidP="00F4359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ระเมิน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2E3BD41E" w14:textId="77777777" w:rsidR="00F43590" w:rsidRPr="002759E0" w:rsidRDefault="00F43590" w:rsidP="00F4359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 และ</w:t>
            </w:r>
          </w:p>
          <w:p w14:paraId="2164B166" w14:textId="48454AFB" w:rsidR="00F43590" w:rsidRPr="002759E0" w:rsidRDefault="00F43590" w:rsidP="00F43590">
            <w:pPr>
              <w:pStyle w:val="BodyText"/>
              <w:widowControl w:val="0"/>
              <w:numPr>
                <w:ilvl w:val="0"/>
                <w:numId w:val="2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0" w:hanging="2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9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690B9CAE" w14:textId="77777777" w:rsidR="00F11460" w:rsidRPr="002759E0" w:rsidRDefault="00F11460" w:rsidP="0012793D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0F2340E" w14:textId="77777777" w:rsidR="00E9334D" w:rsidRPr="002759E0" w:rsidRDefault="00E9334D" w:rsidP="00E9334D">
      <w:pPr>
        <w:snapToGrid w:val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16C3E46A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741E7C90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09D9A25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92F64C4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79525B"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ความเชื่อมั่นต่อข้อมูลอื่น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143EA0C" w14:textId="77777777" w:rsidR="001A0124" w:rsidRPr="002759E0" w:rsidRDefault="001A0124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24A9481" w14:textId="77777777" w:rsidR="00E9334D" w:rsidRPr="002759E0" w:rsidRDefault="00E9334D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759E0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622FF6E6" w14:textId="77777777" w:rsidR="00BE4DA7" w:rsidRPr="002759E0" w:rsidRDefault="00BE4DA7" w:rsidP="00E9334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B9DD20F" w14:textId="408445D6" w:rsidR="00F43590" w:rsidRDefault="00E9334D" w:rsidP="001A25F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D77E847" w14:textId="77777777" w:rsidR="00F43590" w:rsidRDefault="00F43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</w:rPr>
      </w:pPr>
      <w:r>
        <w:rPr>
          <w:rFonts w:asciiTheme="majorBidi" w:eastAsia="Calibri" w:hAnsiTheme="majorBidi" w:cstheme="majorBidi"/>
          <w:color w:val="000000"/>
          <w:sz w:val="30"/>
          <w:szCs w:val="30"/>
        </w:rPr>
        <w:br w:type="page"/>
      </w:r>
    </w:p>
    <w:p w14:paraId="69C72478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759E0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7CEFC51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AB27867" w14:textId="77777777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 w:rsidR="0079525B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FBA2ED2" w14:textId="77777777" w:rsidR="001A25FA" w:rsidRPr="001A25FA" w:rsidRDefault="001A25FA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23E36C2E" w14:textId="70D53E0B" w:rsidR="0079525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3DBAA0F" w14:textId="77777777" w:rsidR="00936FE1" w:rsidRPr="001A25FA" w:rsidRDefault="00936FE1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6B9DB14" w14:textId="3A1C41C8" w:rsidR="005F51FB" w:rsidRPr="002759E0" w:rsidRDefault="005F51FB" w:rsidP="00066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2759E0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35074E" w:rsidRPr="002759E0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กำกับ</w:t>
      </w:r>
      <w:r w:rsidRPr="002759E0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</w:t>
      </w:r>
      <w:r w:rsidRPr="002759E0">
        <w:rPr>
          <w:rFonts w:asciiTheme="majorBidi" w:hAnsiTheme="majorBidi" w:cstheme="majorBidi"/>
          <w:spacing w:val="-4"/>
          <w:sz w:val="30"/>
          <w:szCs w:val="30"/>
          <w:cs/>
        </w:rPr>
        <w:t>ษัท</w:t>
      </w:r>
    </w:p>
    <w:p w14:paraId="03167B37" w14:textId="77777777" w:rsidR="00BE4DA7" w:rsidRPr="002759E0" w:rsidRDefault="00BE4DA7" w:rsidP="005F51FB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1081A481" w14:textId="28C37DD9" w:rsidR="005F51FB" w:rsidRPr="002759E0" w:rsidRDefault="005F51FB" w:rsidP="005F51F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59E0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CEEFBC8" w14:textId="77777777" w:rsidR="00ED19D8" w:rsidRPr="002759E0" w:rsidRDefault="00ED19D8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23756D6" w14:textId="6BE5760F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</w:t>
      </w:r>
      <w:r w:rsidRPr="002759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C7655BD" w14:textId="77777777" w:rsidR="00ED19D8" w:rsidRPr="002759E0" w:rsidRDefault="005F51FB" w:rsidP="005F51FB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  <w:r w:rsidRPr="002759E0">
        <w:rPr>
          <w:rFonts w:asciiTheme="majorBidi" w:eastAsia="Calibri" w:hAnsiTheme="majorBidi" w:cstheme="majorBidi"/>
          <w:sz w:val="24"/>
          <w:szCs w:val="24"/>
          <w:rtl/>
          <w:cs/>
        </w:rPr>
        <w:t xml:space="preserve"> </w:t>
      </w:r>
    </w:p>
    <w:p w14:paraId="55CFB884" w14:textId="00C90FF8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CE6924C" w14:textId="768AFC2C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EA5BE7">
        <w:rPr>
          <w:rFonts w:asciiTheme="majorBidi" w:eastAsia="Calibri" w:hAnsiTheme="majorBidi" w:cstheme="majorBidi"/>
          <w:sz w:val="30"/>
          <w:szCs w:val="30"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759E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54872821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</w:t>
      </w:r>
      <w:r w:rsidRPr="002759E0">
        <w:rPr>
          <w:rFonts w:asciiTheme="majorBidi" w:hAnsiTheme="majorBidi" w:cstheme="majorBidi"/>
          <w:sz w:val="30"/>
          <w:szCs w:val="30"/>
          <w:cs/>
        </w:rPr>
        <w:t>ริษัท</w:t>
      </w:r>
    </w:p>
    <w:p w14:paraId="601B4E81" w14:textId="4CF90F82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EA5BE7">
        <w:rPr>
          <w:rFonts w:asciiTheme="majorBidi" w:eastAsia="Calibri" w:hAnsiTheme="majorBidi" w:cstheme="majorBidi"/>
          <w:sz w:val="30"/>
          <w:szCs w:val="30"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และการเปิดเ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29FA6DF" w14:textId="09D4BAE2" w:rsidR="005F51FB" w:rsidRPr="002759E0" w:rsidRDefault="005F51FB" w:rsidP="000055F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EA5BE7">
        <w:rPr>
          <w:rFonts w:asciiTheme="majorBidi" w:eastAsia="Calibri" w:hAnsiTheme="majorBidi" w:cstheme="majorBidi"/>
          <w:sz w:val="30"/>
          <w:szCs w:val="30"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ถ้าข้าพเจ้าได้ข้อสรุปว่ามี</w:t>
      </w:r>
      <w:r w:rsidRPr="002759E0">
        <w:rPr>
          <w:rFonts w:asciiTheme="majorBidi" w:hAnsiTheme="majorBidi" w:cstheme="majorBidi"/>
          <w:sz w:val="30"/>
          <w:szCs w:val="30"/>
          <w:cs/>
        </w:rPr>
        <w:t>ความ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ไม่แน่นอนที่มีสาระสำคัญ ข้าพเจ้าต้องกล่าวไว้ในรายงานของผู้สอบบัญชีของข้าพเจ้า</w:t>
      </w:r>
      <w:r w:rsidR="009802AC" w:rsidRPr="002759E0">
        <w:rPr>
          <w:rFonts w:asciiTheme="majorBidi" w:eastAsia="Calibr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</w:t>
      </w:r>
      <w:r w:rsidR="009802AC" w:rsidRPr="002759E0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11D18418" w14:textId="77777777" w:rsidR="005F51FB" w:rsidRPr="002759E0" w:rsidRDefault="005F51FB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ประเมินการนำเสน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อโครงสร้างและเนื้อหาของงบการเงินรวมและงบการเงินเฉพาะกิจการโดยรวม รวมถึง</w:t>
      </w:r>
      <w:r w:rsidR="007D724B" w:rsidRPr="002759E0">
        <w:rPr>
          <w:rFonts w:asciiTheme="majorBidi" w:hAnsiTheme="majorBidi" w:cstheme="majorBidi"/>
          <w:sz w:val="30"/>
          <w:szCs w:val="30"/>
          <w:cs/>
        </w:rPr>
        <w:t>การเปิดเผยข้อมูล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</w:t>
      </w:r>
      <w:r w:rsidRPr="002759E0">
        <w:rPr>
          <w:rFonts w:asciiTheme="majorBidi" w:hAnsiTheme="majorBidi" w:cstheme="majorBidi"/>
          <w:sz w:val="30"/>
          <w:szCs w:val="30"/>
          <w:cs/>
        </w:rPr>
        <w:t>องตามที่ควร</w:t>
      </w:r>
      <w:r w:rsidR="007D724B" w:rsidRPr="002759E0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742D8531" w14:textId="52AFC1E2" w:rsidR="00506D57" w:rsidRPr="00EA5BE7" w:rsidRDefault="00506D57" w:rsidP="00FC7B20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EA5BE7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</w:t>
      </w:r>
      <w:r w:rsidRPr="00EA5BE7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A5BE7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ข้าพเจ้ารับผิดชอบต่อการกำหนดแนวทาง</w:t>
      </w:r>
      <w:r w:rsidRPr="00EA5BE7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A5BE7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การควบคุมดูแล</w:t>
      </w:r>
      <w:r w:rsidRPr="00EA5BE7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A5BE7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และการสอบทานงานตรวจสอบที่ทำเพื่อวัตถุประสงค์ของการตรวจสอบกลุ่มบริษัท</w:t>
      </w:r>
      <w:r w:rsidRPr="00EA5BE7">
        <w:rPr>
          <w:rFonts w:asciiTheme="majorBidi" w:hAnsiTheme="majorBidi"/>
          <w:color w:val="000000"/>
          <w:spacing w:val="-2"/>
          <w:sz w:val="30"/>
          <w:szCs w:val="30"/>
          <w:cs/>
        </w:rPr>
        <w:t xml:space="preserve"> </w:t>
      </w:r>
      <w:r w:rsidRPr="00EA5BE7">
        <w:rPr>
          <w:rFonts w:asciiTheme="majorBidi" w:hAnsiTheme="majorBidi" w:hint="cs"/>
          <w:color w:val="000000"/>
          <w:spacing w:val="-2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F9D0C6D" w14:textId="77777777" w:rsidR="00ED19D8" w:rsidRPr="002759E0" w:rsidRDefault="00ED19D8" w:rsidP="005F51F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1F3B1EA" w14:textId="3B1DE9D0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AD35F6" w:rsidRPr="002759E0">
        <w:rPr>
          <w:rFonts w:asciiTheme="majorBidi" w:eastAsia="Calibri" w:hAnsiTheme="majorBidi" w:cstheme="majorBidi"/>
          <w:sz w:val="30"/>
          <w:szCs w:val="30"/>
          <w:cs/>
        </w:rPr>
        <w:t>ในเรื่องต่าง</w:t>
      </w:r>
      <w:r w:rsidR="007D724B" w:rsidRPr="002759E0">
        <w:rPr>
          <w:rFonts w:asciiTheme="majorBidi" w:eastAsia="Calibri" w:hAnsiTheme="majorBidi" w:cstheme="majorBidi"/>
          <w:sz w:val="30"/>
          <w:szCs w:val="30"/>
          <w:cs/>
        </w:rPr>
        <w:t>ๆ ที่สำคัญซึ่งรวมถึง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7D724B" w:rsidRPr="002759E0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2759E0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59FA6F5" w14:textId="77777777" w:rsidR="00D87D89" w:rsidRPr="002759E0" w:rsidRDefault="00D87D89" w:rsidP="005F51F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37B39B43" w14:textId="48F6227E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</w:t>
      </w:r>
      <w:r w:rsidR="00DC0477" w:rsidRPr="002759E0">
        <w:rPr>
          <w:rFonts w:asciiTheme="majorBidi" w:eastAsia="Calibri" w:hAnsiTheme="majorBidi" w:cstheme="majorBidi" w:hint="cs"/>
          <w:sz w:val="30"/>
          <w:szCs w:val="30"/>
          <w:cs/>
        </w:rPr>
        <w:t>ระและการดำเนินการเพื่อขจัดอุปสรรคหรือมาตรการป้องกันของข้าพเจ้า</w:t>
      </w:r>
    </w:p>
    <w:p w14:paraId="50EB86CC" w14:textId="77777777" w:rsidR="009A6453" w:rsidRPr="002759E0" w:rsidRDefault="009A6453" w:rsidP="00DC0477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ED369DF" w14:textId="04B28D83" w:rsidR="005F51FB" w:rsidRPr="002759E0" w:rsidRDefault="005F51FB" w:rsidP="00BA5F0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759E0">
        <w:rPr>
          <w:rFonts w:asciiTheme="majorBidi" w:eastAsia="Calibr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125BB1" w:rsidRPr="002759E0">
        <w:rPr>
          <w:rFonts w:asciiTheme="majorBidi" w:eastAsia="Calibri" w:hAnsiTheme="majorBidi" w:cstheme="majorBidi"/>
          <w:sz w:val="30"/>
          <w:szCs w:val="30"/>
          <w:cs/>
        </w:rPr>
        <w:t>แล ข้าพเจ้าได้พิจารณาเรื่องต่าง</w:t>
      </w:r>
      <w:r w:rsidRPr="002759E0">
        <w:rPr>
          <w:rFonts w:asciiTheme="majorBidi" w:eastAsia="Calibri" w:hAnsiTheme="majorBidi" w:cstheme="majorBidi"/>
          <w:sz w:val="30"/>
          <w:szCs w:val="30"/>
          <w:cs/>
        </w:rPr>
        <w:t xml:space="preserve">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F91679B" w14:textId="769F2064" w:rsidR="005F51FB" w:rsidRPr="002759E0" w:rsidRDefault="005F51FB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1AA85D4" w14:textId="15DCE644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E39E8ED" w14:textId="7EA98E41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C362BA" w14:textId="77777777" w:rsidR="009A6453" w:rsidRPr="002759E0" w:rsidRDefault="009A6453" w:rsidP="005F51FB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5742A1C8" w14:textId="1BF4ED28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</w:rPr>
        <w:t>(</w:t>
      </w:r>
      <w:r w:rsidR="00EA5BE7" w:rsidRPr="00EA5BE7">
        <w:rPr>
          <w:rFonts w:asciiTheme="majorBidi" w:hAnsiTheme="majorBidi" w:hint="cs"/>
          <w:sz w:val="30"/>
          <w:szCs w:val="30"/>
          <w:cs/>
        </w:rPr>
        <w:t>ศศิธร</w:t>
      </w:r>
      <w:r w:rsidR="00EA5BE7" w:rsidRPr="00EA5BE7">
        <w:rPr>
          <w:rFonts w:asciiTheme="majorBidi" w:hAnsiTheme="majorBidi"/>
          <w:sz w:val="30"/>
          <w:szCs w:val="30"/>
          <w:cs/>
        </w:rPr>
        <w:t xml:space="preserve"> </w:t>
      </w:r>
      <w:r w:rsidR="00EA5BE7" w:rsidRPr="00EA5BE7">
        <w:rPr>
          <w:rFonts w:asciiTheme="majorBidi" w:hAnsiTheme="majorBidi" w:hint="cs"/>
          <w:sz w:val="30"/>
          <w:szCs w:val="30"/>
          <w:cs/>
        </w:rPr>
        <w:t>พงศ์อดิศักดิ์</w:t>
      </w:r>
      <w:r w:rsidRPr="002759E0">
        <w:rPr>
          <w:rFonts w:asciiTheme="majorBidi" w:hAnsiTheme="majorBidi" w:cstheme="majorBidi"/>
          <w:sz w:val="30"/>
          <w:szCs w:val="30"/>
          <w:cs/>
        </w:rPr>
        <w:t xml:space="preserve">)                             </w:t>
      </w:r>
    </w:p>
    <w:p w14:paraId="32455989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88BB7B" w14:textId="63CB3AD1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A5BE7" w:rsidRPr="00EA5BE7">
        <w:rPr>
          <w:rFonts w:asciiTheme="majorBidi" w:hAnsiTheme="majorBidi"/>
          <w:sz w:val="30"/>
          <w:szCs w:val="30"/>
        </w:rPr>
        <w:t>8802</w:t>
      </w:r>
    </w:p>
    <w:p w14:paraId="57D2A9D6" w14:textId="77777777" w:rsidR="00701B80" w:rsidRPr="002759E0" w:rsidRDefault="00701B80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41FC41" w14:textId="5BB55D8C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D7709FB" w14:textId="77777777" w:rsidR="005F51FB" w:rsidRPr="002759E0" w:rsidRDefault="005F51FB" w:rsidP="005F51F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759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08FC4EE" w14:textId="5BDA3352" w:rsidR="00225004" w:rsidRDefault="00EA5BE7" w:rsidP="00D708D2">
      <w:pPr>
        <w:ind w:right="-43"/>
        <w:rPr>
          <w:rFonts w:asciiTheme="majorBidi" w:hAnsiTheme="majorBidi" w:cstheme="majorBidi"/>
          <w:sz w:val="30"/>
          <w:szCs w:val="30"/>
          <w:cs/>
        </w:rPr>
      </w:pPr>
      <w:r w:rsidRPr="00EA5BE7">
        <w:rPr>
          <w:rFonts w:asciiTheme="majorBidi" w:hAnsiTheme="majorBidi" w:cstheme="majorBidi"/>
          <w:sz w:val="30"/>
          <w:szCs w:val="30"/>
        </w:rPr>
        <w:t>25</w:t>
      </w:r>
      <w:r w:rsidR="00DC0477" w:rsidRPr="002759E0">
        <w:rPr>
          <w:rFonts w:asciiTheme="majorBidi" w:hAnsiTheme="majorBidi" w:cstheme="majorBidi"/>
          <w:sz w:val="30"/>
          <w:szCs w:val="30"/>
        </w:rPr>
        <w:t xml:space="preserve"> </w:t>
      </w:r>
      <w:r w:rsidR="00D87D89" w:rsidRPr="002759E0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EA5BE7">
        <w:rPr>
          <w:rFonts w:asciiTheme="majorBidi" w:hAnsiTheme="majorBidi" w:cstheme="majorBidi"/>
          <w:sz w:val="30"/>
          <w:szCs w:val="30"/>
        </w:rPr>
        <w:t>2569</w:t>
      </w:r>
    </w:p>
    <w:sectPr w:rsidR="00225004" w:rsidSect="001759B6">
      <w:headerReference w:type="default" r:id="rId14"/>
      <w:footerReference w:type="default" r:id="rId15"/>
      <w:headerReference w:type="first" r:id="rId16"/>
      <w:pgSz w:w="11909" w:h="16834" w:code="9"/>
      <w:pgMar w:top="691" w:right="1109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6653" w14:textId="77777777" w:rsidR="005A2D86" w:rsidRDefault="005A2D86" w:rsidP="00900EE2">
      <w:r>
        <w:separator/>
      </w:r>
    </w:p>
  </w:endnote>
  <w:endnote w:type="continuationSeparator" w:id="0">
    <w:p w14:paraId="3F39F45C" w14:textId="77777777" w:rsidR="005A2D86" w:rsidRDefault="005A2D86" w:rsidP="00900EE2">
      <w:r>
        <w:continuationSeparator/>
      </w:r>
    </w:p>
  </w:endnote>
  <w:endnote w:type="continuationNotice" w:id="1">
    <w:p w14:paraId="5ECEE736" w14:textId="77777777" w:rsidR="005A2D86" w:rsidRDefault="005A2D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3BEE9" w14:textId="74D8ACF9" w:rsidR="00C60050" w:rsidRDefault="00C60050" w:rsidP="00FC68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</w:t>
    </w:r>
    <w:r w:rsidR="00EA5BE7" w:rsidRPr="00EA5BE7">
      <w:rPr>
        <w:rStyle w:val="PageNumber"/>
        <w:noProof/>
        <w:lang w:val="en-US"/>
      </w:rPr>
      <w:t>9</w:t>
    </w:r>
    <w:r>
      <w:rPr>
        <w:rStyle w:val="PageNumber"/>
      </w:rPr>
      <w:fldChar w:fldCharType="end"/>
    </w:r>
  </w:p>
  <w:p w14:paraId="087FF2CC" w14:textId="77777777" w:rsidR="00C60050" w:rsidRDefault="00C60050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97D49" w14:textId="0476165C" w:rsidR="00C60050" w:rsidRPr="00EE2DC5" w:rsidRDefault="00C60050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EA5BE7" w:rsidRPr="00EA5BE7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67B80700" w14:textId="77777777" w:rsidR="00C60050" w:rsidRDefault="00C60050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EECD6" w14:textId="77777777" w:rsidR="00C60050" w:rsidRPr="000036F9" w:rsidRDefault="00C60050">
    <w:pPr>
      <w:pStyle w:val="Foo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8513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3996BA6" w14:textId="3CC28CC9" w:rsidR="001759B6" w:rsidRPr="001759B6" w:rsidRDefault="001759B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759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759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759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A5BE7" w:rsidRPr="00EA5BE7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1759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BCEDF" w14:textId="77777777" w:rsidR="005A2D86" w:rsidRDefault="005A2D86" w:rsidP="00900EE2">
      <w:r>
        <w:separator/>
      </w:r>
    </w:p>
  </w:footnote>
  <w:footnote w:type="continuationSeparator" w:id="0">
    <w:p w14:paraId="393162EA" w14:textId="77777777" w:rsidR="005A2D86" w:rsidRDefault="005A2D86" w:rsidP="00900EE2">
      <w:r>
        <w:continuationSeparator/>
      </w:r>
    </w:p>
  </w:footnote>
  <w:footnote w:type="continuationNotice" w:id="1">
    <w:p w14:paraId="115D826F" w14:textId="77777777" w:rsidR="005A2D86" w:rsidRDefault="005A2D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B329B" w14:textId="77777777" w:rsidR="00BF00B3" w:rsidRDefault="00BF00B3">
    <w:pPr>
      <w:pStyle w:val="Header"/>
      <w:rPr>
        <w:rFonts w:ascii="Angsana New" w:hAnsi="Angsana New"/>
        <w:sz w:val="52"/>
        <w:szCs w:val="52"/>
        <w:lang w:val="en-US"/>
      </w:rPr>
    </w:pPr>
  </w:p>
  <w:p w14:paraId="2F5C45E3" w14:textId="77777777" w:rsidR="00BF00B3" w:rsidRDefault="00BF00B3">
    <w:pPr>
      <w:pStyle w:val="Header"/>
      <w:rPr>
        <w:rFonts w:ascii="Angsana New" w:hAnsi="Angsana New"/>
        <w:sz w:val="52"/>
        <w:szCs w:val="52"/>
        <w:lang w:val="en-US"/>
      </w:rPr>
    </w:pPr>
  </w:p>
  <w:p w14:paraId="37F80635" w14:textId="77777777" w:rsidR="00BF00B3" w:rsidRDefault="00BF00B3">
    <w:pPr>
      <w:pStyle w:val="Header"/>
      <w:rPr>
        <w:rFonts w:ascii="Angsana New" w:hAnsi="Angsana New"/>
        <w:sz w:val="52"/>
        <w:szCs w:val="52"/>
        <w:lang w:val="en-US"/>
      </w:rPr>
    </w:pPr>
  </w:p>
  <w:p w14:paraId="11804429" w14:textId="77777777" w:rsidR="00BF00B3" w:rsidRDefault="00BF00B3">
    <w:pPr>
      <w:pStyle w:val="Header"/>
      <w:rPr>
        <w:rFonts w:ascii="Angsana New" w:hAnsi="Angsana New"/>
        <w:sz w:val="52"/>
        <w:szCs w:val="52"/>
        <w:lang w:val="en-US"/>
      </w:rPr>
    </w:pPr>
  </w:p>
  <w:p w14:paraId="6C680217" w14:textId="77777777" w:rsidR="00BF00B3" w:rsidRDefault="00BF00B3">
    <w:pPr>
      <w:pStyle w:val="Header"/>
      <w:rPr>
        <w:rFonts w:ascii="Angsana New" w:hAnsi="Angsana New"/>
        <w:sz w:val="52"/>
        <w:szCs w:val="52"/>
        <w:lang w:val="en-US"/>
      </w:rPr>
    </w:pPr>
  </w:p>
  <w:p w14:paraId="445F5BED" w14:textId="77777777" w:rsidR="00BF00B3" w:rsidRPr="00BF00B3" w:rsidRDefault="00BF00B3">
    <w:pPr>
      <w:pStyle w:val="Header"/>
      <w:rPr>
        <w:rFonts w:ascii="Angsana New" w:hAnsi="Angsana New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7D4BC" w14:textId="77777777" w:rsidR="00C60050" w:rsidRPr="001759B6" w:rsidRDefault="00C60050" w:rsidP="00BD5762">
    <w:pPr>
      <w:pStyle w:val="Header"/>
      <w:rPr>
        <w:rFonts w:asciiTheme="majorBidi" w:hAnsiTheme="majorBidi" w:cstheme="majorBidi"/>
        <w:sz w:val="30"/>
        <w:szCs w:val="30"/>
        <w:lang w:val="en-US"/>
      </w:rPr>
    </w:pPr>
  </w:p>
  <w:p w14:paraId="5D706CBD" w14:textId="77777777" w:rsidR="001759B6" w:rsidRPr="001759B6" w:rsidRDefault="001759B6" w:rsidP="00BD5762">
    <w:pPr>
      <w:pStyle w:val="Header"/>
      <w:rPr>
        <w:rFonts w:asciiTheme="majorBidi" w:hAnsiTheme="majorBidi" w:cstheme="majorBidi"/>
        <w:sz w:val="30"/>
        <w:szCs w:val="30"/>
        <w:lang w:val="en-US"/>
      </w:rPr>
    </w:pPr>
  </w:p>
  <w:p w14:paraId="067869DB" w14:textId="77777777" w:rsidR="001759B6" w:rsidRPr="001759B6" w:rsidRDefault="001759B6" w:rsidP="00BD5762">
    <w:pPr>
      <w:pStyle w:val="Header"/>
      <w:rPr>
        <w:rFonts w:asciiTheme="majorBidi" w:hAnsiTheme="majorBidi" w:cstheme="majorBidi"/>
        <w:sz w:val="30"/>
        <w:szCs w:val="30"/>
        <w:lang w:val="en-US"/>
      </w:rPr>
    </w:pPr>
  </w:p>
  <w:p w14:paraId="0F9B3378" w14:textId="77777777" w:rsidR="001759B6" w:rsidRPr="001759B6" w:rsidRDefault="001759B6" w:rsidP="00BD5762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29E7" w14:textId="77777777" w:rsidR="00B07E20" w:rsidRPr="00B07E20" w:rsidRDefault="00B07E20">
    <w:pPr>
      <w:pStyle w:val="Header"/>
      <w:rPr>
        <w:rFonts w:ascii="Angsana New" w:hAnsi="Angsana New"/>
        <w:sz w:val="32"/>
        <w:szCs w:val="32"/>
        <w:lang w:val="en-US"/>
      </w:rPr>
    </w:pPr>
  </w:p>
  <w:p w14:paraId="3A3E5C9C" w14:textId="77777777" w:rsidR="00B07E20" w:rsidRPr="00B07E20" w:rsidRDefault="00B07E20">
    <w:pPr>
      <w:pStyle w:val="Header"/>
      <w:rPr>
        <w:rFonts w:ascii="Angsana New" w:hAnsi="Angsana New"/>
        <w:sz w:val="32"/>
        <w:szCs w:val="32"/>
        <w:lang w:val="en-US"/>
      </w:rPr>
    </w:pPr>
  </w:p>
  <w:p w14:paraId="3729FAFC" w14:textId="77777777" w:rsidR="00B07E20" w:rsidRPr="00B07E20" w:rsidRDefault="00B07E20">
    <w:pPr>
      <w:pStyle w:val="Header"/>
      <w:rPr>
        <w:rFonts w:ascii="Angsana New" w:hAnsi="Angsana New"/>
        <w:sz w:val="32"/>
        <w:szCs w:val="32"/>
        <w:lang w:val="en-US"/>
      </w:rPr>
    </w:pPr>
  </w:p>
  <w:p w14:paraId="608E6857" w14:textId="77777777" w:rsidR="00B07E20" w:rsidRDefault="00B07E20">
    <w:pPr>
      <w:pStyle w:val="Header"/>
      <w:rPr>
        <w:rFonts w:ascii="Angsana New" w:hAnsi="Angsana New"/>
        <w:sz w:val="32"/>
        <w:szCs w:val="32"/>
        <w:lang w:val="en-US"/>
      </w:rPr>
    </w:pPr>
  </w:p>
  <w:p w14:paraId="08991EAA" w14:textId="77777777" w:rsidR="00B07E20" w:rsidRDefault="00B07E20">
    <w:pPr>
      <w:pStyle w:val="Header"/>
      <w:rPr>
        <w:rFonts w:ascii="Angsana New" w:hAnsi="Angsana New"/>
        <w:sz w:val="32"/>
        <w:szCs w:val="32"/>
        <w:lang w:val="en-US"/>
      </w:rPr>
    </w:pPr>
  </w:p>
  <w:p w14:paraId="51FD7F94" w14:textId="77777777" w:rsidR="00B07E20" w:rsidRDefault="00B07E20">
    <w:pPr>
      <w:pStyle w:val="Header"/>
      <w:rPr>
        <w:rFonts w:ascii="Angsana New" w:hAnsi="Angsana New"/>
        <w:sz w:val="32"/>
        <w:szCs w:val="32"/>
        <w:lang w:val="en-US"/>
      </w:rPr>
    </w:pPr>
  </w:p>
  <w:p w14:paraId="7190CF88" w14:textId="77777777" w:rsidR="00B07E20" w:rsidRDefault="00B07E20">
    <w:pPr>
      <w:pStyle w:val="Header"/>
      <w:rPr>
        <w:rFonts w:ascii="Angsana New" w:hAnsi="Angsana New"/>
        <w:sz w:val="32"/>
        <w:szCs w:val="32"/>
        <w:lang w:val="en-US"/>
      </w:rPr>
    </w:pPr>
  </w:p>
  <w:p w14:paraId="6B086644" w14:textId="77777777" w:rsidR="00B07E20" w:rsidRPr="00B07E20" w:rsidRDefault="00B07E20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C6641D"/>
    <w:multiLevelType w:val="hybridMultilevel"/>
    <w:tmpl w:val="2E46BA10"/>
    <w:lvl w:ilvl="0" w:tplc="49548D4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AFD098C"/>
    <w:multiLevelType w:val="multilevel"/>
    <w:tmpl w:val="A1EA39E4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01137AB"/>
    <w:multiLevelType w:val="hybridMultilevel"/>
    <w:tmpl w:val="07602B1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7052443E"/>
    <w:multiLevelType w:val="multilevel"/>
    <w:tmpl w:val="2EF62104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  <w:lang w:val="en-U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3616587">
    <w:abstractNumId w:val="6"/>
  </w:num>
  <w:num w:numId="2" w16cid:durableId="808283862">
    <w:abstractNumId w:val="5"/>
  </w:num>
  <w:num w:numId="3" w16cid:durableId="552692039">
    <w:abstractNumId w:val="9"/>
  </w:num>
  <w:num w:numId="4" w16cid:durableId="862279936">
    <w:abstractNumId w:val="7"/>
  </w:num>
  <w:num w:numId="5" w16cid:durableId="1284263513">
    <w:abstractNumId w:val="8"/>
  </w:num>
  <w:num w:numId="6" w16cid:durableId="1017927358">
    <w:abstractNumId w:val="3"/>
  </w:num>
  <w:num w:numId="7" w16cid:durableId="1522548962">
    <w:abstractNumId w:val="2"/>
  </w:num>
  <w:num w:numId="8" w16cid:durableId="1228032076">
    <w:abstractNumId w:val="0"/>
  </w:num>
  <w:num w:numId="9" w16cid:durableId="507794309">
    <w:abstractNumId w:val="1"/>
  </w:num>
  <w:num w:numId="10" w16cid:durableId="1097287613">
    <w:abstractNumId w:val="4"/>
  </w:num>
  <w:num w:numId="11" w16cid:durableId="1581671117">
    <w:abstractNumId w:val="25"/>
  </w:num>
  <w:num w:numId="12" w16cid:durableId="518932193">
    <w:abstractNumId w:val="19"/>
  </w:num>
  <w:num w:numId="13" w16cid:durableId="1879665604">
    <w:abstractNumId w:val="30"/>
  </w:num>
  <w:num w:numId="14" w16cid:durableId="1464226884">
    <w:abstractNumId w:val="23"/>
  </w:num>
  <w:num w:numId="15" w16cid:durableId="1092748372">
    <w:abstractNumId w:val="26"/>
  </w:num>
  <w:num w:numId="16" w16cid:durableId="1052998717">
    <w:abstractNumId w:val="11"/>
  </w:num>
  <w:num w:numId="17" w16cid:durableId="1766458284">
    <w:abstractNumId w:val="31"/>
  </w:num>
  <w:num w:numId="18" w16cid:durableId="1468667979">
    <w:abstractNumId w:val="28"/>
  </w:num>
  <w:num w:numId="19" w16cid:durableId="535239754">
    <w:abstractNumId w:val="17"/>
  </w:num>
  <w:num w:numId="20" w16cid:durableId="1306740838">
    <w:abstractNumId w:val="27"/>
  </w:num>
  <w:num w:numId="21" w16cid:durableId="645863656">
    <w:abstractNumId w:val="21"/>
  </w:num>
  <w:num w:numId="22" w16cid:durableId="1940332882">
    <w:abstractNumId w:val="29"/>
  </w:num>
  <w:num w:numId="23" w16cid:durableId="287708504">
    <w:abstractNumId w:val="12"/>
  </w:num>
  <w:num w:numId="24" w16cid:durableId="1279528408">
    <w:abstractNumId w:val="10"/>
  </w:num>
  <w:num w:numId="25" w16cid:durableId="651258774">
    <w:abstractNumId w:val="33"/>
  </w:num>
  <w:num w:numId="26" w16cid:durableId="1539202507">
    <w:abstractNumId w:val="14"/>
  </w:num>
  <w:num w:numId="27" w16cid:durableId="1075396655">
    <w:abstractNumId w:val="22"/>
  </w:num>
  <w:num w:numId="28" w16cid:durableId="1407847968">
    <w:abstractNumId w:val="20"/>
  </w:num>
  <w:num w:numId="29" w16cid:durableId="501315082">
    <w:abstractNumId w:val="15"/>
  </w:num>
  <w:num w:numId="30" w16cid:durableId="1082029589">
    <w:abstractNumId w:val="35"/>
  </w:num>
  <w:num w:numId="31" w16cid:durableId="1673952316">
    <w:abstractNumId w:val="32"/>
  </w:num>
  <w:num w:numId="32" w16cid:durableId="1040975760">
    <w:abstractNumId w:val="34"/>
  </w:num>
  <w:num w:numId="33" w16cid:durableId="1790008922">
    <w:abstractNumId w:val="24"/>
  </w:num>
  <w:num w:numId="34" w16cid:durableId="489566880">
    <w:abstractNumId w:val="16"/>
  </w:num>
  <w:num w:numId="35" w16cid:durableId="2000112360">
    <w:abstractNumId w:val="18"/>
  </w:num>
  <w:num w:numId="36" w16cid:durableId="1538590440">
    <w:abstractNumId w:val="13"/>
  </w:num>
  <w:num w:numId="37" w16cid:durableId="1435131970">
    <w:abstractNumId w:val="17"/>
  </w:num>
  <w:num w:numId="38" w16cid:durableId="1824002096">
    <w:abstractNumId w:val="31"/>
  </w:num>
  <w:num w:numId="39" w16cid:durableId="1078870900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008"/>
    <w:rsid w:val="00000519"/>
    <w:rsid w:val="000006EC"/>
    <w:rsid w:val="0000099D"/>
    <w:rsid w:val="00000B8D"/>
    <w:rsid w:val="00000D34"/>
    <w:rsid w:val="00000DA9"/>
    <w:rsid w:val="0000113A"/>
    <w:rsid w:val="000012C3"/>
    <w:rsid w:val="00001489"/>
    <w:rsid w:val="000014C6"/>
    <w:rsid w:val="0000155D"/>
    <w:rsid w:val="00001616"/>
    <w:rsid w:val="00001A22"/>
    <w:rsid w:val="00001EA8"/>
    <w:rsid w:val="00001F85"/>
    <w:rsid w:val="00001F9D"/>
    <w:rsid w:val="000025F0"/>
    <w:rsid w:val="00002620"/>
    <w:rsid w:val="00002AA6"/>
    <w:rsid w:val="00002B1F"/>
    <w:rsid w:val="00002E24"/>
    <w:rsid w:val="000035B4"/>
    <w:rsid w:val="000036F9"/>
    <w:rsid w:val="000037CE"/>
    <w:rsid w:val="00003877"/>
    <w:rsid w:val="00003A8F"/>
    <w:rsid w:val="00003ABD"/>
    <w:rsid w:val="00003B8C"/>
    <w:rsid w:val="00003BD5"/>
    <w:rsid w:val="00003D90"/>
    <w:rsid w:val="00004681"/>
    <w:rsid w:val="00004743"/>
    <w:rsid w:val="00005054"/>
    <w:rsid w:val="000050CF"/>
    <w:rsid w:val="000052C1"/>
    <w:rsid w:val="00005444"/>
    <w:rsid w:val="00005497"/>
    <w:rsid w:val="000055F8"/>
    <w:rsid w:val="0000566B"/>
    <w:rsid w:val="000059C9"/>
    <w:rsid w:val="00005B10"/>
    <w:rsid w:val="00005CF5"/>
    <w:rsid w:val="00005DB8"/>
    <w:rsid w:val="00005E3C"/>
    <w:rsid w:val="00005EA5"/>
    <w:rsid w:val="00006463"/>
    <w:rsid w:val="00006838"/>
    <w:rsid w:val="00006B69"/>
    <w:rsid w:val="00006C60"/>
    <w:rsid w:val="00006E4F"/>
    <w:rsid w:val="00006F01"/>
    <w:rsid w:val="00006F75"/>
    <w:rsid w:val="0000721C"/>
    <w:rsid w:val="00007598"/>
    <w:rsid w:val="000075C7"/>
    <w:rsid w:val="0000777D"/>
    <w:rsid w:val="000078FB"/>
    <w:rsid w:val="00007B3F"/>
    <w:rsid w:val="00007B88"/>
    <w:rsid w:val="00007C5E"/>
    <w:rsid w:val="00007D2D"/>
    <w:rsid w:val="00007FA8"/>
    <w:rsid w:val="00007FC3"/>
    <w:rsid w:val="0001004E"/>
    <w:rsid w:val="0001035F"/>
    <w:rsid w:val="000103D9"/>
    <w:rsid w:val="00010959"/>
    <w:rsid w:val="00010E30"/>
    <w:rsid w:val="00010FA3"/>
    <w:rsid w:val="00011063"/>
    <w:rsid w:val="000112F7"/>
    <w:rsid w:val="000114BE"/>
    <w:rsid w:val="0001176F"/>
    <w:rsid w:val="00011A35"/>
    <w:rsid w:val="00011C53"/>
    <w:rsid w:val="00011EEB"/>
    <w:rsid w:val="00011FE4"/>
    <w:rsid w:val="0001260E"/>
    <w:rsid w:val="000127B6"/>
    <w:rsid w:val="00012D09"/>
    <w:rsid w:val="00012E67"/>
    <w:rsid w:val="00012F16"/>
    <w:rsid w:val="0001309C"/>
    <w:rsid w:val="00013278"/>
    <w:rsid w:val="0001329B"/>
    <w:rsid w:val="000132ED"/>
    <w:rsid w:val="00013415"/>
    <w:rsid w:val="00013447"/>
    <w:rsid w:val="000134A8"/>
    <w:rsid w:val="000134ED"/>
    <w:rsid w:val="00013792"/>
    <w:rsid w:val="00013D2E"/>
    <w:rsid w:val="00013F68"/>
    <w:rsid w:val="0001445F"/>
    <w:rsid w:val="000145DF"/>
    <w:rsid w:val="000146CB"/>
    <w:rsid w:val="00014BB5"/>
    <w:rsid w:val="00014C4B"/>
    <w:rsid w:val="00014E00"/>
    <w:rsid w:val="00015022"/>
    <w:rsid w:val="00015063"/>
    <w:rsid w:val="000151F7"/>
    <w:rsid w:val="000152F6"/>
    <w:rsid w:val="0001574B"/>
    <w:rsid w:val="000157AE"/>
    <w:rsid w:val="000157B7"/>
    <w:rsid w:val="00015AAE"/>
    <w:rsid w:val="00015C25"/>
    <w:rsid w:val="00015E87"/>
    <w:rsid w:val="0001622C"/>
    <w:rsid w:val="0001637C"/>
    <w:rsid w:val="0001640E"/>
    <w:rsid w:val="00016585"/>
    <w:rsid w:val="00016D82"/>
    <w:rsid w:val="00017361"/>
    <w:rsid w:val="00017399"/>
    <w:rsid w:val="000174CB"/>
    <w:rsid w:val="00017622"/>
    <w:rsid w:val="0001765E"/>
    <w:rsid w:val="0001769A"/>
    <w:rsid w:val="000176D0"/>
    <w:rsid w:val="00017708"/>
    <w:rsid w:val="00017AED"/>
    <w:rsid w:val="00017C33"/>
    <w:rsid w:val="00017C4A"/>
    <w:rsid w:val="00017F57"/>
    <w:rsid w:val="00020346"/>
    <w:rsid w:val="0002043E"/>
    <w:rsid w:val="000205F5"/>
    <w:rsid w:val="00020696"/>
    <w:rsid w:val="0002094A"/>
    <w:rsid w:val="00020CC4"/>
    <w:rsid w:val="00020CC8"/>
    <w:rsid w:val="00020D06"/>
    <w:rsid w:val="00020F79"/>
    <w:rsid w:val="000210EB"/>
    <w:rsid w:val="000214E7"/>
    <w:rsid w:val="000217C4"/>
    <w:rsid w:val="000217FD"/>
    <w:rsid w:val="0002198F"/>
    <w:rsid w:val="000219FD"/>
    <w:rsid w:val="00021AD4"/>
    <w:rsid w:val="00021D81"/>
    <w:rsid w:val="00021DE4"/>
    <w:rsid w:val="00021EA2"/>
    <w:rsid w:val="00022155"/>
    <w:rsid w:val="000222A2"/>
    <w:rsid w:val="000223E3"/>
    <w:rsid w:val="00022437"/>
    <w:rsid w:val="00022680"/>
    <w:rsid w:val="00022697"/>
    <w:rsid w:val="00022745"/>
    <w:rsid w:val="000228E5"/>
    <w:rsid w:val="00022A1A"/>
    <w:rsid w:val="00022A6C"/>
    <w:rsid w:val="00022B16"/>
    <w:rsid w:val="00022C7C"/>
    <w:rsid w:val="00022CA1"/>
    <w:rsid w:val="00022FF1"/>
    <w:rsid w:val="000233A3"/>
    <w:rsid w:val="0002373F"/>
    <w:rsid w:val="00023855"/>
    <w:rsid w:val="000239AD"/>
    <w:rsid w:val="00023AA2"/>
    <w:rsid w:val="00023ABD"/>
    <w:rsid w:val="00023AF7"/>
    <w:rsid w:val="00023C68"/>
    <w:rsid w:val="00023C6E"/>
    <w:rsid w:val="00023DB0"/>
    <w:rsid w:val="00023E09"/>
    <w:rsid w:val="0002435A"/>
    <w:rsid w:val="0002460F"/>
    <w:rsid w:val="000247AE"/>
    <w:rsid w:val="00024B56"/>
    <w:rsid w:val="0002509D"/>
    <w:rsid w:val="00025236"/>
    <w:rsid w:val="000256B1"/>
    <w:rsid w:val="000256FC"/>
    <w:rsid w:val="0002579F"/>
    <w:rsid w:val="00025AFC"/>
    <w:rsid w:val="00025B66"/>
    <w:rsid w:val="00025BD4"/>
    <w:rsid w:val="00025DB6"/>
    <w:rsid w:val="00025EBB"/>
    <w:rsid w:val="00026192"/>
    <w:rsid w:val="00026206"/>
    <w:rsid w:val="000262DF"/>
    <w:rsid w:val="000262E0"/>
    <w:rsid w:val="000263B6"/>
    <w:rsid w:val="00026405"/>
    <w:rsid w:val="000264D2"/>
    <w:rsid w:val="000265A9"/>
    <w:rsid w:val="000265AC"/>
    <w:rsid w:val="0002664E"/>
    <w:rsid w:val="00026713"/>
    <w:rsid w:val="00026BEF"/>
    <w:rsid w:val="00026EF4"/>
    <w:rsid w:val="00026F6E"/>
    <w:rsid w:val="0002788B"/>
    <w:rsid w:val="00027EBF"/>
    <w:rsid w:val="00027F13"/>
    <w:rsid w:val="00027F49"/>
    <w:rsid w:val="00027FA8"/>
    <w:rsid w:val="0003016A"/>
    <w:rsid w:val="00030199"/>
    <w:rsid w:val="00030443"/>
    <w:rsid w:val="000304DD"/>
    <w:rsid w:val="0003063B"/>
    <w:rsid w:val="000308E6"/>
    <w:rsid w:val="00030969"/>
    <w:rsid w:val="00030ABC"/>
    <w:rsid w:val="00030F21"/>
    <w:rsid w:val="00030FEA"/>
    <w:rsid w:val="00031270"/>
    <w:rsid w:val="0003137A"/>
    <w:rsid w:val="000314BA"/>
    <w:rsid w:val="000314FA"/>
    <w:rsid w:val="00031791"/>
    <w:rsid w:val="00031999"/>
    <w:rsid w:val="00031A0D"/>
    <w:rsid w:val="00031BC2"/>
    <w:rsid w:val="00031C46"/>
    <w:rsid w:val="00031CD2"/>
    <w:rsid w:val="00031EF9"/>
    <w:rsid w:val="00031F99"/>
    <w:rsid w:val="00031FEA"/>
    <w:rsid w:val="000320AD"/>
    <w:rsid w:val="00032306"/>
    <w:rsid w:val="00032350"/>
    <w:rsid w:val="00032367"/>
    <w:rsid w:val="00032413"/>
    <w:rsid w:val="0003241F"/>
    <w:rsid w:val="000324CA"/>
    <w:rsid w:val="000324DE"/>
    <w:rsid w:val="000324EF"/>
    <w:rsid w:val="000325D0"/>
    <w:rsid w:val="0003265B"/>
    <w:rsid w:val="00032780"/>
    <w:rsid w:val="00032852"/>
    <w:rsid w:val="00032AC7"/>
    <w:rsid w:val="00032C93"/>
    <w:rsid w:val="00033026"/>
    <w:rsid w:val="000335B5"/>
    <w:rsid w:val="0003392B"/>
    <w:rsid w:val="00033B14"/>
    <w:rsid w:val="00033B45"/>
    <w:rsid w:val="00034023"/>
    <w:rsid w:val="00034195"/>
    <w:rsid w:val="0003433E"/>
    <w:rsid w:val="000344C1"/>
    <w:rsid w:val="00034522"/>
    <w:rsid w:val="00034B15"/>
    <w:rsid w:val="00034C7C"/>
    <w:rsid w:val="000351F1"/>
    <w:rsid w:val="000351F3"/>
    <w:rsid w:val="0003522F"/>
    <w:rsid w:val="0003541D"/>
    <w:rsid w:val="000354ED"/>
    <w:rsid w:val="0003555F"/>
    <w:rsid w:val="0003570D"/>
    <w:rsid w:val="00035E47"/>
    <w:rsid w:val="00036023"/>
    <w:rsid w:val="00036031"/>
    <w:rsid w:val="00036531"/>
    <w:rsid w:val="000367EF"/>
    <w:rsid w:val="000368FA"/>
    <w:rsid w:val="00036C96"/>
    <w:rsid w:val="00036CBF"/>
    <w:rsid w:val="00036D25"/>
    <w:rsid w:val="000370DF"/>
    <w:rsid w:val="0003724C"/>
    <w:rsid w:val="00037303"/>
    <w:rsid w:val="00037489"/>
    <w:rsid w:val="000375C6"/>
    <w:rsid w:val="00037665"/>
    <w:rsid w:val="0003778E"/>
    <w:rsid w:val="00037809"/>
    <w:rsid w:val="00037861"/>
    <w:rsid w:val="000379CB"/>
    <w:rsid w:val="000379FF"/>
    <w:rsid w:val="00037A91"/>
    <w:rsid w:val="00037AB6"/>
    <w:rsid w:val="00037AB7"/>
    <w:rsid w:val="00037B93"/>
    <w:rsid w:val="00037E82"/>
    <w:rsid w:val="00037FFB"/>
    <w:rsid w:val="000402BD"/>
    <w:rsid w:val="00040760"/>
    <w:rsid w:val="00040AAD"/>
    <w:rsid w:val="00040B06"/>
    <w:rsid w:val="00040B1A"/>
    <w:rsid w:val="00040B37"/>
    <w:rsid w:val="00040DC2"/>
    <w:rsid w:val="00040EA9"/>
    <w:rsid w:val="00041068"/>
    <w:rsid w:val="000413CC"/>
    <w:rsid w:val="00041431"/>
    <w:rsid w:val="00041509"/>
    <w:rsid w:val="0004168D"/>
    <w:rsid w:val="00041806"/>
    <w:rsid w:val="0004180A"/>
    <w:rsid w:val="0004185A"/>
    <w:rsid w:val="000419E6"/>
    <w:rsid w:val="00041C16"/>
    <w:rsid w:val="00041E6F"/>
    <w:rsid w:val="00041E74"/>
    <w:rsid w:val="00042070"/>
    <w:rsid w:val="00042141"/>
    <w:rsid w:val="0004237D"/>
    <w:rsid w:val="0004262B"/>
    <w:rsid w:val="0004266B"/>
    <w:rsid w:val="000428CD"/>
    <w:rsid w:val="00042A66"/>
    <w:rsid w:val="00042AB4"/>
    <w:rsid w:val="00042B24"/>
    <w:rsid w:val="00042DAF"/>
    <w:rsid w:val="00042F0E"/>
    <w:rsid w:val="00043034"/>
    <w:rsid w:val="00043058"/>
    <w:rsid w:val="000430AA"/>
    <w:rsid w:val="0004323E"/>
    <w:rsid w:val="000432C8"/>
    <w:rsid w:val="000433BF"/>
    <w:rsid w:val="000437DF"/>
    <w:rsid w:val="000438E8"/>
    <w:rsid w:val="00043982"/>
    <w:rsid w:val="00043CB9"/>
    <w:rsid w:val="0004420C"/>
    <w:rsid w:val="00044269"/>
    <w:rsid w:val="00044592"/>
    <w:rsid w:val="000447E8"/>
    <w:rsid w:val="000449F5"/>
    <w:rsid w:val="00044B3D"/>
    <w:rsid w:val="00044C8D"/>
    <w:rsid w:val="00044CBA"/>
    <w:rsid w:val="00044EDB"/>
    <w:rsid w:val="00045091"/>
    <w:rsid w:val="00045178"/>
    <w:rsid w:val="000452F4"/>
    <w:rsid w:val="000453B4"/>
    <w:rsid w:val="000453EB"/>
    <w:rsid w:val="00045556"/>
    <w:rsid w:val="0004556F"/>
    <w:rsid w:val="00045616"/>
    <w:rsid w:val="000456D6"/>
    <w:rsid w:val="0004573E"/>
    <w:rsid w:val="00045A49"/>
    <w:rsid w:val="00045C54"/>
    <w:rsid w:val="00045E3F"/>
    <w:rsid w:val="000460B9"/>
    <w:rsid w:val="0004677A"/>
    <w:rsid w:val="000467C8"/>
    <w:rsid w:val="00046968"/>
    <w:rsid w:val="0004697B"/>
    <w:rsid w:val="000469F4"/>
    <w:rsid w:val="00046D85"/>
    <w:rsid w:val="00046E6B"/>
    <w:rsid w:val="000471F1"/>
    <w:rsid w:val="00047583"/>
    <w:rsid w:val="000477E5"/>
    <w:rsid w:val="00047A85"/>
    <w:rsid w:val="00047C35"/>
    <w:rsid w:val="00047DD2"/>
    <w:rsid w:val="00047E21"/>
    <w:rsid w:val="00047EA2"/>
    <w:rsid w:val="000502ED"/>
    <w:rsid w:val="00050592"/>
    <w:rsid w:val="00050647"/>
    <w:rsid w:val="00050828"/>
    <w:rsid w:val="0005086B"/>
    <w:rsid w:val="00050AA0"/>
    <w:rsid w:val="00050C9A"/>
    <w:rsid w:val="0005103D"/>
    <w:rsid w:val="00051254"/>
    <w:rsid w:val="00051824"/>
    <w:rsid w:val="0005196C"/>
    <w:rsid w:val="00051994"/>
    <w:rsid w:val="00051D5F"/>
    <w:rsid w:val="00051E5C"/>
    <w:rsid w:val="00052113"/>
    <w:rsid w:val="000523FD"/>
    <w:rsid w:val="00052B86"/>
    <w:rsid w:val="00052CC8"/>
    <w:rsid w:val="00052D5D"/>
    <w:rsid w:val="00052E75"/>
    <w:rsid w:val="00052FDC"/>
    <w:rsid w:val="00053079"/>
    <w:rsid w:val="00053186"/>
    <w:rsid w:val="000531CE"/>
    <w:rsid w:val="00053250"/>
    <w:rsid w:val="000534BE"/>
    <w:rsid w:val="0005355F"/>
    <w:rsid w:val="00053718"/>
    <w:rsid w:val="000537BC"/>
    <w:rsid w:val="00053877"/>
    <w:rsid w:val="00054213"/>
    <w:rsid w:val="00054350"/>
    <w:rsid w:val="0005457E"/>
    <w:rsid w:val="00054691"/>
    <w:rsid w:val="000547B0"/>
    <w:rsid w:val="00054A28"/>
    <w:rsid w:val="00054B6D"/>
    <w:rsid w:val="00054C08"/>
    <w:rsid w:val="00054C6F"/>
    <w:rsid w:val="00054CF1"/>
    <w:rsid w:val="0005504C"/>
    <w:rsid w:val="00055234"/>
    <w:rsid w:val="0005548C"/>
    <w:rsid w:val="000554B1"/>
    <w:rsid w:val="00055CC6"/>
    <w:rsid w:val="00056051"/>
    <w:rsid w:val="000560BA"/>
    <w:rsid w:val="00056404"/>
    <w:rsid w:val="000564AB"/>
    <w:rsid w:val="00056831"/>
    <w:rsid w:val="00056C15"/>
    <w:rsid w:val="00056FF4"/>
    <w:rsid w:val="00057179"/>
    <w:rsid w:val="00057604"/>
    <w:rsid w:val="0005763B"/>
    <w:rsid w:val="00057C88"/>
    <w:rsid w:val="0006001A"/>
    <w:rsid w:val="000600D5"/>
    <w:rsid w:val="00060121"/>
    <w:rsid w:val="00060A6D"/>
    <w:rsid w:val="00060D66"/>
    <w:rsid w:val="000610AD"/>
    <w:rsid w:val="0006143C"/>
    <w:rsid w:val="0006158D"/>
    <w:rsid w:val="00061876"/>
    <w:rsid w:val="00061C2D"/>
    <w:rsid w:val="00061E63"/>
    <w:rsid w:val="00062202"/>
    <w:rsid w:val="00062455"/>
    <w:rsid w:val="000624ED"/>
    <w:rsid w:val="00062675"/>
    <w:rsid w:val="00062ADC"/>
    <w:rsid w:val="00062B9A"/>
    <w:rsid w:val="00062F23"/>
    <w:rsid w:val="0006335F"/>
    <w:rsid w:val="0006367C"/>
    <w:rsid w:val="00063729"/>
    <w:rsid w:val="000637A9"/>
    <w:rsid w:val="00064383"/>
    <w:rsid w:val="0006448C"/>
    <w:rsid w:val="00064632"/>
    <w:rsid w:val="00064B22"/>
    <w:rsid w:val="00064F19"/>
    <w:rsid w:val="00065213"/>
    <w:rsid w:val="000652DA"/>
    <w:rsid w:val="000654DB"/>
    <w:rsid w:val="00065508"/>
    <w:rsid w:val="00065727"/>
    <w:rsid w:val="00065932"/>
    <w:rsid w:val="00065AE9"/>
    <w:rsid w:val="00065BDE"/>
    <w:rsid w:val="00065C97"/>
    <w:rsid w:val="00065CD0"/>
    <w:rsid w:val="00065CF3"/>
    <w:rsid w:val="00065F11"/>
    <w:rsid w:val="00065FAD"/>
    <w:rsid w:val="000660BE"/>
    <w:rsid w:val="00066669"/>
    <w:rsid w:val="00066670"/>
    <w:rsid w:val="00066CE2"/>
    <w:rsid w:val="00066E12"/>
    <w:rsid w:val="00066EFC"/>
    <w:rsid w:val="00066FC3"/>
    <w:rsid w:val="00067327"/>
    <w:rsid w:val="00067942"/>
    <w:rsid w:val="00067CA8"/>
    <w:rsid w:val="00067D8E"/>
    <w:rsid w:val="00067DC0"/>
    <w:rsid w:val="00067F1A"/>
    <w:rsid w:val="00067F25"/>
    <w:rsid w:val="00070299"/>
    <w:rsid w:val="000702C9"/>
    <w:rsid w:val="000703DB"/>
    <w:rsid w:val="0007067A"/>
    <w:rsid w:val="000708C1"/>
    <w:rsid w:val="00070FED"/>
    <w:rsid w:val="00071018"/>
    <w:rsid w:val="00071244"/>
    <w:rsid w:val="00071553"/>
    <w:rsid w:val="00071775"/>
    <w:rsid w:val="00071904"/>
    <w:rsid w:val="0007199D"/>
    <w:rsid w:val="00071D1A"/>
    <w:rsid w:val="00071E5D"/>
    <w:rsid w:val="0007207A"/>
    <w:rsid w:val="00072261"/>
    <w:rsid w:val="00072424"/>
    <w:rsid w:val="000724FF"/>
    <w:rsid w:val="000726B8"/>
    <w:rsid w:val="000726C1"/>
    <w:rsid w:val="00072741"/>
    <w:rsid w:val="00072B79"/>
    <w:rsid w:val="00072BE3"/>
    <w:rsid w:val="00072C16"/>
    <w:rsid w:val="00072D9D"/>
    <w:rsid w:val="00072FDB"/>
    <w:rsid w:val="00073045"/>
    <w:rsid w:val="00073055"/>
    <w:rsid w:val="000735A1"/>
    <w:rsid w:val="000738DA"/>
    <w:rsid w:val="00073A0F"/>
    <w:rsid w:val="00073E76"/>
    <w:rsid w:val="00073FE1"/>
    <w:rsid w:val="00074247"/>
    <w:rsid w:val="0007432E"/>
    <w:rsid w:val="000745C7"/>
    <w:rsid w:val="000746A1"/>
    <w:rsid w:val="00074730"/>
    <w:rsid w:val="00074BDE"/>
    <w:rsid w:val="00074FFA"/>
    <w:rsid w:val="000753A0"/>
    <w:rsid w:val="00075E15"/>
    <w:rsid w:val="000761A3"/>
    <w:rsid w:val="00076339"/>
    <w:rsid w:val="000763FC"/>
    <w:rsid w:val="00076802"/>
    <w:rsid w:val="00076876"/>
    <w:rsid w:val="000769E7"/>
    <w:rsid w:val="000769EC"/>
    <w:rsid w:val="00076A80"/>
    <w:rsid w:val="00076F29"/>
    <w:rsid w:val="0007705C"/>
    <w:rsid w:val="00077132"/>
    <w:rsid w:val="000772D4"/>
    <w:rsid w:val="00077360"/>
    <w:rsid w:val="000773BA"/>
    <w:rsid w:val="000779D6"/>
    <w:rsid w:val="00077B8E"/>
    <w:rsid w:val="00077FB5"/>
    <w:rsid w:val="00080095"/>
    <w:rsid w:val="000800E8"/>
    <w:rsid w:val="00080264"/>
    <w:rsid w:val="000802E6"/>
    <w:rsid w:val="0008040B"/>
    <w:rsid w:val="000804E9"/>
    <w:rsid w:val="000807D0"/>
    <w:rsid w:val="00080E88"/>
    <w:rsid w:val="00080F30"/>
    <w:rsid w:val="0008107D"/>
    <w:rsid w:val="0008118A"/>
    <w:rsid w:val="00081212"/>
    <w:rsid w:val="00081407"/>
    <w:rsid w:val="000817D7"/>
    <w:rsid w:val="00081898"/>
    <w:rsid w:val="000818D0"/>
    <w:rsid w:val="00081970"/>
    <w:rsid w:val="00081BBB"/>
    <w:rsid w:val="00081F29"/>
    <w:rsid w:val="00081FB0"/>
    <w:rsid w:val="00082152"/>
    <w:rsid w:val="000821F6"/>
    <w:rsid w:val="00082310"/>
    <w:rsid w:val="000823F5"/>
    <w:rsid w:val="0008241A"/>
    <w:rsid w:val="00082776"/>
    <w:rsid w:val="00082BA5"/>
    <w:rsid w:val="00082D5D"/>
    <w:rsid w:val="00082EC5"/>
    <w:rsid w:val="00082FBE"/>
    <w:rsid w:val="00083049"/>
    <w:rsid w:val="0008339F"/>
    <w:rsid w:val="00083489"/>
    <w:rsid w:val="000834C7"/>
    <w:rsid w:val="00083532"/>
    <w:rsid w:val="0008381D"/>
    <w:rsid w:val="00083B42"/>
    <w:rsid w:val="00083B65"/>
    <w:rsid w:val="0008434A"/>
    <w:rsid w:val="00084434"/>
    <w:rsid w:val="000847E1"/>
    <w:rsid w:val="00084955"/>
    <w:rsid w:val="0008497C"/>
    <w:rsid w:val="000849B9"/>
    <w:rsid w:val="00084A7D"/>
    <w:rsid w:val="00084D0B"/>
    <w:rsid w:val="00084DD8"/>
    <w:rsid w:val="000853C5"/>
    <w:rsid w:val="0008559C"/>
    <w:rsid w:val="0008561B"/>
    <w:rsid w:val="000856D7"/>
    <w:rsid w:val="000859FA"/>
    <w:rsid w:val="00085A22"/>
    <w:rsid w:val="00085E61"/>
    <w:rsid w:val="00085F08"/>
    <w:rsid w:val="000861F4"/>
    <w:rsid w:val="00086486"/>
    <w:rsid w:val="00086678"/>
    <w:rsid w:val="00086840"/>
    <w:rsid w:val="00086D91"/>
    <w:rsid w:val="00086D9E"/>
    <w:rsid w:val="00086DF7"/>
    <w:rsid w:val="00086E8C"/>
    <w:rsid w:val="000870D6"/>
    <w:rsid w:val="0008729A"/>
    <w:rsid w:val="0008756D"/>
    <w:rsid w:val="0008760C"/>
    <w:rsid w:val="0008795A"/>
    <w:rsid w:val="00087CF3"/>
    <w:rsid w:val="00087EB9"/>
    <w:rsid w:val="00087F96"/>
    <w:rsid w:val="000901F2"/>
    <w:rsid w:val="00090290"/>
    <w:rsid w:val="00090406"/>
    <w:rsid w:val="000904CB"/>
    <w:rsid w:val="0009077F"/>
    <w:rsid w:val="0009079D"/>
    <w:rsid w:val="00090916"/>
    <w:rsid w:val="000909FC"/>
    <w:rsid w:val="00090AD7"/>
    <w:rsid w:val="00090AFF"/>
    <w:rsid w:val="00090BE3"/>
    <w:rsid w:val="00090D2B"/>
    <w:rsid w:val="00090E01"/>
    <w:rsid w:val="0009140D"/>
    <w:rsid w:val="00091495"/>
    <w:rsid w:val="0009156E"/>
    <w:rsid w:val="00091700"/>
    <w:rsid w:val="00091751"/>
    <w:rsid w:val="000917B0"/>
    <w:rsid w:val="000918F9"/>
    <w:rsid w:val="000919FC"/>
    <w:rsid w:val="00092319"/>
    <w:rsid w:val="0009260C"/>
    <w:rsid w:val="00092BA3"/>
    <w:rsid w:val="00092CF9"/>
    <w:rsid w:val="00093000"/>
    <w:rsid w:val="00093060"/>
    <w:rsid w:val="00093274"/>
    <w:rsid w:val="000933BA"/>
    <w:rsid w:val="0009342F"/>
    <w:rsid w:val="00093537"/>
    <w:rsid w:val="0009353E"/>
    <w:rsid w:val="00093554"/>
    <w:rsid w:val="000936A8"/>
    <w:rsid w:val="00093844"/>
    <w:rsid w:val="000938FB"/>
    <w:rsid w:val="00093912"/>
    <w:rsid w:val="000939C9"/>
    <w:rsid w:val="00093AB3"/>
    <w:rsid w:val="00093F09"/>
    <w:rsid w:val="00093FFF"/>
    <w:rsid w:val="00094186"/>
    <w:rsid w:val="00094502"/>
    <w:rsid w:val="00094712"/>
    <w:rsid w:val="00094772"/>
    <w:rsid w:val="00094A9C"/>
    <w:rsid w:val="00094B90"/>
    <w:rsid w:val="00094E8B"/>
    <w:rsid w:val="00095113"/>
    <w:rsid w:val="00095212"/>
    <w:rsid w:val="00095354"/>
    <w:rsid w:val="000953EA"/>
    <w:rsid w:val="00095444"/>
    <w:rsid w:val="00095510"/>
    <w:rsid w:val="0009569B"/>
    <w:rsid w:val="00095867"/>
    <w:rsid w:val="000959D1"/>
    <w:rsid w:val="00095DFA"/>
    <w:rsid w:val="00095F00"/>
    <w:rsid w:val="00096028"/>
    <w:rsid w:val="000962D2"/>
    <w:rsid w:val="000962F0"/>
    <w:rsid w:val="00096740"/>
    <w:rsid w:val="00096A47"/>
    <w:rsid w:val="00096A5E"/>
    <w:rsid w:val="00096B7C"/>
    <w:rsid w:val="00096EF2"/>
    <w:rsid w:val="00096F16"/>
    <w:rsid w:val="00097182"/>
    <w:rsid w:val="0009734D"/>
    <w:rsid w:val="00097413"/>
    <w:rsid w:val="000976FF"/>
    <w:rsid w:val="00097CFD"/>
    <w:rsid w:val="00097E01"/>
    <w:rsid w:val="000A06A3"/>
    <w:rsid w:val="000A08CC"/>
    <w:rsid w:val="000A08D2"/>
    <w:rsid w:val="000A0A44"/>
    <w:rsid w:val="000A0D40"/>
    <w:rsid w:val="000A0F4D"/>
    <w:rsid w:val="000A117F"/>
    <w:rsid w:val="000A18A1"/>
    <w:rsid w:val="000A19F3"/>
    <w:rsid w:val="000A1BA6"/>
    <w:rsid w:val="000A1D46"/>
    <w:rsid w:val="000A2141"/>
    <w:rsid w:val="000A2516"/>
    <w:rsid w:val="000A2637"/>
    <w:rsid w:val="000A2A21"/>
    <w:rsid w:val="000A2AC3"/>
    <w:rsid w:val="000A3065"/>
    <w:rsid w:val="000A3104"/>
    <w:rsid w:val="000A31D7"/>
    <w:rsid w:val="000A3407"/>
    <w:rsid w:val="000A36C7"/>
    <w:rsid w:val="000A387C"/>
    <w:rsid w:val="000A3970"/>
    <w:rsid w:val="000A3C04"/>
    <w:rsid w:val="000A3D75"/>
    <w:rsid w:val="000A409E"/>
    <w:rsid w:val="000A415F"/>
    <w:rsid w:val="000A43E1"/>
    <w:rsid w:val="000A44D6"/>
    <w:rsid w:val="000A47A5"/>
    <w:rsid w:val="000A49DA"/>
    <w:rsid w:val="000A4C35"/>
    <w:rsid w:val="000A4C61"/>
    <w:rsid w:val="000A4C67"/>
    <w:rsid w:val="000A4DB1"/>
    <w:rsid w:val="000A527F"/>
    <w:rsid w:val="000A5409"/>
    <w:rsid w:val="000A574D"/>
    <w:rsid w:val="000A574F"/>
    <w:rsid w:val="000A57A9"/>
    <w:rsid w:val="000A599A"/>
    <w:rsid w:val="000A5C7B"/>
    <w:rsid w:val="000A5C83"/>
    <w:rsid w:val="000A5D1B"/>
    <w:rsid w:val="000A5F01"/>
    <w:rsid w:val="000A6270"/>
    <w:rsid w:val="000A64F5"/>
    <w:rsid w:val="000A6A00"/>
    <w:rsid w:val="000A6BF8"/>
    <w:rsid w:val="000A6CAF"/>
    <w:rsid w:val="000A6E37"/>
    <w:rsid w:val="000A6F58"/>
    <w:rsid w:val="000A70E1"/>
    <w:rsid w:val="000A711B"/>
    <w:rsid w:val="000A72A0"/>
    <w:rsid w:val="000A72E9"/>
    <w:rsid w:val="000A7961"/>
    <w:rsid w:val="000A7ABD"/>
    <w:rsid w:val="000A7D6E"/>
    <w:rsid w:val="000A7D8D"/>
    <w:rsid w:val="000A7E5A"/>
    <w:rsid w:val="000A7F7A"/>
    <w:rsid w:val="000A7F7F"/>
    <w:rsid w:val="000B02E5"/>
    <w:rsid w:val="000B04C6"/>
    <w:rsid w:val="000B06D6"/>
    <w:rsid w:val="000B0706"/>
    <w:rsid w:val="000B08BF"/>
    <w:rsid w:val="000B0F04"/>
    <w:rsid w:val="000B0F57"/>
    <w:rsid w:val="000B10E5"/>
    <w:rsid w:val="000B1463"/>
    <w:rsid w:val="000B171F"/>
    <w:rsid w:val="000B177F"/>
    <w:rsid w:val="000B1898"/>
    <w:rsid w:val="000B19D2"/>
    <w:rsid w:val="000B1A60"/>
    <w:rsid w:val="000B1BC3"/>
    <w:rsid w:val="000B1C13"/>
    <w:rsid w:val="000B1C9C"/>
    <w:rsid w:val="000B1E77"/>
    <w:rsid w:val="000B1F7D"/>
    <w:rsid w:val="000B2057"/>
    <w:rsid w:val="000B21EE"/>
    <w:rsid w:val="000B2444"/>
    <w:rsid w:val="000B27B5"/>
    <w:rsid w:val="000B2885"/>
    <w:rsid w:val="000B2A77"/>
    <w:rsid w:val="000B2AC0"/>
    <w:rsid w:val="000B2D57"/>
    <w:rsid w:val="000B2FF3"/>
    <w:rsid w:val="000B30AE"/>
    <w:rsid w:val="000B336B"/>
    <w:rsid w:val="000B3469"/>
    <w:rsid w:val="000B36CA"/>
    <w:rsid w:val="000B3A97"/>
    <w:rsid w:val="000B3ABE"/>
    <w:rsid w:val="000B4141"/>
    <w:rsid w:val="000B446A"/>
    <w:rsid w:val="000B44CC"/>
    <w:rsid w:val="000B467E"/>
    <w:rsid w:val="000B46B3"/>
    <w:rsid w:val="000B47B9"/>
    <w:rsid w:val="000B4821"/>
    <w:rsid w:val="000B485E"/>
    <w:rsid w:val="000B4BD1"/>
    <w:rsid w:val="000B4C3F"/>
    <w:rsid w:val="000B4E38"/>
    <w:rsid w:val="000B50A0"/>
    <w:rsid w:val="000B53DE"/>
    <w:rsid w:val="000B5662"/>
    <w:rsid w:val="000B5955"/>
    <w:rsid w:val="000B59E4"/>
    <w:rsid w:val="000B5A72"/>
    <w:rsid w:val="000B5B41"/>
    <w:rsid w:val="000B5B72"/>
    <w:rsid w:val="000B5D3A"/>
    <w:rsid w:val="000B5D80"/>
    <w:rsid w:val="000B5F86"/>
    <w:rsid w:val="000B6104"/>
    <w:rsid w:val="000B640B"/>
    <w:rsid w:val="000B64BB"/>
    <w:rsid w:val="000B65A9"/>
    <w:rsid w:val="000B6607"/>
    <w:rsid w:val="000B68B2"/>
    <w:rsid w:val="000B6B51"/>
    <w:rsid w:val="000B6E36"/>
    <w:rsid w:val="000B7072"/>
    <w:rsid w:val="000B7293"/>
    <w:rsid w:val="000B7595"/>
    <w:rsid w:val="000B7A44"/>
    <w:rsid w:val="000B7C8F"/>
    <w:rsid w:val="000C024F"/>
    <w:rsid w:val="000C035B"/>
    <w:rsid w:val="000C0455"/>
    <w:rsid w:val="000C09B2"/>
    <w:rsid w:val="000C0B99"/>
    <w:rsid w:val="000C0C7D"/>
    <w:rsid w:val="000C0EFF"/>
    <w:rsid w:val="000C12A9"/>
    <w:rsid w:val="000C1526"/>
    <w:rsid w:val="000C19CE"/>
    <w:rsid w:val="000C19F3"/>
    <w:rsid w:val="000C1CF8"/>
    <w:rsid w:val="000C1D28"/>
    <w:rsid w:val="000C1D52"/>
    <w:rsid w:val="000C1D94"/>
    <w:rsid w:val="000C1F94"/>
    <w:rsid w:val="000C21C9"/>
    <w:rsid w:val="000C2603"/>
    <w:rsid w:val="000C2734"/>
    <w:rsid w:val="000C2888"/>
    <w:rsid w:val="000C2910"/>
    <w:rsid w:val="000C2A19"/>
    <w:rsid w:val="000C33F8"/>
    <w:rsid w:val="000C3510"/>
    <w:rsid w:val="000C3733"/>
    <w:rsid w:val="000C395F"/>
    <w:rsid w:val="000C39B3"/>
    <w:rsid w:val="000C3A6C"/>
    <w:rsid w:val="000C3AD4"/>
    <w:rsid w:val="000C3BA8"/>
    <w:rsid w:val="000C43F9"/>
    <w:rsid w:val="000C4506"/>
    <w:rsid w:val="000C4647"/>
    <w:rsid w:val="000C48E8"/>
    <w:rsid w:val="000C4F69"/>
    <w:rsid w:val="000C5239"/>
    <w:rsid w:val="000C524C"/>
    <w:rsid w:val="000C53F0"/>
    <w:rsid w:val="000C53F6"/>
    <w:rsid w:val="000C55AB"/>
    <w:rsid w:val="000C5EF3"/>
    <w:rsid w:val="000C5F5D"/>
    <w:rsid w:val="000C61BC"/>
    <w:rsid w:val="000C6293"/>
    <w:rsid w:val="000C636C"/>
    <w:rsid w:val="000C63C4"/>
    <w:rsid w:val="000C64C2"/>
    <w:rsid w:val="000C64C9"/>
    <w:rsid w:val="000C69EA"/>
    <w:rsid w:val="000C6DE9"/>
    <w:rsid w:val="000C6E70"/>
    <w:rsid w:val="000C6F6E"/>
    <w:rsid w:val="000C6FE9"/>
    <w:rsid w:val="000C726E"/>
    <w:rsid w:val="000C794F"/>
    <w:rsid w:val="000C7995"/>
    <w:rsid w:val="000C7B47"/>
    <w:rsid w:val="000C7CFF"/>
    <w:rsid w:val="000D002D"/>
    <w:rsid w:val="000D0245"/>
    <w:rsid w:val="000D0402"/>
    <w:rsid w:val="000D0415"/>
    <w:rsid w:val="000D075B"/>
    <w:rsid w:val="000D0A50"/>
    <w:rsid w:val="000D0A81"/>
    <w:rsid w:val="000D0B19"/>
    <w:rsid w:val="000D0B43"/>
    <w:rsid w:val="000D0D83"/>
    <w:rsid w:val="000D0DA2"/>
    <w:rsid w:val="000D13CE"/>
    <w:rsid w:val="000D1494"/>
    <w:rsid w:val="000D1761"/>
    <w:rsid w:val="000D1825"/>
    <w:rsid w:val="000D198F"/>
    <w:rsid w:val="000D1A98"/>
    <w:rsid w:val="000D1B35"/>
    <w:rsid w:val="000D1CCF"/>
    <w:rsid w:val="000D1D89"/>
    <w:rsid w:val="000D1D8F"/>
    <w:rsid w:val="000D1E97"/>
    <w:rsid w:val="000D2162"/>
    <w:rsid w:val="000D2274"/>
    <w:rsid w:val="000D2462"/>
    <w:rsid w:val="000D24F3"/>
    <w:rsid w:val="000D2697"/>
    <w:rsid w:val="000D2781"/>
    <w:rsid w:val="000D27CB"/>
    <w:rsid w:val="000D29C3"/>
    <w:rsid w:val="000D2A07"/>
    <w:rsid w:val="000D2A2E"/>
    <w:rsid w:val="000D2C67"/>
    <w:rsid w:val="000D2CD8"/>
    <w:rsid w:val="000D2E4F"/>
    <w:rsid w:val="000D2F92"/>
    <w:rsid w:val="000D303F"/>
    <w:rsid w:val="000D3240"/>
    <w:rsid w:val="000D3540"/>
    <w:rsid w:val="000D3605"/>
    <w:rsid w:val="000D36D4"/>
    <w:rsid w:val="000D36FB"/>
    <w:rsid w:val="000D37EE"/>
    <w:rsid w:val="000D3919"/>
    <w:rsid w:val="000D3A9E"/>
    <w:rsid w:val="000D3CB1"/>
    <w:rsid w:val="000D3E47"/>
    <w:rsid w:val="000D4190"/>
    <w:rsid w:val="000D4634"/>
    <w:rsid w:val="000D48A0"/>
    <w:rsid w:val="000D4AAE"/>
    <w:rsid w:val="000D4B1C"/>
    <w:rsid w:val="000D50D0"/>
    <w:rsid w:val="000D580D"/>
    <w:rsid w:val="000D5826"/>
    <w:rsid w:val="000D5AC3"/>
    <w:rsid w:val="000D5ADB"/>
    <w:rsid w:val="000D5D2D"/>
    <w:rsid w:val="000D5D98"/>
    <w:rsid w:val="000D5FDD"/>
    <w:rsid w:val="000D62FF"/>
    <w:rsid w:val="000D6511"/>
    <w:rsid w:val="000D65F2"/>
    <w:rsid w:val="000D6B10"/>
    <w:rsid w:val="000D705E"/>
    <w:rsid w:val="000D769C"/>
    <w:rsid w:val="000D7774"/>
    <w:rsid w:val="000D79C7"/>
    <w:rsid w:val="000D7BFE"/>
    <w:rsid w:val="000D7C4F"/>
    <w:rsid w:val="000D7C80"/>
    <w:rsid w:val="000D7FD2"/>
    <w:rsid w:val="000E00E0"/>
    <w:rsid w:val="000E0323"/>
    <w:rsid w:val="000E03F3"/>
    <w:rsid w:val="000E0555"/>
    <w:rsid w:val="000E0642"/>
    <w:rsid w:val="000E072E"/>
    <w:rsid w:val="000E0807"/>
    <w:rsid w:val="000E08BE"/>
    <w:rsid w:val="000E0AE9"/>
    <w:rsid w:val="000E0B4B"/>
    <w:rsid w:val="000E0C90"/>
    <w:rsid w:val="000E0D1A"/>
    <w:rsid w:val="000E0FE3"/>
    <w:rsid w:val="000E131E"/>
    <w:rsid w:val="000E19D6"/>
    <w:rsid w:val="000E1E18"/>
    <w:rsid w:val="000E1ED8"/>
    <w:rsid w:val="000E201C"/>
    <w:rsid w:val="000E2160"/>
    <w:rsid w:val="000E2384"/>
    <w:rsid w:val="000E2761"/>
    <w:rsid w:val="000E27FF"/>
    <w:rsid w:val="000E287F"/>
    <w:rsid w:val="000E2887"/>
    <w:rsid w:val="000E2B23"/>
    <w:rsid w:val="000E3088"/>
    <w:rsid w:val="000E3E44"/>
    <w:rsid w:val="000E4058"/>
    <w:rsid w:val="000E4137"/>
    <w:rsid w:val="000E415C"/>
    <w:rsid w:val="000E4512"/>
    <w:rsid w:val="000E471E"/>
    <w:rsid w:val="000E482F"/>
    <w:rsid w:val="000E4DBE"/>
    <w:rsid w:val="000E4E0B"/>
    <w:rsid w:val="000E4E7C"/>
    <w:rsid w:val="000E4EC0"/>
    <w:rsid w:val="000E5648"/>
    <w:rsid w:val="000E57D0"/>
    <w:rsid w:val="000E58BD"/>
    <w:rsid w:val="000E5942"/>
    <w:rsid w:val="000E5C02"/>
    <w:rsid w:val="000E5DB3"/>
    <w:rsid w:val="000E6210"/>
    <w:rsid w:val="000E6244"/>
    <w:rsid w:val="000E6337"/>
    <w:rsid w:val="000E66A9"/>
    <w:rsid w:val="000E6750"/>
    <w:rsid w:val="000E6862"/>
    <w:rsid w:val="000E6937"/>
    <w:rsid w:val="000E6955"/>
    <w:rsid w:val="000E69CD"/>
    <w:rsid w:val="000E6A69"/>
    <w:rsid w:val="000E6D7B"/>
    <w:rsid w:val="000E6F12"/>
    <w:rsid w:val="000E71E4"/>
    <w:rsid w:val="000E7219"/>
    <w:rsid w:val="000E7420"/>
    <w:rsid w:val="000E7661"/>
    <w:rsid w:val="000E7B40"/>
    <w:rsid w:val="000E7BF5"/>
    <w:rsid w:val="000E7D89"/>
    <w:rsid w:val="000E7E18"/>
    <w:rsid w:val="000E7EA6"/>
    <w:rsid w:val="000F0021"/>
    <w:rsid w:val="000F050C"/>
    <w:rsid w:val="000F06C7"/>
    <w:rsid w:val="000F093B"/>
    <w:rsid w:val="000F0C8C"/>
    <w:rsid w:val="000F14CD"/>
    <w:rsid w:val="000F14D0"/>
    <w:rsid w:val="000F18AE"/>
    <w:rsid w:val="000F1F5D"/>
    <w:rsid w:val="000F1FF3"/>
    <w:rsid w:val="000F20EF"/>
    <w:rsid w:val="000F22D0"/>
    <w:rsid w:val="000F2471"/>
    <w:rsid w:val="000F2480"/>
    <w:rsid w:val="000F2EC5"/>
    <w:rsid w:val="000F2F2E"/>
    <w:rsid w:val="000F3200"/>
    <w:rsid w:val="000F327B"/>
    <w:rsid w:val="000F3422"/>
    <w:rsid w:val="000F3577"/>
    <w:rsid w:val="000F35CB"/>
    <w:rsid w:val="000F35F1"/>
    <w:rsid w:val="000F37CA"/>
    <w:rsid w:val="000F37ED"/>
    <w:rsid w:val="000F39DC"/>
    <w:rsid w:val="000F3DA3"/>
    <w:rsid w:val="000F3E09"/>
    <w:rsid w:val="000F3FAA"/>
    <w:rsid w:val="000F4174"/>
    <w:rsid w:val="000F4283"/>
    <w:rsid w:val="000F4617"/>
    <w:rsid w:val="000F467F"/>
    <w:rsid w:val="000F46C7"/>
    <w:rsid w:val="000F475D"/>
    <w:rsid w:val="000F4ED4"/>
    <w:rsid w:val="000F5155"/>
    <w:rsid w:val="000F5191"/>
    <w:rsid w:val="000F5BFE"/>
    <w:rsid w:val="000F5CDD"/>
    <w:rsid w:val="000F5D33"/>
    <w:rsid w:val="000F5D4C"/>
    <w:rsid w:val="000F5E4A"/>
    <w:rsid w:val="000F5EED"/>
    <w:rsid w:val="000F644E"/>
    <w:rsid w:val="000F6776"/>
    <w:rsid w:val="000F680B"/>
    <w:rsid w:val="000F6881"/>
    <w:rsid w:val="000F6A63"/>
    <w:rsid w:val="000F6CC1"/>
    <w:rsid w:val="000F6FAE"/>
    <w:rsid w:val="000F6FAF"/>
    <w:rsid w:val="000F73C7"/>
    <w:rsid w:val="000F75D4"/>
    <w:rsid w:val="000F79D7"/>
    <w:rsid w:val="000F7B19"/>
    <w:rsid w:val="000F7F4A"/>
    <w:rsid w:val="001000C4"/>
    <w:rsid w:val="00100100"/>
    <w:rsid w:val="00100285"/>
    <w:rsid w:val="0010045A"/>
    <w:rsid w:val="001004BD"/>
    <w:rsid w:val="00100804"/>
    <w:rsid w:val="00100BE7"/>
    <w:rsid w:val="00100E8E"/>
    <w:rsid w:val="00100FD9"/>
    <w:rsid w:val="001011F9"/>
    <w:rsid w:val="001013AD"/>
    <w:rsid w:val="0010140E"/>
    <w:rsid w:val="00101513"/>
    <w:rsid w:val="00101739"/>
    <w:rsid w:val="00101B95"/>
    <w:rsid w:val="00101DB0"/>
    <w:rsid w:val="0010204A"/>
    <w:rsid w:val="001022FC"/>
    <w:rsid w:val="001027DF"/>
    <w:rsid w:val="0010280E"/>
    <w:rsid w:val="001029C6"/>
    <w:rsid w:val="00102BF1"/>
    <w:rsid w:val="00102E7B"/>
    <w:rsid w:val="00102F12"/>
    <w:rsid w:val="00102F31"/>
    <w:rsid w:val="001033B9"/>
    <w:rsid w:val="0010344B"/>
    <w:rsid w:val="0010346F"/>
    <w:rsid w:val="001034C5"/>
    <w:rsid w:val="00103548"/>
    <w:rsid w:val="00103C3B"/>
    <w:rsid w:val="00103C91"/>
    <w:rsid w:val="00103D0D"/>
    <w:rsid w:val="00103D16"/>
    <w:rsid w:val="00103D70"/>
    <w:rsid w:val="00103DB7"/>
    <w:rsid w:val="0010412B"/>
    <w:rsid w:val="0010424B"/>
    <w:rsid w:val="0010445E"/>
    <w:rsid w:val="0010446C"/>
    <w:rsid w:val="0010449E"/>
    <w:rsid w:val="00104A2F"/>
    <w:rsid w:val="00104A7A"/>
    <w:rsid w:val="00104BD3"/>
    <w:rsid w:val="00104D62"/>
    <w:rsid w:val="00104DA4"/>
    <w:rsid w:val="00104FD4"/>
    <w:rsid w:val="0010531C"/>
    <w:rsid w:val="00105653"/>
    <w:rsid w:val="001056B4"/>
    <w:rsid w:val="0010578E"/>
    <w:rsid w:val="0010580C"/>
    <w:rsid w:val="00105AEB"/>
    <w:rsid w:val="00105BB0"/>
    <w:rsid w:val="00106050"/>
    <w:rsid w:val="001060C6"/>
    <w:rsid w:val="001066DB"/>
    <w:rsid w:val="00106A46"/>
    <w:rsid w:val="00106A77"/>
    <w:rsid w:val="00107286"/>
    <w:rsid w:val="00107300"/>
    <w:rsid w:val="00107334"/>
    <w:rsid w:val="0010741E"/>
    <w:rsid w:val="0010753D"/>
    <w:rsid w:val="001075B1"/>
    <w:rsid w:val="001075BD"/>
    <w:rsid w:val="00107774"/>
    <w:rsid w:val="00107AEB"/>
    <w:rsid w:val="00107B24"/>
    <w:rsid w:val="00107EF3"/>
    <w:rsid w:val="0011015B"/>
    <w:rsid w:val="001102E4"/>
    <w:rsid w:val="00110357"/>
    <w:rsid w:val="001103C5"/>
    <w:rsid w:val="0011042C"/>
    <w:rsid w:val="00110663"/>
    <w:rsid w:val="0011078F"/>
    <w:rsid w:val="00110868"/>
    <w:rsid w:val="00110B12"/>
    <w:rsid w:val="00110D42"/>
    <w:rsid w:val="00110DDF"/>
    <w:rsid w:val="00110FBE"/>
    <w:rsid w:val="00111159"/>
    <w:rsid w:val="0011115F"/>
    <w:rsid w:val="001113AB"/>
    <w:rsid w:val="001114B4"/>
    <w:rsid w:val="00111532"/>
    <w:rsid w:val="00111550"/>
    <w:rsid w:val="00111571"/>
    <w:rsid w:val="001118F6"/>
    <w:rsid w:val="00111C1D"/>
    <w:rsid w:val="00111CA6"/>
    <w:rsid w:val="00112128"/>
    <w:rsid w:val="0011221C"/>
    <w:rsid w:val="001123C4"/>
    <w:rsid w:val="001125DE"/>
    <w:rsid w:val="00112751"/>
    <w:rsid w:val="00112805"/>
    <w:rsid w:val="00112A0D"/>
    <w:rsid w:val="00112A49"/>
    <w:rsid w:val="00112B86"/>
    <w:rsid w:val="00112C27"/>
    <w:rsid w:val="00112C41"/>
    <w:rsid w:val="00112C51"/>
    <w:rsid w:val="00112DBF"/>
    <w:rsid w:val="00113025"/>
    <w:rsid w:val="001131F1"/>
    <w:rsid w:val="00113650"/>
    <w:rsid w:val="001136D5"/>
    <w:rsid w:val="00113AAE"/>
    <w:rsid w:val="00113F4B"/>
    <w:rsid w:val="00114371"/>
    <w:rsid w:val="0011445A"/>
    <w:rsid w:val="0011447D"/>
    <w:rsid w:val="00114EEB"/>
    <w:rsid w:val="001150A6"/>
    <w:rsid w:val="00115347"/>
    <w:rsid w:val="001158BE"/>
    <w:rsid w:val="00115A91"/>
    <w:rsid w:val="00115A9A"/>
    <w:rsid w:val="00115B38"/>
    <w:rsid w:val="00115D8E"/>
    <w:rsid w:val="00115F69"/>
    <w:rsid w:val="001165B2"/>
    <w:rsid w:val="00116708"/>
    <w:rsid w:val="00116838"/>
    <w:rsid w:val="00116BFD"/>
    <w:rsid w:val="00116BFE"/>
    <w:rsid w:val="001171F4"/>
    <w:rsid w:val="00117290"/>
    <w:rsid w:val="001174EA"/>
    <w:rsid w:val="00117716"/>
    <w:rsid w:val="00117776"/>
    <w:rsid w:val="001177A4"/>
    <w:rsid w:val="00117BEA"/>
    <w:rsid w:val="00117D98"/>
    <w:rsid w:val="00117DF1"/>
    <w:rsid w:val="001203DF"/>
    <w:rsid w:val="0012054F"/>
    <w:rsid w:val="001207E1"/>
    <w:rsid w:val="0012093D"/>
    <w:rsid w:val="00120A11"/>
    <w:rsid w:val="00120ABB"/>
    <w:rsid w:val="00120CF4"/>
    <w:rsid w:val="00120D6A"/>
    <w:rsid w:val="00120EC7"/>
    <w:rsid w:val="0012107D"/>
    <w:rsid w:val="00121214"/>
    <w:rsid w:val="0012125E"/>
    <w:rsid w:val="001215B0"/>
    <w:rsid w:val="001218BC"/>
    <w:rsid w:val="0012228D"/>
    <w:rsid w:val="001223D5"/>
    <w:rsid w:val="0012280E"/>
    <w:rsid w:val="00122A6E"/>
    <w:rsid w:val="00122B7B"/>
    <w:rsid w:val="00122C0A"/>
    <w:rsid w:val="0012315E"/>
    <w:rsid w:val="00123264"/>
    <w:rsid w:val="001232F8"/>
    <w:rsid w:val="00123577"/>
    <w:rsid w:val="0012382C"/>
    <w:rsid w:val="0012396E"/>
    <w:rsid w:val="00123E86"/>
    <w:rsid w:val="00123F38"/>
    <w:rsid w:val="001243FC"/>
    <w:rsid w:val="001244D4"/>
    <w:rsid w:val="00124517"/>
    <w:rsid w:val="0012484A"/>
    <w:rsid w:val="001249FE"/>
    <w:rsid w:val="00124A3B"/>
    <w:rsid w:val="00125297"/>
    <w:rsid w:val="00125355"/>
    <w:rsid w:val="001254AD"/>
    <w:rsid w:val="00125B9F"/>
    <w:rsid w:val="00125BA5"/>
    <w:rsid w:val="00125BB1"/>
    <w:rsid w:val="00125BC2"/>
    <w:rsid w:val="00125CE4"/>
    <w:rsid w:val="00125CF6"/>
    <w:rsid w:val="00125D5D"/>
    <w:rsid w:val="00125F8A"/>
    <w:rsid w:val="00126098"/>
    <w:rsid w:val="001260C3"/>
    <w:rsid w:val="0012631E"/>
    <w:rsid w:val="0012636B"/>
    <w:rsid w:val="00126483"/>
    <w:rsid w:val="00126893"/>
    <w:rsid w:val="00126B0C"/>
    <w:rsid w:val="00126C38"/>
    <w:rsid w:val="00126C4A"/>
    <w:rsid w:val="00126D16"/>
    <w:rsid w:val="00126D3F"/>
    <w:rsid w:val="00126E89"/>
    <w:rsid w:val="00126E95"/>
    <w:rsid w:val="0012793D"/>
    <w:rsid w:val="00127A90"/>
    <w:rsid w:val="00127ABB"/>
    <w:rsid w:val="00127B2C"/>
    <w:rsid w:val="0013000F"/>
    <w:rsid w:val="0013034C"/>
    <w:rsid w:val="00130370"/>
    <w:rsid w:val="001304AC"/>
    <w:rsid w:val="00130797"/>
    <w:rsid w:val="00130975"/>
    <w:rsid w:val="001309B4"/>
    <w:rsid w:val="00130CDA"/>
    <w:rsid w:val="00130D24"/>
    <w:rsid w:val="00130F30"/>
    <w:rsid w:val="00131432"/>
    <w:rsid w:val="001316C2"/>
    <w:rsid w:val="001316F2"/>
    <w:rsid w:val="0013175C"/>
    <w:rsid w:val="00131B3F"/>
    <w:rsid w:val="00131C8C"/>
    <w:rsid w:val="00131D6D"/>
    <w:rsid w:val="00131E63"/>
    <w:rsid w:val="00131E65"/>
    <w:rsid w:val="00131FF3"/>
    <w:rsid w:val="00132040"/>
    <w:rsid w:val="00132110"/>
    <w:rsid w:val="001322EF"/>
    <w:rsid w:val="00132454"/>
    <w:rsid w:val="001324B0"/>
    <w:rsid w:val="0013268A"/>
    <w:rsid w:val="001326C3"/>
    <w:rsid w:val="0013293B"/>
    <w:rsid w:val="00132D6B"/>
    <w:rsid w:val="00132DF8"/>
    <w:rsid w:val="001332AA"/>
    <w:rsid w:val="001332DC"/>
    <w:rsid w:val="001334AF"/>
    <w:rsid w:val="0013354B"/>
    <w:rsid w:val="0013355F"/>
    <w:rsid w:val="00133A9C"/>
    <w:rsid w:val="00133C46"/>
    <w:rsid w:val="0013413D"/>
    <w:rsid w:val="001342CB"/>
    <w:rsid w:val="0013464F"/>
    <w:rsid w:val="00134EC6"/>
    <w:rsid w:val="00134F42"/>
    <w:rsid w:val="0013502D"/>
    <w:rsid w:val="0013502E"/>
    <w:rsid w:val="001352AD"/>
    <w:rsid w:val="001352F4"/>
    <w:rsid w:val="00135612"/>
    <w:rsid w:val="00135F16"/>
    <w:rsid w:val="0013608B"/>
    <w:rsid w:val="0013622E"/>
    <w:rsid w:val="001363B4"/>
    <w:rsid w:val="0013645B"/>
    <w:rsid w:val="00136DC2"/>
    <w:rsid w:val="0013710D"/>
    <w:rsid w:val="001374D1"/>
    <w:rsid w:val="00137593"/>
    <w:rsid w:val="00137605"/>
    <w:rsid w:val="00137664"/>
    <w:rsid w:val="00137B6A"/>
    <w:rsid w:val="00137B74"/>
    <w:rsid w:val="00137C01"/>
    <w:rsid w:val="00137DA8"/>
    <w:rsid w:val="00137E46"/>
    <w:rsid w:val="00140077"/>
    <w:rsid w:val="001400D9"/>
    <w:rsid w:val="00140327"/>
    <w:rsid w:val="001403D1"/>
    <w:rsid w:val="0014040D"/>
    <w:rsid w:val="001404CA"/>
    <w:rsid w:val="00140508"/>
    <w:rsid w:val="00140670"/>
    <w:rsid w:val="00140760"/>
    <w:rsid w:val="00140792"/>
    <w:rsid w:val="00140996"/>
    <w:rsid w:val="001409E3"/>
    <w:rsid w:val="00140BF0"/>
    <w:rsid w:val="00140D1E"/>
    <w:rsid w:val="00140D56"/>
    <w:rsid w:val="00141215"/>
    <w:rsid w:val="001413B0"/>
    <w:rsid w:val="00141715"/>
    <w:rsid w:val="00141954"/>
    <w:rsid w:val="00141BC6"/>
    <w:rsid w:val="00141C3E"/>
    <w:rsid w:val="00141CEB"/>
    <w:rsid w:val="00141ECF"/>
    <w:rsid w:val="00141FAA"/>
    <w:rsid w:val="001421C9"/>
    <w:rsid w:val="001425D6"/>
    <w:rsid w:val="00142809"/>
    <w:rsid w:val="001430CA"/>
    <w:rsid w:val="0014312F"/>
    <w:rsid w:val="00143254"/>
    <w:rsid w:val="00143563"/>
    <w:rsid w:val="001435D9"/>
    <w:rsid w:val="001437E2"/>
    <w:rsid w:val="00143866"/>
    <w:rsid w:val="00143A19"/>
    <w:rsid w:val="00144010"/>
    <w:rsid w:val="0014414D"/>
    <w:rsid w:val="001441DF"/>
    <w:rsid w:val="001443F2"/>
    <w:rsid w:val="00144408"/>
    <w:rsid w:val="00144413"/>
    <w:rsid w:val="001447B8"/>
    <w:rsid w:val="00144E77"/>
    <w:rsid w:val="00144FA6"/>
    <w:rsid w:val="00145062"/>
    <w:rsid w:val="001453F9"/>
    <w:rsid w:val="0014564F"/>
    <w:rsid w:val="001456E4"/>
    <w:rsid w:val="00145A0F"/>
    <w:rsid w:val="00145B81"/>
    <w:rsid w:val="00145BB9"/>
    <w:rsid w:val="00145D9B"/>
    <w:rsid w:val="00145F55"/>
    <w:rsid w:val="0014630F"/>
    <w:rsid w:val="001463EB"/>
    <w:rsid w:val="001464D7"/>
    <w:rsid w:val="001466C5"/>
    <w:rsid w:val="001467CF"/>
    <w:rsid w:val="00146CCD"/>
    <w:rsid w:val="00146D3C"/>
    <w:rsid w:val="0014704A"/>
    <w:rsid w:val="0014707D"/>
    <w:rsid w:val="00147506"/>
    <w:rsid w:val="001477AD"/>
    <w:rsid w:val="001479D4"/>
    <w:rsid w:val="00147C0F"/>
    <w:rsid w:val="00147C82"/>
    <w:rsid w:val="00150076"/>
    <w:rsid w:val="001502F2"/>
    <w:rsid w:val="001504B0"/>
    <w:rsid w:val="001504E2"/>
    <w:rsid w:val="001506B9"/>
    <w:rsid w:val="001509B4"/>
    <w:rsid w:val="001509EE"/>
    <w:rsid w:val="00150B86"/>
    <w:rsid w:val="00150D96"/>
    <w:rsid w:val="001512A4"/>
    <w:rsid w:val="001516A2"/>
    <w:rsid w:val="00151732"/>
    <w:rsid w:val="001519D8"/>
    <w:rsid w:val="00151D08"/>
    <w:rsid w:val="00151F36"/>
    <w:rsid w:val="00152012"/>
    <w:rsid w:val="001520DD"/>
    <w:rsid w:val="001521A1"/>
    <w:rsid w:val="001522BA"/>
    <w:rsid w:val="0015263C"/>
    <w:rsid w:val="00152A0C"/>
    <w:rsid w:val="00152AB9"/>
    <w:rsid w:val="00152B5D"/>
    <w:rsid w:val="00152EE7"/>
    <w:rsid w:val="00153319"/>
    <w:rsid w:val="001533AB"/>
    <w:rsid w:val="00153553"/>
    <w:rsid w:val="0015358B"/>
    <w:rsid w:val="00153830"/>
    <w:rsid w:val="00153BFE"/>
    <w:rsid w:val="00153C82"/>
    <w:rsid w:val="00154068"/>
    <w:rsid w:val="001540AA"/>
    <w:rsid w:val="001541B6"/>
    <w:rsid w:val="001542F8"/>
    <w:rsid w:val="00154340"/>
    <w:rsid w:val="00154696"/>
    <w:rsid w:val="00154A86"/>
    <w:rsid w:val="00154C0F"/>
    <w:rsid w:val="00154F49"/>
    <w:rsid w:val="001550A7"/>
    <w:rsid w:val="001552D1"/>
    <w:rsid w:val="001553CC"/>
    <w:rsid w:val="0015544E"/>
    <w:rsid w:val="001557DE"/>
    <w:rsid w:val="00155903"/>
    <w:rsid w:val="00155906"/>
    <w:rsid w:val="00155A52"/>
    <w:rsid w:val="00155AD9"/>
    <w:rsid w:val="00155E23"/>
    <w:rsid w:val="00155E5C"/>
    <w:rsid w:val="00155EA2"/>
    <w:rsid w:val="00156162"/>
    <w:rsid w:val="00156306"/>
    <w:rsid w:val="00156422"/>
    <w:rsid w:val="001565E1"/>
    <w:rsid w:val="001566DF"/>
    <w:rsid w:val="00156746"/>
    <w:rsid w:val="00156C48"/>
    <w:rsid w:val="00156D0F"/>
    <w:rsid w:val="00156D17"/>
    <w:rsid w:val="00156E71"/>
    <w:rsid w:val="00156E80"/>
    <w:rsid w:val="00156F20"/>
    <w:rsid w:val="00157044"/>
    <w:rsid w:val="001579DB"/>
    <w:rsid w:val="00157A82"/>
    <w:rsid w:val="00157EB3"/>
    <w:rsid w:val="00157FA1"/>
    <w:rsid w:val="00157FCE"/>
    <w:rsid w:val="00160118"/>
    <w:rsid w:val="001601DE"/>
    <w:rsid w:val="0016027D"/>
    <w:rsid w:val="00160345"/>
    <w:rsid w:val="001603F3"/>
    <w:rsid w:val="001605B9"/>
    <w:rsid w:val="00160737"/>
    <w:rsid w:val="0016083D"/>
    <w:rsid w:val="0016084C"/>
    <w:rsid w:val="00160A78"/>
    <w:rsid w:val="00160CBB"/>
    <w:rsid w:val="00160E76"/>
    <w:rsid w:val="00160F08"/>
    <w:rsid w:val="001611E5"/>
    <w:rsid w:val="001612F6"/>
    <w:rsid w:val="00161304"/>
    <w:rsid w:val="0016133B"/>
    <w:rsid w:val="00161950"/>
    <w:rsid w:val="0016196B"/>
    <w:rsid w:val="00161B7A"/>
    <w:rsid w:val="00161C39"/>
    <w:rsid w:val="00161CC3"/>
    <w:rsid w:val="00161EEF"/>
    <w:rsid w:val="00161FED"/>
    <w:rsid w:val="001620D6"/>
    <w:rsid w:val="00162593"/>
    <w:rsid w:val="00162716"/>
    <w:rsid w:val="00162830"/>
    <w:rsid w:val="00162D58"/>
    <w:rsid w:val="00162F76"/>
    <w:rsid w:val="00162F82"/>
    <w:rsid w:val="00162FC5"/>
    <w:rsid w:val="00163020"/>
    <w:rsid w:val="00163196"/>
    <w:rsid w:val="0016330F"/>
    <w:rsid w:val="00163735"/>
    <w:rsid w:val="00163960"/>
    <w:rsid w:val="00163AA6"/>
    <w:rsid w:val="00163AC6"/>
    <w:rsid w:val="00163B7B"/>
    <w:rsid w:val="00163BB2"/>
    <w:rsid w:val="00163FF3"/>
    <w:rsid w:val="00164237"/>
    <w:rsid w:val="001642F4"/>
    <w:rsid w:val="00164B31"/>
    <w:rsid w:val="00164B9F"/>
    <w:rsid w:val="00164D16"/>
    <w:rsid w:val="00164E37"/>
    <w:rsid w:val="00164E55"/>
    <w:rsid w:val="0016507A"/>
    <w:rsid w:val="0016519A"/>
    <w:rsid w:val="001656DE"/>
    <w:rsid w:val="001657F4"/>
    <w:rsid w:val="00165AFE"/>
    <w:rsid w:val="00165DBD"/>
    <w:rsid w:val="00165DD7"/>
    <w:rsid w:val="00165DE9"/>
    <w:rsid w:val="0016607F"/>
    <w:rsid w:val="0016610F"/>
    <w:rsid w:val="0016611D"/>
    <w:rsid w:val="0016644B"/>
    <w:rsid w:val="00166559"/>
    <w:rsid w:val="00166567"/>
    <w:rsid w:val="0016656E"/>
    <w:rsid w:val="001668F4"/>
    <w:rsid w:val="00166CA9"/>
    <w:rsid w:val="00166F45"/>
    <w:rsid w:val="00167018"/>
    <w:rsid w:val="0016702D"/>
    <w:rsid w:val="00167072"/>
    <w:rsid w:val="001670B6"/>
    <w:rsid w:val="001673D2"/>
    <w:rsid w:val="0016759C"/>
    <w:rsid w:val="00167649"/>
    <w:rsid w:val="001678CD"/>
    <w:rsid w:val="00167960"/>
    <w:rsid w:val="0016797E"/>
    <w:rsid w:val="00167A58"/>
    <w:rsid w:val="00167C2B"/>
    <w:rsid w:val="00167C33"/>
    <w:rsid w:val="00167D1F"/>
    <w:rsid w:val="00167E69"/>
    <w:rsid w:val="00170478"/>
    <w:rsid w:val="00170498"/>
    <w:rsid w:val="0017052F"/>
    <w:rsid w:val="00170637"/>
    <w:rsid w:val="00170772"/>
    <w:rsid w:val="00170954"/>
    <w:rsid w:val="00170AE3"/>
    <w:rsid w:val="00170C90"/>
    <w:rsid w:val="001711CE"/>
    <w:rsid w:val="00171218"/>
    <w:rsid w:val="001714A0"/>
    <w:rsid w:val="0017160C"/>
    <w:rsid w:val="00171765"/>
    <w:rsid w:val="00171A59"/>
    <w:rsid w:val="00171B8D"/>
    <w:rsid w:val="00171BE2"/>
    <w:rsid w:val="00171D9E"/>
    <w:rsid w:val="00171EC4"/>
    <w:rsid w:val="00171FD7"/>
    <w:rsid w:val="00172030"/>
    <w:rsid w:val="00172544"/>
    <w:rsid w:val="001727C0"/>
    <w:rsid w:val="001729EC"/>
    <w:rsid w:val="00172CC6"/>
    <w:rsid w:val="00172EE2"/>
    <w:rsid w:val="0017305C"/>
    <w:rsid w:val="0017306D"/>
    <w:rsid w:val="00173269"/>
    <w:rsid w:val="00173396"/>
    <w:rsid w:val="001736DD"/>
    <w:rsid w:val="001737C2"/>
    <w:rsid w:val="001739CE"/>
    <w:rsid w:val="00173B5C"/>
    <w:rsid w:val="00173D1C"/>
    <w:rsid w:val="00173DA3"/>
    <w:rsid w:val="00173EE2"/>
    <w:rsid w:val="00174085"/>
    <w:rsid w:val="00174137"/>
    <w:rsid w:val="00174497"/>
    <w:rsid w:val="00174701"/>
    <w:rsid w:val="0017490B"/>
    <w:rsid w:val="00174A1D"/>
    <w:rsid w:val="00174A6B"/>
    <w:rsid w:val="00174A73"/>
    <w:rsid w:val="00174A98"/>
    <w:rsid w:val="00175464"/>
    <w:rsid w:val="001755AD"/>
    <w:rsid w:val="00175956"/>
    <w:rsid w:val="001759B6"/>
    <w:rsid w:val="00175A42"/>
    <w:rsid w:val="00175C26"/>
    <w:rsid w:val="00175E00"/>
    <w:rsid w:val="00175E8A"/>
    <w:rsid w:val="00175F8B"/>
    <w:rsid w:val="00176184"/>
    <w:rsid w:val="001763C2"/>
    <w:rsid w:val="001765A6"/>
    <w:rsid w:val="0017668B"/>
    <w:rsid w:val="0017677E"/>
    <w:rsid w:val="00176B8E"/>
    <w:rsid w:val="00176D1B"/>
    <w:rsid w:val="00176D8F"/>
    <w:rsid w:val="00176DB6"/>
    <w:rsid w:val="0017724C"/>
    <w:rsid w:val="00177636"/>
    <w:rsid w:val="001776CA"/>
    <w:rsid w:val="001776CC"/>
    <w:rsid w:val="00177913"/>
    <w:rsid w:val="001779C8"/>
    <w:rsid w:val="00177A58"/>
    <w:rsid w:val="00177A9F"/>
    <w:rsid w:val="00177AD1"/>
    <w:rsid w:val="00177BF4"/>
    <w:rsid w:val="00177C02"/>
    <w:rsid w:val="00177E1E"/>
    <w:rsid w:val="0018029B"/>
    <w:rsid w:val="001803BC"/>
    <w:rsid w:val="001803FB"/>
    <w:rsid w:val="00180AA2"/>
    <w:rsid w:val="00180ABD"/>
    <w:rsid w:val="00180B3A"/>
    <w:rsid w:val="001810CE"/>
    <w:rsid w:val="00181101"/>
    <w:rsid w:val="00181107"/>
    <w:rsid w:val="00181357"/>
    <w:rsid w:val="00181370"/>
    <w:rsid w:val="001813DE"/>
    <w:rsid w:val="00181D2E"/>
    <w:rsid w:val="00182057"/>
    <w:rsid w:val="0018219C"/>
    <w:rsid w:val="0018223A"/>
    <w:rsid w:val="00182277"/>
    <w:rsid w:val="001823F9"/>
    <w:rsid w:val="00182473"/>
    <w:rsid w:val="001825DB"/>
    <w:rsid w:val="00182604"/>
    <w:rsid w:val="00182706"/>
    <w:rsid w:val="00182997"/>
    <w:rsid w:val="00182DE7"/>
    <w:rsid w:val="00182ED6"/>
    <w:rsid w:val="001830EB"/>
    <w:rsid w:val="0018312F"/>
    <w:rsid w:val="00183198"/>
    <w:rsid w:val="001831B4"/>
    <w:rsid w:val="00183954"/>
    <w:rsid w:val="00183DC0"/>
    <w:rsid w:val="00183EC6"/>
    <w:rsid w:val="00184086"/>
    <w:rsid w:val="00184132"/>
    <w:rsid w:val="0018416F"/>
    <w:rsid w:val="001841EB"/>
    <w:rsid w:val="00184434"/>
    <w:rsid w:val="00184463"/>
    <w:rsid w:val="00184476"/>
    <w:rsid w:val="001844FF"/>
    <w:rsid w:val="00184501"/>
    <w:rsid w:val="001847F7"/>
    <w:rsid w:val="00184A1F"/>
    <w:rsid w:val="00184E26"/>
    <w:rsid w:val="00184F8D"/>
    <w:rsid w:val="00185363"/>
    <w:rsid w:val="0018540F"/>
    <w:rsid w:val="0018542F"/>
    <w:rsid w:val="001854CE"/>
    <w:rsid w:val="0018565D"/>
    <w:rsid w:val="0018575D"/>
    <w:rsid w:val="0018577A"/>
    <w:rsid w:val="001857BB"/>
    <w:rsid w:val="00185DFD"/>
    <w:rsid w:val="00185F8B"/>
    <w:rsid w:val="00185FAC"/>
    <w:rsid w:val="00186091"/>
    <w:rsid w:val="001861DF"/>
    <w:rsid w:val="00186257"/>
    <w:rsid w:val="00186565"/>
    <w:rsid w:val="0018656B"/>
    <w:rsid w:val="00186605"/>
    <w:rsid w:val="00186BA3"/>
    <w:rsid w:val="00186EC7"/>
    <w:rsid w:val="00187056"/>
    <w:rsid w:val="00187387"/>
    <w:rsid w:val="001873D4"/>
    <w:rsid w:val="001874EF"/>
    <w:rsid w:val="001875A7"/>
    <w:rsid w:val="001877D0"/>
    <w:rsid w:val="00187805"/>
    <w:rsid w:val="00187AAE"/>
    <w:rsid w:val="00187B6F"/>
    <w:rsid w:val="00187C4C"/>
    <w:rsid w:val="00187D2B"/>
    <w:rsid w:val="00187FC5"/>
    <w:rsid w:val="0019001F"/>
    <w:rsid w:val="001902A0"/>
    <w:rsid w:val="0019031E"/>
    <w:rsid w:val="00190331"/>
    <w:rsid w:val="0019039C"/>
    <w:rsid w:val="001907F0"/>
    <w:rsid w:val="001908C2"/>
    <w:rsid w:val="00190E97"/>
    <w:rsid w:val="00191321"/>
    <w:rsid w:val="0019132F"/>
    <w:rsid w:val="00191514"/>
    <w:rsid w:val="00191661"/>
    <w:rsid w:val="00191692"/>
    <w:rsid w:val="001919C9"/>
    <w:rsid w:val="001919E4"/>
    <w:rsid w:val="00191A45"/>
    <w:rsid w:val="00191AF4"/>
    <w:rsid w:val="00191CD7"/>
    <w:rsid w:val="00191F96"/>
    <w:rsid w:val="00192259"/>
    <w:rsid w:val="0019237A"/>
    <w:rsid w:val="001924CD"/>
    <w:rsid w:val="00192548"/>
    <w:rsid w:val="001926B5"/>
    <w:rsid w:val="00192988"/>
    <w:rsid w:val="00192D1C"/>
    <w:rsid w:val="00192F3A"/>
    <w:rsid w:val="00192F42"/>
    <w:rsid w:val="00193104"/>
    <w:rsid w:val="0019336B"/>
    <w:rsid w:val="00193420"/>
    <w:rsid w:val="00193559"/>
    <w:rsid w:val="00193B7D"/>
    <w:rsid w:val="00193C7B"/>
    <w:rsid w:val="00193EFF"/>
    <w:rsid w:val="00193F01"/>
    <w:rsid w:val="00193F97"/>
    <w:rsid w:val="001941A1"/>
    <w:rsid w:val="00194313"/>
    <w:rsid w:val="001943EE"/>
    <w:rsid w:val="001946AC"/>
    <w:rsid w:val="001947FC"/>
    <w:rsid w:val="00194845"/>
    <w:rsid w:val="0019489D"/>
    <w:rsid w:val="001953DA"/>
    <w:rsid w:val="00195525"/>
    <w:rsid w:val="001957EB"/>
    <w:rsid w:val="00195A31"/>
    <w:rsid w:val="00195BD1"/>
    <w:rsid w:val="00195CDD"/>
    <w:rsid w:val="00195E78"/>
    <w:rsid w:val="00196012"/>
    <w:rsid w:val="001960A8"/>
    <w:rsid w:val="0019629B"/>
    <w:rsid w:val="00196599"/>
    <w:rsid w:val="00196A3F"/>
    <w:rsid w:val="00196D26"/>
    <w:rsid w:val="00196DF5"/>
    <w:rsid w:val="00196F13"/>
    <w:rsid w:val="001976C9"/>
    <w:rsid w:val="00197851"/>
    <w:rsid w:val="001979F4"/>
    <w:rsid w:val="00197BF0"/>
    <w:rsid w:val="00197CA4"/>
    <w:rsid w:val="00197DFA"/>
    <w:rsid w:val="00197F6B"/>
    <w:rsid w:val="001A0124"/>
    <w:rsid w:val="001A03A1"/>
    <w:rsid w:val="001A0473"/>
    <w:rsid w:val="001A0532"/>
    <w:rsid w:val="001A06CD"/>
    <w:rsid w:val="001A07A7"/>
    <w:rsid w:val="001A0802"/>
    <w:rsid w:val="001A092F"/>
    <w:rsid w:val="001A0B03"/>
    <w:rsid w:val="001A0B3C"/>
    <w:rsid w:val="001A0E69"/>
    <w:rsid w:val="001A11D9"/>
    <w:rsid w:val="001A13B8"/>
    <w:rsid w:val="001A1410"/>
    <w:rsid w:val="001A16FC"/>
    <w:rsid w:val="001A1BB1"/>
    <w:rsid w:val="001A1C19"/>
    <w:rsid w:val="001A1C98"/>
    <w:rsid w:val="001A1D3C"/>
    <w:rsid w:val="001A1DB5"/>
    <w:rsid w:val="001A2213"/>
    <w:rsid w:val="001A222A"/>
    <w:rsid w:val="001A2271"/>
    <w:rsid w:val="001A2291"/>
    <w:rsid w:val="001A25FA"/>
    <w:rsid w:val="001A2773"/>
    <w:rsid w:val="001A29AA"/>
    <w:rsid w:val="001A29F0"/>
    <w:rsid w:val="001A2B0B"/>
    <w:rsid w:val="001A2B5E"/>
    <w:rsid w:val="001A2BC4"/>
    <w:rsid w:val="001A31D6"/>
    <w:rsid w:val="001A3436"/>
    <w:rsid w:val="001A3A76"/>
    <w:rsid w:val="001A3BEE"/>
    <w:rsid w:val="001A4036"/>
    <w:rsid w:val="001A4196"/>
    <w:rsid w:val="001A4C5B"/>
    <w:rsid w:val="001A4C63"/>
    <w:rsid w:val="001A4CB5"/>
    <w:rsid w:val="001A4DEF"/>
    <w:rsid w:val="001A4EAC"/>
    <w:rsid w:val="001A4F96"/>
    <w:rsid w:val="001A50AE"/>
    <w:rsid w:val="001A5269"/>
    <w:rsid w:val="001A53AD"/>
    <w:rsid w:val="001A5430"/>
    <w:rsid w:val="001A549F"/>
    <w:rsid w:val="001A5505"/>
    <w:rsid w:val="001A573A"/>
    <w:rsid w:val="001A57CB"/>
    <w:rsid w:val="001A592E"/>
    <w:rsid w:val="001A5932"/>
    <w:rsid w:val="001A5B23"/>
    <w:rsid w:val="001A6310"/>
    <w:rsid w:val="001A635F"/>
    <w:rsid w:val="001A65F0"/>
    <w:rsid w:val="001A6697"/>
    <w:rsid w:val="001A66CC"/>
    <w:rsid w:val="001A66D8"/>
    <w:rsid w:val="001A6869"/>
    <w:rsid w:val="001A69FD"/>
    <w:rsid w:val="001A6BA8"/>
    <w:rsid w:val="001A6E27"/>
    <w:rsid w:val="001A6E8F"/>
    <w:rsid w:val="001A6F3B"/>
    <w:rsid w:val="001A7447"/>
    <w:rsid w:val="001A7528"/>
    <w:rsid w:val="001A7C8A"/>
    <w:rsid w:val="001A7CC5"/>
    <w:rsid w:val="001A7D31"/>
    <w:rsid w:val="001A7F1F"/>
    <w:rsid w:val="001B0272"/>
    <w:rsid w:val="001B0491"/>
    <w:rsid w:val="001B06EE"/>
    <w:rsid w:val="001B08FF"/>
    <w:rsid w:val="001B0907"/>
    <w:rsid w:val="001B097C"/>
    <w:rsid w:val="001B0C5A"/>
    <w:rsid w:val="001B155D"/>
    <w:rsid w:val="001B1949"/>
    <w:rsid w:val="001B1C2A"/>
    <w:rsid w:val="001B1F6B"/>
    <w:rsid w:val="001B1FCF"/>
    <w:rsid w:val="001B1FF7"/>
    <w:rsid w:val="001B20F9"/>
    <w:rsid w:val="001B2467"/>
    <w:rsid w:val="001B2582"/>
    <w:rsid w:val="001B27AD"/>
    <w:rsid w:val="001B28E0"/>
    <w:rsid w:val="001B2955"/>
    <w:rsid w:val="001B2BED"/>
    <w:rsid w:val="001B2E69"/>
    <w:rsid w:val="001B308F"/>
    <w:rsid w:val="001B313F"/>
    <w:rsid w:val="001B375E"/>
    <w:rsid w:val="001B3855"/>
    <w:rsid w:val="001B3A0E"/>
    <w:rsid w:val="001B3A45"/>
    <w:rsid w:val="001B3BDD"/>
    <w:rsid w:val="001B3E02"/>
    <w:rsid w:val="001B3ED2"/>
    <w:rsid w:val="001B4399"/>
    <w:rsid w:val="001B4445"/>
    <w:rsid w:val="001B451C"/>
    <w:rsid w:val="001B46FA"/>
    <w:rsid w:val="001B47ED"/>
    <w:rsid w:val="001B5022"/>
    <w:rsid w:val="001B54B6"/>
    <w:rsid w:val="001B5591"/>
    <w:rsid w:val="001B56F9"/>
    <w:rsid w:val="001B5752"/>
    <w:rsid w:val="001B576E"/>
    <w:rsid w:val="001B58CD"/>
    <w:rsid w:val="001B59FC"/>
    <w:rsid w:val="001B5CAC"/>
    <w:rsid w:val="001B6542"/>
    <w:rsid w:val="001B678D"/>
    <w:rsid w:val="001B6A02"/>
    <w:rsid w:val="001B6FBC"/>
    <w:rsid w:val="001B7271"/>
    <w:rsid w:val="001B740C"/>
    <w:rsid w:val="001B7AED"/>
    <w:rsid w:val="001B7CE5"/>
    <w:rsid w:val="001B7CF7"/>
    <w:rsid w:val="001C0269"/>
    <w:rsid w:val="001C02CF"/>
    <w:rsid w:val="001C063F"/>
    <w:rsid w:val="001C082F"/>
    <w:rsid w:val="001C0872"/>
    <w:rsid w:val="001C0BDB"/>
    <w:rsid w:val="001C0D86"/>
    <w:rsid w:val="001C0F69"/>
    <w:rsid w:val="001C168B"/>
    <w:rsid w:val="001C16BD"/>
    <w:rsid w:val="001C1775"/>
    <w:rsid w:val="001C1A27"/>
    <w:rsid w:val="001C1D20"/>
    <w:rsid w:val="001C1F52"/>
    <w:rsid w:val="001C23A7"/>
    <w:rsid w:val="001C2541"/>
    <w:rsid w:val="001C258D"/>
    <w:rsid w:val="001C29F2"/>
    <w:rsid w:val="001C2A69"/>
    <w:rsid w:val="001C2D18"/>
    <w:rsid w:val="001C2F6A"/>
    <w:rsid w:val="001C30D3"/>
    <w:rsid w:val="001C342F"/>
    <w:rsid w:val="001C37EF"/>
    <w:rsid w:val="001C3870"/>
    <w:rsid w:val="001C3933"/>
    <w:rsid w:val="001C3B54"/>
    <w:rsid w:val="001C3BB1"/>
    <w:rsid w:val="001C3C08"/>
    <w:rsid w:val="001C3D50"/>
    <w:rsid w:val="001C3DE6"/>
    <w:rsid w:val="001C40BD"/>
    <w:rsid w:val="001C43AB"/>
    <w:rsid w:val="001C4573"/>
    <w:rsid w:val="001C48C6"/>
    <w:rsid w:val="001C4961"/>
    <w:rsid w:val="001C4C2D"/>
    <w:rsid w:val="001C5356"/>
    <w:rsid w:val="001C5774"/>
    <w:rsid w:val="001C5BE1"/>
    <w:rsid w:val="001C5E46"/>
    <w:rsid w:val="001C5EFB"/>
    <w:rsid w:val="001C6451"/>
    <w:rsid w:val="001C6A29"/>
    <w:rsid w:val="001C6AE4"/>
    <w:rsid w:val="001C6B34"/>
    <w:rsid w:val="001C6D65"/>
    <w:rsid w:val="001C6E38"/>
    <w:rsid w:val="001C6FFD"/>
    <w:rsid w:val="001C7034"/>
    <w:rsid w:val="001C7089"/>
    <w:rsid w:val="001C71EA"/>
    <w:rsid w:val="001C79BA"/>
    <w:rsid w:val="001C7D4B"/>
    <w:rsid w:val="001D00D7"/>
    <w:rsid w:val="001D0146"/>
    <w:rsid w:val="001D0168"/>
    <w:rsid w:val="001D016C"/>
    <w:rsid w:val="001D0198"/>
    <w:rsid w:val="001D0414"/>
    <w:rsid w:val="001D084E"/>
    <w:rsid w:val="001D09BD"/>
    <w:rsid w:val="001D09E8"/>
    <w:rsid w:val="001D1004"/>
    <w:rsid w:val="001D10C9"/>
    <w:rsid w:val="001D10F3"/>
    <w:rsid w:val="001D1102"/>
    <w:rsid w:val="001D11D1"/>
    <w:rsid w:val="001D1609"/>
    <w:rsid w:val="001D174A"/>
    <w:rsid w:val="001D179F"/>
    <w:rsid w:val="001D1852"/>
    <w:rsid w:val="001D1971"/>
    <w:rsid w:val="001D1BD8"/>
    <w:rsid w:val="001D1E8C"/>
    <w:rsid w:val="001D1F2C"/>
    <w:rsid w:val="001D1FB6"/>
    <w:rsid w:val="001D2061"/>
    <w:rsid w:val="001D280D"/>
    <w:rsid w:val="001D28CD"/>
    <w:rsid w:val="001D2A44"/>
    <w:rsid w:val="001D2CCA"/>
    <w:rsid w:val="001D2D65"/>
    <w:rsid w:val="001D2D6D"/>
    <w:rsid w:val="001D2F65"/>
    <w:rsid w:val="001D3145"/>
    <w:rsid w:val="001D334D"/>
    <w:rsid w:val="001D34F0"/>
    <w:rsid w:val="001D356F"/>
    <w:rsid w:val="001D37C7"/>
    <w:rsid w:val="001D40A9"/>
    <w:rsid w:val="001D4892"/>
    <w:rsid w:val="001D4C8D"/>
    <w:rsid w:val="001D5365"/>
    <w:rsid w:val="001D5588"/>
    <w:rsid w:val="001D5655"/>
    <w:rsid w:val="001D5B82"/>
    <w:rsid w:val="001D5CBD"/>
    <w:rsid w:val="001D5DE8"/>
    <w:rsid w:val="001D6022"/>
    <w:rsid w:val="001D6189"/>
    <w:rsid w:val="001D649A"/>
    <w:rsid w:val="001D69B1"/>
    <w:rsid w:val="001D6D68"/>
    <w:rsid w:val="001D6D6F"/>
    <w:rsid w:val="001D6EF4"/>
    <w:rsid w:val="001D6F37"/>
    <w:rsid w:val="001D72DE"/>
    <w:rsid w:val="001D7354"/>
    <w:rsid w:val="001D78D8"/>
    <w:rsid w:val="001D7943"/>
    <w:rsid w:val="001D798E"/>
    <w:rsid w:val="001D7B14"/>
    <w:rsid w:val="001D7CBB"/>
    <w:rsid w:val="001D7CDE"/>
    <w:rsid w:val="001D7D66"/>
    <w:rsid w:val="001E013E"/>
    <w:rsid w:val="001E0285"/>
    <w:rsid w:val="001E0466"/>
    <w:rsid w:val="001E0636"/>
    <w:rsid w:val="001E0744"/>
    <w:rsid w:val="001E085D"/>
    <w:rsid w:val="001E09F8"/>
    <w:rsid w:val="001E0A58"/>
    <w:rsid w:val="001E0BD5"/>
    <w:rsid w:val="001E1054"/>
    <w:rsid w:val="001E13E0"/>
    <w:rsid w:val="001E1706"/>
    <w:rsid w:val="001E18EA"/>
    <w:rsid w:val="001E19A1"/>
    <w:rsid w:val="001E19CE"/>
    <w:rsid w:val="001E1A5D"/>
    <w:rsid w:val="001E1AEC"/>
    <w:rsid w:val="001E1BBA"/>
    <w:rsid w:val="001E1C7F"/>
    <w:rsid w:val="001E1C96"/>
    <w:rsid w:val="001E1E02"/>
    <w:rsid w:val="001E21F3"/>
    <w:rsid w:val="001E2319"/>
    <w:rsid w:val="001E2398"/>
    <w:rsid w:val="001E23E0"/>
    <w:rsid w:val="001E261D"/>
    <w:rsid w:val="001E27A1"/>
    <w:rsid w:val="001E2D5A"/>
    <w:rsid w:val="001E33FE"/>
    <w:rsid w:val="001E3464"/>
    <w:rsid w:val="001E3BAB"/>
    <w:rsid w:val="001E3CCE"/>
    <w:rsid w:val="001E3DE1"/>
    <w:rsid w:val="001E3EE6"/>
    <w:rsid w:val="001E413D"/>
    <w:rsid w:val="001E4174"/>
    <w:rsid w:val="001E465C"/>
    <w:rsid w:val="001E4728"/>
    <w:rsid w:val="001E4ACC"/>
    <w:rsid w:val="001E4B4F"/>
    <w:rsid w:val="001E4B62"/>
    <w:rsid w:val="001E4CB5"/>
    <w:rsid w:val="001E4DA7"/>
    <w:rsid w:val="001E4E69"/>
    <w:rsid w:val="001E4EAF"/>
    <w:rsid w:val="001E5061"/>
    <w:rsid w:val="001E506F"/>
    <w:rsid w:val="001E5207"/>
    <w:rsid w:val="001E538C"/>
    <w:rsid w:val="001E5508"/>
    <w:rsid w:val="001E561F"/>
    <w:rsid w:val="001E5736"/>
    <w:rsid w:val="001E58DB"/>
    <w:rsid w:val="001E59DC"/>
    <w:rsid w:val="001E5BDA"/>
    <w:rsid w:val="001E5D96"/>
    <w:rsid w:val="001E66ED"/>
    <w:rsid w:val="001E68A5"/>
    <w:rsid w:val="001E69FF"/>
    <w:rsid w:val="001E6A62"/>
    <w:rsid w:val="001E6E00"/>
    <w:rsid w:val="001E6EAC"/>
    <w:rsid w:val="001E6EC0"/>
    <w:rsid w:val="001E7004"/>
    <w:rsid w:val="001E7090"/>
    <w:rsid w:val="001E7109"/>
    <w:rsid w:val="001E74C5"/>
    <w:rsid w:val="001E7510"/>
    <w:rsid w:val="001E766C"/>
    <w:rsid w:val="001E76AB"/>
    <w:rsid w:val="001E76DC"/>
    <w:rsid w:val="001E7833"/>
    <w:rsid w:val="001E7986"/>
    <w:rsid w:val="001E7AFE"/>
    <w:rsid w:val="001E7DCB"/>
    <w:rsid w:val="001E7E41"/>
    <w:rsid w:val="001E7EDA"/>
    <w:rsid w:val="001F01AC"/>
    <w:rsid w:val="001F0240"/>
    <w:rsid w:val="001F0555"/>
    <w:rsid w:val="001F06BF"/>
    <w:rsid w:val="001F07D0"/>
    <w:rsid w:val="001F080B"/>
    <w:rsid w:val="001F0AF2"/>
    <w:rsid w:val="001F0BD7"/>
    <w:rsid w:val="001F0C48"/>
    <w:rsid w:val="001F0C72"/>
    <w:rsid w:val="001F0EB6"/>
    <w:rsid w:val="001F1082"/>
    <w:rsid w:val="001F1E12"/>
    <w:rsid w:val="001F1E37"/>
    <w:rsid w:val="001F1E51"/>
    <w:rsid w:val="001F1E89"/>
    <w:rsid w:val="001F1EA1"/>
    <w:rsid w:val="001F204B"/>
    <w:rsid w:val="001F20FE"/>
    <w:rsid w:val="001F218C"/>
    <w:rsid w:val="001F2696"/>
    <w:rsid w:val="001F2726"/>
    <w:rsid w:val="001F2743"/>
    <w:rsid w:val="001F2794"/>
    <w:rsid w:val="001F27F5"/>
    <w:rsid w:val="001F2D70"/>
    <w:rsid w:val="001F2F27"/>
    <w:rsid w:val="001F31D7"/>
    <w:rsid w:val="001F3372"/>
    <w:rsid w:val="001F3450"/>
    <w:rsid w:val="001F3466"/>
    <w:rsid w:val="001F35F3"/>
    <w:rsid w:val="001F363D"/>
    <w:rsid w:val="001F36F7"/>
    <w:rsid w:val="001F378D"/>
    <w:rsid w:val="001F379F"/>
    <w:rsid w:val="001F3F63"/>
    <w:rsid w:val="001F3FA7"/>
    <w:rsid w:val="001F412F"/>
    <w:rsid w:val="001F42B8"/>
    <w:rsid w:val="001F44A1"/>
    <w:rsid w:val="001F4584"/>
    <w:rsid w:val="001F48C3"/>
    <w:rsid w:val="001F4A99"/>
    <w:rsid w:val="001F4DDF"/>
    <w:rsid w:val="001F54E4"/>
    <w:rsid w:val="001F54E8"/>
    <w:rsid w:val="001F54EF"/>
    <w:rsid w:val="001F57FF"/>
    <w:rsid w:val="001F592C"/>
    <w:rsid w:val="001F5D01"/>
    <w:rsid w:val="001F6059"/>
    <w:rsid w:val="001F6225"/>
    <w:rsid w:val="001F6280"/>
    <w:rsid w:val="001F6284"/>
    <w:rsid w:val="001F62E4"/>
    <w:rsid w:val="001F63AB"/>
    <w:rsid w:val="001F6414"/>
    <w:rsid w:val="001F68AC"/>
    <w:rsid w:val="001F69CD"/>
    <w:rsid w:val="001F6A28"/>
    <w:rsid w:val="001F6E54"/>
    <w:rsid w:val="001F6E8A"/>
    <w:rsid w:val="001F74FD"/>
    <w:rsid w:val="001F76BC"/>
    <w:rsid w:val="001F78CE"/>
    <w:rsid w:val="001F7C2B"/>
    <w:rsid w:val="001F7C66"/>
    <w:rsid w:val="001F7CE8"/>
    <w:rsid w:val="001F7D44"/>
    <w:rsid w:val="001F7FC2"/>
    <w:rsid w:val="00200173"/>
    <w:rsid w:val="00200537"/>
    <w:rsid w:val="00200603"/>
    <w:rsid w:val="00200B4E"/>
    <w:rsid w:val="00200B90"/>
    <w:rsid w:val="00200FA4"/>
    <w:rsid w:val="0020101A"/>
    <w:rsid w:val="002012A1"/>
    <w:rsid w:val="002013A1"/>
    <w:rsid w:val="0020146E"/>
    <w:rsid w:val="00201658"/>
    <w:rsid w:val="0020182F"/>
    <w:rsid w:val="00201976"/>
    <w:rsid w:val="00201B6C"/>
    <w:rsid w:val="00201C7A"/>
    <w:rsid w:val="002020C9"/>
    <w:rsid w:val="002021A7"/>
    <w:rsid w:val="00202249"/>
    <w:rsid w:val="00202357"/>
    <w:rsid w:val="00202559"/>
    <w:rsid w:val="0020266B"/>
    <w:rsid w:val="002029A1"/>
    <w:rsid w:val="00202A7B"/>
    <w:rsid w:val="00202BB3"/>
    <w:rsid w:val="00202E1B"/>
    <w:rsid w:val="00203176"/>
    <w:rsid w:val="00203241"/>
    <w:rsid w:val="0020331B"/>
    <w:rsid w:val="0020374C"/>
    <w:rsid w:val="00203C63"/>
    <w:rsid w:val="00204804"/>
    <w:rsid w:val="00204914"/>
    <w:rsid w:val="002049CC"/>
    <w:rsid w:val="00204C43"/>
    <w:rsid w:val="00204C7B"/>
    <w:rsid w:val="00204DAE"/>
    <w:rsid w:val="002050FA"/>
    <w:rsid w:val="002054AB"/>
    <w:rsid w:val="00205637"/>
    <w:rsid w:val="00205742"/>
    <w:rsid w:val="00205796"/>
    <w:rsid w:val="002057CF"/>
    <w:rsid w:val="00205E92"/>
    <w:rsid w:val="002063E3"/>
    <w:rsid w:val="002064E9"/>
    <w:rsid w:val="002064F5"/>
    <w:rsid w:val="00206750"/>
    <w:rsid w:val="0020696D"/>
    <w:rsid w:val="00206A08"/>
    <w:rsid w:val="00206C9A"/>
    <w:rsid w:val="00206FB3"/>
    <w:rsid w:val="002073C7"/>
    <w:rsid w:val="00207679"/>
    <w:rsid w:val="00207CAC"/>
    <w:rsid w:val="00207D75"/>
    <w:rsid w:val="00210095"/>
    <w:rsid w:val="00210270"/>
    <w:rsid w:val="00210396"/>
    <w:rsid w:val="00210400"/>
    <w:rsid w:val="002105D2"/>
    <w:rsid w:val="00210892"/>
    <w:rsid w:val="00210939"/>
    <w:rsid w:val="00210A96"/>
    <w:rsid w:val="00210CF3"/>
    <w:rsid w:val="00210EFC"/>
    <w:rsid w:val="0021110D"/>
    <w:rsid w:val="002111CC"/>
    <w:rsid w:val="0021127A"/>
    <w:rsid w:val="00211939"/>
    <w:rsid w:val="00211AC7"/>
    <w:rsid w:val="00211B16"/>
    <w:rsid w:val="00211BF0"/>
    <w:rsid w:val="00211C3A"/>
    <w:rsid w:val="00211CD1"/>
    <w:rsid w:val="00211E9E"/>
    <w:rsid w:val="0021211B"/>
    <w:rsid w:val="00212238"/>
    <w:rsid w:val="0021254B"/>
    <w:rsid w:val="00212590"/>
    <w:rsid w:val="002125C8"/>
    <w:rsid w:val="002128CC"/>
    <w:rsid w:val="00212915"/>
    <w:rsid w:val="002129A2"/>
    <w:rsid w:val="00212ABF"/>
    <w:rsid w:val="00212BEF"/>
    <w:rsid w:val="0021301D"/>
    <w:rsid w:val="0021333C"/>
    <w:rsid w:val="002133CA"/>
    <w:rsid w:val="00213649"/>
    <w:rsid w:val="00213726"/>
    <w:rsid w:val="0021388A"/>
    <w:rsid w:val="00213D28"/>
    <w:rsid w:val="00213D32"/>
    <w:rsid w:val="00213DDC"/>
    <w:rsid w:val="00213E81"/>
    <w:rsid w:val="00213F82"/>
    <w:rsid w:val="0021417A"/>
    <w:rsid w:val="002141AF"/>
    <w:rsid w:val="0021420C"/>
    <w:rsid w:val="0021425A"/>
    <w:rsid w:val="00214434"/>
    <w:rsid w:val="0021454A"/>
    <w:rsid w:val="0021454D"/>
    <w:rsid w:val="002149E7"/>
    <w:rsid w:val="00214B92"/>
    <w:rsid w:val="0021515B"/>
    <w:rsid w:val="0021553B"/>
    <w:rsid w:val="00215567"/>
    <w:rsid w:val="002157EB"/>
    <w:rsid w:val="00215ADE"/>
    <w:rsid w:val="00215DF7"/>
    <w:rsid w:val="00215E9F"/>
    <w:rsid w:val="00216200"/>
    <w:rsid w:val="002163B7"/>
    <w:rsid w:val="0021654B"/>
    <w:rsid w:val="00216598"/>
    <w:rsid w:val="00216773"/>
    <w:rsid w:val="00216C59"/>
    <w:rsid w:val="00216DB7"/>
    <w:rsid w:val="00216E2B"/>
    <w:rsid w:val="00216E53"/>
    <w:rsid w:val="00217034"/>
    <w:rsid w:val="0021713D"/>
    <w:rsid w:val="00217166"/>
    <w:rsid w:val="002172D9"/>
    <w:rsid w:val="002172F4"/>
    <w:rsid w:val="002174CB"/>
    <w:rsid w:val="00217A85"/>
    <w:rsid w:val="00217B13"/>
    <w:rsid w:val="00217C08"/>
    <w:rsid w:val="00217D68"/>
    <w:rsid w:val="00217DBD"/>
    <w:rsid w:val="00217ECF"/>
    <w:rsid w:val="00220975"/>
    <w:rsid w:val="00220AAB"/>
    <w:rsid w:val="00220DEF"/>
    <w:rsid w:val="00220ED1"/>
    <w:rsid w:val="0022101F"/>
    <w:rsid w:val="002210B5"/>
    <w:rsid w:val="002212F4"/>
    <w:rsid w:val="00221432"/>
    <w:rsid w:val="0022194A"/>
    <w:rsid w:val="0022197F"/>
    <w:rsid w:val="00221F10"/>
    <w:rsid w:val="00221F52"/>
    <w:rsid w:val="00222095"/>
    <w:rsid w:val="002220FC"/>
    <w:rsid w:val="00222154"/>
    <w:rsid w:val="002223AC"/>
    <w:rsid w:val="00222604"/>
    <w:rsid w:val="0022288B"/>
    <w:rsid w:val="00222976"/>
    <w:rsid w:val="00222AEC"/>
    <w:rsid w:val="0022309E"/>
    <w:rsid w:val="00223279"/>
    <w:rsid w:val="002232C9"/>
    <w:rsid w:val="002233B1"/>
    <w:rsid w:val="002234DF"/>
    <w:rsid w:val="00223625"/>
    <w:rsid w:val="0022369C"/>
    <w:rsid w:val="00223BE0"/>
    <w:rsid w:val="00223C94"/>
    <w:rsid w:val="00223DB9"/>
    <w:rsid w:val="00223F02"/>
    <w:rsid w:val="00223F08"/>
    <w:rsid w:val="0022416A"/>
    <w:rsid w:val="00224448"/>
    <w:rsid w:val="00224802"/>
    <w:rsid w:val="00224873"/>
    <w:rsid w:val="00224A10"/>
    <w:rsid w:val="00224BB5"/>
    <w:rsid w:val="00224CB1"/>
    <w:rsid w:val="00224E93"/>
    <w:rsid w:val="00225004"/>
    <w:rsid w:val="00225047"/>
    <w:rsid w:val="002252C8"/>
    <w:rsid w:val="0022538C"/>
    <w:rsid w:val="0022550C"/>
    <w:rsid w:val="00225785"/>
    <w:rsid w:val="00225A68"/>
    <w:rsid w:val="00225EEC"/>
    <w:rsid w:val="00226016"/>
    <w:rsid w:val="00226395"/>
    <w:rsid w:val="00226468"/>
    <w:rsid w:val="0022647F"/>
    <w:rsid w:val="002267A8"/>
    <w:rsid w:val="00226B70"/>
    <w:rsid w:val="00226BDA"/>
    <w:rsid w:val="00226F80"/>
    <w:rsid w:val="00226F98"/>
    <w:rsid w:val="00227147"/>
    <w:rsid w:val="00227201"/>
    <w:rsid w:val="002275BA"/>
    <w:rsid w:val="00227DB8"/>
    <w:rsid w:val="00227F69"/>
    <w:rsid w:val="002301CF"/>
    <w:rsid w:val="002303A6"/>
    <w:rsid w:val="00230571"/>
    <w:rsid w:val="002305EC"/>
    <w:rsid w:val="0023082E"/>
    <w:rsid w:val="00230F67"/>
    <w:rsid w:val="00231413"/>
    <w:rsid w:val="002317FB"/>
    <w:rsid w:val="00231919"/>
    <w:rsid w:val="00231AEB"/>
    <w:rsid w:val="00231B22"/>
    <w:rsid w:val="00231B41"/>
    <w:rsid w:val="00231CC7"/>
    <w:rsid w:val="00231D15"/>
    <w:rsid w:val="00231DDB"/>
    <w:rsid w:val="00231F31"/>
    <w:rsid w:val="00231FC0"/>
    <w:rsid w:val="00231FE5"/>
    <w:rsid w:val="0023206C"/>
    <w:rsid w:val="00232547"/>
    <w:rsid w:val="0023256F"/>
    <w:rsid w:val="00232732"/>
    <w:rsid w:val="002327B5"/>
    <w:rsid w:val="00232863"/>
    <w:rsid w:val="00232984"/>
    <w:rsid w:val="00232AC5"/>
    <w:rsid w:val="00232EF9"/>
    <w:rsid w:val="0023320D"/>
    <w:rsid w:val="00233433"/>
    <w:rsid w:val="002335B1"/>
    <w:rsid w:val="0023378D"/>
    <w:rsid w:val="002337C3"/>
    <w:rsid w:val="002339F3"/>
    <w:rsid w:val="00233FE7"/>
    <w:rsid w:val="0023489F"/>
    <w:rsid w:val="00234A7A"/>
    <w:rsid w:val="00234B79"/>
    <w:rsid w:val="00234BEB"/>
    <w:rsid w:val="00234CB7"/>
    <w:rsid w:val="00234CBB"/>
    <w:rsid w:val="00234CDE"/>
    <w:rsid w:val="00234CF3"/>
    <w:rsid w:val="00234CFB"/>
    <w:rsid w:val="00234F47"/>
    <w:rsid w:val="002353EC"/>
    <w:rsid w:val="00235A5C"/>
    <w:rsid w:val="00235AE5"/>
    <w:rsid w:val="00235C3E"/>
    <w:rsid w:val="00235FBC"/>
    <w:rsid w:val="00236105"/>
    <w:rsid w:val="0023610A"/>
    <w:rsid w:val="002361E9"/>
    <w:rsid w:val="00236585"/>
    <w:rsid w:val="00236623"/>
    <w:rsid w:val="002366A9"/>
    <w:rsid w:val="00236832"/>
    <w:rsid w:val="00236834"/>
    <w:rsid w:val="00236863"/>
    <w:rsid w:val="0023721F"/>
    <w:rsid w:val="002372C6"/>
    <w:rsid w:val="0023735A"/>
    <w:rsid w:val="00237965"/>
    <w:rsid w:val="00237B6C"/>
    <w:rsid w:val="00237CAE"/>
    <w:rsid w:val="00237CE9"/>
    <w:rsid w:val="00237D92"/>
    <w:rsid w:val="00237E32"/>
    <w:rsid w:val="00237E65"/>
    <w:rsid w:val="00237E6A"/>
    <w:rsid w:val="00240179"/>
    <w:rsid w:val="00240330"/>
    <w:rsid w:val="00240783"/>
    <w:rsid w:val="00240D72"/>
    <w:rsid w:val="00240E3A"/>
    <w:rsid w:val="00240EE7"/>
    <w:rsid w:val="002410B0"/>
    <w:rsid w:val="00241625"/>
    <w:rsid w:val="00241681"/>
    <w:rsid w:val="002417DD"/>
    <w:rsid w:val="00241840"/>
    <w:rsid w:val="00241862"/>
    <w:rsid w:val="002418BA"/>
    <w:rsid w:val="00241D66"/>
    <w:rsid w:val="002420E9"/>
    <w:rsid w:val="0024223C"/>
    <w:rsid w:val="00242573"/>
    <w:rsid w:val="00242656"/>
    <w:rsid w:val="002429C1"/>
    <w:rsid w:val="00243291"/>
    <w:rsid w:val="002436BA"/>
    <w:rsid w:val="0024390E"/>
    <w:rsid w:val="00243AAB"/>
    <w:rsid w:val="00243E02"/>
    <w:rsid w:val="00243E96"/>
    <w:rsid w:val="002441FF"/>
    <w:rsid w:val="00244291"/>
    <w:rsid w:val="0024440E"/>
    <w:rsid w:val="00244467"/>
    <w:rsid w:val="002445A8"/>
    <w:rsid w:val="0024491F"/>
    <w:rsid w:val="00244A4C"/>
    <w:rsid w:val="00244D1B"/>
    <w:rsid w:val="00244E5F"/>
    <w:rsid w:val="00244EF0"/>
    <w:rsid w:val="0024531C"/>
    <w:rsid w:val="00245743"/>
    <w:rsid w:val="00245DC2"/>
    <w:rsid w:val="00245E8D"/>
    <w:rsid w:val="00245FC4"/>
    <w:rsid w:val="00246137"/>
    <w:rsid w:val="002462D3"/>
    <w:rsid w:val="002462D5"/>
    <w:rsid w:val="00246426"/>
    <w:rsid w:val="00246894"/>
    <w:rsid w:val="0024694A"/>
    <w:rsid w:val="00246A49"/>
    <w:rsid w:val="00246BAE"/>
    <w:rsid w:val="00246D50"/>
    <w:rsid w:val="00247626"/>
    <w:rsid w:val="0024777D"/>
    <w:rsid w:val="002477AE"/>
    <w:rsid w:val="00247AB0"/>
    <w:rsid w:val="00247BCC"/>
    <w:rsid w:val="00247C3D"/>
    <w:rsid w:val="00247CD7"/>
    <w:rsid w:val="00247E7D"/>
    <w:rsid w:val="00247E99"/>
    <w:rsid w:val="00247F2D"/>
    <w:rsid w:val="00247F9E"/>
    <w:rsid w:val="00247FD4"/>
    <w:rsid w:val="00247FE0"/>
    <w:rsid w:val="0025000F"/>
    <w:rsid w:val="0025019D"/>
    <w:rsid w:val="0025024B"/>
    <w:rsid w:val="0025036C"/>
    <w:rsid w:val="002503DE"/>
    <w:rsid w:val="002505D6"/>
    <w:rsid w:val="002511FB"/>
    <w:rsid w:val="00251208"/>
    <w:rsid w:val="00251241"/>
    <w:rsid w:val="0025133F"/>
    <w:rsid w:val="00251444"/>
    <w:rsid w:val="00251657"/>
    <w:rsid w:val="002516A0"/>
    <w:rsid w:val="00251C18"/>
    <w:rsid w:val="00251CA4"/>
    <w:rsid w:val="00251CBD"/>
    <w:rsid w:val="00251E77"/>
    <w:rsid w:val="00251F6C"/>
    <w:rsid w:val="002521CA"/>
    <w:rsid w:val="0025232A"/>
    <w:rsid w:val="002524CF"/>
    <w:rsid w:val="0025255A"/>
    <w:rsid w:val="00252625"/>
    <w:rsid w:val="002526AF"/>
    <w:rsid w:val="002526D9"/>
    <w:rsid w:val="00252738"/>
    <w:rsid w:val="00252CE0"/>
    <w:rsid w:val="00252DAD"/>
    <w:rsid w:val="00252DE9"/>
    <w:rsid w:val="00252EED"/>
    <w:rsid w:val="00252F85"/>
    <w:rsid w:val="0025313C"/>
    <w:rsid w:val="00253238"/>
    <w:rsid w:val="00253761"/>
    <w:rsid w:val="00253925"/>
    <w:rsid w:val="002539A9"/>
    <w:rsid w:val="00253A1C"/>
    <w:rsid w:val="00253B70"/>
    <w:rsid w:val="00253BA5"/>
    <w:rsid w:val="00253BB7"/>
    <w:rsid w:val="0025460A"/>
    <w:rsid w:val="00254669"/>
    <w:rsid w:val="002546D5"/>
    <w:rsid w:val="00254785"/>
    <w:rsid w:val="00254C78"/>
    <w:rsid w:val="00254DA5"/>
    <w:rsid w:val="00254E22"/>
    <w:rsid w:val="00255205"/>
    <w:rsid w:val="00255482"/>
    <w:rsid w:val="0025577E"/>
    <w:rsid w:val="00255894"/>
    <w:rsid w:val="00255984"/>
    <w:rsid w:val="0025598F"/>
    <w:rsid w:val="00255B60"/>
    <w:rsid w:val="00255C78"/>
    <w:rsid w:val="00255E7D"/>
    <w:rsid w:val="00255F69"/>
    <w:rsid w:val="00255FCB"/>
    <w:rsid w:val="00256086"/>
    <w:rsid w:val="002564D3"/>
    <w:rsid w:val="002565F8"/>
    <w:rsid w:val="00256646"/>
    <w:rsid w:val="00256742"/>
    <w:rsid w:val="002568BC"/>
    <w:rsid w:val="002568D1"/>
    <w:rsid w:val="00256B02"/>
    <w:rsid w:val="00256BD1"/>
    <w:rsid w:val="00256CD1"/>
    <w:rsid w:val="00256CF8"/>
    <w:rsid w:val="00256DE1"/>
    <w:rsid w:val="002571A3"/>
    <w:rsid w:val="0025730C"/>
    <w:rsid w:val="002573B8"/>
    <w:rsid w:val="0025742E"/>
    <w:rsid w:val="002574EB"/>
    <w:rsid w:val="002575D3"/>
    <w:rsid w:val="002577D0"/>
    <w:rsid w:val="0025792D"/>
    <w:rsid w:val="002579B3"/>
    <w:rsid w:val="0026001A"/>
    <w:rsid w:val="0026020D"/>
    <w:rsid w:val="0026055B"/>
    <w:rsid w:val="00260889"/>
    <w:rsid w:val="002609A8"/>
    <w:rsid w:val="00260C34"/>
    <w:rsid w:val="00261326"/>
    <w:rsid w:val="002614E4"/>
    <w:rsid w:val="0026164F"/>
    <w:rsid w:val="002617C0"/>
    <w:rsid w:val="0026186A"/>
    <w:rsid w:val="00261C7F"/>
    <w:rsid w:val="00262891"/>
    <w:rsid w:val="00262903"/>
    <w:rsid w:val="00262A58"/>
    <w:rsid w:val="00262F00"/>
    <w:rsid w:val="00262F15"/>
    <w:rsid w:val="0026305C"/>
    <w:rsid w:val="002631D7"/>
    <w:rsid w:val="00263930"/>
    <w:rsid w:val="00263931"/>
    <w:rsid w:val="002639A7"/>
    <w:rsid w:val="00263C1E"/>
    <w:rsid w:val="00263E17"/>
    <w:rsid w:val="00263F35"/>
    <w:rsid w:val="00264297"/>
    <w:rsid w:val="002644C5"/>
    <w:rsid w:val="00264A04"/>
    <w:rsid w:val="00264A25"/>
    <w:rsid w:val="00264A4B"/>
    <w:rsid w:val="00264A90"/>
    <w:rsid w:val="00264CF9"/>
    <w:rsid w:val="00264D9A"/>
    <w:rsid w:val="00265012"/>
    <w:rsid w:val="00265029"/>
    <w:rsid w:val="00265097"/>
    <w:rsid w:val="002651F2"/>
    <w:rsid w:val="002654D9"/>
    <w:rsid w:val="0026560E"/>
    <w:rsid w:val="0026598E"/>
    <w:rsid w:val="00266066"/>
    <w:rsid w:val="00266120"/>
    <w:rsid w:val="00266299"/>
    <w:rsid w:val="0026630F"/>
    <w:rsid w:val="002667DE"/>
    <w:rsid w:val="002667EE"/>
    <w:rsid w:val="00266A78"/>
    <w:rsid w:val="00266B87"/>
    <w:rsid w:val="002671B8"/>
    <w:rsid w:val="0026741A"/>
    <w:rsid w:val="00267C55"/>
    <w:rsid w:val="00267CB8"/>
    <w:rsid w:val="00267D61"/>
    <w:rsid w:val="00267DEB"/>
    <w:rsid w:val="00267E6B"/>
    <w:rsid w:val="00267EA0"/>
    <w:rsid w:val="00270301"/>
    <w:rsid w:val="00270678"/>
    <w:rsid w:val="002706AA"/>
    <w:rsid w:val="00270771"/>
    <w:rsid w:val="00270820"/>
    <w:rsid w:val="0027096F"/>
    <w:rsid w:val="00270CA7"/>
    <w:rsid w:val="00270D83"/>
    <w:rsid w:val="00270F58"/>
    <w:rsid w:val="002710F7"/>
    <w:rsid w:val="00271335"/>
    <w:rsid w:val="002713CA"/>
    <w:rsid w:val="002714BD"/>
    <w:rsid w:val="00271948"/>
    <w:rsid w:val="00271988"/>
    <w:rsid w:val="002719AF"/>
    <w:rsid w:val="00271A16"/>
    <w:rsid w:val="00271DE1"/>
    <w:rsid w:val="00271EF8"/>
    <w:rsid w:val="00271FFE"/>
    <w:rsid w:val="0027212C"/>
    <w:rsid w:val="0027221B"/>
    <w:rsid w:val="00272A86"/>
    <w:rsid w:val="00272C9B"/>
    <w:rsid w:val="00273691"/>
    <w:rsid w:val="002736DB"/>
    <w:rsid w:val="002738A9"/>
    <w:rsid w:val="00273D4B"/>
    <w:rsid w:val="00273F92"/>
    <w:rsid w:val="002742AF"/>
    <w:rsid w:val="00274610"/>
    <w:rsid w:val="0027483A"/>
    <w:rsid w:val="00274A14"/>
    <w:rsid w:val="00274A55"/>
    <w:rsid w:val="00275421"/>
    <w:rsid w:val="0027585D"/>
    <w:rsid w:val="002759E0"/>
    <w:rsid w:val="00275CA6"/>
    <w:rsid w:val="00275F01"/>
    <w:rsid w:val="0027625B"/>
    <w:rsid w:val="00276307"/>
    <w:rsid w:val="0027640F"/>
    <w:rsid w:val="002764B0"/>
    <w:rsid w:val="00276613"/>
    <w:rsid w:val="00276648"/>
    <w:rsid w:val="002767F9"/>
    <w:rsid w:val="00276A7B"/>
    <w:rsid w:val="00276A7C"/>
    <w:rsid w:val="00276DE6"/>
    <w:rsid w:val="00276F83"/>
    <w:rsid w:val="00277126"/>
    <w:rsid w:val="00277180"/>
    <w:rsid w:val="002771FC"/>
    <w:rsid w:val="002772C2"/>
    <w:rsid w:val="0027742B"/>
    <w:rsid w:val="00277F64"/>
    <w:rsid w:val="0028009E"/>
    <w:rsid w:val="002802ED"/>
    <w:rsid w:val="00280580"/>
    <w:rsid w:val="002808E9"/>
    <w:rsid w:val="0028095E"/>
    <w:rsid w:val="00280F69"/>
    <w:rsid w:val="0028134A"/>
    <w:rsid w:val="00281373"/>
    <w:rsid w:val="0028143F"/>
    <w:rsid w:val="00281631"/>
    <w:rsid w:val="0028185C"/>
    <w:rsid w:val="00281A11"/>
    <w:rsid w:val="00281AF4"/>
    <w:rsid w:val="00281B26"/>
    <w:rsid w:val="00281BFF"/>
    <w:rsid w:val="00281C31"/>
    <w:rsid w:val="002820BE"/>
    <w:rsid w:val="00282118"/>
    <w:rsid w:val="0028225E"/>
    <w:rsid w:val="002822C8"/>
    <w:rsid w:val="002827AE"/>
    <w:rsid w:val="002827DB"/>
    <w:rsid w:val="002829FF"/>
    <w:rsid w:val="00282A4B"/>
    <w:rsid w:val="00282C01"/>
    <w:rsid w:val="00282CFA"/>
    <w:rsid w:val="00282D74"/>
    <w:rsid w:val="00282E83"/>
    <w:rsid w:val="00282EDC"/>
    <w:rsid w:val="002835F9"/>
    <w:rsid w:val="002838BB"/>
    <w:rsid w:val="00283BF2"/>
    <w:rsid w:val="00283D49"/>
    <w:rsid w:val="00284092"/>
    <w:rsid w:val="00284113"/>
    <w:rsid w:val="002842A3"/>
    <w:rsid w:val="002848E1"/>
    <w:rsid w:val="0028497D"/>
    <w:rsid w:val="00284986"/>
    <w:rsid w:val="00284B99"/>
    <w:rsid w:val="00284CBF"/>
    <w:rsid w:val="002850CD"/>
    <w:rsid w:val="002852B0"/>
    <w:rsid w:val="002856C4"/>
    <w:rsid w:val="00285714"/>
    <w:rsid w:val="0028588F"/>
    <w:rsid w:val="00285A30"/>
    <w:rsid w:val="00285C9A"/>
    <w:rsid w:val="00285DE4"/>
    <w:rsid w:val="00285E2C"/>
    <w:rsid w:val="002860DA"/>
    <w:rsid w:val="00286428"/>
    <w:rsid w:val="002864FC"/>
    <w:rsid w:val="00286E01"/>
    <w:rsid w:val="002870B6"/>
    <w:rsid w:val="00287102"/>
    <w:rsid w:val="0028722D"/>
    <w:rsid w:val="00287507"/>
    <w:rsid w:val="00287790"/>
    <w:rsid w:val="002878D4"/>
    <w:rsid w:val="00287CCD"/>
    <w:rsid w:val="00287CFE"/>
    <w:rsid w:val="00287D64"/>
    <w:rsid w:val="00287E54"/>
    <w:rsid w:val="002900B7"/>
    <w:rsid w:val="002906E3"/>
    <w:rsid w:val="002908E4"/>
    <w:rsid w:val="00290BAA"/>
    <w:rsid w:val="00290BFB"/>
    <w:rsid w:val="00290C76"/>
    <w:rsid w:val="00290CFB"/>
    <w:rsid w:val="00290DD9"/>
    <w:rsid w:val="00290E59"/>
    <w:rsid w:val="00291127"/>
    <w:rsid w:val="00291238"/>
    <w:rsid w:val="002915E0"/>
    <w:rsid w:val="0029181D"/>
    <w:rsid w:val="0029183B"/>
    <w:rsid w:val="00291860"/>
    <w:rsid w:val="00291A7D"/>
    <w:rsid w:val="00291FF4"/>
    <w:rsid w:val="00292064"/>
    <w:rsid w:val="00292445"/>
    <w:rsid w:val="00292460"/>
    <w:rsid w:val="002924DE"/>
    <w:rsid w:val="0029274E"/>
    <w:rsid w:val="0029276B"/>
    <w:rsid w:val="00292B9E"/>
    <w:rsid w:val="00292BA7"/>
    <w:rsid w:val="00292BDD"/>
    <w:rsid w:val="00292C4E"/>
    <w:rsid w:val="00293001"/>
    <w:rsid w:val="002931F8"/>
    <w:rsid w:val="0029323A"/>
    <w:rsid w:val="002934D1"/>
    <w:rsid w:val="0029361D"/>
    <w:rsid w:val="0029391B"/>
    <w:rsid w:val="0029395D"/>
    <w:rsid w:val="00293A0A"/>
    <w:rsid w:val="00293C67"/>
    <w:rsid w:val="00293DF2"/>
    <w:rsid w:val="00293E79"/>
    <w:rsid w:val="00293F9F"/>
    <w:rsid w:val="00294496"/>
    <w:rsid w:val="0029474F"/>
    <w:rsid w:val="00294AD1"/>
    <w:rsid w:val="00294EB0"/>
    <w:rsid w:val="00294FE9"/>
    <w:rsid w:val="00295011"/>
    <w:rsid w:val="0029525F"/>
    <w:rsid w:val="00295489"/>
    <w:rsid w:val="0029549E"/>
    <w:rsid w:val="002954A6"/>
    <w:rsid w:val="00295555"/>
    <w:rsid w:val="002957FB"/>
    <w:rsid w:val="00295941"/>
    <w:rsid w:val="00295ACD"/>
    <w:rsid w:val="00295E25"/>
    <w:rsid w:val="00295F4D"/>
    <w:rsid w:val="0029608C"/>
    <w:rsid w:val="0029618F"/>
    <w:rsid w:val="00296585"/>
    <w:rsid w:val="00296797"/>
    <w:rsid w:val="00296B2D"/>
    <w:rsid w:val="00296D14"/>
    <w:rsid w:val="00296D2A"/>
    <w:rsid w:val="00296D45"/>
    <w:rsid w:val="0029702E"/>
    <w:rsid w:val="00297207"/>
    <w:rsid w:val="00297356"/>
    <w:rsid w:val="002979A7"/>
    <w:rsid w:val="00297A19"/>
    <w:rsid w:val="00297B25"/>
    <w:rsid w:val="00297E3B"/>
    <w:rsid w:val="00297E63"/>
    <w:rsid w:val="002A030F"/>
    <w:rsid w:val="002A0336"/>
    <w:rsid w:val="002A0346"/>
    <w:rsid w:val="002A0530"/>
    <w:rsid w:val="002A071D"/>
    <w:rsid w:val="002A0754"/>
    <w:rsid w:val="002A0928"/>
    <w:rsid w:val="002A0E3D"/>
    <w:rsid w:val="002A0F92"/>
    <w:rsid w:val="002A1324"/>
    <w:rsid w:val="002A1592"/>
    <w:rsid w:val="002A1594"/>
    <w:rsid w:val="002A161C"/>
    <w:rsid w:val="002A1739"/>
    <w:rsid w:val="002A18EE"/>
    <w:rsid w:val="002A1A24"/>
    <w:rsid w:val="002A1A59"/>
    <w:rsid w:val="002A1BC8"/>
    <w:rsid w:val="002A1C89"/>
    <w:rsid w:val="002A1F1F"/>
    <w:rsid w:val="002A241D"/>
    <w:rsid w:val="002A24DC"/>
    <w:rsid w:val="002A288C"/>
    <w:rsid w:val="002A2C5A"/>
    <w:rsid w:val="002A2D8D"/>
    <w:rsid w:val="002A2DA1"/>
    <w:rsid w:val="002A2F07"/>
    <w:rsid w:val="002A2F8F"/>
    <w:rsid w:val="002A3070"/>
    <w:rsid w:val="002A30E8"/>
    <w:rsid w:val="002A384B"/>
    <w:rsid w:val="002A391D"/>
    <w:rsid w:val="002A3923"/>
    <w:rsid w:val="002A3B27"/>
    <w:rsid w:val="002A42A4"/>
    <w:rsid w:val="002A436D"/>
    <w:rsid w:val="002A4399"/>
    <w:rsid w:val="002A44E9"/>
    <w:rsid w:val="002A4993"/>
    <w:rsid w:val="002A4B37"/>
    <w:rsid w:val="002A4B96"/>
    <w:rsid w:val="002A4ED6"/>
    <w:rsid w:val="002A4FFC"/>
    <w:rsid w:val="002A5046"/>
    <w:rsid w:val="002A5061"/>
    <w:rsid w:val="002A5145"/>
    <w:rsid w:val="002A5162"/>
    <w:rsid w:val="002A5365"/>
    <w:rsid w:val="002A58AE"/>
    <w:rsid w:val="002A58CA"/>
    <w:rsid w:val="002A5A43"/>
    <w:rsid w:val="002A5E82"/>
    <w:rsid w:val="002A5EF7"/>
    <w:rsid w:val="002A63C2"/>
    <w:rsid w:val="002A655C"/>
    <w:rsid w:val="002A6581"/>
    <w:rsid w:val="002A688C"/>
    <w:rsid w:val="002A6A4A"/>
    <w:rsid w:val="002A6C19"/>
    <w:rsid w:val="002A6CBB"/>
    <w:rsid w:val="002A6F08"/>
    <w:rsid w:val="002A70D5"/>
    <w:rsid w:val="002A739C"/>
    <w:rsid w:val="002A75BD"/>
    <w:rsid w:val="002A75D3"/>
    <w:rsid w:val="002A763C"/>
    <w:rsid w:val="002A7951"/>
    <w:rsid w:val="002A7D86"/>
    <w:rsid w:val="002B021F"/>
    <w:rsid w:val="002B03FA"/>
    <w:rsid w:val="002B0A07"/>
    <w:rsid w:val="002B0C4A"/>
    <w:rsid w:val="002B0C69"/>
    <w:rsid w:val="002B0E7A"/>
    <w:rsid w:val="002B1284"/>
    <w:rsid w:val="002B1812"/>
    <w:rsid w:val="002B1A95"/>
    <w:rsid w:val="002B1D98"/>
    <w:rsid w:val="002B1F5E"/>
    <w:rsid w:val="002B1FC7"/>
    <w:rsid w:val="002B227E"/>
    <w:rsid w:val="002B23D1"/>
    <w:rsid w:val="002B24DB"/>
    <w:rsid w:val="002B2781"/>
    <w:rsid w:val="002B2862"/>
    <w:rsid w:val="002B29E8"/>
    <w:rsid w:val="002B2B30"/>
    <w:rsid w:val="002B2CFF"/>
    <w:rsid w:val="002B2E0E"/>
    <w:rsid w:val="002B2E8C"/>
    <w:rsid w:val="002B2F34"/>
    <w:rsid w:val="002B30B9"/>
    <w:rsid w:val="002B321B"/>
    <w:rsid w:val="002B33E8"/>
    <w:rsid w:val="002B3689"/>
    <w:rsid w:val="002B3818"/>
    <w:rsid w:val="002B38BE"/>
    <w:rsid w:val="002B396E"/>
    <w:rsid w:val="002B3AFE"/>
    <w:rsid w:val="002B3B1C"/>
    <w:rsid w:val="002B3BB8"/>
    <w:rsid w:val="002B3FF5"/>
    <w:rsid w:val="002B430C"/>
    <w:rsid w:val="002B46A7"/>
    <w:rsid w:val="002B483B"/>
    <w:rsid w:val="002B4941"/>
    <w:rsid w:val="002B4C7B"/>
    <w:rsid w:val="002B4D5C"/>
    <w:rsid w:val="002B4DF6"/>
    <w:rsid w:val="002B5003"/>
    <w:rsid w:val="002B5186"/>
    <w:rsid w:val="002B538F"/>
    <w:rsid w:val="002B55ED"/>
    <w:rsid w:val="002B581C"/>
    <w:rsid w:val="002B5B42"/>
    <w:rsid w:val="002B5E89"/>
    <w:rsid w:val="002B5F94"/>
    <w:rsid w:val="002B605E"/>
    <w:rsid w:val="002B61C0"/>
    <w:rsid w:val="002B6450"/>
    <w:rsid w:val="002B6658"/>
    <w:rsid w:val="002B6685"/>
    <w:rsid w:val="002B67B9"/>
    <w:rsid w:val="002B68A6"/>
    <w:rsid w:val="002B6C83"/>
    <w:rsid w:val="002B6CF4"/>
    <w:rsid w:val="002B6DF6"/>
    <w:rsid w:val="002B6F8D"/>
    <w:rsid w:val="002B6FAD"/>
    <w:rsid w:val="002B736B"/>
    <w:rsid w:val="002B74DC"/>
    <w:rsid w:val="002B75CF"/>
    <w:rsid w:val="002B780A"/>
    <w:rsid w:val="002B7E72"/>
    <w:rsid w:val="002B7E89"/>
    <w:rsid w:val="002C00E0"/>
    <w:rsid w:val="002C0243"/>
    <w:rsid w:val="002C0272"/>
    <w:rsid w:val="002C035E"/>
    <w:rsid w:val="002C0520"/>
    <w:rsid w:val="002C07DA"/>
    <w:rsid w:val="002C08BF"/>
    <w:rsid w:val="002C0B87"/>
    <w:rsid w:val="002C0BCC"/>
    <w:rsid w:val="002C1465"/>
    <w:rsid w:val="002C15F2"/>
    <w:rsid w:val="002C1678"/>
    <w:rsid w:val="002C16AA"/>
    <w:rsid w:val="002C179A"/>
    <w:rsid w:val="002C1A74"/>
    <w:rsid w:val="002C22B7"/>
    <w:rsid w:val="002C233B"/>
    <w:rsid w:val="002C2615"/>
    <w:rsid w:val="002C2992"/>
    <w:rsid w:val="002C299E"/>
    <w:rsid w:val="002C2A09"/>
    <w:rsid w:val="002C2AD2"/>
    <w:rsid w:val="002C2B3B"/>
    <w:rsid w:val="002C320F"/>
    <w:rsid w:val="002C340D"/>
    <w:rsid w:val="002C382A"/>
    <w:rsid w:val="002C38EF"/>
    <w:rsid w:val="002C397D"/>
    <w:rsid w:val="002C3AB9"/>
    <w:rsid w:val="002C3B6E"/>
    <w:rsid w:val="002C3CAC"/>
    <w:rsid w:val="002C3CDC"/>
    <w:rsid w:val="002C3D97"/>
    <w:rsid w:val="002C3F43"/>
    <w:rsid w:val="002C4252"/>
    <w:rsid w:val="002C428D"/>
    <w:rsid w:val="002C4384"/>
    <w:rsid w:val="002C45AC"/>
    <w:rsid w:val="002C465A"/>
    <w:rsid w:val="002C4726"/>
    <w:rsid w:val="002C4757"/>
    <w:rsid w:val="002C4A05"/>
    <w:rsid w:val="002C4BC1"/>
    <w:rsid w:val="002C4E04"/>
    <w:rsid w:val="002C4FBD"/>
    <w:rsid w:val="002C51A7"/>
    <w:rsid w:val="002C51DF"/>
    <w:rsid w:val="002C54F6"/>
    <w:rsid w:val="002C5749"/>
    <w:rsid w:val="002C5844"/>
    <w:rsid w:val="002C59C4"/>
    <w:rsid w:val="002C5A5F"/>
    <w:rsid w:val="002C5A97"/>
    <w:rsid w:val="002C5A98"/>
    <w:rsid w:val="002C5BC1"/>
    <w:rsid w:val="002C5C3C"/>
    <w:rsid w:val="002C5C5B"/>
    <w:rsid w:val="002C5FC0"/>
    <w:rsid w:val="002C648C"/>
    <w:rsid w:val="002C64A1"/>
    <w:rsid w:val="002C64C4"/>
    <w:rsid w:val="002C6523"/>
    <w:rsid w:val="002C65DB"/>
    <w:rsid w:val="002C6641"/>
    <w:rsid w:val="002C672F"/>
    <w:rsid w:val="002C68FA"/>
    <w:rsid w:val="002C6926"/>
    <w:rsid w:val="002C6946"/>
    <w:rsid w:val="002C6A93"/>
    <w:rsid w:val="002C6BB1"/>
    <w:rsid w:val="002C6C3B"/>
    <w:rsid w:val="002C6D5A"/>
    <w:rsid w:val="002C7144"/>
    <w:rsid w:val="002C7308"/>
    <w:rsid w:val="002C792A"/>
    <w:rsid w:val="002C7A35"/>
    <w:rsid w:val="002C7DF7"/>
    <w:rsid w:val="002D06B5"/>
    <w:rsid w:val="002D07DE"/>
    <w:rsid w:val="002D0819"/>
    <w:rsid w:val="002D08D5"/>
    <w:rsid w:val="002D09D0"/>
    <w:rsid w:val="002D0FDC"/>
    <w:rsid w:val="002D106A"/>
    <w:rsid w:val="002D1590"/>
    <w:rsid w:val="002D1E38"/>
    <w:rsid w:val="002D27B7"/>
    <w:rsid w:val="002D27F2"/>
    <w:rsid w:val="002D28C2"/>
    <w:rsid w:val="002D2975"/>
    <w:rsid w:val="002D2A92"/>
    <w:rsid w:val="002D2B57"/>
    <w:rsid w:val="002D2EFA"/>
    <w:rsid w:val="002D2F18"/>
    <w:rsid w:val="002D2F9D"/>
    <w:rsid w:val="002D332D"/>
    <w:rsid w:val="002D38CB"/>
    <w:rsid w:val="002D3992"/>
    <w:rsid w:val="002D3A4D"/>
    <w:rsid w:val="002D3CBB"/>
    <w:rsid w:val="002D3DE7"/>
    <w:rsid w:val="002D3F6F"/>
    <w:rsid w:val="002D3FCF"/>
    <w:rsid w:val="002D41DE"/>
    <w:rsid w:val="002D4344"/>
    <w:rsid w:val="002D4450"/>
    <w:rsid w:val="002D450D"/>
    <w:rsid w:val="002D4731"/>
    <w:rsid w:val="002D47D4"/>
    <w:rsid w:val="002D498B"/>
    <w:rsid w:val="002D507E"/>
    <w:rsid w:val="002D5213"/>
    <w:rsid w:val="002D53D1"/>
    <w:rsid w:val="002D55E9"/>
    <w:rsid w:val="002D56C8"/>
    <w:rsid w:val="002D5C49"/>
    <w:rsid w:val="002D5D70"/>
    <w:rsid w:val="002D62D1"/>
    <w:rsid w:val="002D63F1"/>
    <w:rsid w:val="002D665E"/>
    <w:rsid w:val="002D6847"/>
    <w:rsid w:val="002D6AC6"/>
    <w:rsid w:val="002D7315"/>
    <w:rsid w:val="002D77ED"/>
    <w:rsid w:val="002D79C5"/>
    <w:rsid w:val="002D7A71"/>
    <w:rsid w:val="002D7D64"/>
    <w:rsid w:val="002D7E53"/>
    <w:rsid w:val="002D7EB4"/>
    <w:rsid w:val="002E0414"/>
    <w:rsid w:val="002E1016"/>
    <w:rsid w:val="002E142E"/>
    <w:rsid w:val="002E1767"/>
    <w:rsid w:val="002E1A9B"/>
    <w:rsid w:val="002E1BDB"/>
    <w:rsid w:val="002E1C51"/>
    <w:rsid w:val="002E1D7A"/>
    <w:rsid w:val="002E24E3"/>
    <w:rsid w:val="002E2692"/>
    <w:rsid w:val="002E2840"/>
    <w:rsid w:val="002E2A77"/>
    <w:rsid w:val="002E2C55"/>
    <w:rsid w:val="002E30EA"/>
    <w:rsid w:val="002E3AFC"/>
    <w:rsid w:val="002E3BD3"/>
    <w:rsid w:val="002E3CF0"/>
    <w:rsid w:val="002E3F2B"/>
    <w:rsid w:val="002E3F8C"/>
    <w:rsid w:val="002E4167"/>
    <w:rsid w:val="002E41FD"/>
    <w:rsid w:val="002E42E3"/>
    <w:rsid w:val="002E46EE"/>
    <w:rsid w:val="002E49DC"/>
    <w:rsid w:val="002E4C05"/>
    <w:rsid w:val="002E4EF2"/>
    <w:rsid w:val="002E5024"/>
    <w:rsid w:val="002E5134"/>
    <w:rsid w:val="002E529C"/>
    <w:rsid w:val="002E54EF"/>
    <w:rsid w:val="002E5524"/>
    <w:rsid w:val="002E595D"/>
    <w:rsid w:val="002E5966"/>
    <w:rsid w:val="002E596E"/>
    <w:rsid w:val="002E5AFA"/>
    <w:rsid w:val="002E5B75"/>
    <w:rsid w:val="002E5C8F"/>
    <w:rsid w:val="002E5D6E"/>
    <w:rsid w:val="002E6040"/>
    <w:rsid w:val="002E6057"/>
    <w:rsid w:val="002E6121"/>
    <w:rsid w:val="002E62C2"/>
    <w:rsid w:val="002E635A"/>
    <w:rsid w:val="002E688F"/>
    <w:rsid w:val="002E69B9"/>
    <w:rsid w:val="002E6FE2"/>
    <w:rsid w:val="002E74CC"/>
    <w:rsid w:val="002E788A"/>
    <w:rsid w:val="002E78A1"/>
    <w:rsid w:val="002E7D3B"/>
    <w:rsid w:val="002E7E84"/>
    <w:rsid w:val="002F008F"/>
    <w:rsid w:val="002F00F0"/>
    <w:rsid w:val="002F0435"/>
    <w:rsid w:val="002F04D0"/>
    <w:rsid w:val="002F04D7"/>
    <w:rsid w:val="002F055E"/>
    <w:rsid w:val="002F07A1"/>
    <w:rsid w:val="002F0A57"/>
    <w:rsid w:val="002F0A9F"/>
    <w:rsid w:val="002F0BA9"/>
    <w:rsid w:val="002F0C4D"/>
    <w:rsid w:val="002F0F66"/>
    <w:rsid w:val="002F102B"/>
    <w:rsid w:val="002F104A"/>
    <w:rsid w:val="002F10B6"/>
    <w:rsid w:val="002F11D8"/>
    <w:rsid w:val="002F1235"/>
    <w:rsid w:val="002F124B"/>
    <w:rsid w:val="002F15D3"/>
    <w:rsid w:val="002F176A"/>
    <w:rsid w:val="002F189B"/>
    <w:rsid w:val="002F18AA"/>
    <w:rsid w:val="002F1CDD"/>
    <w:rsid w:val="002F2028"/>
    <w:rsid w:val="002F20A9"/>
    <w:rsid w:val="002F20CB"/>
    <w:rsid w:val="002F248E"/>
    <w:rsid w:val="002F264F"/>
    <w:rsid w:val="002F267C"/>
    <w:rsid w:val="002F2927"/>
    <w:rsid w:val="002F29D8"/>
    <w:rsid w:val="002F2AB2"/>
    <w:rsid w:val="002F2B96"/>
    <w:rsid w:val="002F2EF7"/>
    <w:rsid w:val="002F3187"/>
    <w:rsid w:val="002F32A9"/>
    <w:rsid w:val="002F3317"/>
    <w:rsid w:val="002F35FB"/>
    <w:rsid w:val="002F395D"/>
    <w:rsid w:val="002F3CAD"/>
    <w:rsid w:val="002F3EAD"/>
    <w:rsid w:val="002F3F2E"/>
    <w:rsid w:val="002F403D"/>
    <w:rsid w:val="002F4814"/>
    <w:rsid w:val="002F497A"/>
    <w:rsid w:val="002F4A05"/>
    <w:rsid w:val="002F4A8B"/>
    <w:rsid w:val="002F4DAB"/>
    <w:rsid w:val="002F50E7"/>
    <w:rsid w:val="002F5BE3"/>
    <w:rsid w:val="002F5C29"/>
    <w:rsid w:val="002F5C6A"/>
    <w:rsid w:val="002F5EBE"/>
    <w:rsid w:val="002F5EE4"/>
    <w:rsid w:val="002F5EF0"/>
    <w:rsid w:val="002F5F7E"/>
    <w:rsid w:val="002F6200"/>
    <w:rsid w:val="002F620D"/>
    <w:rsid w:val="002F624F"/>
    <w:rsid w:val="002F62A2"/>
    <w:rsid w:val="002F62DA"/>
    <w:rsid w:val="002F6865"/>
    <w:rsid w:val="002F6919"/>
    <w:rsid w:val="002F6B9C"/>
    <w:rsid w:val="002F6BA4"/>
    <w:rsid w:val="002F6C3C"/>
    <w:rsid w:val="002F6D6E"/>
    <w:rsid w:val="002F6E41"/>
    <w:rsid w:val="002F6EBD"/>
    <w:rsid w:val="002F6FB0"/>
    <w:rsid w:val="002F6FDB"/>
    <w:rsid w:val="002F7072"/>
    <w:rsid w:val="002F71E3"/>
    <w:rsid w:val="002F7350"/>
    <w:rsid w:val="002F74C6"/>
    <w:rsid w:val="002F7735"/>
    <w:rsid w:val="002F7862"/>
    <w:rsid w:val="002F78BB"/>
    <w:rsid w:val="002F7C3C"/>
    <w:rsid w:val="002F7EBF"/>
    <w:rsid w:val="00300077"/>
    <w:rsid w:val="00300183"/>
    <w:rsid w:val="003005D6"/>
    <w:rsid w:val="0030090E"/>
    <w:rsid w:val="0030096C"/>
    <w:rsid w:val="00300AEA"/>
    <w:rsid w:val="00300CE9"/>
    <w:rsid w:val="00300F20"/>
    <w:rsid w:val="00300FA6"/>
    <w:rsid w:val="003017D0"/>
    <w:rsid w:val="00302124"/>
    <w:rsid w:val="0030254C"/>
    <w:rsid w:val="003026E3"/>
    <w:rsid w:val="003027B8"/>
    <w:rsid w:val="00302A28"/>
    <w:rsid w:val="00302A46"/>
    <w:rsid w:val="00302B69"/>
    <w:rsid w:val="00302B7A"/>
    <w:rsid w:val="00302D67"/>
    <w:rsid w:val="00302E08"/>
    <w:rsid w:val="00303134"/>
    <w:rsid w:val="0030386D"/>
    <w:rsid w:val="003039F5"/>
    <w:rsid w:val="00303DAA"/>
    <w:rsid w:val="00304678"/>
    <w:rsid w:val="00304772"/>
    <w:rsid w:val="00304873"/>
    <w:rsid w:val="00304903"/>
    <w:rsid w:val="003049B8"/>
    <w:rsid w:val="003049E5"/>
    <w:rsid w:val="00304ADE"/>
    <w:rsid w:val="00304BF7"/>
    <w:rsid w:val="00304E04"/>
    <w:rsid w:val="00304FAE"/>
    <w:rsid w:val="00305315"/>
    <w:rsid w:val="0030537D"/>
    <w:rsid w:val="0030541B"/>
    <w:rsid w:val="003055AC"/>
    <w:rsid w:val="00305B3A"/>
    <w:rsid w:val="00305B6C"/>
    <w:rsid w:val="00305D5F"/>
    <w:rsid w:val="00305EBC"/>
    <w:rsid w:val="00306066"/>
    <w:rsid w:val="0030624D"/>
    <w:rsid w:val="00306272"/>
    <w:rsid w:val="003063D2"/>
    <w:rsid w:val="00306BC5"/>
    <w:rsid w:val="00306CDE"/>
    <w:rsid w:val="00307080"/>
    <w:rsid w:val="00307353"/>
    <w:rsid w:val="0030765C"/>
    <w:rsid w:val="003076DC"/>
    <w:rsid w:val="003077C3"/>
    <w:rsid w:val="00307C8D"/>
    <w:rsid w:val="00307DA4"/>
    <w:rsid w:val="00307E1E"/>
    <w:rsid w:val="00307EB6"/>
    <w:rsid w:val="0031017C"/>
    <w:rsid w:val="0031024E"/>
    <w:rsid w:val="00310313"/>
    <w:rsid w:val="00310718"/>
    <w:rsid w:val="0031083E"/>
    <w:rsid w:val="00310929"/>
    <w:rsid w:val="00310998"/>
    <w:rsid w:val="00310BED"/>
    <w:rsid w:val="00310BF7"/>
    <w:rsid w:val="00310DBE"/>
    <w:rsid w:val="00311449"/>
    <w:rsid w:val="0031189E"/>
    <w:rsid w:val="003119C8"/>
    <w:rsid w:val="00311AA2"/>
    <w:rsid w:val="00311B0D"/>
    <w:rsid w:val="00311B51"/>
    <w:rsid w:val="00311BB4"/>
    <w:rsid w:val="00311EED"/>
    <w:rsid w:val="00312284"/>
    <w:rsid w:val="00312638"/>
    <w:rsid w:val="00312798"/>
    <w:rsid w:val="00312883"/>
    <w:rsid w:val="00312BC4"/>
    <w:rsid w:val="00313257"/>
    <w:rsid w:val="0031339B"/>
    <w:rsid w:val="003133AD"/>
    <w:rsid w:val="00313742"/>
    <w:rsid w:val="00313A83"/>
    <w:rsid w:val="003143F8"/>
    <w:rsid w:val="003144E0"/>
    <w:rsid w:val="00314542"/>
    <w:rsid w:val="0031481F"/>
    <w:rsid w:val="0031483C"/>
    <w:rsid w:val="003149FA"/>
    <w:rsid w:val="00314B8D"/>
    <w:rsid w:val="00314E0A"/>
    <w:rsid w:val="0031510A"/>
    <w:rsid w:val="003152B1"/>
    <w:rsid w:val="00315C55"/>
    <w:rsid w:val="00315C62"/>
    <w:rsid w:val="00316126"/>
    <w:rsid w:val="00316272"/>
    <w:rsid w:val="00316396"/>
    <w:rsid w:val="003163B5"/>
    <w:rsid w:val="00316476"/>
    <w:rsid w:val="0031674D"/>
    <w:rsid w:val="003168A9"/>
    <w:rsid w:val="003168C6"/>
    <w:rsid w:val="00316903"/>
    <w:rsid w:val="00316A42"/>
    <w:rsid w:val="00316FE3"/>
    <w:rsid w:val="00317311"/>
    <w:rsid w:val="00317393"/>
    <w:rsid w:val="003176BE"/>
    <w:rsid w:val="00317946"/>
    <w:rsid w:val="00317B37"/>
    <w:rsid w:val="00317BED"/>
    <w:rsid w:val="00320189"/>
    <w:rsid w:val="0032050F"/>
    <w:rsid w:val="00320728"/>
    <w:rsid w:val="00320934"/>
    <w:rsid w:val="00320998"/>
    <w:rsid w:val="003209B8"/>
    <w:rsid w:val="00320AA1"/>
    <w:rsid w:val="00320ADD"/>
    <w:rsid w:val="00320B0F"/>
    <w:rsid w:val="00320F19"/>
    <w:rsid w:val="003215EF"/>
    <w:rsid w:val="00321A57"/>
    <w:rsid w:val="00321BD5"/>
    <w:rsid w:val="00321BEF"/>
    <w:rsid w:val="00321C3C"/>
    <w:rsid w:val="00322477"/>
    <w:rsid w:val="003224AB"/>
    <w:rsid w:val="0032261E"/>
    <w:rsid w:val="00322663"/>
    <w:rsid w:val="003227AC"/>
    <w:rsid w:val="00322984"/>
    <w:rsid w:val="00322AA1"/>
    <w:rsid w:val="00322F84"/>
    <w:rsid w:val="00323028"/>
    <w:rsid w:val="003231EB"/>
    <w:rsid w:val="00323335"/>
    <w:rsid w:val="003234C9"/>
    <w:rsid w:val="003235C1"/>
    <w:rsid w:val="00323741"/>
    <w:rsid w:val="003237D2"/>
    <w:rsid w:val="0032391A"/>
    <w:rsid w:val="00323A32"/>
    <w:rsid w:val="00323A61"/>
    <w:rsid w:val="00323ACD"/>
    <w:rsid w:val="00323BEF"/>
    <w:rsid w:val="00323E11"/>
    <w:rsid w:val="00323F30"/>
    <w:rsid w:val="00324262"/>
    <w:rsid w:val="00324397"/>
    <w:rsid w:val="003246B6"/>
    <w:rsid w:val="0032479C"/>
    <w:rsid w:val="00324B10"/>
    <w:rsid w:val="00324BC0"/>
    <w:rsid w:val="00324C8D"/>
    <w:rsid w:val="00324FFE"/>
    <w:rsid w:val="0032541D"/>
    <w:rsid w:val="0032584B"/>
    <w:rsid w:val="00325A06"/>
    <w:rsid w:val="00325C26"/>
    <w:rsid w:val="00325EB5"/>
    <w:rsid w:val="003263B6"/>
    <w:rsid w:val="00326473"/>
    <w:rsid w:val="00326500"/>
    <w:rsid w:val="00326554"/>
    <w:rsid w:val="00326656"/>
    <w:rsid w:val="0032675F"/>
    <w:rsid w:val="003267BA"/>
    <w:rsid w:val="00326823"/>
    <w:rsid w:val="00326C6C"/>
    <w:rsid w:val="00327002"/>
    <w:rsid w:val="0032728F"/>
    <w:rsid w:val="00327396"/>
    <w:rsid w:val="00327420"/>
    <w:rsid w:val="0032748B"/>
    <w:rsid w:val="003277B2"/>
    <w:rsid w:val="003277CA"/>
    <w:rsid w:val="0032782A"/>
    <w:rsid w:val="0032786E"/>
    <w:rsid w:val="00327924"/>
    <w:rsid w:val="00327985"/>
    <w:rsid w:val="00327A10"/>
    <w:rsid w:val="00327A89"/>
    <w:rsid w:val="00327C06"/>
    <w:rsid w:val="00327CF6"/>
    <w:rsid w:val="00327DCC"/>
    <w:rsid w:val="00330107"/>
    <w:rsid w:val="003304E7"/>
    <w:rsid w:val="003304F5"/>
    <w:rsid w:val="00330513"/>
    <w:rsid w:val="0033089A"/>
    <w:rsid w:val="0033097F"/>
    <w:rsid w:val="00330BD9"/>
    <w:rsid w:val="00330CF2"/>
    <w:rsid w:val="00330E82"/>
    <w:rsid w:val="00330F1A"/>
    <w:rsid w:val="00331147"/>
    <w:rsid w:val="00331292"/>
    <w:rsid w:val="003314EC"/>
    <w:rsid w:val="00331A2C"/>
    <w:rsid w:val="00331E20"/>
    <w:rsid w:val="00331FA8"/>
    <w:rsid w:val="003321DD"/>
    <w:rsid w:val="0033233E"/>
    <w:rsid w:val="00332408"/>
    <w:rsid w:val="00332420"/>
    <w:rsid w:val="003324FF"/>
    <w:rsid w:val="003327C4"/>
    <w:rsid w:val="003329E7"/>
    <w:rsid w:val="00332A6C"/>
    <w:rsid w:val="00332EE3"/>
    <w:rsid w:val="00333151"/>
    <w:rsid w:val="003333C1"/>
    <w:rsid w:val="00333607"/>
    <w:rsid w:val="003337C6"/>
    <w:rsid w:val="00333B1F"/>
    <w:rsid w:val="00333E74"/>
    <w:rsid w:val="00334259"/>
    <w:rsid w:val="003348C0"/>
    <w:rsid w:val="00334D1C"/>
    <w:rsid w:val="00334E5B"/>
    <w:rsid w:val="00334EE3"/>
    <w:rsid w:val="00334F4D"/>
    <w:rsid w:val="00334F80"/>
    <w:rsid w:val="00335262"/>
    <w:rsid w:val="00335314"/>
    <w:rsid w:val="003353DF"/>
    <w:rsid w:val="003358B4"/>
    <w:rsid w:val="00335CF7"/>
    <w:rsid w:val="00335FEB"/>
    <w:rsid w:val="0033617A"/>
    <w:rsid w:val="00336187"/>
    <w:rsid w:val="0033639F"/>
    <w:rsid w:val="0033644F"/>
    <w:rsid w:val="00336895"/>
    <w:rsid w:val="00336A4A"/>
    <w:rsid w:val="00336A7F"/>
    <w:rsid w:val="003374CE"/>
    <w:rsid w:val="00337534"/>
    <w:rsid w:val="003375E6"/>
    <w:rsid w:val="003376A1"/>
    <w:rsid w:val="00337A4B"/>
    <w:rsid w:val="00337F4C"/>
    <w:rsid w:val="00337F6B"/>
    <w:rsid w:val="0034041A"/>
    <w:rsid w:val="003405BC"/>
    <w:rsid w:val="0034069D"/>
    <w:rsid w:val="0034070C"/>
    <w:rsid w:val="00340C07"/>
    <w:rsid w:val="003410FB"/>
    <w:rsid w:val="00341190"/>
    <w:rsid w:val="003411C0"/>
    <w:rsid w:val="0034147E"/>
    <w:rsid w:val="00341506"/>
    <w:rsid w:val="0034181E"/>
    <w:rsid w:val="00341991"/>
    <w:rsid w:val="00341A44"/>
    <w:rsid w:val="00341B12"/>
    <w:rsid w:val="00341BF7"/>
    <w:rsid w:val="00341F13"/>
    <w:rsid w:val="00342627"/>
    <w:rsid w:val="0034268B"/>
    <w:rsid w:val="00342863"/>
    <w:rsid w:val="00342B12"/>
    <w:rsid w:val="00342CDD"/>
    <w:rsid w:val="00342D92"/>
    <w:rsid w:val="00343228"/>
    <w:rsid w:val="003434F9"/>
    <w:rsid w:val="00343623"/>
    <w:rsid w:val="0034380E"/>
    <w:rsid w:val="003438BA"/>
    <w:rsid w:val="00343972"/>
    <w:rsid w:val="00343C94"/>
    <w:rsid w:val="00343FB6"/>
    <w:rsid w:val="003443E3"/>
    <w:rsid w:val="003445E9"/>
    <w:rsid w:val="00344689"/>
    <w:rsid w:val="003448BF"/>
    <w:rsid w:val="00344A32"/>
    <w:rsid w:val="00344B9C"/>
    <w:rsid w:val="00344C5B"/>
    <w:rsid w:val="00345123"/>
    <w:rsid w:val="00345717"/>
    <w:rsid w:val="00345847"/>
    <w:rsid w:val="00345A12"/>
    <w:rsid w:val="00345AF7"/>
    <w:rsid w:val="00345C6B"/>
    <w:rsid w:val="00346063"/>
    <w:rsid w:val="00346124"/>
    <w:rsid w:val="003461BB"/>
    <w:rsid w:val="00346400"/>
    <w:rsid w:val="0034678A"/>
    <w:rsid w:val="003467EE"/>
    <w:rsid w:val="00346863"/>
    <w:rsid w:val="00346AC9"/>
    <w:rsid w:val="00346D15"/>
    <w:rsid w:val="00346D98"/>
    <w:rsid w:val="00346EA2"/>
    <w:rsid w:val="00347297"/>
    <w:rsid w:val="0034733B"/>
    <w:rsid w:val="003475DC"/>
    <w:rsid w:val="003477F6"/>
    <w:rsid w:val="0034791F"/>
    <w:rsid w:val="00347AD3"/>
    <w:rsid w:val="00347CE9"/>
    <w:rsid w:val="00350058"/>
    <w:rsid w:val="0035013E"/>
    <w:rsid w:val="00350158"/>
    <w:rsid w:val="00350192"/>
    <w:rsid w:val="00350310"/>
    <w:rsid w:val="00350348"/>
    <w:rsid w:val="003503E8"/>
    <w:rsid w:val="0035049C"/>
    <w:rsid w:val="003504F1"/>
    <w:rsid w:val="0035074E"/>
    <w:rsid w:val="00350BEC"/>
    <w:rsid w:val="00350E27"/>
    <w:rsid w:val="00350F83"/>
    <w:rsid w:val="003510AC"/>
    <w:rsid w:val="003510E7"/>
    <w:rsid w:val="0035117C"/>
    <w:rsid w:val="003511B6"/>
    <w:rsid w:val="00351315"/>
    <w:rsid w:val="003513C5"/>
    <w:rsid w:val="00351770"/>
    <w:rsid w:val="00351CAB"/>
    <w:rsid w:val="00351EA8"/>
    <w:rsid w:val="00351FF3"/>
    <w:rsid w:val="003520CD"/>
    <w:rsid w:val="00352499"/>
    <w:rsid w:val="00352506"/>
    <w:rsid w:val="003525FB"/>
    <w:rsid w:val="00352753"/>
    <w:rsid w:val="00352788"/>
    <w:rsid w:val="003527BA"/>
    <w:rsid w:val="00352888"/>
    <w:rsid w:val="003528AE"/>
    <w:rsid w:val="003529FD"/>
    <w:rsid w:val="00352B96"/>
    <w:rsid w:val="00352BA1"/>
    <w:rsid w:val="00352CC4"/>
    <w:rsid w:val="00352D17"/>
    <w:rsid w:val="0035330B"/>
    <w:rsid w:val="0035347B"/>
    <w:rsid w:val="003535D5"/>
    <w:rsid w:val="00353651"/>
    <w:rsid w:val="00353728"/>
    <w:rsid w:val="00353780"/>
    <w:rsid w:val="00353782"/>
    <w:rsid w:val="003538FD"/>
    <w:rsid w:val="00353BCD"/>
    <w:rsid w:val="00353D9F"/>
    <w:rsid w:val="00354097"/>
    <w:rsid w:val="003541C0"/>
    <w:rsid w:val="0035437A"/>
    <w:rsid w:val="00354407"/>
    <w:rsid w:val="003544F1"/>
    <w:rsid w:val="00354579"/>
    <w:rsid w:val="003546E4"/>
    <w:rsid w:val="00354944"/>
    <w:rsid w:val="00354B61"/>
    <w:rsid w:val="00354D9E"/>
    <w:rsid w:val="0035517F"/>
    <w:rsid w:val="003551D0"/>
    <w:rsid w:val="00355274"/>
    <w:rsid w:val="00355706"/>
    <w:rsid w:val="00355771"/>
    <w:rsid w:val="0035593B"/>
    <w:rsid w:val="0035597C"/>
    <w:rsid w:val="00355A85"/>
    <w:rsid w:val="00355DF8"/>
    <w:rsid w:val="00356038"/>
    <w:rsid w:val="00356252"/>
    <w:rsid w:val="00356440"/>
    <w:rsid w:val="003565B1"/>
    <w:rsid w:val="00356638"/>
    <w:rsid w:val="0035677D"/>
    <w:rsid w:val="00356821"/>
    <w:rsid w:val="00356A25"/>
    <w:rsid w:val="003570FB"/>
    <w:rsid w:val="003571EE"/>
    <w:rsid w:val="003577A2"/>
    <w:rsid w:val="00357A40"/>
    <w:rsid w:val="00357BFA"/>
    <w:rsid w:val="00357DB7"/>
    <w:rsid w:val="00357DD3"/>
    <w:rsid w:val="00360150"/>
    <w:rsid w:val="00360252"/>
    <w:rsid w:val="00360767"/>
    <w:rsid w:val="003608BA"/>
    <w:rsid w:val="00360BB2"/>
    <w:rsid w:val="00360E46"/>
    <w:rsid w:val="00360EBD"/>
    <w:rsid w:val="003610EA"/>
    <w:rsid w:val="00361114"/>
    <w:rsid w:val="0036149D"/>
    <w:rsid w:val="00361531"/>
    <w:rsid w:val="003618D9"/>
    <w:rsid w:val="00361A20"/>
    <w:rsid w:val="00361BD9"/>
    <w:rsid w:val="00361E60"/>
    <w:rsid w:val="00361F91"/>
    <w:rsid w:val="00361FC8"/>
    <w:rsid w:val="00362614"/>
    <w:rsid w:val="003628F9"/>
    <w:rsid w:val="0036294A"/>
    <w:rsid w:val="00362D1D"/>
    <w:rsid w:val="00362D39"/>
    <w:rsid w:val="00362DD8"/>
    <w:rsid w:val="00362EA7"/>
    <w:rsid w:val="00362FE2"/>
    <w:rsid w:val="00363052"/>
    <w:rsid w:val="003630F5"/>
    <w:rsid w:val="0036313E"/>
    <w:rsid w:val="003631A5"/>
    <w:rsid w:val="003632C2"/>
    <w:rsid w:val="00363339"/>
    <w:rsid w:val="0036346D"/>
    <w:rsid w:val="00363537"/>
    <w:rsid w:val="00363568"/>
    <w:rsid w:val="00363AE2"/>
    <w:rsid w:val="0036452A"/>
    <w:rsid w:val="00364621"/>
    <w:rsid w:val="00364871"/>
    <w:rsid w:val="003649C6"/>
    <w:rsid w:val="00365231"/>
    <w:rsid w:val="003653EE"/>
    <w:rsid w:val="003655FB"/>
    <w:rsid w:val="0036589E"/>
    <w:rsid w:val="0036589F"/>
    <w:rsid w:val="00365C46"/>
    <w:rsid w:val="00365FA7"/>
    <w:rsid w:val="0036639D"/>
    <w:rsid w:val="0036645E"/>
    <w:rsid w:val="00366627"/>
    <w:rsid w:val="003666C6"/>
    <w:rsid w:val="00366A2C"/>
    <w:rsid w:val="00366BB6"/>
    <w:rsid w:val="00366C19"/>
    <w:rsid w:val="00366CEE"/>
    <w:rsid w:val="00366CF1"/>
    <w:rsid w:val="00366D41"/>
    <w:rsid w:val="00366DA4"/>
    <w:rsid w:val="00366ECA"/>
    <w:rsid w:val="003671C5"/>
    <w:rsid w:val="003672B2"/>
    <w:rsid w:val="0036760B"/>
    <w:rsid w:val="00367813"/>
    <w:rsid w:val="00367AA5"/>
    <w:rsid w:val="00367CA2"/>
    <w:rsid w:val="00367EDF"/>
    <w:rsid w:val="00367F71"/>
    <w:rsid w:val="0037010A"/>
    <w:rsid w:val="00370220"/>
    <w:rsid w:val="00370445"/>
    <w:rsid w:val="00370561"/>
    <w:rsid w:val="00370654"/>
    <w:rsid w:val="00370A8E"/>
    <w:rsid w:val="00370BF2"/>
    <w:rsid w:val="00370F3D"/>
    <w:rsid w:val="00370FD6"/>
    <w:rsid w:val="00371016"/>
    <w:rsid w:val="00371357"/>
    <w:rsid w:val="003713A0"/>
    <w:rsid w:val="003715D6"/>
    <w:rsid w:val="00371933"/>
    <w:rsid w:val="00371AB6"/>
    <w:rsid w:val="00371CE2"/>
    <w:rsid w:val="0037231B"/>
    <w:rsid w:val="003723D0"/>
    <w:rsid w:val="00372684"/>
    <w:rsid w:val="00372809"/>
    <w:rsid w:val="003729B2"/>
    <w:rsid w:val="00372B68"/>
    <w:rsid w:val="00372BF3"/>
    <w:rsid w:val="003731FB"/>
    <w:rsid w:val="003733B8"/>
    <w:rsid w:val="00373654"/>
    <w:rsid w:val="003736ED"/>
    <w:rsid w:val="00373721"/>
    <w:rsid w:val="00373B56"/>
    <w:rsid w:val="00374327"/>
    <w:rsid w:val="003746AC"/>
    <w:rsid w:val="0037476F"/>
    <w:rsid w:val="00374783"/>
    <w:rsid w:val="003748EA"/>
    <w:rsid w:val="00374A28"/>
    <w:rsid w:val="00374A39"/>
    <w:rsid w:val="00374AB4"/>
    <w:rsid w:val="00374C23"/>
    <w:rsid w:val="00374CAD"/>
    <w:rsid w:val="00374D16"/>
    <w:rsid w:val="00374FA1"/>
    <w:rsid w:val="00375006"/>
    <w:rsid w:val="00375134"/>
    <w:rsid w:val="003752F5"/>
    <w:rsid w:val="00375414"/>
    <w:rsid w:val="003755F6"/>
    <w:rsid w:val="0037564C"/>
    <w:rsid w:val="0037585C"/>
    <w:rsid w:val="00375A52"/>
    <w:rsid w:val="00375EE7"/>
    <w:rsid w:val="00375F56"/>
    <w:rsid w:val="00376007"/>
    <w:rsid w:val="00376257"/>
    <w:rsid w:val="003762DC"/>
    <w:rsid w:val="003765E7"/>
    <w:rsid w:val="00376657"/>
    <w:rsid w:val="00376743"/>
    <w:rsid w:val="003767F1"/>
    <w:rsid w:val="003768F8"/>
    <w:rsid w:val="003768FD"/>
    <w:rsid w:val="00376971"/>
    <w:rsid w:val="00376A59"/>
    <w:rsid w:val="00376A9B"/>
    <w:rsid w:val="00376B5D"/>
    <w:rsid w:val="00376D51"/>
    <w:rsid w:val="00376DA0"/>
    <w:rsid w:val="00376DC8"/>
    <w:rsid w:val="00377137"/>
    <w:rsid w:val="00377153"/>
    <w:rsid w:val="0037748E"/>
    <w:rsid w:val="00377886"/>
    <w:rsid w:val="00377966"/>
    <w:rsid w:val="00377A11"/>
    <w:rsid w:val="00377B15"/>
    <w:rsid w:val="00377F43"/>
    <w:rsid w:val="00377F75"/>
    <w:rsid w:val="00380339"/>
    <w:rsid w:val="00380A75"/>
    <w:rsid w:val="0038105E"/>
    <w:rsid w:val="003812A1"/>
    <w:rsid w:val="003812AF"/>
    <w:rsid w:val="003812C8"/>
    <w:rsid w:val="003813E8"/>
    <w:rsid w:val="0038141B"/>
    <w:rsid w:val="00381420"/>
    <w:rsid w:val="00381714"/>
    <w:rsid w:val="003817F4"/>
    <w:rsid w:val="00381A63"/>
    <w:rsid w:val="00381B23"/>
    <w:rsid w:val="00381C7F"/>
    <w:rsid w:val="00381E46"/>
    <w:rsid w:val="00381FB1"/>
    <w:rsid w:val="00381FE9"/>
    <w:rsid w:val="0038201E"/>
    <w:rsid w:val="003821B0"/>
    <w:rsid w:val="00382523"/>
    <w:rsid w:val="0038258F"/>
    <w:rsid w:val="00382770"/>
    <w:rsid w:val="00382880"/>
    <w:rsid w:val="00382919"/>
    <w:rsid w:val="00382AD8"/>
    <w:rsid w:val="00382C38"/>
    <w:rsid w:val="00382C70"/>
    <w:rsid w:val="00382CDF"/>
    <w:rsid w:val="00382D5C"/>
    <w:rsid w:val="00382DD9"/>
    <w:rsid w:val="003830D8"/>
    <w:rsid w:val="0038339F"/>
    <w:rsid w:val="00383AC0"/>
    <w:rsid w:val="00383BDB"/>
    <w:rsid w:val="00383D85"/>
    <w:rsid w:val="00383F50"/>
    <w:rsid w:val="00383FDF"/>
    <w:rsid w:val="00384002"/>
    <w:rsid w:val="0038401F"/>
    <w:rsid w:val="0038405A"/>
    <w:rsid w:val="0038409D"/>
    <w:rsid w:val="003840A9"/>
    <w:rsid w:val="0038430D"/>
    <w:rsid w:val="00384C10"/>
    <w:rsid w:val="00384C3E"/>
    <w:rsid w:val="00384E71"/>
    <w:rsid w:val="00384F64"/>
    <w:rsid w:val="0038501F"/>
    <w:rsid w:val="003853FD"/>
    <w:rsid w:val="00385503"/>
    <w:rsid w:val="0038558A"/>
    <w:rsid w:val="003855E5"/>
    <w:rsid w:val="0038565D"/>
    <w:rsid w:val="00385861"/>
    <w:rsid w:val="00385959"/>
    <w:rsid w:val="00385EFA"/>
    <w:rsid w:val="00385F84"/>
    <w:rsid w:val="00386296"/>
    <w:rsid w:val="003863AB"/>
    <w:rsid w:val="00386A26"/>
    <w:rsid w:val="00386B84"/>
    <w:rsid w:val="00386DF6"/>
    <w:rsid w:val="00387009"/>
    <w:rsid w:val="003870CB"/>
    <w:rsid w:val="003871AD"/>
    <w:rsid w:val="003874EC"/>
    <w:rsid w:val="003875EE"/>
    <w:rsid w:val="00387640"/>
    <w:rsid w:val="00387678"/>
    <w:rsid w:val="003879BA"/>
    <w:rsid w:val="003879FC"/>
    <w:rsid w:val="00387A29"/>
    <w:rsid w:val="00387B16"/>
    <w:rsid w:val="00390070"/>
    <w:rsid w:val="00390386"/>
    <w:rsid w:val="003904C2"/>
    <w:rsid w:val="003904C5"/>
    <w:rsid w:val="0039059E"/>
    <w:rsid w:val="00390E1A"/>
    <w:rsid w:val="00390F75"/>
    <w:rsid w:val="00391191"/>
    <w:rsid w:val="00391301"/>
    <w:rsid w:val="003913B1"/>
    <w:rsid w:val="00391515"/>
    <w:rsid w:val="00391EE1"/>
    <w:rsid w:val="00392631"/>
    <w:rsid w:val="00392A8D"/>
    <w:rsid w:val="00392B37"/>
    <w:rsid w:val="00392C87"/>
    <w:rsid w:val="00392D12"/>
    <w:rsid w:val="00392E9D"/>
    <w:rsid w:val="00392F5F"/>
    <w:rsid w:val="0039321A"/>
    <w:rsid w:val="0039343F"/>
    <w:rsid w:val="00393551"/>
    <w:rsid w:val="00393609"/>
    <w:rsid w:val="00393692"/>
    <w:rsid w:val="0039383C"/>
    <w:rsid w:val="00393E84"/>
    <w:rsid w:val="00393F67"/>
    <w:rsid w:val="003943BD"/>
    <w:rsid w:val="00394523"/>
    <w:rsid w:val="00394712"/>
    <w:rsid w:val="00394949"/>
    <w:rsid w:val="00394ADB"/>
    <w:rsid w:val="00394B62"/>
    <w:rsid w:val="00394C15"/>
    <w:rsid w:val="0039510E"/>
    <w:rsid w:val="00395193"/>
    <w:rsid w:val="003953FF"/>
    <w:rsid w:val="0039546B"/>
    <w:rsid w:val="00395504"/>
    <w:rsid w:val="00395727"/>
    <w:rsid w:val="00395AEF"/>
    <w:rsid w:val="00395C06"/>
    <w:rsid w:val="00395C98"/>
    <w:rsid w:val="003968EB"/>
    <w:rsid w:val="003968F9"/>
    <w:rsid w:val="00396C07"/>
    <w:rsid w:val="00396C69"/>
    <w:rsid w:val="00396C97"/>
    <w:rsid w:val="00396EC5"/>
    <w:rsid w:val="00396FC6"/>
    <w:rsid w:val="0039700D"/>
    <w:rsid w:val="0039710A"/>
    <w:rsid w:val="0039718D"/>
    <w:rsid w:val="00397238"/>
    <w:rsid w:val="00397496"/>
    <w:rsid w:val="003976D1"/>
    <w:rsid w:val="003977C8"/>
    <w:rsid w:val="00397957"/>
    <w:rsid w:val="00397A31"/>
    <w:rsid w:val="00397B47"/>
    <w:rsid w:val="00397B5D"/>
    <w:rsid w:val="00397E09"/>
    <w:rsid w:val="00397EB2"/>
    <w:rsid w:val="00397F32"/>
    <w:rsid w:val="003A01AC"/>
    <w:rsid w:val="003A01FC"/>
    <w:rsid w:val="003A0450"/>
    <w:rsid w:val="003A05A0"/>
    <w:rsid w:val="003A0662"/>
    <w:rsid w:val="003A110D"/>
    <w:rsid w:val="003A17D0"/>
    <w:rsid w:val="003A1A11"/>
    <w:rsid w:val="003A1C59"/>
    <w:rsid w:val="003A1DBA"/>
    <w:rsid w:val="003A203A"/>
    <w:rsid w:val="003A219B"/>
    <w:rsid w:val="003A245A"/>
    <w:rsid w:val="003A25D8"/>
    <w:rsid w:val="003A2846"/>
    <w:rsid w:val="003A2951"/>
    <w:rsid w:val="003A2BAA"/>
    <w:rsid w:val="003A2C9A"/>
    <w:rsid w:val="003A2E06"/>
    <w:rsid w:val="003A2E9C"/>
    <w:rsid w:val="003A2F2C"/>
    <w:rsid w:val="003A33D9"/>
    <w:rsid w:val="003A3682"/>
    <w:rsid w:val="003A38F9"/>
    <w:rsid w:val="003A3C37"/>
    <w:rsid w:val="003A3DCB"/>
    <w:rsid w:val="003A3EE6"/>
    <w:rsid w:val="003A42A6"/>
    <w:rsid w:val="003A4383"/>
    <w:rsid w:val="003A450F"/>
    <w:rsid w:val="003A4555"/>
    <w:rsid w:val="003A49E4"/>
    <w:rsid w:val="003A49FC"/>
    <w:rsid w:val="003A4B86"/>
    <w:rsid w:val="003A4DBD"/>
    <w:rsid w:val="003A4ECC"/>
    <w:rsid w:val="003A5027"/>
    <w:rsid w:val="003A51B8"/>
    <w:rsid w:val="003A551C"/>
    <w:rsid w:val="003A5A55"/>
    <w:rsid w:val="003A5B84"/>
    <w:rsid w:val="003A5CD5"/>
    <w:rsid w:val="003A5D5A"/>
    <w:rsid w:val="003A5EE0"/>
    <w:rsid w:val="003A5EF3"/>
    <w:rsid w:val="003A5FC8"/>
    <w:rsid w:val="003A604C"/>
    <w:rsid w:val="003A62D9"/>
    <w:rsid w:val="003A636A"/>
    <w:rsid w:val="003A66C1"/>
    <w:rsid w:val="003A67E1"/>
    <w:rsid w:val="003A67F2"/>
    <w:rsid w:val="003A67F9"/>
    <w:rsid w:val="003A69B6"/>
    <w:rsid w:val="003A6B2C"/>
    <w:rsid w:val="003A6C73"/>
    <w:rsid w:val="003A6D0F"/>
    <w:rsid w:val="003A6F6B"/>
    <w:rsid w:val="003A7255"/>
    <w:rsid w:val="003A7364"/>
    <w:rsid w:val="003A74FA"/>
    <w:rsid w:val="003A756B"/>
    <w:rsid w:val="003A758C"/>
    <w:rsid w:val="003A75C6"/>
    <w:rsid w:val="003A7618"/>
    <w:rsid w:val="003A7655"/>
    <w:rsid w:val="003A7770"/>
    <w:rsid w:val="003A78F8"/>
    <w:rsid w:val="003A7D9F"/>
    <w:rsid w:val="003A7DD6"/>
    <w:rsid w:val="003A7E0D"/>
    <w:rsid w:val="003A7E57"/>
    <w:rsid w:val="003B00E4"/>
    <w:rsid w:val="003B0118"/>
    <w:rsid w:val="003B017D"/>
    <w:rsid w:val="003B02F7"/>
    <w:rsid w:val="003B032E"/>
    <w:rsid w:val="003B044C"/>
    <w:rsid w:val="003B0527"/>
    <w:rsid w:val="003B0765"/>
    <w:rsid w:val="003B08A4"/>
    <w:rsid w:val="003B0B01"/>
    <w:rsid w:val="003B0B96"/>
    <w:rsid w:val="003B0BC6"/>
    <w:rsid w:val="003B0D44"/>
    <w:rsid w:val="003B0DC3"/>
    <w:rsid w:val="003B0F52"/>
    <w:rsid w:val="003B1233"/>
    <w:rsid w:val="003B1267"/>
    <w:rsid w:val="003B186D"/>
    <w:rsid w:val="003B192A"/>
    <w:rsid w:val="003B1E3C"/>
    <w:rsid w:val="003B1EF0"/>
    <w:rsid w:val="003B2093"/>
    <w:rsid w:val="003B21EA"/>
    <w:rsid w:val="003B22F2"/>
    <w:rsid w:val="003B23A9"/>
    <w:rsid w:val="003B2688"/>
    <w:rsid w:val="003B26A8"/>
    <w:rsid w:val="003B2790"/>
    <w:rsid w:val="003B28DB"/>
    <w:rsid w:val="003B2DFE"/>
    <w:rsid w:val="003B317C"/>
    <w:rsid w:val="003B332E"/>
    <w:rsid w:val="003B3808"/>
    <w:rsid w:val="003B382B"/>
    <w:rsid w:val="003B3A45"/>
    <w:rsid w:val="003B3F91"/>
    <w:rsid w:val="003B40E8"/>
    <w:rsid w:val="003B427D"/>
    <w:rsid w:val="003B42B7"/>
    <w:rsid w:val="003B4663"/>
    <w:rsid w:val="003B4BAD"/>
    <w:rsid w:val="003B4BBB"/>
    <w:rsid w:val="003B4D08"/>
    <w:rsid w:val="003B4D74"/>
    <w:rsid w:val="003B4FB7"/>
    <w:rsid w:val="003B55D7"/>
    <w:rsid w:val="003B55DA"/>
    <w:rsid w:val="003B564F"/>
    <w:rsid w:val="003B569B"/>
    <w:rsid w:val="003B5884"/>
    <w:rsid w:val="003B5A88"/>
    <w:rsid w:val="003B5B10"/>
    <w:rsid w:val="003B5B50"/>
    <w:rsid w:val="003B5BCD"/>
    <w:rsid w:val="003B5C0A"/>
    <w:rsid w:val="003B5D63"/>
    <w:rsid w:val="003B5E10"/>
    <w:rsid w:val="003B5F22"/>
    <w:rsid w:val="003B600C"/>
    <w:rsid w:val="003B6134"/>
    <w:rsid w:val="003B626D"/>
    <w:rsid w:val="003B6553"/>
    <w:rsid w:val="003B66A4"/>
    <w:rsid w:val="003B6777"/>
    <w:rsid w:val="003B67F7"/>
    <w:rsid w:val="003B68B9"/>
    <w:rsid w:val="003B6A5C"/>
    <w:rsid w:val="003B6B5D"/>
    <w:rsid w:val="003B6B74"/>
    <w:rsid w:val="003B6EBF"/>
    <w:rsid w:val="003B704F"/>
    <w:rsid w:val="003B7327"/>
    <w:rsid w:val="003B7539"/>
    <w:rsid w:val="003B7573"/>
    <w:rsid w:val="003B7749"/>
    <w:rsid w:val="003B778F"/>
    <w:rsid w:val="003B78DA"/>
    <w:rsid w:val="003B7B84"/>
    <w:rsid w:val="003B7BC3"/>
    <w:rsid w:val="003C0034"/>
    <w:rsid w:val="003C0128"/>
    <w:rsid w:val="003C02D7"/>
    <w:rsid w:val="003C07D4"/>
    <w:rsid w:val="003C088D"/>
    <w:rsid w:val="003C092E"/>
    <w:rsid w:val="003C0AC7"/>
    <w:rsid w:val="003C0B32"/>
    <w:rsid w:val="003C0FA9"/>
    <w:rsid w:val="003C1155"/>
    <w:rsid w:val="003C15D8"/>
    <w:rsid w:val="003C18C6"/>
    <w:rsid w:val="003C19D1"/>
    <w:rsid w:val="003C1A98"/>
    <w:rsid w:val="003C1AFF"/>
    <w:rsid w:val="003C1F57"/>
    <w:rsid w:val="003C2017"/>
    <w:rsid w:val="003C242A"/>
    <w:rsid w:val="003C245F"/>
    <w:rsid w:val="003C25B0"/>
    <w:rsid w:val="003C26BD"/>
    <w:rsid w:val="003C26F0"/>
    <w:rsid w:val="003C2860"/>
    <w:rsid w:val="003C28A3"/>
    <w:rsid w:val="003C2917"/>
    <w:rsid w:val="003C2923"/>
    <w:rsid w:val="003C2A3B"/>
    <w:rsid w:val="003C2A91"/>
    <w:rsid w:val="003C2BE8"/>
    <w:rsid w:val="003C307C"/>
    <w:rsid w:val="003C392A"/>
    <w:rsid w:val="003C3981"/>
    <w:rsid w:val="003C3C0C"/>
    <w:rsid w:val="003C4792"/>
    <w:rsid w:val="003C482D"/>
    <w:rsid w:val="003C49D6"/>
    <w:rsid w:val="003C4B79"/>
    <w:rsid w:val="003C4D92"/>
    <w:rsid w:val="003C4E84"/>
    <w:rsid w:val="003C57DE"/>
    <w:rsid w:val="003C57F5"/>
    <w:rsid w:val="003C5AFE"/>
    <w:rsid w:val="003C5BD8"/>
    <w:rsid w:val="003C6628"/>
    <w:rsid w:val="003C69E5"/>
    <w:rsid w:val="003C6A3B"/>
    <w:rsid w:val="003C6B36"/>
    <w:rsid w:val="003C6B9A"/>
    <w:rsid w:val="003C6BF6"/>
    <w:rsid w:val="003C6E08"/>
    <w:rsid w:val="003C7270"/>
    <w:rsid w:val="003C74A0"/>
    <w:rsid w:val="003C76F6"/>
    <w:rsid w:val="003C7895"/>
    <w:rsid w:val="003C7A22"/>
    <w:rsid w:val="003C7B41"/>
    <w:rsid w:val="003D0079"/>
    <w:rsid w:val="003D01F8"/>
    <w:rsid w:val="003D03EB"/>
    <w:rsid w:val="003D0406"/>
    <w:rsid w:val="003D05E3"/>
    <w:rsid w:val="003D0689"/>
    <w:rsid w:val="003D0737"/>
    <w:rsid w:val="003D0976"/>
    <w:rsid w:val="003D0A64"/>
    <w:rsid w:val="003D0A99"/>
    <w:rsid w:val="003D0D07"/>
    <w:rsid w:val="003D0D5B"/>
    <w:rsid w:val="003D0FFE"/>
    <w:rsid w:val="003D1021"/>
    <w:rsid w:val="003D148D"/>
    <w:rsid w:val="003D1561"/>
    <w:rsid w:val="003D17BA"/>
    <w:rsid w:val="003D17D8"/>
    <w:rsid w:val="003D180B"/>
    <w:rsid w:val="003D1C50"/>
    <w:rsid w:val="003D1CF7"/>
    <w:rsid w:val="003D1DE8"/>
    <w:rsid w:val="003D1F7C"/>
    <w:rsid w:val="003D21AD"/>
    <w:rsid w:val="003D229A"/>
    <w:rsid w:val="003D2494"/>
    <w:rsid w:val="003D27FF"/>
    <w:rsid w:val="003D2B98"/>
    <w:rsid w:val="003D2E4D"/>
    <w:rsid w:val="003D2F28"/>
    <w:rsid w:val="003D3150"/>
    <w:rsid w:val="003D3333"/>
    <w:rsid w:val="003D3350"/>
    <w:rsid w:val="003D34BB"/>
    <w:rsid w:val="003D34E9"/>
    <w:rsid w:val="003D3F42"/>
    <w:rsid w:val="003D4125"/>
    <w:rsid w:val="003D4466"/>
    <w:rsid w:val="003D44B6"/>
    <w:rsid w:val="003D47D1"/>
    <w:rsid w:val="003D48EC"/>
    <w:rsid w:val="003D49F8"/>
    <w:rsid w:val="003D4C8A"/>
    <w:rsid w:val="003D4D1E"/>
    <w:rsid w:val="003D5176"/>
    <w:rsid w:val="003D5271"/>
    <w:rsid w:val="003D5364"/>
    <w:rsid w:val="003D59A3"/>
    <w:rsid w:val="003D5A65"/>
    <w:rsid w:val="003D5B65"/>
    <w:rsid w:val="003D5C7C"/>
    <w:rsid w:val="003D5D3F"/>
    <w:rsid w:val="003D6214"/>
    <w:rsid w:val="003D6377"/>
    <w:rsid w:val="003D6AA9"/>
    <w:rsid w:val="003D6E61"/>
    <w:rsid w:val="003D6EF5"/>
    <w:rsid w:val="003D74A8"/>
    <w:rsid w:val="003D7760"/>
    <w:rsid w:val="003D7BC9"/>
    <w:rsid w:val="003D7D18"/>
    <w:rsid w:val="003D7E43"/>
    <w:rsid w:val="003D7FA1"/>
    <w:rsid w:val="003E02A4"/>
    <w:rsid w:val="003E0335"/>
    <w:rsid w:val="003E057F"/>
    <w:rsid w:val="003E07AF"/>
    <w:rsid w:val="003E084D"/>
    <w:rsid w:val="003E0C65"/>
    <w:rsid w:val="003E0DC9"/>
    <w:rsid w:val="003E1060"/>
    <w:rsid w:val="003E128F"/>
    <w:rsid w:val="003E14C2"/>
    <w:rsid w:val="003E19DF"/>
    <w:rsid w:val="003E1A0B"/>
    <w:rsid w:val="003E1A1F"/>
    <w:rsid w:val="003E1B67"/>
    <w:rsid w:val="003E1EF8"/>
    <w:rsid w:val="003E2153"/>
    <w:rsid w:val="003E2171"/>
    <w:rsid w:val="003E217F"/>
    <w:rsid w:val="003E223D"/>
    <w:rsid w:val="003E23E1"/>
    <w:rsid w:val="003E26E9"/>
    <w:rsid w:val="003E2759"/>
    <w:rsid w:val="003E27DB"/>
    <w:rsid w:val="003E28A3"/>
    <w:rsid w:val="003E2964"/>
    <w:rsid w:val="003E2C27"/>
    <w:rsid w:val="003E2DE9"/>
    <w:rsid w:val="003E2E30"/>
    <w:rsid w:val="003E3053"/>
    <w:rsid w:val="003E3342"/>
    <w:rsid w:val="003E34CA"/>
    <w:rsid w:val="003E3A2A"/>
    <w:rsid w:val="003E3C01"/>
    <w:rsid w:val="003E41D2"/>
    <w:rsid w:val="003E42E6"/>
    <w:rsid w:val="003E42FF"/>
    <w:rsid w:val="003E45B9"/>
    <w:rsid w:val="003E45D0"/>
    <w:rsid w:val="003E45DC"/>
    <w:rsid w:val="003E45E6"/>
    <w:rsid w:val="003E469F"/>
    <w:rsid w:val="003E46C5"/>
    <w:rsid w:val="003E4891"/>
    <w:rsid w:val="003E4BF0"/>
    <w:rsid w:val="003E5268"/>
    <w:rsid w:val="003E537F"/>
    <w:rsid w:val="003E53E0"/>
    <w:rsid w:val="003E55AC"/>
    <w:rsid w:val="003E589F"/>
    <w:rsid w:val="003E58F9"/>
    <w:rsid w:val="003E5A64"/>
    <w:rsid w:val="003E5B9C"/>
    <w:rsid w:val="003E5C0D"/>
    <w:rsid w:val="003E5CA8"/>
    <w:rsid w:val="003E5EFE"/>
    <w:rsid w:val="003E627D"/>
    <w:rsid w:val="003E6417"/>
    <w:rsid w:val="003E6764"/>
    <w:rsid w:val="003E6955"/>
    <w:rsid w:val="003E697F"/>
    <w:rsid w:val="003E69F5"/>
    <w:rsid w:val="003E6CD8"/>
    <w:rsid w:val="003E6D96"/>
    <w:rsid w:val="003E6E25"/>
    <w:rsid w:val="003E7072"/>
    <w:rsid w:val="003E7095"/>
    <w:rsid w:val="003E722E"/>
    <w:rsid w:val="003E7251"/>
    <w:rsid w:val="003E7338"/>
    <w:rsid w:val="003E7386"/>
    <w:rsid w:val="003E753D"/>
    <w:rsid w:val="003E75AE"/>
    <w:rsid w:val="003E75FB"/>
    <w:rsid w:val="003E77DE"/>
    <w:rsid w:val="003E782A"/>
    <w:rsid w:val="003E7AEA"/>
    <w:rsid w:val="003E7CD6"/>
    <w:rsid w:val="003F0016"/>
    <w:rsid w:val="003F01C7"/>
    <w:rsid w:val="003F0394"/>
    <w:rsid w:val="003F04A9"/>
    <w:rsid w:val="003F055C"/>
    <w:rsid w:val="003F0754"/>
    <w:rsid w:val="003F0A0E"/>
    <w:rsid w:val="003F0ED6"/>
    <w:rsid w:val="003F1283"/>
    <w:rsid w:val="003F1319"/>
    <w:rsid w:val="003F133B"/>
    <w:rsid w:val="003F13DE"/>
    <w:rsid w:val="003F16EA"/>
    <w:rsid w:val="003F1713"/>
    <w:rsid w:val="003F1764"/>
    <w:rsid w:val="003F17AD"/>
    <w:rsid w:val="003F221E"/>
    <w:rsid w:val="003F25D3"/>
    <w:rsid w:val="003F2963"/>
    <w:rsid w:val="003F2A86"/>
    <w:rsid w:val="003F2A95"/>
    <w:rsid w:val="003F2C31"/>
    <w:rsid w:val="003F3205"/>
    <w:rsid w:val="003F33C8"/>
    <w:rsid w:val="003F3648"/>
    <w:rsid w:val="003F3789"/>
    <w:rsid w:val="003F387B"/>
    <w:rsid w:val="003F3A2E"/>
    <w:rsid w:val="003F3DD2"/>
    <w:rsid w:val="003F3EF1"/>
    <w:rsid w:val="003F40CC"/>
    <w:rsid w:val="003F40E6"/>
    <w:rsid w:val="003F4211"/>
    <w:rsid w:val="003F4508"/>
    <w:rsid w:val="003F457C"/>
    <w:rsid w:val="003F48DC"/>
    <w:rsid w:val="003F4A24"/>
    <w:rsid w:val="003F4C92"/>
    <w:rsid w:val="003F4D90"/>
    <w:rsid w:val="003F4EE6"/>
    <w:rsid w:val="003F4F00"/>
    <w:rsid w:val="003F4F48"/>
    <w:rsid w:val="003F550F"/>
    <w:rsid w:val="003F5708"/>
    <w:rsid w:val="003F57BE"/>
    <w:rsid w:val="003F584D"/>
    <w:rsid w:val="003F5878"/>
    <w:rsid w:val="003F5935"/>
    <w:rsid w:val="003F5960"/>
    <w:rsid w:val="003F5E88"/>
    <w:rsid w:val="003F5F5F"/>
    <w:rsid w:val="003F60B7"/>
    <w:rsid w:val="003F6717"/>
    <w:rsid w:val="003F6955"/>
    <w:rsid w:val="003F69BE"/>
    <w:rsid w:val="003F6B4C"/>
    <w:rsid w:val="003F6B56"/>
    <w:rsid w:val="003F6B62"/>
    <w:rsid w:val="003F6CAC"/>
    <w:rsid w:val="003F6F81"/>
    <w:rsid w:val="003F6F84"/>
    <w:rsid w:val="003F7000"/>
    <w:rsid w:val="003F716B"/>
    <w:rsid w:val="003F7329"/>
    <w:rsid w:val="003F79C9"/>
    <w:rsid w:val="003F7A19"/>
    <w:rsid w:val="003F7C6D"/>
    <w:rsid w:val="003F7D1C"/>
    <w:rsid w:val="003F7D2D"/>
    <w:rsid w:val="003F7F4B"/>
    <w:rsid w:val="0040017C"/>
    <w:rsid w:val="0040075E"/>
    <w:rsid w:val="004008E7"/>
    <w:rsid w:val="00400A54"/>
    <w:rsid w:val="00400AFE"/>
    <w:rsid w:val="00400D27"/>
    <w:rsid w:val="00401019"/>
    <w:rsid w:val="00401126"/>
    <w:rsid w:val="004012C9"/>
    <w:rsid w:val="00401753"/>
    <w:rsid w:val="00401D57"/>
    <w:rsid w:val="004022AE"/>
    <w:rsid w:val="00402321"/>
    <w:rsid w:val="0040233E"/>
    <w:rsid w:val="00402720"/>
    <w:rsid w:val="00402788"/>
    <w:rsid w:val="00402813"/>
    <w:rsid w:val="00402882"/>
    <w:rsid w:val="00402B06"/>
    <w:rsid w:val="00402B70"/>
    <w:rsid w:val="00402F2A"/>
    <w:rsid w:val="0040301F"/>
    <w:rsid w:val="004030B9"/>
    <w:rsid w:val="004030F8"/>
    <w:rsid w:val="00403158"/>
    <w:rsid w:val="00403183"/>
    <w:rsid w:val="00403283"/>
    <w:rsid w:val="004032FB"/>
    <w:rsid w:val="00403465"/>
    <w:rsid w:val="0040362D"/>
    <w:rsid w:val="00403839"/>
    <w:rsid w:val="0040397B"/>
    <w:rsid w:val="00403AA6"/>
    <w:rsid w:val="00403F83"/>
    <w:rsid w:val="004040B9"/>
    <w:rsid w:val="004040C9"/>
    <w:rsid w:val="00404167"/>
    <w:rsid w:val="004045CF"/>
    <w:rsid w:val="0040486E"/>
    <w:rsid w:val="00404889"/>
    <w:rsid w:val="00404CF7"/>
    <w:rsid w:val="00404D72"/>
    <w:rsid w:val="00405513"/>
    <w:rsid w:val="004059B8"/>
    <w:rsid w:val="00405A81"/>
    <w:rsid w:val="00405AA5"/>
    <w:rsid w:val="00405E6D"/>
    <w:rsid w:val="00405F05"/>
    <w:rsid w:val="00405F89"/>
    <w:rsid w:val="0040621D"/>
    <w:rsid w:val="0040671A"/>
    <w:rsid w:val="004067EC"/>
    <w:rsid w:val="00406806"/>
    <w:rsid w:val="00406A4E"/>
    <w:rsid w:val="00406CC6"/>
    <w:rsid w:val="00406E1B"/>
    <w:rsid w:val="00406FC7"/>
    <w:rsid w:val="00407232"/>
    <w:rsid w:val="00407513"/>
    <w:rsid w:val="00407536"/>
    <w:rsid w:val="004075F8"/>
    <w:rsid w:val="0040780C"/>
    <w:rsid w:val="004079B9"/>
    <w:rsid w:val="00407AC9"/>
    <w:rsid w:val="00407B0B"/>
    <w:rsid w:val="00407CD5"/>
    <w:rsid w:val="00407DEC"/>
    <w:rsid w:val="00407E56"/>
    <w:rsid w:val="00410542"/>
    <w:rsid w:val="00410820"/>
    <w:rsid w:val="00410A84"/>
    <w:rsid w:val="00410BB0"/>
    <w:rsid w:val="00411002"/>
    <w:rsid w:val="0041102D"/>
    <w:rsid w:val="004113CA"/>
    <w:rsid w:val="00411B1D"/>
    <w:rsid w:val="00411C41"/>
    <w:rsid w:val="0041215D"/>
    <w:rsid w:val="00412274"/>
    <w:rsid w:val="00412440"/>
    <w:rsid w:val="004124D5"/>
    <w:rsid w:val="00412837"/>
    <w:rsid w:val="00412977"/>
    <w:rsid w:val="00412B18"/>
    <w:rsid w:val="00412B9A"/>
    <w:rsid w:val="00412E6D"/>
    <w:rsid w:val="00412FB3"/>
    <w:rsid w:val="00413098"/>
    <w:rsid w:val="00413218"/>
    <w:rsid w:val="0041343C"/>
    <w:rsid w:val="00413AB1"/>
    <w:rsid w:val="00413BE9"/>
    <w:rsid w:val="004140BE"/>
    <w:rsid w:val="004141C9"/>
    <w:rsid w:val="00414352"/>
    <w:rsid w:val="0041442C"/>
    <w:rsid w:val="0041462A"/>
    <w:rsid w:val="004148CD"/>
    <w:rsid w:val="004149D8"/>
    <w:rsid w:val="00414B8E"/>
    <w:rsid w:val="00414BC8"/>
    <w:rsid w:val="00414C2E"/>
    <w:rsid w:val="00414F10"/>
    <w:rsid w:val="00415043"/>
    <w:rsid w:val="0041513D"/>
    <w:rsid w:val="00415180"/>
    <w:rsid w:val="0041526F"/>
    <w:rsid w:val="004152FA"/>
    <w:rsid w:val="00415356"/>
    <w:rsid w:val="0041535A"/>
    <w:rsid w:val="0041571E"/>
    <w:rsid w:val="00415769"/>
    <w:rsid w:val="0041577B"/>
    <w:rsid w:val="00415B1E"/>
    <w:rsid w:val="00415C3B"/>
    <w:rsid w:val="00415CB6"/>
    <w:rsid w:val="00415CFD"/>
    <w:rsid w:val="00415E6D"/>
    <w:rsid w:val="00415E85"/>
    <w:rsid w:val="004161F1"/>
    <w:rsid w:val="0041626A"/>
    <w:rsid w:val="004163B4"/>
    <w:rsid w:val="00416500"/>
    <w:rsid w:val="00416890"/>
    <w:rsid w:val="004168F2"/>
    <w:rsid w:val="00416B02"/>
    <w:rsid w:val="00416EF7"/>
    <w:rsid w:val="0041733A"/>
    <w:rsid w:val="00417411"/>
    <w:rsid w:val="0041742F"/>
    <w:rsid w:val="00417552"/>
    <w:rsid w:val="00417744"/>
    <w:rsid w:val="00417CE0"/>
    <w:rsid w:val="00417EEF"/>
    <w:rsid w:val="00417FA9"/>
    <w:rsid w:val="00417FEE"/>
    <w:rsid w:val="004201FD"/>
    <w:rsid w:val="004204EC"/>
    <w:rsid w:val="0042070F"/>
    <w:rsid w:val="0042079F"/>
    <w:rsid w:val="004210EA"/>
    <w:rsid w:val="0042124F"/>
    <w:rsid w:val="0042161E"/>
    <w:rsid w:val="004216B7"/>
    <w:rsid w:val="00421720"/>
    <w:rsid w:val="004219D5"/>
    <w:rsid w:val="00421AC4"/>
    <w:rsid w:val="00421ACE"/>
    <w:rsid w:val="00421B26"/>
    <w:rsid w:val="00421C12"/>
    <w:rsid w:val="00421C1F"/>
    <w:rsid w:val="00421DEC"/>
    <w:rsid w:val="00421EB2"/>
    <w:rsid w:val="0042226C"/>
    <w:rsid w:val="0042247A"/>
    <w:rsid w:val="004227A6"/>
    <w:rsid w:val="004228B0"/>
    <w:rsid w:val="0042291E"/>
    <w:rsid w:val="0042297E"/>
    <w:rsid w:val="00422C18"/>
    <w:rsid w:val="00422CB0"/>
    <w:rsid w:val="00422FAB"/>
    <w:rsid w:val="0042317A"/>
    <w:rsid w:val="00423278"/>
    <w:rsid w:val="0042344D"/>
    <w:rsid w:val="00423611"/>
    <w:rsid w:val="00423688"/>
    <w:rsid w:val="00423919"/>
    <w:rsid w:val="00423C17"/>
    <w:rsid w:val="00423D93"/>
    <w:rsid w:val="00423DC4"/>
    <w:rsid w:val="00423E24"/>
    <w:rsid w:val="00423FFE"/>
    <w:rsid w:val="00424207"/>
    <w:rsid w:val="00424325"/>
    <w:rsid w:val="00424BE2"/>
    <w:rsid w:val="00424C79"/>
    <w:rsid w:val="00424D3D"/>
    <w:rsid w:val="00424FBC"/>
    <w:rsid w:val="004250A3"/>
    <w:rsid w:val="00425549"/>
    <w:rsid w:val="0042558A"/>
    <w:rsid w:val="00425A55"/>
    <w:rsid w:val="00425A56"/>
    <w:rsid w:val="00425A92"/>
    <w:rsid w:val="00425D16"/>
    <w:rsid w:val="004260E5"/>
    <w:rsid w:val="00426107"/>
    <w:rsid w:val="004261BD"/>
    <w:rsid w:val="0042631C"/>
    <w:rsid w:val="004263BA"/>
    <w:rsid w:val="00426414"/>
    <w:rsid w:val="00426468"/>
    <w:rsid w:val="004264EA"/>
    <w:rsid w:val="00426642"/>
    <w:rsid w:val="004266A1"/>
    <w:rsid w:val="0042684A"/>
    <w:rsid w:val="00426923"/>
    <w:rsid w:val="0042699C"/>
    <w:rsid w:val="00426C3A"/>
    <w:rsid w:val="00426CE9"/>
    <w:rsid w:val="00426CF3"/>
    <w:rsid w:val="0042707C"/>
    <w:rsid w:val="004273BB"/>
    <w:rsid w:val="00427806"/>
    <w:rsid w:val="004278D2"/>
    <w:rsid w:val="004279FC"/>
    <w:rsid w:val="00427C3A"/>
    <w:rsid w:val="00427C89"/>
    <w:rsid w:val="00427D9A"/>
    <w:rsid w:val="00427F85"/>
    <w:rsid w:val="00427FA5"/>
    <w:rsid w:val="00430259"/>
    <w:rsid w:val="004302D7"/>
    <w:rsid w:val="00430356"/>
    <w:rsid w:val="00430840"/>
    <w:rsid w:val="004308ED"/>
    <w:rsid w:val="0043090E"/>
    <w:rsid w:val="00430AE4"/>
    <w:rsid w:val="00430B25"/>
    <w:rsid w:val="00430BD6"/>
    <w:rsid w:val="00430D9B"/>
    <w:rsid w:val="00430F5D"/>
    <w:rsid w:val="00431211"/>
    <w:rsid w:val="00431325"/>
    <w:rsid w:val="0043146C"/>
    <w:rsid w:val="004314CE"/>
    <w:rsid w:val="00431710"/>
    <w:rsid w:val="004318A2"/>
    <w:rsid w:val="0043195C"/>
    <w:rsid w:val="00431CFF"/>
    <w:rsid w:val="00431F50"/>
    <w:rsid w:val="0043208B"/>
    <w:rsid w:val="004321FE"/>
    <w:rsid w:val="004322AA"/>
    <w:rsid w:val="00432353"/>
    <w:rsid w:val="004323CB"/>
    <w:rsid w:val="0043256B"/>
    <w:rsid w:val="004328ED"/>
    <w:rsid w:val="00432919"/>
    <w:rsid w:val="00432A9D"/>
    <w:rsid w:val="00432AC9"/>
    <w:rsid w:val="00432C9B"/>
    <w:rsid w:val="00432D9A"/>
    <w:rsid w:val="004330BA"/>
    <w:rsid w:val="004330E7"/>
    <w:rsid w:val="004331BB"/>
    <w:rsid w:val="00433504"/>
    <w:rsid w:val="00433712"/>
    <w:rsid w:val="0043380D"/>
    <w:rsid w:val="00433941"/>
    <w:rsid w:val="00433B6D"/>
    <w:rsid w:val="00433E4E"/>
    <w:rsid w:val="00434192"/>
    <w:rsid w:val="004343DB"/>
    <w:rsid w:val="0043474D"/>
    <w:rsid w:val="00434933"/>
    <w:rsid w:val="00434A38"/>
    <w:rsid w:val="00434B6C"/>
    <w:rsid w:val="00434B8A"/>
    <w:rsid w:val="00434D07"/>
    <w:rsid w:val="00434D0C"/>
    <w:rsid w:val="00435103"/>
    <w:rsid w:val="00435267"/>
    <w:rsid w:val="00435325"/>
    <w:rsid w:val="0043549E"/>
    <w:rsid w:val="0043582A"/>
    <w:rsid w:val="00435F20"/>
    <w:rsid w:val="004361DA"/>
    <w:rsid w:val="004364B7"/>
    <w:rsid w:val="00436B77"/>
    <w:rsid w:val="0043709E"/>
    <w:rsid w:val="004370E4"/>
    <w:rsid w:val="004373D1"/>
    <w:rsid w:val="0043747D"/>
    <w:rsid w:val="004379E9"/>
    <w:rsid w:val="00437A00"/>
    <w:rsid w:val="00437BBC"/>
    <w:rsid w:val="00437D3E"/>
    <w:rsid w:val="00437DE2"/>
    <w:rsid w:val="004405EF"/>
    <w:rsid w:val="0044065B"/>
    <w:rsid w:val="004406FF"/>
    <w:rsid w:val="00440864"/>
    <w:rsid w:val="00440B73"/>
    <w:rsid w:val="00440C41"/>
    <w:rsid w:val="00440DEB"/>
    <w:rsid w:val="004410AC"/>
    <w:rsid w:val="004410CF"/>
    <w:rsid w:val="004411C4"/>
    <w:rsid w:val="00441265"/>
    <w:rsid w:val="00441447"/>
    <w:rsid w:val="00441571"/>
    <w:rsid w:val="004415ED"/>
    <w:rsid w:val="00441981"/>
    <w:rsid w:val="00441AA6"/>
    <w:rsid w:val="00441B4E"/>
    <w:rsid w:val="00441BDF"/>
    <w:rsid w:val="00441D83"/>
    <w:rsid w:val="00442079"/>
    <w:rsid w:val="004420E1"/>
    <w:rsid w:val="00442156"/>
    <w:rsid w:val="004425C5"/>
    <w:rsid w:val="0044271C"/>
    <w:rsid w:val="0044271E"/>
    <w:rsid w:val="00442A0B"/>
    <w:rsid w:val="00442B67"/>
    <w:rsid w:val="00442FC7"/>
    <w:rsid w:val="00443283"/>
    <w:rsid w:val="00443331"/>
    <w:rsid w:val="00443530"/>
    <w:rsid w:val="004436EE"/>
    <w:rsid w:val="004438B8"/>
    <w:rsid w:val="00443962"/>
    <w:rsid w:val="00443BAE"/>
    <w:rsid w:val="00443BB5"/>
    <w:rsid w:val="00443FCF"/>
    <w:rsid w:val="004441DC"/>
    <w:rsid w:val="004446A6"/>
    <w:rsid w:val="004446A7"/>
    <w:rsid w:val="004447FC"/>
    <w:rsid w:val="004449F9"/>
    <w:rsid w:val="00444B3B"/>
    <w:rsid w:val="00444D6B"/>
    <w:rsid w:val="00444DCE"/>
    <w:rsid w:val="00444FDE"/>
    <w:rsid w:val="00445315"/>
    <w:rsid w:val="0044574E"/>
    <w:rsid w:val="0044581A"/>
    <w:rsid w:val="004458A4"/>
    <w:rsid w:val="00445A01"/>
    <w:rsid w:val="00445CC9"/>
    <w:rsid w:val="00445D0C"/>
    <w:rsid w:val="00445E7E"/>
    <w:rsid w:val="004460F3"/>
    <w:rsid w:val="00446102"/>
    <w:rsid w:val="0044653F"/>
    <w:rsid w:val="004465EA"/>
    <w:rsid w:val="00446733"/>
    <w:rsid w:val="004467F1"/>
    <w:rsid w:val="00446DE2"/>
    <w:rsid w:val="00446E19"/>
    <w:rsid w:val="00447089"/>
    <w:rsid w:val="004470E2"/>
    <w:rsid w:val="00447199"/>
    <w:rsid w:val="00447388"/>
    <w:rsid w:val="0044747B"/>
    <w:rsid w:val="0044753F"/>
    <w:rsid w:val="0044758B"/>
    <w:rsid w:val="00447766"/>
    <w:rsid w:val="0044796F"/>
    <w:rsid w:val="00447D54"/>
    <w:rsid w:val="00450261"/>
    <w:rsid w:val="004503A3"/>
    <w:rsid w:val="0045054D"/>
    <w:rsid w:val="0045065D"/>
    <w:rsid w:val="00450A69"/>
    <w:rsid w:val="00450A8D"/>
    <w:rsid w:val="00450BEA"/>
    <w:rsid w:val="00450F13"/>
    <w:rsid w:val="004512CC"/>
    <w:rsid w:val="004512CF"/>
    <w:rsid w:val="004512D9"/>
    <w:rsid w:val="00451307"/>
    <w:rsid w:val="004515CB"/>
    <w:rsid w:val="00451836"/>
    <w:rsid w:val="00451ACC"/>
    <w:rsid w:val="00451CEC"/>
    <w:rsid w:val="00451D87"/>
    <w:rsid w:val="00451E8F"/>
    <w:rsid w:val="00451F4E"/>
    <w:rsid w:val="004521A2"/>
    <w:rsid w:val="00452362"/>
    <w:rsid w:val="0045276B"/>
    <w:rsid w:val="004529F7"/>
    <w:rsid w:val="00452B1D"/>
    <w:rsid w:val="00452D15"/>
    <w:rsid w:val="00452E59"/>
    <w:rsid w:val="00452F51"/>
    <w:rsid w:val="00452FB4"/>
    <w:rsid w:val="00453131"/>
    <w:rsid w:val="00453283"/>
    <w:rsid w:val="00453F19"/>
    <w:rsid w:val="00453F89"/>
    <w:rsid w:val="00454107"/>
    <w:rsid w:val="00454300"/>
    <w:rsid w:val="00454501"/>
    <w:rsid w:val="00454520"/>
    <w:rsid w:val="00454847"/>
    <w:rsid w:val="00454A63"/>
    <w:rsid w:val="00454D4F"/>
    <w:rsid w:val="00454D88"/>
    <w:rsid w:val="00455057"/>
    <w:rsid w:val="004551DF"/>
    <w:rsid w:val="00455263"/>
    <w:rsid w:val="00455415"/>
    <w:rsid w:val="004557E6"/>
    <w:rsid w:val="004557EA"/>
    <w:rsid w:val="00455873"/>
    <w:rsid w:val="004558CA"/>
    <w:rsid w:val="00455906"/>
    <w:rsid w:val="00455A40"/>
    <w:rsid w:val="00455AD1"/>
    <w:rsid w:val="00455E8E"/>
    <w:rsid w:val="00456073"/>
    <w:rsid w:val="004562A2"/>
    <w:rsid w:val="0045653F"/>
    <w:rsid w:val="004568A2"/>
    <w:rsid w:val="0045721D"/>
    <w:rsid w:val="0045753B"/>
    <w:rsid w:val="00457586"/>
    <w:rsid w:val="004577CB"/>
    <w:rsid w:val="00457847"/>
    <w:rsid w:val="00457903"/>
    <w:rsid w:val="00457E1C"/>
    <w:rsid w:val="00457ECC"/>
    <w:rsid w:val="00460049"/>
    <w:rsid w:val="0046011F"/>
    <w:rsid w:val="0046014D"/>
    <w:rsid w:val="004604BD"/>
    <w:rsid w:val="004604EC"/>
    <w:rsid w:val="0046054B"/>
    <w:rsid w:val="004607E5"/>
    <w:rsid w:val="00460841"/>
    <w:rsid w:val="004610A8"/>
    <w:rsid w:val="00461371"/>
    <w:rsid w:val="0046164E"/>
    <w:rsid w:val="00461743"/>
    <w:rsid w:val="00461B30"/>
    <w:rsid w:val="00461CCB"/>
    <w:rsid w:val="00461CD6"/>
    <w:rsid w:val="00461EF7"/>
    <w:rsid w:val="00461F13"/>
    <w:rsid w:val="0046231C"/>
    <w:rsid w:val="00462477"/>
    <w:rsid w:val="004625E1"/>
    <w:rsid w:val="0046260C"/>
    <w:rsid w:val="00462650"/>
    <w:rsid w:val="00462781"/>
    <w:rsid w:val="004627BC"/>
    <w:rsid w:val="00462F90"/>
    <w:rsid w:val="00463038"/>
    <w:rsid w:val="00463209"/>
    <w:rsid w:val="004633B0"/>
    <w:rsid w:val="00463546"/>
    <w:rsid w:val="004637D1"/>
    <w:rsid w:val="0046382B"/>
    <w:rsid w:val="00463A8C"/>
    <w:rsid w:val="00463B22"/>
    <w:rsid w:val="00463B62"/>
    <w:rsid w:val="00463DC0"/>
    <w:rsid w:val="004645DC"/>
    <w:rsid w:val="004647DE"/>
    <w:rsid w:val="00464AE1"/>
    <w:rsid w:val="00464BF6"/>
    <w:rsid w:val="00464D50"/>
    <w:rsid w:val="00464EB4"/>
    <w:rsid w:val="00465000"/>
    <w:rsid w:val="004651CE"/>
    <w:rsid w:val="0046526D"/>
    <w:rsid w:val="004652DE"/>
    <w:rsid w:val="00465440"/>
    <w:rsid w:val="0046552B"/>
    <w:rsid w:val="004659C9"/>
    <w:rsid w:val="004659E3"/>
    <w:rsid w:val="00465D4E"/>
    <w:rsid w:val="00466048"/>
    <w:rsid w:val="004661E0"/>
    <w:rsid w:val="004662C0"/>
    <w:rsid w:val="00466700"/>
    <w:rsid w:val="00466B53"/>
    <w:rsid w:val="00466C16"/>
    <w:rsid w:val="00466D9D"/>
    <w:rsid w:val="0046700D"/>
    <w:rsid w:val="00467029"/>
    <w:rsid w:val="004673CC"/>
    <w:rsid w:val="004676A6"/>
    <w:rsid w:val="0046783C"/>
    <w:rsid w:val="004678C5"/>
    <w:rsid w:val="00467AB7"/>
    <w:rsid w:val="00467BC1"/>
    <w:rsid w:val="004701A5"/>
    <w:rsid w:val="004701FE"/>
    <w:rsid w:val="00470391"/>
    <w:rsid w:val="0047049B"/>
    <w:rsid w:val="00470878"/>
    <w:rsid w:val="00470A0C"/>
    <w:rsid w:val="00471061"/>
    <w:rsid w:val="00471169"/>
    <w:rsid w:val="0047142E"/>
    <w:rsid w:val="0047178F"/>
    <w:rsid w:val="0047181B"/>
    <w:rsid w:val="00471864"/>
    <w:rsid w:val="00471A1E"/>
    <w:rsid w:val="00471A43"/>
    <w:rsid w:val="00471F6E"/>
    <w:rsid w:val="004720E5"/>
    <w:rsid w:val="00472218"/>
    <w:rsid w:val="004727C6"/>
    <w:rsid w:val="00472808"/>
    <w:rsid w:val="00472D89"/>
    <w:rsid w:val="00472E6B"/>
    <w:rsid w:val="0047309D"/>
    <w:rsid w:val="004730D4"/>
    <w:rsid w:val="004734C9"/>
    <w:rsid w:val="00473899"/>
    <w:rsid w:val="00473DD5"/>
    <w:rsid w:val="00473F25"/>
    <w:rsid w:val="00474069"/>
    <w:rsid w:val="00474097"/>
    <w:rsid w:val="0047410C"/>
    <w:rsid w:val="0047451B"/>
    <w:rsid w:val="0047464B"/>
    <w:rsid w:val="0047477B"/>
    <w:rsid w:val="00474881"/>
    <w:rsid w:val="00474D08"/>
    <w:rsid w:val="00475083"/>
    <w:rsid w:val="00475178"/>
    <w:rsid w:val="004751F4"/>
    <w:rsid w:val="004752A5"/>
    <w:rsid w:val="00475361"/>
    <w:rsid w:val="0047564C"/>
    <w:rsid w:val="00475827"/>
    <w:rsid w:val="004758DA"/>
    <w:rsid w:val="00475A4A"/>
    <w:rsid w:val="00475B27"/>
    <w:rsid w:val="00475B70"/>
    <w:rsid w:val="00475F7E"/>
    <w:rsid w:val="004760D0"/>
    <w:rsid w:val="00476395"/>
    <w:rsid w:val="00476423"/>
    <w:rsid w:val="00476584"/>
    <w:rsid w:val="00476715"/>
    <w:rsid w:val="00476764"/>
    <w:rsid w:val="00476A60"/>
    <w:rsid w:val="00476A62"/>
    <w:rsid w:val="00476B2A"/>
    <w:rsid w:val="00476B7C"/>
    <w:rsid w:val="00476D31"/>
    <w:rsid w:val="0047710B"/>
    <w:rsid w:val="00477290"/>
    <w:rsid w:val="004775A7"/>
    <w:rsid w:val="004775FF"/>
    <w:rsid w:val="00477C6E"/>
    <w:rsid w:val="004800FF"/>
    <w:rsid w:val="0048046B"/>
    <w:rsid w:val="004805F8"/>
    <w:rsid w:val="0048076D"/>
    <w:rsid w:val="00480890"/>
    <w:rsid w:val="004808E2"/>
    <w:rsid w:val="00480A58"/>
    <w:rsid w:val="00480C54"/>
    <w:rsid w:val="00481114"/>
    <w:rsid w:val="00481274"/>
    <w:rsid w:val="0048129F"/>
    <w:rsid w:val="004813AF"/>
    <w:rsid w:val="004814E6"/>
    <w:rsid w:val="004814ED"/>
    <w:rsid w:val="00481573"/>
    <w:rsid w:val="0048162C"/>
    <w:rsid w:val="004819F3"/>
    <w:rsid w:val="00481D22"/>
    <w:rsid w:val="00481FE0"/>
    <w:rsid w:val="00482176"/>
    <w:rsid w:val="00482266"/>
    <w:rsid w:val="00482267"/>
    <w:rsid w:val="004825C5"/>
    <w:rsid w:val="0048272A"/>
    <w:rsid w:val="0048273A"/>
    <w:rsid w:val="00482786"/>
    <w:rsid w:val="004828C5"/>
    <w:rsid w:val="00482D18"/>
    <w:rsid w:val="00483240"/>
    <w:rsid w:val="004833CD"/>
    <w:rsid w:val="0048343B"/>
    <w:rsid w:val="0048353F"/>
    <w:rsid w:val="00483917"/>
    <w:rsid w:val="00483B76"/>
    <w:rsid w:val="00483BBF"/>
    <w:rsid w:val="00483CEA"/>
    <w:rsid w:val="00483E98"/>
    <w:rsid w:val="00483F57"/>
    <w:rsid w:val="0048423E"/>
    <w:rsid w:val="00484316"/>
    <w:rsid w:val="004844E1"/>
    <w:rsid w:val="004849EF"/>
    <w:rsid w:val="00484A02"/>
    <w:rsid w:val="00484BA0"/>
    <w:rsid w:val="00484BBF"/>
    <w:rsid w:val="00484C7D"/>
    <w:rsid w:val="0048523A"/>
    <w:rsid w:val="00485247"/>
    <w:rsid w:val="0048542E"/>
    <w:rsid w:val="004854E7"/>
    <w:rsid w:val="004855C9"/>
    <w:rsid w:val="0048568C"/>
    <w:rsid w:val="0048574B"/>
    <w:rsid w:val="00485E87"/>
    <w:rsid w:val="00486087"/>
    <w:rsid w:val="0048610C"/>
    <w:rsid w:val="00486747"/>
    <w:rsid w:val="004869E0"/>
    <w:rsid w:val="00486A86"/>
    <w:rsid w:val="00486AC1"/>
    <w:rsid w:val="00487091"/>
    <w:rsid w:val="004870D9"/>
    <w:rsid w:val="0048750F"/>
    <w:rsid w:val="0048752D"/>
    <w:rsid w:val="00487574"/>
    <w:rsid w:val="0048779E"/>
    <w:rsid w:val="0048797A"/>
    <w:rsid w:val="00487ABC"/>
    <w:rsid w:val="00487DE1"/>
    <w:rsid w:val="00487F3C"/>
    <w:rsid w:val="004900D0"/>
    <w:rsid w:val="004901D0"/>
    <w:rsid w:val="004901E1"/>
    <w:rsid w:val="0049024C"/>
    <w:rsid w:val="00490309"/>
    <w:rsid w:val="0049090C"/>
    <w:rsid w:val="004909C9"/>
    <w:rsid w:val="004913A4"/>
    <w:rsid w:val="00491858"/>
    <w:rsid w:val="004918A2"/>
    <w:rsid w:val="004919CB"/>
    <w:rsid w:val="00491B98"/>
    <w:rsid w:val="00491CEF"/>
    <w:rsid w:val="00491D16"/>
    <w:rsid w:val="00491DF3"/>
    <w:rsid w:val="00491F31"/>
    <w:rsid w:val="0049217A"/>
    <w:rsid w:val="00492280"/>
    <w:rsid w:val="004923FD"/>
    <w:rsid w:val="00492C06"/>
    <w:rsid w:val="00492D7E"/>
    <w:rsid w:val="00493521"/>
    <w:rsid w:val="00493626"/>
    <w:rsid w:val="00493707"/>
    <w:rsid w:val="004938FC"/>
    <w:rsid w:val="00493950"/>
    <w:rsid w:val="00493AA4"/>
    <w:rsid w:val="00493B2B"/>
    <w:rsid w:val="00493B4F"/>
    <w:rsid w:val="00493C20"/>
    <w:rsid w:val="00493C93"/>
    <w:rsid w:val="00493D22"/>
    <w:rsid w:val="00493EE4"/>
    <w:rsid w:val="00494305"/>
    <w:rsid w:val="004943C4"/>
    <w:rsid w:val="004946EF"/>
    <w:rsid w:val="004948F7"/>
    <w:rsid w:val="00494A82"/>
    <w:rsid w:val="00494C4F"/>
    <w:rsid w:val="0049511D"/>
    <w:rsid w:val="004951B6"/>
    <w:rsid w:val="004953A4"/>
    <w:rsid w:val="00495625"/>
    <w:rsid w:val="00495F88"/>
    <w:rsid w:val="00495F97"/>
    <w:rsid w:val="00496068"/>
    <w:rsid w:val="0049629B"/>
    <w:rsid w:val="00496304"/>
    <w:rsid w:val="00496329"/>
    <w:rsid w:val="004963B9"/>
    <w:rsid w:val="00496433"/>
    <w:rsid w:val="00496566"/>
    <w:rsid w:val="0049664B"/>
    <w:rsid w:val="00496731"/>
    <w:rsid w:val="004968A2"/>
    <w:rsid w:val="00496B64"/>
    <w:rsid w:val="00496C7A"/>
    <w:rsid w:val="00497191"/>
    <w:rsid w:val="004973B7"/>
    <w:rsid w:val="0049746E"/>
    <w:rsid w:val="004975F5"/>
    <w:rsid w:val="004977C7"/>
    <w:rsid w:val="00497A97"/>
    <w:rsid w:val="00497BD5"/>
    <w:rsid w:val="00497DF4"/>
    <w:rsid w:val="004A0204"/>
    <w:rsid w:val="004A0413"/>
    <w:rsid w:val="004A0419"/>
    <w:rsid w:val="004A05C1"/>
    <w:rsid w:val="004A08CF"/>
    <w:rsid w:val="004A0E52"/>
    <w:rsid w:val="004A0EB9"/>
    <w:rsid w:val="004A0F03"/>
    <w:rsid w:val="004A1066"/>
    <w:rsid w:val="004A10B8"/>
    <w:rsid w:val="004A10CE"/>
    <w:rsid w:val="004A132A"/>
    <w:rsid w:val="004A1333"/>
    <w:rsid w:val="004A134A"/>
    <w:rsid w:val="004A139A"/>
    <w:rsid w:val="004A13CC"/>
    <w:rsid w:val="004A14DB"/>
    <w:rsid w:val="004A161F"/>
    <w:rsid w:val="004A196A"/>
    <w:rsid w:val="004A1A4B"/>
    <w:rsid w:val="004A1A99"/>
    <w:rsid w:val="004A1B60"/>
    <w:rsid w:val="004A1C33"/>
    <w:rsid w:val="004A1E9E"/>
    <w:rsid w:val="004A1EEB"/>
    <w:rsid w:val="004A247D"/>
    <w:rsid w:val="004A2819"/>
    <w:rsid w:val="004A2846"/>
    <w:rsid w:val="004A28E3"/>
    <w:rsid w:val="004A2954"/>
    <w:rsid w:val="004A2C12"/>
    <w:rsid w:val="004A324D"/>
    <w:rsid w:val="004A32B5"/>
    <w:rsid w:val="004A338D"/>
    <w:rsid w:val="004A35FE"/>
    <w:rsid w:val="004A37D4"/>
    <w:rsid w:val="004A37F2"/>
    <w:rsid w:val="004A3845"/>
    <w:rsid w:val="004A3895"/>
    <w:rsid w:val="004A3AEB"/>
    <w:rsid w:val="004A3AF3"/>
    <w:rsid w:val="004A3B8F"/>
    <w:rsid w:val="004A3DDE"/>
    <w:rsid w:val="004A43FE"/>
    <w:rsid w:val="004A47AA"/>
    <w:rsid w:val="004A49AA"/>
    <w:rsid w:val="004A4AB4"/>
    <w:rsid w:val="004A4ADB"/>
    <w:rsid w:val="004A4C31"/>
    <w:rsid w:val="004A4D55"/>
    <w:rsid w:val="004A4DD4"/>
    <w:rsid w:val="004A4E6C"/>
    <w:rsid w:val="004A4F7C"/>
    <w:rsid w:val="004A501A"/>
    <w:rsid w:val="004A51B8"/>
    <w:rsid w:val="004A5404"/>
    <w:rsid w:val="004A57C3"/>
    <w:rsid w:val="004A5883"/>
    <w:rsid w:val="004A58C6"/>
    <w:rsid w:val="004A5AE5"/>
    <w:rsid w:val="004A5CC2"/>
    <w:rsid w:val="004A5DDE"/>
    <w:rsid w:val="004A5E0F"/>
    <w:rsid w:val="004A60E6"/>
    <w:rsid w:val="004A6904"/>
    <w:rsid w:val="004A69A2"/>
    <w:rsid w:val="004A6A14"/>
    <w:rsid w:val="004A6A9D"/>
    <w:rsid w:val="004A6AE0"/>
    <w:rsid w:val="004A6AEB"/>
    <w:rsid w:val="004A6F97"/>
    <w:rsid w:val="004A70CA"/>
    <w:rsid w:val="004A7666"/>
    <w:rsid w:val="004A76A5"/>
    <w:rsid w:val="004A7822"/>
    <w:rsid w:val="004A790F"/>
    <w:rsid w:val="004A7989"/>
    <w:rsid w:val="004A7A0B"/>
    <w:rsid w:val="004A7E2C"/>
    <w:rsid w:val="004B02B5"/>
    <w:rsid w:val="004B0308"/>
    <w:rsid w:val="004B065B"/>
    <w:rsid w:val="004B0B2D"/>
    <w:rsid w:val="004B0CEA"/>
    <w:rsid w:val="004B0E48"/>
    <w:rsid w:val="004B118E"/>
    <w:rsid w:val="004B11D6"/>
    <w:rsid w:val="004B1318"/>
    <w:rsid w:val="004B1356"/>
    <w:rsid w:val="004B1634"/>
    <w:rsid w:val="004B1934"/>
    <w:rsid w:val="004B1A3F"/>
    <w:rsid w:val="004B1B98"/>
    <w:rsid w:val="004B1F2E"/>
    <w:rsid w:val="004B22B7"/>
    <w:rsid w:val="004B2310"/>
    <w:rsid w:val="004B2395"/>
    <w:rsid w:val="004B25C6"/>
    <w:rsid w:val="004B2687"/>
    <w:rsid w:val="004B2688"/>
    <w:rsid w:val="004B282D"/>
    <w:rsid w:val="004B28A0"/>
    <w:rsid w:val="004B2C8C"/>
    <w:rsid w:val="004B305F"/>
    <w:rsid w:val="004B3197"/>
    <w:rsid w:val="004B3403"/>
    <w:rsid w:val="004B39B2"/>
    <w:rsid w:val="004B3AA4"/>
    <w:rsid w:val="004B3D59"/>
    <w:rsid w:val="004B3E82"/>
    <w:rsid w:val="004B4068"/>
    <w:rsid w:val="004B42EC"/>
    <w:rsid w:val="004B44F1"/>
    <w:rsid w:val="004B4687"/>
    <w:rsid w:val="004B487A"/>
    <w:rsid w:val="004B4892"/>
    <w:rsid w:val="004B4D23"/>
    <w:rsid w:val="004B4D50"/>
    <w:rsid w:val="004B4E74"/>
    <w:rsid w:val="004B4F5E"/>
    <w:rsid w:val="004B508F"/>
    <w:rsid w:val="004B570F"/>
    <w:rsid w:val="004B57D2"/>
    <w:rsid w:val="004B58AE"/>
    <w:rsid w:val="004B5C65"/>
    <w:rsid w:val="004B5CBE"/>
    <w:rsid w:val="004B5D93"/>
    <w:rsid w:val="004B5DF2"/>
    <w:rsid w:val="004B5EDE"/>
    <w:rsid w:val="004B5F66"/>
    <w:rsid w:val="004B6253"/>
    <w:rsid w:val="004B64F9"/>
    <w:rsid w:val="004B653C"/>
    <w:rsid w:val="004B66CF"/>
    <w:rsid w:val="004B6AC4"/>
    <w:rsid w:val="004B6AC5"/>
    <w:rsid w:val="004B6AEB"/>
    <w:rsid w:val="004B6AF7"/>
    <w:rsid w:val="004B6FEF"/>
    <w:rsid w:val="004B7199"/>
    <w:rsid w:val="004B71C1"/>
    <w:rsid w:val="004B72A9"/>
    <w:rsid w:val="004B74D2"/>
    <w:rsid w:val="004B753A"/>
    <w:rsid w:val="004B7752"/>
    <w:rsid w:val="004B7B18"/>
    <w:rsid w:val="004B7BDE"/>
    <w:rsid w:val="004B7CD0"/>
    <w:rsid w:val="004B7E9F"/>
    <w:rsid w:val="004C00C6"/>
    <w:rsid w:val="004C00F5"/>
    <w:rsid w:val="004C0251"/>
    <w:rsid w:val="004C05B5"/>
    <w:rsid w:val="004C0990"/>
    <w:rsid w:val="004C0A76"/>
    <w:rsid w:val="004C0CD8"/>
    <w:rsid w:val="004C11BF"/>
    <w:rsid w:val="004C1200"/>
    <w:rsid w:val="004C130C"/>
    <w:rsid w:val="004C1AC6"/>
    <w:rsid w:val="004C1AFF"/>
    <w:rsid w:val="004C1B21"/>
    <w:rsid w:val="004C21A8"/>
    <w:rsid w:val="004C23DC"/>
    <w:rsid w:val="004C241E"/>
    <w:rsid w:val="004C2420"/>
    <w:rsid w:val="004C24D9"/>
    <w:rsid w:val="004C2556"/>
    <w:rsid w:val="004C26AD"/>
    <w:rsid w:val="004C2798"/>
    <w:rsid w:val="004C288F"/>
    <w:rsid w:val="004C2A3D"/>
    <w:rsid w:val="004C2DEC"/>
    <w:rsid w:val="004C2E0D"/>
    <w:rsid w:val="004C3125"/>
    <w:rsid w:val="004C3297"/>
    <w:rsid w:val="004C3592"/>
    <w:rsid w:val="004C3671"/>
    <w:rsid w:val="004C391B"/>
    <w:rsid w:val="004C3990"/>
    <w:rsid w:val="004C3A24"/>
    <w:rsid w:val="004C3A27"/>
    <w:rsid w:val="004C3AB5"/>
    <w:rsid w:val="004C3E1F"/>
    <w:rsid w:val="004C4539"/>
    <w:rsid w:val="004C4869"/>
    <w:rsid w:val="004C4B1E"/>
    <w:rsid w:val="004C4B45"/>
    <w:rsid w:val="004C4C84"/>
    <w:rsid w:val="004C4D75"/>
    <w:rsid w:val="004C4E09"/>
    <w:rsid w:val="004C5449"/>
    <w:rsid w:val="004C5A77"/>
    <w:rsid w:val="004C5AD4"/>
    <w:rsid w:val="004C634B"/>
    <w:rsid w:val="004C670F"/>
    <w:rsid w:val="004C6755"/>
    <w:rsid w:val="004C6795"/>
    <w:rsid w:val="004C683E"/>
    <w:rsid w:val="004C68B2"/>
    <w:rsid w:val="004C69BD"/>
    <w:rsid w:val="004C6CD4"/>
    <w:rsid w:val="004C6D2E"/>
    <w:rsid w:val="004C6E3E"/>
    <w:rsid w:val="004C747A"/>
    <w:rsid w:val="004C7856"/>
    <w:rsid w:val="004C78B0"/>
    <w:rsid w:val="004C7BD4"/>
    <w:rsid w:val="004C7C2C"/>
    <w:rsid w:val="004C7F95"/>
    <w:rsid w:val="004D0198"/>
    <w:rsid w:val="004D04D1"/>
    <w:rsid w:val="004D0A84"/>
    <w:rsid w:val="004D0D46"/>
    <w:rsid w:val="004D0F18"/>
    <w:rsid w:val="004D0F33"/>
    <w:rsid w:val="004D0F49"/>
    <w:rsid w:val="004D0FC4"/>
    <w:rsid w:val="004D11E5"/>
    <w:rsid w:val="004D12C8"/>
    <w:rsid w:val="004D1455"/>
    <w:rsid w:val="004D14BA"/>
    <w:rsid w:val="004D158E"/>
    <w:rsid w:val="004D1824"/>
    <w:rsid w:val="004D1851"/>
    <w:rsid w:val="004D1873"/>
    <w:rsid w:val="004D194C"/>
    <w:rsid w:val="004D1A6D"/>
    <w:rsid w:val="004D1CCD"/>
    <w:rsid w:val="004D1D0A"/>
    <w:rsid w:val="004D1ED3"/>
    <w:rsid w:val="004D20AB"/>
    <w:rsid w:val="004D213F"/>
    <w:rsid w:val="004D22C8"/>
    <w:rsid w:val="004D2582"/>
    <w:rsid w:val="004D2699"/>
    <w:rsid w:val="004D2716"/>
    <w:rsid w:val="004D28C9"/>
    <w:rsid w:val="004D2A6C"/>
    <w:rsid w:val="004D2ADD"/>
    <w:rsid w:val="004D2B49"/>
    <w:rsid w:val="004D2B4A"/>
    <w:rsid w:val="004D2BD9"/>
    <w:rsid w:val="004D2EDD"/>
    <w:rsid w:val="004D32A7"/>
    <w:rsid w:val="004D34A7"/>
    <w:rsid w:val="004D356C"/>
    <w:rsid w:val="004D37EE"/>
    <w:rsid w:val="004D39BA"/>
    <w:rsid w:val="004D3CF4"/>
    <w:rsid w:val="004D3F43"/>
    <w:rsid w:val="004D41C7"/>
    <w:rsid w:val="004D42B8"/>
    <w:rsid w:val="004D4308"/>
    <w:rsid w:val="004D441F"/>
    <w:rsid w:val="004D44AC"/>
    <w:rsid w:val="004D4505"/>
    <w:rsid w:val="004D463F"/>
    <w:rsid w:val="004D469A"/>
    <w:rsid w:val="004D46B8"/>
    <w:rsid w:val="004D49BD"/>
    <w:rsid w:val="004D4A18"/>
    <w:rsid w:val="004D4C1A"/>
    <w:rsid w:val="004D4C45"/>
    <w:rsid w:val="004D522E"/>
    <w:rsid w:val="004D5331"/>
    <w:rsid w:val="004D5540"/>
    <w:rsid w:val="004D5963"/>
    <w:rsid w:val="004D5BA0"/>
    <w:rsid w:val="004D5BC9"/>
    <w:rsid w:val="004D5BDD"/>
    <w:rsid w:val="004D5FED"/>
    <w:rsid w:val="004D618E"/>
    <w:rsid w:val="004D6232"/>
    <w:rsid w:val="004D6345"/>
    <w:rsid w:val="004D63BA"/>
    <w:rsid w:val="004D64E2"/>
    <w:rsid w:val="004D68C3"/>
    <w:rsid w:val="004D6F1B"/>
    <w:rsid w:val="004D721D"/>
    <w:rsid w:val="004D75AA"/>
    <w:rsid w:val="004D7AAE"/>
    <w:rsid w:val="004D7AF7"/>
    <w:rsid w:val="004D7EBF"/>
    <w:rsid w:val="004E07ED"/>
    <w:rsid w:val="004E0A3F"/>
    <w:rsid w:val="004E0A43"/>
    <w:rsid w:val="004E0A5D"/>
    <w:rsid w:val="004E0E06"/>
    <w:rsid w:val="004E0FF8"/>
    <w:rsid w:val="004E1104"/>
    <w:rsid w:val="004E139F"/>
    <w:rsid w:val="004E14A3"/>
    <w:rsid w:val="004E15E8"/>
    <w:rsid w:val="004E162A"/>
    <w:rsid w:val="004E174A"/>
    <w:rsid w:val="004E1888"/>
    <w:rsid w:val="004E1A0C"/>
    <w:rsid w:val="004E1B03"/>
    <w:rsid w:val="004E1C01"/>
    <w:rsid w:val="004E2558"/>
    <w:rsid w:val="004E27DE"/>
    <w:rsid w:val="004E2941"/>
    <w:rsid w:val="004E2F90"/>
    <w:rsid w:val="004E3580"/>
    <w:rsid w:val="004E36E0"/>
    <w:rsid w:val="004E395D"/>
    <w:rsid w:val="004E3983"/>
    <w:rsid w:val="004E39AC"/>
    <w:rsid w:val="004E3A91"/>
    <w:rsid w:val="004E3A98"/>
    <w:rsid w:val="004E3B3E"/>
    <w:rsid w:val="004E3D2C"/>
    <w:rsid w:val="004E40B4"/>
    <w:rsid w:val="004E4257"/>
    <w:rsid w:val="004E47FA"/>
    <w:rsid w:val="004E4890"/>
    <w:rsid w:val="004E499A"/>
    <w:rsid w:val="004E4BA4"/>
    <w:rsid w:val="004E4BA8"/>
    <w:rsid w:val="004E4EA3"/>
    <w:rsid w:val="004E50BC"/>
    <w:rsid w:val="004E531C"/>
    <w:rsid w:val="004E54A4"/>
    <w:rsid w:val="004E5A7D"/>
    <w:rsid w:val="004E5A8A"/>
    <w:rsid w:val="004E5D6A"/>
    <w:rsid w:val="004E5ECE"/>
    <w:rsid w:val="004E610A"/>
    <w:rsid w:val="004E62BD"/>
    <w:rsid w:val="004E62C6"/>
    <w:rsid w:val="004E6698"/>
    <w:rsid w:val="004E67F9"/>
    <w:rsid w:val="004E6808"/>
    <w:rsid w:val="004E6877"/>
    <w:rsid w:val="004E6C27"/>
    <w:rsid w:val="004E6CDD"/>
    <w:rsid w:val="004E6FE2"/>
    <w:rsid w:val="004E722A"/>
    <w:rsid w:val="004E72D8"/>
    <w:rsid w:val="004E7505"/>
    <w:rsid w:val="004E751D"/>
    <w:rsid w:val="004E75B8"/>
    <w:rsid w:val="004E7810"/>
    <w:rsid w:val="004E7BEA"/>
    <w:rsid w:val="004E7BF4"/>
    <w:rsid w:val="004E7D11"/>
    <w:rsid w:val="004E7D9E"/>
    <w:rsid w:val="004E7EA8"/>
    <w:rsid w:val="004F001A"/>
    <w:rsid w:val="004F0335"/>
    <w:rsid w:val="004F039F"/>
    <w:rsid w:val="004F04BB"/>
    <w:rsid w:val="004F04FC"/>
    <w:rsid w:val="004F0AD2"/>
    <w:rsid w:val="004F0C46"/>
    <w:rsid w:val="004F0D24"/>
    <w:rsid w:val="004F0E69"/>
    <w:rsid w:val="004F106C"/>
    <w:rsid w:val="004F1090"/>
    <w:rsid w:val="004F1139"/>
    <w:rsid w:val="004F12D6"/>
    <w:rsid w:val="004F1501"/>
    <w:rsid w:val="004F15C6"/>
    <w:rsid w:val="004F162B"/>
    <w:rsid w:val="004F1846"/>
    <w:rsid w:val="004F186E"/>
    <w:rsid w:val="004F1B29"/>
    <w:rsid w:val="004F1CAA"/>
    <w:rsid w:val="004F1D64"/>
    <w:rsid w:val="004F2186"/>
    <w:rsid w:val="004F2216"/>
    <w:rsid w:val="004F237C"/>
    <w:rsid w:val="004F23B0"/>
    <w:rsid w:val="004F2500"/>
    <w:rsid w:val="004F2ADD"/>
    <w:rsid w:val="004F2B80"/>
    <w:rsid w:val="004F3170"/>
    <w:rsid w:val="004F37A1"/>
    <w:rsid w:val="004F38AE"/>
    <w:rsid w:val="004F39E5"/>
    <w:rsid w:val="004F3A2A"/>
    <w:rsid w:val="004F3A54"/>
    <w:rsid w:val="004F3AEC"/>
    <w:rsid w:val="004F43AB"/>
    <w:rsid w:val="004F44DC"/>
    <w:rsid w:val="004F48D8"/>
    <w:rsid w:val="004F4913"/>
    <w:rsid w:val="004F49B7"/>
    <w:rsid w:val="004F4B59"/>
    <w:rsid w:val="004F4BC6"/>
    <w:rsid w:val="004F4C65"/>
    <w:rsid w:val="004F4DA7"/>
    <w:rsid w:val="004F4E09"/>
    <w:rsid w:val="004F4E43"/>
    <w:rsid w:val="004F5149"/>
    <w:rsid w:val="004F5216"/>
    <w:rsid w:val="004F531F"/>
    <w:rsid w:val="004F55E4"/>
    <w:rsid w:val="004F56E5"/>
    <w:rsid w:val="004F5BEB"/>
    <w:rsid w:val="004F5C4F"/>
    <w:rsid w:val="004F5CA4"/>
    <w:rsid w:val="004F5CEE"/>
    <w:rsid w:val="004F5DDE"/>
    <w:rsid w:val="004F6266"/>
    <w:rsid w:val="004F6646"/>
    <w:rsid w:val="004F6A95"/>
    <w:rsid w:val="004F6BFC"/>
    <w:rsid w:val="004F6C41"/>
    <w:rsid w:val="004F6D9A"/>
    <w:rsid w:val="004F6DF9"/>
    <w:rsid w:val="004F7018"/>
    <w:rsid w:val="004F7057"/>
    <w:rsid w:val="004F754E"/>
    <w:rsid w:val="004F756C"/>
    <w:rsid w:val="004F7771"/>
    <w:rsid w:val="004F7928"/>
    <w:rsid w:val="004F79BA"/>
    <w:rsid w:val="004F7C94"/>
    <w:rsid w:val="0050045D"/>
    <w:rsid w:val="00500869"/>
    <w:rsid w:val="00501050"/>
    <w:rsid w:val="00501261"/>
    <w:rsid w:val="00501297"/>
    <w:rsid w:val="0050156A"/>
    <w:rsid w:val="00501690"/>
    <w:rsid w:val="005017D2"/>
    <w:rsid w:val="00501C74"/>
    <w:rsid w:val="00501D3A"/>
    <w:rsid w:val="00501E23"/>
    <w:rsid w:val="00501EC9"/>
    <w:rsid w:val="00502914"/>
    <w:rsid w:val="00502BAC"/>
    <w:rsid w:val="00502CA0"/>
    <w:rsid w:val="00502EDC"/>
    <w:rsid w:val="0050334C"/>
    <w:rsid w:val="005034F9"/>
    <w:rsid w:val="0050367E"/>
    <w:rsid w:val="00503753"/>
    <w:rsid w:val="00503A09"/>
    <w:rsid w:val="00503D30"/>
    <w:rsid w:val="00503E75"/>
    <w:rsid w:val="00503F22"/>
    <w:rsid w:val="00504167"/>
    <w:rsid w:val="0050417B"/>
    <w:rsid w:val="0050422F"/>
    <w:rsid w:val="00504293"/>
    <w:rsid w:val="00504517"/>
    <w:rsid w:val="00504754"/>
    <w:rsid w:val="0050475B"/>
    <w:rsid w:val="005047B2"/>
    <w:rsid w:val="00504C80"/>
    <w:rsid w:val="00505266"/>
    <w:rsid w:val="0050537B"/>
    <w:rsid w:val="00505470"/>
    <w:rsid w:val="0050567B"/>
    <w:rsid w:val="00505843"/>
    <w:rsid w:val="005059ED"/>
    <w:rsid w:val="00505B55"/>
    <w:rsid w:val="00505BE9"/>
    <w:rsid w:val="00506060"/>
    <w:rsid w:val="005060CA"/>
    <w:rsid w:val="005062F4"/>
    <w:rsid w:val="005064B8"/>
    <w:rsid w:val="005064C6"/>
    <w:rsid w:val="005067CB"/>
    <w:rsid w:val="00506BB4"/>
    <w:rsid w:val="00506BD8"/>
    <w:rsid w:val="00506D57"/>
    <w:rsid w:val="00506F58"/>
    <w:rsid w:val="00506F78"/>
    <w:rsid w:val="005071E6"/>
    <w:rsid w:val="00507385"/>
    <w:rsid w:val="005073E7"/>
    <w:rsid w:val="00507700"/>
    <w:rsid w:val="005078F2"/>
    <w:rsid w:val="00507B39"/>
    <w:rsid w:val="00507BD9"/>
    <w:rsid w:val="00507D3E"/>
    <w:rsid w:val="00507FE2"/>
    <w:rsid w:val="005104B3"/>
    <w:rsid w:val="0051058B"/>
    <w:rsid w:val="005106D5"/>
    <w:rsid w:val="00510746"/>
    <w:rsid w:val="0051108F"/>
    <w:rsid w:val="00511143"/>
    <w:rsid w:val="00511561"/>
    <w:rsid w:val="005116FF"/>
    <w:rsid w:val="00511711"/>
    <w:rsid w:val="005117F2"/>
    <w:rsid w:val="00511846"/>
    <w:rsid w:val="00511CDF"/>
    <w:rsid w:val="00511CFC"/>
    <w:rsid w:val="00511D25"/>
    <w:rsid w:val="00511D35"/>
    <w:rsid w:val="00511E56"/>
    <w:rsid w:val="00511E5C"/>
    <w:rsid w:val="005120BB"/>
    <w:rsid w:val="0051224B"/>
    <w:rsid w:val="0051235E"/>
    <w:rsid w:val="0051246B"/>
    <w:rsid w:val="005126B4"/>
    <w:rsid w:val="005128E0"/>
    <w:rsid w:val="00512D8D"/>
    <w:rsid w:val="0051302E"/>
    <w:rsid w:val="00513228"/>
    <w:rsid w:val="0051359E"/>
    <w:rsid w:val="005136E2"/>
    <w:rsid w:val="0051374B"/>
    <w:rsid w:val="00513983"/>
    <w:rsid w:val="00513A58"/>
    <w:rsid w:val="00513B8E"/>
    <w:rsid w:val="00513F85"/>
    <w:rsid w:val="00514253"/>
    <w:rsid w:val="00514365"/>
    <w:rsid w:val="005143F3"/>
    <w:rsid w:val="00514699"/>
    <w:rsid w:val="00514B35"/>
    <w:rsid w:val="00514BC5"/>
    <w:rsid w:val="00514C31"/>
    <w:rsid w:val="00515193"/>
    <w:rsid w:val="00515233"/>
    <w:rsid w:val="0051524B"/>
    <w:rsid w:val="00515380"/>
    <w:rsid w:val="00515862"/>
    <w:rsid w:val="00515AFE"/>
    <w:rsid w:val="00515B78"/>
    <w:rsid w:val="00515E21"/>
    <w:rsid w:val="005161D4"/>
    <w:rsid w:val="0051626C"/>
    <w:rsid w:val="0051647F"/>
    <w:rsid w:val="0051667A"/>
    <w:rsid w:val="00516787"/>
    <w:rsid w:val="005168AA"/>
    <w:rsid w:val="005169F7"/>
    <w:rsid w:val="00516AA4"/>
    <w:rsid w:val="00516AD0"/>
    <w:rsid w:val="00516D4A"/>
    <w:rsid w:val="00516D91"/>
    <w:rsid w:val="00516F1D"/>
    <w:rsid w:val="00516FD4"/>
    <w:rsid w:val="005171FC"/>
    <w:rsid w:val="00517326"/>
    <w:rsid w:val="0051787D"/>
    <w:rsid w:val="005178C7"/>
    <w:rsid w:val="005179D2"/>
    <w:rsid w:val="00517C89"/>
    <w:rsid w:val="00517EB9"/>
    <w:rsid w:val="00517EDD"/>
    <w:rsid w:val="00520093"/>
    <w:rsid w:val="005203F9"/>
    <w:rsid w:val="0052061E"/>
    <w:rsid w:val="00520670"/>
    <w:rsid w:val="0052096B"/>
    <w:rsid w:val="00520BB6"/>
    <w:rsid w:val="00520EA3"/>
    <w:rsid w:val="00520EB6"/>
    <w:rsid w:val="00520F92"/>
    <w:rsid w:val="0052118E"/>
    <w:rsid w:val="005211A0"/>
    <w:rsid w:val="005213E6"/>
    <w:rsid w:val="005213E8"/>
    <w:rsid w:val="00521517"/>
    <w:rsid w:val="00521575"/>
    <w:rsid w:val="005216A8"/>
    <w:rsid w:val="005219EF"/>
    <w:rsid w:val="00521A24"/>
    <w:rsid w:val="00521EF3"/>
    <w:rsid w:val="00521F45"/>
    <w:rsid w:val="0052209E"/>
    <w:rsid w:val="005222E9"/>
    <w:rsid w:val="00522689"/>
    <w:rsid w:val="005226F7"/>
    <w:rsid w:val="00522890"/>
    <w:rsid w:val="005230A4"/>
    <w:rsid w:val="0052323B"/>
    <w:rsid w:val="0052324C"/>
    <w:rsid w:val="00523325"/>
    <w:rsid w:val="00523379"/>
    <w:rsid w:val="00523423"/>
    <w:rsid w:val="00523468"/>
    <w:rsid w:val="00523CB1"/>
    <w:rsid w:val="00523E6B"/>
    <w:rsid w:val="00524043"/>
    <w:rsid w:val="0052419A"/>
    <w:rsid w:val="00524200"/>
    <w:rsid w:val="00524632"/>
    <w:rsid w:val="0052486E"/>
    <w:rsid w:val="00524CBE"/>
    <w:rsid w:val="00524D24"/>
    <w:rsid w:val="00524D37"/>
    <w:rsid w:val="00524F75"/>
    <w:rsid w:val="00525038"/>
    <w:rsid w:val="00525062"/>
    <w:rsid w:val="0052525F"/>
    <w:rsid w:val="00525405"/>
    <w:rsid w:val="005256BF"/>
    <w:rsid w:val="00525780"/>
    <w:rsid w:val="0052590A"/>
    <w:rsid w:val="00525D10"/>
    <w:rsid w:val="00525DE3"/>
    <w:rsid w:val="005260A0"/>
    <w:rsid w:val="0052614B"/>
    <w:rsid w:val="0052633A"/>
    <w:rsid w:val="00526951"/>
    <w:rsid w:val="00526ABC"/>
    <w:rsid w:val="00526F9F"/>
    <w:rsid w:val="005270D3"/>
    <w:rsid w:val="00527597"/>
    <w:rsid w:val="00527799"/>
    <w:rsid w:val="00527D55"/>
    <w:rsid w:val="00530095"/>
    <w:rsid w:val="00530717"/>
    <w:rsid w:val="00530E8C"/>
    <w:rsid w:val="00530FDF"/>
    <w:rsid w:val="00531011"/>
    <w:rsid w:val="00531065"/>
    <w:rsid w:val="00531373"/>
    <w:rsid w:val="00531430"/>
    <w:rsid w:val="0053143B"/>
    <w:rsid w:val="00531478"/>
    <w:rsid w:val="005314F2"/>
    <w:rsid w:val="00531671"/>
    <w:rsid w:val="005316FD"/>
    <w:rsid w:val="00531749"/>
    <w:rsid w:val="0053184F"/>
    <w:rsid w:val="00531E1D"/>
    <w:rsid w:val="005321B6"/>
    <w:rsid w:val="00532276"/>
    <w:rsid w:val="00532338"/>
    <w:rsid w:val="00532528"/>
    <w:rsid w:val="0053263A"/>
    <w:rsid w:val="0053271F"/>
    <w:rsid w:val="00532872"/>
    <w:rsid w:val="00532E47"/>
    <w:rsid w:val="00532F21"/>
    <w:rsid w:val="00533085"/>
    <w:rsid w:val="005332DD"/>
    <w:rsid w:val="005335B1"/>
    <w:rsid w:val="00533750"/>
    <w:rsid w:val="00533BC7"/>
    <w:rsid w:val="00534093"/>
    <w:rsid w:val="005340BF"/>
    <w:rsid w:val="0053412E"/>
    <w:rsid w:val="005343F4"/>
    <w:rsid w:val="005344E6"/>
    <w:rsid w:val="00534625"/>
    <w:rsid w:val="0053469A"/>
    <w:rsid w:val="00534AD1"/>
    <w:rsid w:val="00534BD1"/>
    <w:rsid w:val="00534C56"/>
    <w:rsid w:val="00534D4D"/>
    <w:rsid w:val="00534D53"/>
    <w:rsid w:val="00534E9B"/>
    <w:rsid w:val="00534EC4"/>
    <w:rsid w:val="00535025"/>
    <w:rsid w:val="00535352"/>
    <w:rsid w:val="00535425"/>
    <w:rsid w:val="00535722"/>
    <w:rsid w:val="005359DD"/>
    <w:rsid w:val="00535D94"/>
    <w:rsid w:val="00535DAA"/>
    <w:rsid w:val="00535FB1"/>
    <w:rsid w:val="0053612E"/>
    <w:rsid w:val="00536586"/>
    <w:rsid w:val="00536592"/>
    <w:rsid w:val="00536604"/>
    <w:rsid w:val="005367F4"/>
    <w:rsid w:val="0053692F"/>
    <w:rsid w:val="005369FF"/>
    <w:rsid w:val="00536A00"/>
    <w:rsid w:val="005370EA"/>
    <w:rsid w:val="00537199"/>
    <w:rsid w:val="005371A5"/>
    <w:rsid w:val="005377C1"/>
    <w:rsid w:val="0053790B"/>
    <w:rsid w:val="00537A63"/>
    <w:rsid w:val="00537CEA"/>
    <w:rsid w:val="00540151"/>
    <w:rsid w:val="005401E4"/>
    <w:rsid w:val="005403B8"/>
    <w:rsid w:val="00540491"/>
    <w:rsid w:val="0054052D"/>
    <w:rsid w:val="00540564"/>
    <w:rsid w:val="005406E0"/>
    <w:rsid w:val="005408F0"/>
    <w:rsid w:val="00540F88"/>
    <w:rsid w:val="0054134C"/>
    <w:rsid w:val="00541477"/>
    <w:rsid w:val="00541574"/>
    <w:rsid w:val="005415A4"/>
    <w:rsid w:val="00541719"/>
    <w:rsid w:val="005419E2"/>
    <w:rsid w:val="00541F96"/>
    <w:rsid w:val="00542221"/>
    <w:rsid w:val="00542690"/>
    <w:rsid w:val="005427D9"/>
    <w:rsid w:val="00542899"/>
    <w:rsid w:val="00542B7A"/>
    <w:rsid w:val="00542D68"/>
    <w:rsid w:val="00542FF0"/>
    <w:rsid w:val="005432E7"/>
    <w:rsid w:val="0054383D"/>
    <w:rsid w:val="00543B61"/>
    <w:rsid w:val="00543B9B"/>
    <w:rsid w:val="00543D82"/>
    <w:rsid w:val="00543E6A"/>
    <w:rsid w:val="00543E7E"/>
    <w:rsid w:val="00544018"/>
    <w:rsid w:val="00544148"/>
    <w:rsid w:val="00544229"/>
    <w:rsid w:val="0054447D"/>
    <w:rsid w:val="00544515"/>
    <w:rsid w:val="00544913"/>
    <w:rsid w:val="00544A58"/>
    <w:rsid w:val="00544D83"/>
    <w:rsid w:val="00544E72"/>
    <w:rsid w:val="00545014"/>
    <w:rsid w:val="00545153"/>
    <w:rsid w:val="0054517C"/>
    <w:rsid w:val="005451B1"/>
    <w:rsid w:val="00545751"/>
    <w:rsid w:val="00545A12"/>
    <w:rsid w:val="00545AA8"/>
    <w:rsid w:val="00545C82"/>
    <w:rsid w:val="00545E8F"/>
    <w:rsid w:val="00545FCC"/>
    <w:rsid w:val="00546235"/>
    <w:rsid w:val="00546B01"/>
    <w:rsid w:val="00546B29"/>
    <w:rsid w:val="00546EF2"/>
    <w:rsid w:val="00546FA6"/>
    <w:rsid w:val="0054744A"/>
    <w:rsid w:val="005474BE"/>
    <w:rsid w:val="0054751C"/>
    <w:rsid w:val="005479FA"/>
    <w:rsid w:val="00547AC7"/>
    <w:rsid w:val="00547BE6"/>
    <w:rsid w:val="00550189"/>
    <w:rsid w:val="0055049F"/>
    <w:rsid w:val="005504AB"/>
    <w:rsid w:val="00550637"/>
    <w:rsid w:val="005506AB"/>
    <w:rsid w:val="0055119D"/>
    <w:rsid w:val="00551380"/>
    <w:rsid w:val="0055159D"/>
    <w:rsid w:val="00551725"/>
    <w:rsid w:val="005517C1"/>
    <w:rsid w:val="0055194E"/>
    <w:rsid w:val="00551D04"/>
    <w:rsid w:val="00551F1E"/>
    <w:rsid w:val="00551F35"/>
    <w:rsid w:val="005520FA"/>
    <w:rsid w:val="00552639"/>
    <w:rsid w:val="005526E8"/>
    <w:rsid w:val="0055286B"/>
    <w:rsid w:val="00552C5E"/>
    <w:rsid w:val="0055300C"/>
    <w:rsid w:val="00553019"/>
    <w:rsid w:val="00553394"/>
    <w:rsid w:val="00553397"/>
    <w:rsid w:val="005536D5"/>
    <w:rsid w:val="00553D84"/>
    <w:rsid w:val="005542B7"/>
    <w:rsid w:val="00554454"/>
    <w:rsid w:val="0055445F"/>
    <w:rsid w:val="00554469"/>
    <w:rsid w:val="00554568"/>
    <w:rsid w:val="00554789"/>
    <w:rsid w:val="0055495C"/>
    <w:rsid w:val="00554B23"/>
    <w:rsid w:val="00554CF7"/>
    <w:rsid w:val="00554D53"/>
    <w:rsid w:val="00554DA1"/>
    <w:rsid w:val="00554EA8"/>
    <w:rsid w:val="00554FFE"/>
    <w:rsid w:val="005551BC"/>
    <w:rsid w:val="0055531F"/>
    <w:rsid w:val="00555624"/>
    <w:rsid w:val="005556AB"/>
    <w:rsid w:val="00555ADF"/>
    <w:rsid w:val="00555B9A"/>
    <w:rsid w:val="00555BF2"/>
    <w:rsid w:val="00555D17"/>
    <w:rsid w:val="00556440"/>
    <w:rsid w:val="00556581"/>
    <w:rsid w:val="0055690E"/>
    <w:rsid w:val="005569D2"/>
    <w:rsid w:val="00556BA9"/>
    <w:rsid w:val="00556CBD"/>
    <w:rsid w:val="00557399"/>
    <w:rsid w:val="00557530"/>
    <w:rsid w:val="0055784C"/>
    <w:rsid w:val="00557872"/>
    <w:rsid w:val="00557B04"/>
    <w:rsid w:val="00557F57"/>
    <w:rsid w:val="00560135"/>
    <w:rsid w:val="00560288"/>
    <w:rsid w:val="00560AF0"/>
    <w:rsid w:val="00560BDD"/>
    <w:rsid w:val="00560E43"/>
    <w:rsid w:val="0056111B"/>
    <w:rsid w:val="005612A0"/>
    <w:rsid w:val="005618D9"/>
    <w:rsid w:val="00561B99"/>
    <w:rsid w:val="00561C3A"/>
    <w:rsid w:val="00561F8F"/>
    <w:rsid w:val="0056241E"/>
    <w:rsid w:val="0056251E"/>
    <w:rsid w:val="005626E9"/>
    <w:rsid w:val="005628F0"/>
    <w:rsid w:val="00562919"/>
    <w:rsid w:val="00562CC5"/>
    <w:rsid w:val="00562EE9"/>
    <w:rsid w:val="0056303E"/>
    <w:rsid w:val="00563167"/>
    <w:rsid w:val="0056330B"/>
    <w:rsid w:val="0056350B"/>
    <w:rsid w:val="00563928"/>
    <w:rsid w:val="00563A39"/>
    <w:rsid w:val="00563D13"/>
    <w:rsid w:val="0056427C"/>
    <w:rsid w:val="00564343"/>
    <w:rsid w:val="00564506"/>
    <w:rsid w:val="00564D20"/>
    <w:rsid w:val="00564D34"/>
    <w:rsid w:val="00564D7B"/>
    <w:rsid w:val="00564F21"/>
    <w:rsid w:val="00565260"/>
    <w:rsid w:val="00565617"/>
    <w:rsid w:val="00565C7E"/>
    <w:rsid w:val="00566122"/>
    <w:rsid w:val="00566525"/>
    <w:rsid w:val="0056652C"/>
    <w:rsid w:val="0056659C"/>
    <w:rsid w:val="00566AC2"/>
    <w:rsid w:val="00566BBE"/>
    <w:rsid w:val="00566DDE"/>
    <w:rsid w:val="005671F2"/>
    <w:rsid w:val="0056749F"/>
    <w:rsid w:val="00567703"/>
    <w:rsid w:val="0056773F"/>
    <w:rsid w:val="00567802"/>
    <w:rsid w:val="00567F3C"/>
    <w:rsid w:val="0057022E"/>
    <w:rsid w:val="0057033E"/>
    <w:rsid w:val="005703A0"/>
    <w:rsid w:val="00570432"/>
    <w:rsid w:val="00570665"/>
    <w:rsid w:val="005708F5"/>
    <w:rsid w:val="005710F0"/>
    <w:rsid w:val="0057116E"/>
    <w:rsid w:val="00571192"/>
    <w:rsid w:val="005714B6"/>
    <w:rsid w:val="0057161D"/>
    <w:rsid w:val="005716D0"/>
    <w:rsid w:val="0057172A"/>
    <w:rsid w:val="00571AF1"/>
    <w:rsid w:val="00571C95"/>
    <w:rsid w:val="00571F7B"/>
    <w:rsid w:val="005721DA"/>
    <w:rsid w:val="00572267"/>
    <w:rsid w:val="00572473"/>
    <w:rsid w:val="005724D3"/>
    <w:rsid w:val="00572629"/>
    <w:rsid w:val="0057287D"/>
    <w:rsid w:val="00572998"/>
    <w:rsid w:val="00572B10"/>
    <w:rsid w:val="00572C14"/>
    <w:rsid w:val="00572D0F"/>
    <w:rsid w:val="00572EF6"/>
    <w:rsid w:val="00572F21"/>
    <w:rsid w:val="005730A6"/>
    <w:rsid w:val="0057322B"/>
    <w:rsid w:val="005732E6"/>
    <w:rsid w:val="00573675"/>
    <w:rsid w:val="00573888"/>
    <w:rsid w:val="00573930"/>
    <w:rsid w:val="005739F0"/>
    <w:rsid w:val="00573AAE"/>
    <w:rsid w:val="00573BED"/>
    <w:rsid w:val="00573D8D"/>
    <w:rsid w:val="00573DD4"/>
    <w:rsid w:val="00573DFF"/>
    <w:rsid w:val="00573F26"/>
    <w:rsid w:val="00574087"/>
    <w:rsid w:val="005740DA"/>
    <w:rsid w:val="0057421A"/>
    <w:rsid w:val="00574282"/>
    <w:rsid w:val="00574CCD"/>
    <w:rsid w:val="00574EFC"/>
    <w:rsid w:val="00575050"/>
    <w:rsid w:val="0057520F"/>
    <w:rsid w:val="005752D8"/>
    <w:rsid w:val="005755F8"/>
    <w:rsid w:val="00575717"/>
    <w:rsid w:val="005758C0"/>
    <w:rsid w:val="00575CA8"/>
    <w:rsid w:val="00576105"/>
    <w:rsid w:val="0057611E"/>
    <w:rsid w:val="005761D8"/>
    <w:rsid w:val="005766A1"/>
    <w:rsid w:val="005767C8"/>
    <w:rsid w:val="00576894"/>
    <w:rsid w:val="00576FF9"/>
    <w:rsid w:val="0057712D"/>
    <w:rsid w:val="00577170"/>
    <w:rsid w:val="00577476"/>
    <w:rsid w:val="005777F5"/>
    <w:rsid w:val="00577866"/>
    <w:rsid w:val="0057787C"/>
    <w:rsid w:val="005778C8"/>
    <w:rsid w:val="0057796F"/>
    <w:rsid w:val="00577998"/>
    <w:rsid w:val="00577A05"/>
    <w:rsid w:val="00577F0A"/>
    <w:rsid w:val="00577FCD"/>
    <w:rsid w:val="005806DD"/>
    <w:rsid w:val="005808BA"/>
    <w:rsid w:val="00580E1E"/>
    <w:rsid w:val="005810D1"/>
    <w:rsid w:val="0058110F"/>
    <w:rsid w:val="005812AB"/>
    <w:rsid w:val="0058138A"/>
    <w:rsid w:val="0058156E"/>
    <w:rsid w:val="005816C9"/>
    <w:rsid w:val="005816FE"/>
    <w:rsid w:val="005817C6"/>
    <w:rsid w:val="0058180A"/>
    <w:rsid w:val="00581848"/>
    <w:rsid w:val="00581A6E"/>
    <w:rsid w:val="00581C85"/>
    <w:rsid w:val="00581EB1"/>
    <w:rsid w:val="00581F88"/>
    <w:rsid w:val="005820E7"/>
    <w:rsid w:val="00582915"/>
    <w:rsid w:val="0058298B"/>
    <w:rsid w:val="00582A26"/>
    <w:rsid w:val="00582B05"/>
    <w:rsid w:val="00583181"/>
    <w:rsid w:val="00583663"/>
    <w:rsid w:val="005836A7"/>
    <w:rsid w:val="00583768"/>
    <w:rsid w:val="005837AF"/>
    <w:rsid w:val="005837C7"/>
    <w:rsid w:val="00583C35"/>
    <w:rsid w:val="00583D11"/>
    <w:rsid w:val="00583D1B"/>
    <w:rsid w:val="00583D95"/>
    <w:rsid w:val="00583DA7"/>
    <w:rsid w:val="00583F19"/>
    <w:rsid w:val="005841B9"/>
    <w:rsid w:val="0058421B"/>
    <w:rsid w:val="005844E3"/>
    <w:rsid w:val="0058452D"/>
    <w:rsid w:val="00584793"/>
    <w:rsid w:val="00584AE7"/>
    <w:rsid w:val="00584B97"/>
    <w:rsid w:val="00584BBC"/>
    <w:rsid w:val="00584BD1"/>
    <w:rsid w:val="00584D23"/>
    <w:rsid w:val="00584FF8"/>
    <w:rsid w:val="00585274"/>
    <w:rsid w:val="0058554A"/>
    <w:rsid w:val="005857E0"/>
    <w:rsid w:val="0058580D"/>
    <w:rsid w:val="00585CC4"/>
    <w:rsid w:val="00585DC2"/>
    <w:rsid w:val="00585FA4"/>
    <w:rsid w:val="00585FED"/>
    <w:rsid w:val="00586274"/>
    <w:rsid w:val="00586417"/>
    <w:rsid w:val="0058694D"/>
    <w:rsid w:val="005870E3"/>
    <w:rsid w:val="00587177"/>
    <w:rsid w:val="0058753A"/>
    <w:rsid w:val="00587A04"/>
    <w:rsid w:val="00587B7A"/>
    <w:rsid w:val="00587D39"/>
    <w:rsid w:val="005902A6"/>
    <w:rsid w:val="00590A2B"/>
    <w:rsid w:val="0059100F"/>
    <w:rsid w:val="005912B1"/>
    <w:rsid w:val="005913EA"/>
    <w:rsid w:val="005915CB"/>
    <w:rsid w:val="005917B1"/>
    <w:rsid w:val="0059193F"/>
    <w:rsid w:val="00592342"/>
    <w:rsid w:val="0059234D"/>
    <w:rsid w:val="00592774"/>
    <w:rsid w:val="005929B7"/>
    <w:rsid w:val="00592A8D"/>
    <w:rsid w:val="00592AFB"/>
    <w:rsid w:val="00592BBD"/>
    <w:rsid w:val="005930CF"/>
    <w:rsid w:val="00593792"/>
    <w:rsid w:val="005938D0"/>
    <w:rsid w:val="00593BDC"/>
    <w:rsid w:val="00593CF2"/>
    <w:rsid w:val="00593F42"/>
    <w:rsid w:val="00593FC5"/>
    <w:rsid w:val="00594100"/>
    <w:rsid w:val="0059446D"/>
    <w:rsid w:val="005945DF"/>
    <w:rsid w:val="00594861"/>
    <w:rsid w:val="0059496C"/>
    <w:rsid w:val="00594C3E"/>
    <w:rsid w:val="00594CC6"/>
    <w:rsid w:val="00594CD2"/>
    <w:rsid w:val="0059514E"/>
    <w:rsid w:val="005952B7"/>
    <w:rsid w:val="00595313"/>
    <w:rsid w:val="00595A41"/>
    <w:rsid w:val="00595CF7"/>
    <w:rsid w:val="00595D3E"/>
    <w:rsid w:val="00595E62"/>
    <w:rsid w:val="005960EE"/>
    <w:rsid w:val="005964AB"/>
    <w:rsid w:val="00596798"/>
    <w:rsid w:val="00596A2B"/>
    <w:rsid w:val="00596B4A"/>
    <w:rsid w:val="00596B84"/>
    <w:rsid w:val="00596CC5"/>
    <w:rsid w:val="00596FC4"/>
    <w:rsid w:val="00597032"/>
    <w:rsid w:val="0059767A"/>
    <w:rsid w:val="00597798"/>
    <w:rsid w:val="005977AE"/>
    <w:rsid w:val="00597CAB"/>
    <w:rsid w:val="00597DB5"/>
    <w:rsid w:val="00597FC5"/>
    <w:rsid w:val="005A0062"/>
    <w:rsid w:val="005A0463"/>
    <w:rsid w:val="005A0862"/>
    <w:rsid w:val="005A0ECB"/>
    <w:rsid w:val="005A0EDE"/>
    <w:rsid w:val="005A10D5"/>
    <w:rsid w:val="005A1122"/>
    <w:rsid w:val="005A1355"/>
    <w:rsid w:val="005A14B0"/>
    <w:rsid w:val="005A16E6"/>
    <w:rsid w:val="005A1AF1"/>
    <w:rsid w:val="005A1CB0"/>
    <w:rsid w:val="005A1E66"/>
    <w:rsid w:val="005A1F1D"/>
    <w:rsid w:val="005A2494"/>
    <w:rsid w:val="005A24E0"/>
    <w:rsid w:val="005A254F"/>
    <w:rsid w:val="005A2AB0"/>
    <w:rsid w:val="005A2B8E"/>
    <w:rsid w:val="005A2C8F"/>
    <w:rsid w:val="005A2D86"/>
    <w:rsid w:val="005A2DA4"/>
    <w:rsid w:val="005A2E5A"/>
    <w:rsid w:val="005A2FCC"/>
    <w:rsid w:val="005A3140"/>
    <w:rsid w:val="005A3283"/>
    <w:rsid w:val="005A3363"/>
    <w:rsid w:val="005A342D"/>
    <w:rsid w:val="005A383F"/>
    <w:rsid w:val="005A3972"/>
    <w:rsid w:val="005A39C8"/>
    <w:rsid w:val="005A3D54"/>
    <w:rsid w:val="005A3E1A"/>
    <w:rsid w:val="005A422A"/>
    <w:rsid w:val="005A42A2"/>
    <w:rsid w:val="005A45CD"/>
    <w:rsid w:val="005A4678"/>
    <w:rsid w:val="005A48DD"/>
    <w:rsid w:val="005A4A68"/>
    <w:rsid w:val="005A4BE2"/>
    <w:rsid w:val="005A4D01"/>
    <w:rsid w:val="005A4D2C"/>
    <w:rsid w:val="005A4D6B"/>
    <w:rsid w:val="005A4E6D"/>
    <w:rsid w:val="005A4F63"/>
    <w:rsid w:val="005A4FE3"/>
    <w:rsid w:val="005A5003"/>
    <w:rsid w:val="005A50B9"/>
    <w:rsid w:val="005A50CB"/>
    <w:rsid w:val="005A50F8"/>
    <w:rsid w:val="005A54B2"/>
    <w:rsid w:val="005A54EA"/>
    <w:rsid w:val="005A56DC"/>
    <w:rsid w:val="005A5DBC"/>
    <w:rsid w:val="005A5DEC"/>
    <w:rsid w:val="005A5F11"/>
    <w:rsid w:val="005A61E2"/>
    <w:rsid w:val="005A6203"/>
    <w:rsid w:val="005A622A"/>
    <w:rsid w:val="005A628F"/>
    <w:rsid w:val="005A6430"/>
    <w:rsid w:val="005A6951"/>
    <w:rsid w:val="005A6F16"/>
    <w:rsid w:val="005A72C2"/>
    <w:rsid w:val="005A7386"/>
    <w:rsid w:val="005A7593"/>
    <w:rsid w:val="005A7647"/>
    <w:rsid w:val="005A76A4"/>
    <w:rsid w:val="005A7941"/>
    <w:rsid w:val="005A7975"/>
    <w:rsid w:val="005A7A39"/>
    <w:rsid w:val="005A7C76"/>
    <w:rsid w:val="005A7D90"/>
    <w:rsid w:val="005A7E20"/>
    <w:rsid w:val="005A7E7F"/>
    <w:rsid w:val="005B00C1"/>
    <w:rsid w:val="005B015F"/>
    <w:rsid w:val="005B0327"/>
    <w:rsid w:val="005B03BD"/>
    <w:rsid w:val="005B0532"/>
    <w:rsid w:val="005B0599"/>
    <w:rsid w:val="005B05B9"/>
    <w:rsid w:val="005B0637"/>
    <w:rsid w:val="005B0724"/>
    <w:rsid w:val="005B0837"/>
    <w:rsid w:val="005B095F"/>
    <w:rsid w:val="005B0A78"/>
    <w:rsid w:val="005B0BB4"/>
    <w:rsid w:val="005B0CB7"/>
    <w:rsid w:val="005B111D"/>
    <w:rsid w:val="005B180F"/>
    <w:rsid w:val="005B18AC"/>
    <w:rsid w:val="005B1976"/>
    <w:rsid w:val="005B1BD3"/>
    <w:rsid w:val="005B1E21"/>
    <w:rsid w:val="005B219C"/>
    <w:rsid w:val="005B227F"/>
    <w:rsid w:val="005B2390"/>
    <w:rsid w:val="005B2411"/>
    <w:rsid w:val="005B2547"/>
    <w:rsid w:val="005B25EA"/>
    <w:rsid w:val="005B27E6"/>
    <w:rsid w:val="005B2B88"/>
    <w:rsid w:val="005B2BDD"/>
    <w:rsid w:val="005B2BEE"/>
    <w:rsid w:val="005B2C26"/>
    <w:rsid w:val="005B2C72"/>
    <w:rsid w:val="005B2CE5"/>
    <w:rsid w:val="005B2E02"/>
    <w:rsid w:val="005B2E3C"/>
    <w:rsid w:val="005B2EC1"/>
    <w:rsid w:val="005B2F06"/>
    <w:rsid w:val="005B2FE2"/>
    <w:rsid w:val="005B36A4"/>
    <w:rsid w:val="005B373D"/>
    <w:rsid w:val="005B3AB7"/>
    <w:rsid w:val="005B4030"/>
    <w:rsid w:val="005B42BA"/>
    <w:rsid w:val="005B42CA"/>
    <w:rsid w:val="005B43AB"/>
    <w:rsid w:val="005B44B7"/>
    <w:rsid w:val="005B45B3"/>
    <w:rsid w:val="005B468B"/>
    <w:rsid w:val="005B48AB"/>
    <w:rsid w:val="005B4C9C"/>
    <w:rsid w:val="005B4D6E"/>
    <w:rsid w:val="005B4F41"/>
    <w:rsid w:val="005B4FB5"/>
    <w:rsid w:val="005B5121"/>
    <w:rsid w:val="005B54C3"/>
    <w:rsid w:val="005B57BD"/>
    <w:rsid w:val="005B5CFC"/>
    <w:rsid w:val="005B5EC8"/>
    <w:rsid w:val="005B6282"/>
    <w:rsid w:val="005B63DC"/>
    <w:rsid w:val="005B6583"/>
    <w:rsid w:val="005B65FF"/>
    <w:rsid w:val="005B6AAB"/>
    <w:rsid w:val="005B6E7B"/>
    <w:rsid w:val="005B6FBB"/>
    <w:rsid w:val="005B722E"/>
    <w:rsid w:val="005B73F5"/>
    <w:rsid w:val="005B7994"/>
    <w:rsid w:val="005B7BFD"/>
    <w:rsid w:val="005B7D5F"/>
    <w:rsid w:val="005C039F"/>
    <w:rsid w:val="005C070D"/>
    <w:rsid w:val="005C0A50"/>
    <w:rsid w:val="005C0A99"/>
    <w:rsid w:val="005C0ABD"/>
    <w:rsid w:val="005C0B5D"/>
    <w:rsid w:val="005C0EB1"/>
    <w:rsid w:val="005C0FB7"/>
    <w:rsid w:val="005C111A"/>
    <w:rsid w:val="005C121B"/>
    <w:rsid w:val="005C150A"/>
    <w:rsid w:val="005C1558"/>
    <w:rsid w:val="005C1838"/>
    <w:rsid w:val="005C187A"/>
    <w:rsid w:val="005C18B3"/>
    <w:rsid w:val="005C1A52"/>
    <w:rsid w:val="005C1B0D"/>
    <w:rsid w:val="005C1FC8"/>
    <w:rsid w:val="005C1FF4"/>
    <w:rsid w:val="005C2309"/>
    <w:rsid w:val="005C2515"/>
    <w:rsid w:val="005C25DA"/>
    <w:rsid w:val="005C280A"/>
    <w:rsid w:val="005C2AC1"/>
    <w:rsid w:val="005C2D33"/>
    <w:rsid w:val="005C2DE7"/>
    <w:rsid w:val="005C2F25"/>
    <w:rsid w:val="005C3413"/>
    <w:rsid w:val="005C3430"/>
    <w:rsid w:val="005C3443"/>
    <w:rsid w:val="005C38B6"/>
    <w:rsid w:val="005C39B0"/>
    <w:rsid w:val="005C3A6F"/>
    <w:rsid w:val="005C3C20"/>
    <w:rsid w:val="005C42C5"/>
    <w:rsid w:val="005C42DF"/>
    <w:rsid w:val="005C44E2"/>
    <w:rsid w:val="005C4943"/>
    <w:rsid w:val="005C4965"/>
    <w:rsid w:val="005C49EE"/>
    <w:rsid w:val="005C4DC5"/>
    <w:rsid w:val="005C4DEF"/>
    <w:rsid w:val="005C4DF8"/>
    <w:rsid w:val="005C5207"/>
    <w:rsid w:val="005C529C"/>
    <w:rsid w:val="005C55EF"/>
    <w:rsid w:val="005C5DF6"/>
    <w:rsid w:val="005C5F22"/>
    <w:rsid w:val="005C5F52"/>
    <w:rsid w:val="005C649C"/>
    <w:rsid w:val="005C6557"/>
    <w:rsid w:val="005C6765"/>
    <w:rsid w:val="005C67EC"/>
    <w:rsid w:val="005C6A46"/>
    <w:rsid w:val="005C6B52"/>
    <w:rsid w:val="005C6EE1"/>
    <w:rsid w:val="005C7141"/>
    <w:rsid w:val="005C71F3"/>
    <w:rsid w:val="005C73E0"/>
    <w:rsid w:val="005C7531"/>
    <w:rsid w:val="005C76A9"/>
    <w:rsid w:val="005C78BF"/>
    <w:rsid w:val="005C7ABC"/>
    <w:rsid w:val="005C7F2D"/>
    <w:rsid w:val="005D0035"/>
    <w:rsid w:val="005D0196"/>
    <w:rsid w:val="005D059E"/>
    <w:rsid w:val="005D0635"/>
    <w:rsid w:val="005D089E"/>
    <w:rsid w:val="005D0C7B"/>
    <w:rsid w:val="005D0D9F"/>
    <w:rsid w:val="005D0E10"/>
    <w:rsid w:val="005D0ECA"/>
    <w:rsid w:val="005D0F9A"/>
    <w:rsid w:val="005D102E"/>
    <w:rsid w:val="005D11A6"/>
    <w:rsid w:val="005D1881"/>
    <w:rsid w:val="005D1970"/>
    <w:rsid w:val="005D1AB0"/>
    <w:rsid w:val="005D1B2D"/>
    <w:rsid w:val="005D1C9D"/>
    <w:rsid w:val="005D1D4C"/>
    <w:rsid w:val="005D1D7E"/>
    <w:rsid w:val="005D218D"/>
    <w:rsid w:val="005D22D3"/>
    <w:rsid w:val="005D2496"/>
    <w:rsid w:val="005D2679"/>
    <w:rsid w:val="005D2969"/>
    <w:rsid w:val="005D2E17"/>
    <w:rsid w:val="005D2F2A"/>
    <w:rsid w:val="005D3070"/>
    <w:rsid w:val="005D30DF"/>
    <w:rsid w:val="005D3269"/>
    <w:rsid w:val="005D35D2"/>
    <w:rsid w:val="005D3B48"/>
    <w:rsid w:val="005D4135"/>
    <w:rsid w:val="005D4406"/>
    <w:rsid w:val="005D4661"/>
    <w:rsid w:val="005D4E72"/>
    <w:rsid w:val="005D5004"/>
    <w:rsid w:val="005D52B7"/>
    <w:rsid w:val="005D5A05"/>
    <w:rsid w:val="005D5AA3"/>
    <w:rsid w:val="005D5CF4"/>
    <w:rsid w:val="005D5F93"/>
    <w:rsid w:val="005D6317"/>
    <w:rsid w:val="005D63D6"/>
    <w:rsid w:val="005D6AA9"/>
    <w:rsid w:val="005D73FE"/>
    <w:rsid w:val="005D7807"/>
    <w:rsid w:val="005D7912"/>
    <w:rsid w:val="005D7D67"/>
    <w:rsid w:val="005E0080"/>
    <w:rsid w:val="005E0223"/>
    <w:rsid w:val="005E0266"/>
    <w:rsid w:val="005E02AC"/>
    <w:rsid w:val="005E02C8"/>
    <w:rsid w:val="005E04C4"/>
    <w:rsid w:val="005E05D7"/>
    <w:rsid w:val="005E06FE"/>
    <w:rsid w:val="005E09C8"/>
    <w:rsid w:val="005E0A63"/>
    <w:rsid w:val="005E1271"/>
    <w:rsid w:val="005E12C6"/>
    <w:rsid w:val="005E135F"/>
    <w:rsid w:val="005E1538"/>
    <w:rsid w:val="005E1770"/>
    <w:rsid w:val="005E18CA"/>
    <w:rsid w:val="005E1EFD"/>
    <w:rsid w:val="005E272A"/>
    <w:rsid w:val="005E28D8"/>
    <w:rsid w:val="005E2ED1"/>
    <w:rsid w:val="005E322E"/>
    <w:rsid w:val="005E3309"/>
    <w:rsid w:val="005E3329"/>
    <w:rsid w:val="005E39B2"/>
    <w:rsid w:val="005E39C8"/>
    <w:rsid w:val="005E3B5E"/>
    <w:rsid w:val="005E3B66"/>
    <w:rsid w:val="005E3D72"/>
    <w:rsid w:val="005E3E4D"/>
    <w:rsid w:val="005E3ECA"/>
    <w:rsid w:val="005E415C"/>
    <w:rsid w:val="005E4265"/>
    <w:rsid w:val="005E428A"/>
    <w:rsid w:val="005E44E8"/>
    <w:rsid w:val="005E4943"/>
    <w:rsid w:val="005E4A74"/>
    <w:rsid w:val="005E4B27"/>
    <w:rsid w:val="005E4EB4"/>
    <w:rsid w:val="005E4EC6"/>
    <w:rsid w:val="005E4EEB"/>
    <w:rsid w:val="005E4F83"/>
    <w:rsid w:val="005E5282"/>
    <w:rsid w:val="005E58E1"/>
    <w:rsid w:val="005E5981"/>
    <w:rsid w:val="005E59A8"/>
    <w:rsid w:val="005E5EC9"/>
    <w:rsid w:val="005E6043"/>
    <w:rsid w:val="005E6171"/>
    <w:rsid w:val="005E63C4"/>
    <w:rsid w:val="005E677A"/>
    <w:rsid w:val="005E6843"/>
    <w:rsid w:val="005E6979"/>
    <w:rsid w:val="005E6A92"/>
    <w:rsid w:val="005E6C71"/>
    <w:rsid w:val="005E6EF6"/>
    <w:rsid w:val="005E7265"/>
    <w:rsid w:val="005E744D"/>
    <w:rsid w:val="005E747D"/>
    <w:rsid w:val="005E74AA"/>
    <w:rsid w:val="005E7524"/>
    <w:rsid w:val="005E7856"/>
    <w:rsid w:val="005E79A3"/>
    <w:rsid w:val="005E7B14"/>
    <w:rsid w:val="005E7C03"/>
    <w:rsid w:val="005E7DF2"/>
    <w:rsid w:val="005E7E7C"/>
    <w:rsid w:val="005E7F8F"/>
    <w:rsid w:val="005F0C22"/>
    <w:rsid w:val="005F0E10"/>
    <w:rsid w:val="005F0E51"/>
    <w:rsid w:val="005F1064"/>
    <w:rsid w:val="005F128E"/>
    <w:rsid w:val="005F14E1"/>
    <w:rsid w:val="005F1628"/>
    <w:rsid w:val="005F1855"/>
    <w:rsid w:val="005F1C30"/>
    <w:rsid w:val="005F1D82"/>
    <w:rsid w:val="005F1FB6"/>
    <w:rsid w:val="005F20E1"/>
    <w:rsid w:val="005F2168"/>
    <w:rsid w:val="005F225E"/>
    <w:rsid w:val="005F2426"/>
    <w:rsid w:val="005F24E4"/>
    <w:rsid w:val="005F25EA"/>
    <w:rsid w:val="005F26AF"/>
    <w:rsid w:val="005F2789"/>
    <w:rsid w:val="005F2917"/>
    <w:rsid w:val="005F29D1"/>
    <w:rsid w:val="005F2B79"/>
    <w:rsid w:val="005F2DCA"/>
    <w:rsid w:val="005F2E84"/>
    <w:rsid w:val="005F310D"/>
    <w:rsid w:val="005F31AC"/>
    <w:rsid w:val="005F31B6"/>
    <w:rsid w:val="005F3422"/>
    <w:rsid w:val="005F3668"/>
    <w:rsid w:val="005F3720"/>
    <w:rsid w:val="005F3918"/>
    <w:rsid w:val="005F3AD6"/>
    <w:rsid w:val="005F3C07"/>
    <w:rsid w:val="005F3C4F"/>
    <w:rsid w:val="005F3F12"/>
    <w:rsid w:val="005F4000"/>
    <w:rsid w:val="005F44FD"/>
    <w:rsid w:val="005F4736"/>
    <w:rsid w:val="005F497A"/>
    <w:rsid w:val="005F4C92"/>
    <w:rsid w:val="005F4D03"/>
    <w:rsid w:val="005F4FFB"/>
    <w:rsid w:val="005F51FB"/>
    <w:rsid w:val="005F52B8"/>
    <w:rsid w:val="005F5376"/>
    <w:rsid w:val="005F5419"/>
    <w:rsid w:val="005F541C"/>
    <w:rsid w:val="005F54C4"/>
    <w:rsid w:val="005F5793"/>
    <w:rsid w:val="005F58FE"/>
    <w:rsid w:val="005F5EE6"/>
    <w:rsid w:val="005F628D"/>
    <w:rsid w:val="005F63A8"/>
    <w:rsid w:val="005F642C"/>
    <w:rsid w:val="005F64F6"/>
    <w:rsid w:val="005F6644"/>
    <w:rsid w:val="005F6792"/>
    <w:rsid w:val="005F6911"/>
    <w:rsid w:val="005F6D3D"/>
    <w:rsid w:val="005F6DF8"/>
    <w:rsid w:val="005F712A"/>
    <w:rsid w:val="005F72FB"/>
    <w:rsid w:val="005F76AF"/>
    <w:rsid w:val="005F7C50"/>
    <w:rsid w:val="005F7EFF"/>
    <w:rsid w:val="00600076"/>
    <w:rsid w:val="006000D4"/>
    <w:rsid w:val="00600185"/>
    <w:rsid w:val="0060040D"/>
    <w:rsid w:val="00600411"/>
    <w:rsid w:val="006005E2"/>
    <w:rsid w:val="006006F9"/>
    <w:rsid w:val="00600E2C"/>
    <w:rsid w:val="006010B9"/>
    <w:rsid w:val="006010D7"/>
    <w:rsid w:val="0060124D"/>
    <w:rsid w:val="006013A4"/>
    <w:rsid w:val="006014D4"/>
    <w:rsid w:val="00601982"/>
    <w:rsid w:val="00601A27"/>
    <w:rsid w:val="00601D31"/>
    <w:rsid w:val="00601E2A"/>
    <w:rsid w:val="00601ED1"/>
    <w:rsid w:val="00601F98"/>
    <w:rsid w:val="00601FAA"/>
    <w:rsid w:val="00602203"/>
    <w:rsid w:val="00602289"/>
    <w:rsid w:val="00602436"/>
    <w:rsid w:val="00602740"/>
    <w:rsid w:val="00602A97"/>
    <w:rsid w:val="00602C39"/>
    <w:rsid w:val="00602D8C"/>
    <w:rsid w:val="00602D97"/>
    <w:rsid w:val="00602E6A"/>
    <w:rsid w:val="00603004"/>
    <w:rsid w:val="00603027"/>
    <w:rsid w:val="00603059"/>
    <w:rsid w:val="006031AB"/>
    <w:rsid w:val="00603728"/>
    <w:rsid w:val="006037C2"/>
    <w:rsid w:val="00603A31"/>
    <w:rsid w:val="00603AB4"/>
    <w:rsid w:val="00603B3B"/>
    <w:rsid w:val="00603B62"/>
    <w:rsid w:val="00603BEE"/>
    <w:rsid w:val="00603DE1"/>
    <w:rsid w:val="00603E3E"/>
    <w:rsid w:val="006040B6"/>
    <w:rsid w:val="006040F8"/>
    <w:rsid w:val="006041A7"/>
    <w:rsid w:val="0060420B"/>
    <w:rsid w:val="006043AA"/>
    <w:rsid w:val="006045E6"/>
    <w:rsid w:val="006046E5"/>
    <w:rsid w:val="00604837"/>
    <w:rsid w:val="00604C5D"/>
    <w:rsid w:val="00604D8A"/>
    <w:rsid w:val="006050E5"/>
    <w:rsid w:val="00605204"/>
    <w:rsid w:val="0060520C"/>
    <w:rsid w:val="00605335"/>
    <w:rsid w:val="006053A6"/>
    <w:rsid w:val="006053E7"/>
    <w:rsid w:val="00605947"/>
    <w:rsid w:val="00605BC9"/>
    <w:rsid w:val="00605CE4"/>
    <w:rsid w:val="00605EF6"/>
    <w:rsid w:val="00606182"/>
    <w:rsid w:val="006061BE"/>
    <w:rsid w:val="006064E9"/>
    <w:rsid w:val="0060662F"/>
    <w:rsid w:val="00606852"/>
    <w:rsid w:val="00606B6F"/>
    <w:rsid w:val="00606C09"/>
    <w:rsid w:val="00607107"/>
    <w:rsid w:val="006075EF"/>
    <w:rsid w:val="00607699"/>
    <w:rsid w:val="0060782D"/>
    <w:rsid w:val="0060791A"/>
    <w:rsid w:val="006079B8"/>
    <w:rsid w:val="00607A7A"/>
    <w:rsid w:val="006104D5"/>
    <w:rsid w:val="0061061C"/>
    <w:rsid w:val="0061064B"/>
    <w:rsid w:val="0061069C"/>
    <w:rsid w:val="0061077C"/>
    <w:rsid w:val="00610A03"/>
    <w:rsid w:val="00610F7C"/>
    <w:rsid w:val="0061119D"/>
    <w:rsid w:val="006111C6"/>
    <w:rsid w:val="006114E7"/>
    <w:rsid w:val="0061151F"/>
    <w:rsid w:val="00611880"/>
    <w:rsid w:val="00611B59"/>
    <w:rsid w:val="00611DF6"/>
    <w:rsid w:val="00611E17"/>
    <w:rsid w:val="00611F79"/>
    <w:rsid w:val="00612045"/>
    <w:rsid w:val="00612056"/>
    <w:rsid w:val="00612607"/>
    <w:rsid w:val="0061264B"/>
    <w:rsid w:val="0061266F"/>
    <w:rsid w:val="006126B3"/>
    <w:rsid w:val="006127CB"/>
    <w:rsid w:val="006128DA"/>
    <w:rsid w:val="0061297E"/>
    <w:rsid w:val="00612B23"/>
    <w:rsid w:val="00612D74"/>
    <w:rsid w:val="00612E98"/>
    <w:rsid w:val="00612F4F"/>
    <w:rsid w:val="006130A7"/>
    <w:rsid w:val="006130CA"/>
    <w:rsid w:val="00613442"/>
    <w:rsid w:val="006134EF"/>
    <w:rsid w:val="0061358B"/>
    <w:rsid w:val="006138F7"/>
    <w:rsid w:val="0061394D"/>
    <w:rsid w:val="00613A85"/>
    <w:rsid w:val="00613AAD"/>
    <w:rsid w:val="00613AFD"/>
    <w:rsid w:val="00613C63"/>
    <w:rsid w:val="00613D1B"/>
    <w:rsid w:val="00613FFA"/>
    <w:rsid w:val="00614080"/>
    <w:rsid w:val="006140FB"/>
    <w:rsid w:val="006141E7"/>
    <w:rsid w:val="00614212"/>
    <w:rsid w:val="006147E3"/>
    <w:rsid w:val="00614C2D"/>
    <w:rsid w:val="0061500A"/>
    <w:rsid w:val="006153B8"/>
    <w:rsid w:val="0061544E"/>
    <w:rsid w:val="0061562A"/>
    <w:rsid w:val="006159C9"/>
    <w:rsid w:val="00615B0D"/>
    <w:rsid w:val="00615D15"/>
    <w:rsid w:val="00615E48"/>
    <w:rsid w:val="00615E8D"/>
    <w:rsid w:val="00615EB9"/>
    <w:rsid w:val="0061605C"/>
    <w:rsid w:val="00616122"/>
    <w:rsid w:val="00616303"/>
    <w:rsid w:val="00616404"/>
    <w:rsid w:val="0061648D"/>
    <w:rsid w:val="00616F42"/>
    <w:rsid w:val="00616F55"/>
    <w:rsid w:val="0061710B"/>
    <w:rsid w:val="0061752B"/>
    <w:rsid w:val="006177C4"/>
    <w:rsid w:val="006179D4"/>
    <w:rsid w:val="00617E9F"/>
    <w:rsid w:val="00620219"/>
    <w:rsid w:val="006203CB"/>
    <w:rsid w:val="00620463"/>
    <w:rsid w:val="00620866"/>
    <w:rsid w:val="00620E0B"/>
    <w:rsid w:val="00621446"/>
    <w:rsid w:val="00621731"/>
    <w:rsid w:val="0062175C"/>
    <w:rsid w:val="006217CE"/>
    <w:rsid w:val="00621AC3"/>
    <w:rsid w:val="00621BEF"/>
    <w:rsid w:val="00622078"/>
    <w:rsid w:val="00622339"/>
    <w:rsid w:val="0062236F"/>
    <w:rsid w:val="0062251C"/>
    <w:rsid w:val="006227DF"/>
    <w:rsid w:val="00622A1F"/>
    <w:rsid w:val="00622B30"/>
    <w:rsid w:val="00622B8B"/>
    <w:rsid w:val="00622C21"/>
    <w:rsid w:val="00622E59"/>
    <w:rsid w:val="00622EA0"/>
    <w:rsid w:val="0062301A"/>
    <w:rsid w:val="006230F6"/>
    <w:rsid w:val="006235F0"/>
    <w:rsid w:val="006236DC"/>
    <w:rsid w:val="00624183"/>
    <w:rsid w:val="0062420F"/>
    <w:rsid w:val="006242A9"/>
    <w:rsid w:val="00624384"/>
    <w:rsid w:val="006245A2"/>
    <w:rsid w:val="00624CB1"/>
    <w:rsid w:val="00624D57"/>
    <w:rsid w:val="00624F8E"/>
    <w:rsid w:val="00624FAC"/>
    <w:rsid w:val="00625032"/>
    <w:rsid w:val="00625209"/>
    <w:rsid w:val="006252B0"/>
    <w:rsid w:val="006256F5"/>
    <w:rsid w:val="00625805"/>
    <w:rsid w:val="00625824"/>
    <w:rsid w:val="00625B5F"/>
    <w:rsid w:val="00625BA3"/>
    <w:rsid w:val="00625EB1"/>
    <w:rsid w:val="00625F95"/>
    <w:rsid w:val="00626088"/>
    <w:rsid w:val="00626302"/>
    <w:rsid w:val="0062641F"/>
    <w:rsid w:val="00626B35"/>
    <w:rsid w:val="00627019"/>
    <w:rsid w:val="00627120"/>
    <w:rsid w:val="006271FF"/>
    <w:rsid w:val="006276B0"/>
    <w:rsid w:val="00627A3B"/>
    <w:rsid w:val="00627AF2"/>
    <w:rsid w:val="00627D64"/>
    <w:rsid w:val="00627E16"/>
    <w:rsid w:val="00627FDE"/>
    <w:rsid w:val="00627FF7"/>
    <w:rsid w:val="00630010"/>
    <w:rsid w:val="0063027E"/>
    <w:rsid w:val="006306B4"/>
    <w:rsid w:val="006307E2"/>
    <w:rsid w:val="00630A5F"/>
    <w:rsid w:val="00630BD3"/>
    <w:rsid w:val="00630CFA"/>
    <w:rsid w:val="00630D19"/>
    <w:rsid w:val="006312FC"/>
    <w:rsid w:val="0063130F"/>
    <w:rsid w:val="00631640"/>
    <w:rsid w:val="0063187C"/>
    <w:rsid w:val="00631FCC"/>
    <w:rsid w:val="006320FE"/>
    <w:rsid w:val="0063218A"/>
    <w:rsid w:val="0063238F"/>
    <w:rsid w:val="00632645"/>
    <w:rsid w:val="00632818"/>
    <w:rsid w:val="00632B6B"/>
    <w:rsid w:val="00632D78"/>
    <w:rsid w:val="00633039"/>
    <w:rsid w:val="00633235"/>
    <w:rsid w:val="00633497"/>
    <w:rsid w:val="006334E1"/>
    <w:rsid w:val="006335C6"/>
    <w:rsid w:val="006336A6"/>
    <w:rsid w:val="00633744"/>
    <w:rsid w:val="0063381F"/>
    <w:rsid w:val="00633878"/>
    <w:rsid w:val="00633978"/>
    <w:rsid w:val="00633B03"/>
    <w:rsid w:val="00633C39"/>
    <w:rsid w:val="00634293"/>
    <w:rsid w:val="006343B8"/>
    <w:rsid w:val="006344A4"/>
    <w:rsid w:val="006344B5"/>
    <w:rsid w:val="006346B2"/>
    <w:rsid w:val="006348C9"/>
    <w:rsid w:val="00634A89"/>
    <w:rsid w:val="00634B14"/>
    <w:rsid w:val="00634C1E"/>
    <w:rsid w:val="00634DB7"/>
    <w:rsid w:val="00634E48"/>
    <w:rsid w:val="00634E6A"/>
    <w:rsid w:val="00634FA8"/>
    <w:rsid w:val="00634FFE"/>
    <w:rsid w:val="00635086"/>
    <w:rsid w:val="0063509C"/>
    <w:rsid w:val="0063516F"/>
    <w:rsid w:val="006353AD"/>
    <w:rsid w:val="006356D4"/>
    <w:rsid w:val="006358B5"/>
    <w:rsid w:val="00635B63"/>
    <w:rsid w:val="00635CFC"/>
    <w:rsid w:val="0063604C"/>
    <w:rsid w:val="00636216"/>
    <w:rsid w:val="006365AB"/>
    <w:rsid w:val="006365AE"/>
    <w:rsid w:val="0063698E"/>
    <w:rsid w:val="00636B42"/>
    <w:rsid w:val="00636BAD"/>
    <w:rsid w:val="00636BC1"/>
    <w:rsid w:val="00636E10"/>
    <w:rsid w:val="00636F16"/>
    <w:rsid w:val="00637007"/>
    <w:rsid w:val="00637383"/>
    <w:rsid w:val="006374E8"/>
    <w:rsid w:val="00637574"/>
    <w:rsid w:val="006375D0"/>
    <w:rsid w:val="00637780"/>
    <w:rsid w:val="00637895"/>
    <w:rsid w:val="00637926"/>
    <w:rsid w:val="00637B0B"/>
    <w:rsid w:val="00637BA4"/>
    <w:rsid w:val="00637D19"/>
    <w:rsid w:val="00637FB0"/>
    <w:rsid w:val="006402CC"/>
    <w:rsid w:val="006407AC"/>
    <w:rsid w:val="00640A89"/>
    <w:rsid w:val="00640AF4"/>
    <w:rsid w:val="00640C2C"/>
    <w:rsid w:val="00640EBD"/>
    <w:rsid w:val="00640FAD"/>
    <w:rsid w:val="00641125"/>
    <w:rsid w:val="00641135"/>
    <w:rsid w:val="00641224"/>
    <w:rsid w:val="00641637"/>
    <w:rsid w:val="00641698"/>
    <w:rsid w:val="00641709"/>
    <w:rsid w:val="006418B6"/>
    <w:rsid w:val="00641E7A"/>
    <w:rsid w:val="00642178"/>
    <w:rsid w:val="00642316"/>
    <w:rsid w:val="00642436"/>
    <w:rsid w:val="00642670"/>
    <w:rsid w:val="006429DC"/>
    <w:rsid w:val="00642AA0"/>
    <w:rsid w:val="00642ABA"/>
    <w:rsid w:val="00642ADA"/>
    <w:rsid w:val="00642EF7"/>
    <w:rsid w:val="006430B4"/>
    <w:rsid w:val="00643416"/>
    <w:rsid w:val="00643563"/>
    <w:rsid w:val="006436CD"/>
    <w:rsid w:val="0064399F"/>
    <w:rsid w:val="006439D6"/>
    <w:rsid w:val="00643CDF"/>
    <w:rsid w:val="00643F60"/>
    <w:rsid w:val="00643F63"/>
    <w:rsid w:val="006443A2"/>
    <w:rsid w:val="006443B6"/>
    <w:rsid w:val="006445FB"/>
    <w:rsid w:val="0064475F"/>
    <w:rsid w:val="006447A9"/>
    <w:rsid w:val="006447BB"/>
    <w:rsid w:val="00644A2D"/>
    <w:rsid w:val="00644BA2"/>
    <w:rsid w:val="00644C6E"/>
    <w:rsid w:val="00644C8B"/>
    <w:rsid w:val="00645156"/>
    <w:rsid w:val="006451EE"/>
    <w:rsid w:val="006453A8"/>
    <w:rsid w:val="0064540A"/>
    <w:rsid w:val="006454C5"/>
    <w:rsid w:val="00645AA9"/>
    <w:rsid w:val="00645B28"/>
    <w:rsid w:val="00645B4D"/>
    <w:rsid w:val="00645E4A"/>
    <w:rsid w:val="006460AA"/>
    <w:rsid w:val="00646631"/>
    <w:rsid w:val="00646CD0"/>
    <w:rsid w:val="00646E8B"/>
    <w:rsid w:val="00646EBA"/>
    <w:rsid w:val="00646F5F"/>
    <w:rsid w:val="00647136"/>
    <w:rsid w:val="006475E8"/>
    <w:rsid w:val="00647724"/>
    <w:rsid w:val="00647974"/>
    <w:rsid w:val="00647A2A"/>
    <w:rsid w:val="00647E79"/>
    <w:rsid w:val="00647FA7"/>
    <w:rsid w:val="006504E8"/>
    <w:rsid w:val="0065077C"/>
    <w:rsid w:val="00650783"/>
    <w:rsid w:val="006509F5"/>
    <w:rsid w:val="00650E47"/>
    <w:rsid w:val="00650E91"/>
    <w:rsid w:val="00650F80"/>
    <w:rsid w:val="006512E3"/>
    <w:rsid w:val="0065175E"/>
    <w:rsid w:val="00651858"/>
    <w:rsid w:val="0065193C"/>
    <w:rsid w:val="006519BB"/>
    <w:rsid w:val="00651D07"/>
    <w:rsid w:val="00651E83"/>
    <w:rsid w:val="00651EF2"/>
    <w:rsid w:val="0065206D"/>
    <w:rsid w:val="006523B2"/>
    <w:rsid w:val="00652434"/>
    <w:rsid w:val="006524DA"/>
    <w:rsid w:val="00652589"/>
    <w:rsid w:val="0065287D"/>
    <w:rsid w:val="006528A5"/>
    <w:rsid w:val="006528C9"/>
    <w:rsid w:val="00652A8F"/>
    <w:rsid w:val="00652B89"/>
    <w:rsid w:val="00652C4F"/>
    <w:rsid w:val="00652D89"/>
    <w:rsid w:val="00652F93"/>
    <w:rsid w:val="00653052"/>
    <w:rsid w:val="00653445"/>
    <w:rsid w:val="00653CEA"/>
    <w:rsid w:val="00653F5F"/>
    <w:rsid w:val="00653FC7"/>
    <w:rsid w:val="0065445F"/>
    <w:rsid w:val="006544FD"/>
    <w:rsid w:val="006547F5"/>
    <w:rsid w:val="00654975"/>
    <w:rsid w:val="00654E73"/>
    <w:rsid w:val="00654E80"/>
    <w:rsid w:val="00654FAB"/>
    <w:rsid w:val="006552DD"/>
    <w:rsid w:val="00655A48"/>
    <w:rsid w:val="00655AB3"/>
    <w:rsid w:val="00655C1E"/>
    <w:rsid w:val="006560D9"/>
    <w:rsid w:val="00656154"/>
    <w:rsid w:val="006561A4"/>
    <w:rsid w:val="0065645E"/>
    <w:rsid w:val="0065654F"/>
    <w:rsid w:val="00656AE1"/>
    <w:rsid w:val="00656B00"/>
    <w:rsid w:val="00656D81"/>
    <w:rsid w:val="00656D93"/>
    <w:rsid w:val="00656DB4"/>
    <w:rsid w:val="00657100"/>
    <w:rsid w:val="00657336"/>
    <w:rsid w:val="006574AA"/>
    <w:rsid w:val="006574AD"/>
    <w:rsid w:val="006578BC"/>
    <w:rsid w:val="00657918"/>
    <w:rsid w:val="00657CFF"/>
    <w:rsid w:val="00657FC4"/>
    <w:rsid w:val="0066011A"/>
    <w:rsid w:val="0066031C"/>
    <w:rsid w:val="00660472"/>
    <w:rsid w:val="006605A6"/>
    <w:rsid w:val="00660684"/>
    <w:rsid w:val="0066069C"/>
    <w:rsid w:val="0066069E"/>
    <w:rsid w:val="006608A6"/>
    <w:rsid w:val="00660CDB"/>
    <w:rsid w:val="00660E05"/>
    <w:rsid w:val="00660EC4"/>
    <w:rsid w:val="00661087"/>
    <w:rsid w:val="006613CB"/>
    <w:rsid w:val="006613D6"/>
    <w:rsid w:val="00661E78"/>
    <w:rsid w:val="00661E7B"/>
    <w:rsid w:val="00661E85"/>
    <w:rsid w:val="00661EF6"/>
    <w:rsid w:val="00661F74"/>
    <w:rsid w:val="00662034"/>
    <w:rsid w:val="00662043"/>
    <w:rsid w:val="0066205A"/>
    <w:rsid w:val="006620E8"/>
    <w:rsid w:val="00662244"/>
    <w:rsid w:val="006623BF"/>
    <w:rsid w:val="006623CC"/>
    <w:rsid w:val="00662423"/>
    <w:rsid w:val="0066253B"/>
    <w:rsid w:val="00662774"/>
    <w:rsid w:val="00662827"/>
    <w:rsid w:val="00662C7C"/>
    <w:rsid w:val="00662F7E"/>
    <w:rsid w:val="006630F6"/>
    <w:rsid w:val="00663677"/>
    <w:rsid w:val="006637F0"/>
    <w:rsid w:val="00663A03"/>
    <w:rsid w:val="00663C19"/>
    <w:rsid w:val="006640F9"/>
    <w:rsid w:val="00664166"/>
    <w:rsid w:val="00664185"/>
    <w:rsid w:val="006643A6"/>
    <w:rsid w:val="006655C0"/>
    <w:rsid w:val="0066560F"/>
    <w:rsid w:val="00665751"/>
    <w:rsid w:val="00665817"/>
    <w:rsid w:val="00665845"/>
    <w:rsid w:val="0066596D"/>
    <w:rsid w:val="00665A52"/>
    <w:rsid w:val="00665C6B"/>
    <w:rsid w:val="00665E22"/>
    <w:rsid w:val="00665FBD"/>
    <w:rsid w:val="0066644A"/>
    <w:rsid w:val="006664BF"/>
    <w:rsid w:val="006664C5"/>
    <w:rsid w:val="00666578"/>
    <w:rsid w:val="00666605"/>
    <w:rsid w:val="006667F8"/>
    <w:rsid w:val="00666CA7"/>
    <w:rsid w:val="00667126"/>
    <w:rsid w:val="00667294"/>
    <w:rsid w:val="0066766C"/>
    <w:rsid w:val="0066795D"/>
    <w:rsid w:val="00667B0D"/>
    <w:rsid w:val="00667BA7"/>
    <w:rsid w:val="00667C6B"/>
    <w:rsid w:val="00667E3C"/>
    <w:rsid w:val="00667E61"/>
    <w:rsid w:val="006701A6"/>
    <w:rsid w:val="0067022A"/>
    <w:rsid w:val="0067086C"/>
    <w:rsid w:val="006708C9"/>
    <w:rsid w:val="006709C7"/>
    <w:rsid w:val="006709CA"/>
    <w:rsid w:val="00670A0B"/>
    <w:rsid w:val="00670A9E"/>
    <w:rsid w:val="00670B31"/>
    <w:rsid w:val="00670DE6"/>
    <w:rsid w:val="00671069"/>
    <w:rsid w:val="006711EA"/>
    <w:rsid w:val="006712DF"/>
    <w:rsid w:val="006714A8"/>
    <w:rsid w:val="00671748"/>
    <w:rsid w:val="006718F2"/>
    <w:rsid w:val="00671AA4"/>
    <w:rsid w:val="00671CD2"/>
    <w:rsid w:val="00671EA6"/>
    <w:rsid w:val="00672420"/>
    <w:rsid w:val="006724D8"/>
    <w:rsid w:val="006724DF"/>
    <w:rsid w:val="0067251A"/>
    <w:rsid w:val="006727A3"/>
    <w:rsid w:val="006727C8"/>
    <w:rsid w:val="00672D3E"/>
    <w:rsid w:val="00673141"/>
    <w:rsid w:val="00673573"/>
    <w:rsid w:val="00673C50"/>
    <w:rsid w:val="00673D43"/>
    <w:rsid w:val="00673DFE"/>
    <w:rsid w:val="00674154"/>
    <w:rsid w:val="0067436E"/>
    <w:rsid w:val="006745F4"/>
    <w:rsid w:val="006746D4"/>
    <w:rsid w:val="00674A8D"/>
    <w:rsid w:val="00674D4D"/>
    <w:rsid w:val="00674D5B"/>
    <w:rsid w:val="00674E1B"/>
    <w:rsid w:val="00675011"/>
    <w:rsid w:val="006750E1"/>
    <w:rsid w:val="006751CA"/>
    <w:rsid w:val="00675384"/>
    <w:rsid w:val="00675411"/>
    <w:rsid w:val="006756D7"/>
    <w:rsid w:val="006759C8"/>
    <w:rsid w:val="00675C85"/>
    <w:rsid w:val="00676195"/>
    <w:rsid w:val="006761F9"/>
    <w:rsid w:val="006767DF"/>
    <w:rsid w:val="006769A7"/>
    <w:rsid w:val="00676A30"/>
    <w:rsid w:val="00676AED"/>
    <w:rsid w:val="00676E8F"/>
    <w:rsid w:val="00676EF6"/>
    <w:rsid w:val="00676FCF"/>
    <w:rsid w:val="00677112"/>
    <w:rsid w:val="006771FE"/>
    <w:rsid w:val="006772AC"/>
    <w:rsid w:val="006773CE"/>
    <w:rsid w:val="00677472"/>
    <w:rsid w:val="0067774D"/>
    <w:rsid w:val="006777FA"/>
    <w:rsid w:val="00677856"/>
    <w:rsid w:val="00677B3C"/>
    <w:rsid w:val="00677B7C"/>
    <w:rsid w:val="00677CB9"/>
    <w:rsid w:val="00677DAE"/>
    <w:rsid w:val="00677E00"/>
    <w:rsid w:val="00677E80"/>
    <w:rsid w:val="006800C3"/>
    <w:rsid w:val="0068012D"/>
    <w:rsid w:val="00680226"/>
    <w:rsid w:val="0068025E"/>
    <w:rsid w:val="00680292"/>
    <w:rsid w:val="00680342"/>
    <w:rsid w:val="00680468"/>
    <w:rsid w:val="006805AD"/>
    <w:rsid w:val="00680623"/>
    <w:rsid w:val="006809F5"/>
    <w:rsid w:val="00680B84"/>
    <w:rsid w:val="00680C4E"/>
    <w:rsid w:val="006812C0"/>
    <w:rsid w:val="0068139F"/>
    <w:rsid w:val="006814C2"/>
    <w:rsid w:val="00681586"/>
    <w:rsid w:val="006817C0"/>
    <w:rsid w:val="00681816"/>
    <w:rsid w:val="006819C6"/>
    <w:rsid w:val="00681D98"/>
    <w:rsid w:val="00681F40"/>
    <w:rsid w:val="006821C2"/>
    <w:rsid w:val="006825EB"/>
    <w:rsid w:val="006827A8"/>
    <w:rsid w:val="00682A66"/>
    <w:rsid w:val="00682ADF"/>
    <w:rsid w:val="00682BE9"/>
    <w:rsid w:val="00682D22"/>
    <w:rsid w:val="00683070"/>
    <w:rsid w:val="00683532"/>
    <w:rsid w:val="00683570"/>
    <w:rsid w:val="00683607"/>
    <w:rsid w:val="00683B86"/>
    <w:rsid w:val="00683DEF"/>
    <w:rsid w:val="0068402F"/>
    <w:rsid w:val="006842C4"/>
    <w:rsid w:val="006842FB"/>
    <w:rsid w:val="00684A96"/>
    <w:rsid w:val="00684C83"/>
    <w:rsid w:val="00684D17"/>
    <w:rsid w:val="00684E00"/>
    <w:rsid w:val="00684E5C"/>
    <w:rsid w:val="006851F8"/>
    <w:rsid w:val="00685335"/>
    <w:rsid w:val="00685356"/>
    <w:rsid w:val="00685667"/>
    <w:rsid w:val="0068570B"/>
    <w:rsid w:val="0068597E"/>
    <w:rsid w:val="006859AE"/>
    <w:rsid w:val="00685AF0"/>
    <w:rsid w:val="00685B10"/>
    <w:rsid w:val="00685C62"/>
    <w:rsid w:val="00685FE4"/>
    <w:rsid w:val="00686011"/>
    <w:rsid w:val="00686050"/>
    <w:rsid w:val="006864A4"/>
    <w:rsid w:val="006868CE"/>
    <w:rsid w:val="006869BD"/>
    <w:rsid w:val="00686AF1"/>
    <w:rsid w:val="00686CC0"/>
    <w:rsid w:val="00686D1F"/>
    <w:rsid w:val="00686DD3"/>
    <w:rsid w:val="00686E91"/>
    <w:rsid w:val="00686EC5"/>
    <w:rsid w:val="00687279"/>
    <w:rsid w:val="0068732D"/>
    <w:rsid w:val="0068758F"/>
    <w:rsid w:val="0068770D"/>
    <w:rsid w:val="0068793B"/>
    <w:rsid w:val="00687A20"/>
    <w:rsid w:val="00687AC0"/>
    <w:rsid w:val="00687BFE"/>
    <w:rsid w:val="00687D1F"/>
    <w:rsid w:val="00687F78"/>
    <w:rsid w:val="0069000A"/>
    <w:rsid w:val="00690063"/>
    <w:rsid w:val="00690089"/>
    <w:rsid w:val="00690099"/>
    <w:rsid w:val="006903C0"/>
    <w:rsid w:val="00690775"/>
    <w:rsid w:val="0069094E"/>
    <w:rsid w:val="00690A7D"/>
    <w:rsid w:val="006915F7"/>
    <w:rsid w:val="00691DB3"/>
    <w:rsid w:val="0069200D"/>
    <w:rsid w:val="006920C1"/>
    <w:rsid w:val="00692329"/>
    <w:rsid w:val="00692749"/>
    <w:rsid w:val="0069280D"/>
    <w:rsid w:val="006929AA"/>
    <w:rsid w:val="00692A62"/>
    <w:rsid w:val="00692DFD"/>
    <w:rsid w:val="006933E4"/>
    <w:rsid w:val="00693471"/>
    <w:rsid w:val="006935F4"/>
    <w:rsid w:val="00693793"/>
    <w:rsid w:val="006938CC"/>
    <w:rsid w:val="006939A6"/>
    <w:rsid w:val="00693ACF"/>
    <w:rsid w:val="00693BAC"/>
    <w:rsid w:val="00693F86"/>
    <w:rsid w:val="0069568C"/>
    <w:rsid w:val="006957E5"/>
    <w:rsid w:val="006959D5"/>
    <w:rsid w:val="0069606D"/>
    <w:rsid w:val="0069619E"/>
    <w:rsid w:val="0069629C"/>
    <w:rsid w:val="00696662"/>
    <w:rsid w:val="00696A24"/>
    <w:rsid w:val="006976DB"/>
    <w:rsid w:val="00697728"/>
    <w:rsid w:val="00697784"/>
    <w:rsid w:val="006977F4"/>
    <w:rsid w:val="00697C74"/>
    <w:rsid w:val="00697DD2"/>
    <w:rsid w:val="00697DDC"/>
    <w:rsid w:val="00697EAA"/>
    <w:rsid w:val="00697FE8"/>
    <w:rsid w:val="006A00B4"/>
    <w:rsid w:val="006A00CC"/>
    <w:rsid w:val="006A01A3"/>
    <w:rsid w:val="006A02E3"/>
    <w:rsid w:val="006A0368"/>
    <w:rsid w:val="006A04CC"/>
    <w:rsid w:val="006A0FFB"/>
    <w:rsid w:val="006A135F"/>
    <w:rsid w:val="006A147A"/>
    <w:rsid w:val="006A1489"/>
    <w:rsid w:val="006A1594"/>
    <w:rsid w:val="006A1825"/>
    <w:rsid w:val="006A1AA7"/>
    <w:rsid w:val="006A1AA8"/>
    <w:rsid w:val="006A1B09"/>
    <w:rsid w:val="006A1BFF"/>
    <w:rsid w:val="006A1DC0"/>
    <w:rsid w:val="006A1DD5"/>
    <w:rsid w:val="006A1DDD"/>
    <w:rsid w:val="006A2141"/>
    <w:rsid w:val="006A2559"/>
    <w:rsid w:val="006A25A3"/>
    <w:rsid w:val="006A2AA9"/>
    <w:rsid w:val="006A2BC6"/>
    <w:rsid w:val="006A3010"/>
    <w:rsid w:val="006A30A0"/>
    <w:rsid w:val="006A30A4"/>
    <w:rsid w:val="006A31F5"/>
    <w:rsid w:val="006A34A2"/>
    <w:rsid w:val="006A3C29"/>
    <w:rsid w:val="006A43AD"/>
    <w:rsid w:val="006A43FC"/>
    <w:rsid w:val="006A444D"/>
    <w:rsid w:val="006A4462"/>
    <w:rsid w:val="006A44A4"/>
    <w:rsid w:val="006A45E2"/>
    <w:rsid w:val="006A4763"/>
    <w:rsid w:val="006A48B7"/>
    <w:rsid w:val="006A503F"/>
    <w:rsid w:val="006A514F"/>
    <w:rsid w:val="006A53DB"/>
    <w:rsid w:val="006A53F6"/>
    <w:rsid w:val="006A55C9"/>
    <w:rsid w:val="006A5667"/>
    <w:rsid w:val="006A5690"/>
    <w:rsid w:val="006A581E"/>
    <w:rsid w:val="006A5D1F"/>
    <w:rsid w:val="006A5DD8"/>
    <w:rsid w:val="006A60C9"/>
    <w:rsid w:val="006A62CE"/>
    <w:rsid w:val="006A65A5"/>
    <w:rsid w:val="006A6601"/>
    <w:rsid w:val="006A66B9"/>
    <w:rsid w:val="006A6BFF"/>
    <w:rsid w:val="006A6C4D"/>
    <w:rsid w:val="006A7046"/>
    <w:rsid w:val="006A7470"/>
    <w:rsid w:val="006A7CD4"/>
    <w:rsid w:val="006A7CEF"/>
    <w:rsid w:val="006A7D26"/>
    <w:rsid w:val="006B0150"/>
    <w:rsid w:val="006B0197"/>
    <w:rsid w:val="006B093C"/>
    <w:rsid w:val="006B0E00"/>
    <w:rsid w:val="006B0F35"/>
    <w:rsid w:val="006B10E7"/>
    <w:rsid w:val="006B11BF"/>
    <w:rsid w:val="006B1323"/>
    <w:rsid w:val="006B13F3"/>
    <w:rsid w:val="006B1605"/>
    <w:rsid w:val="006B1647"/>
    <w:rsid w:val="006B16ED"/>
    <w:rsid w:val="006B188D"/>
    <w:rsid w:val="006B1972"/>
    <w:rsid w:val="006B1ACA"/>
    <w:rsid w:val="006B1D38"/>
    <w:rsid w:val="006B1E11"/>
    <w:rsid w:val="006B1F75"/>
    <w:rsid w:val="006B2132"/>
    <w:rsid w:val="006B218F"/>
    <w:rsid w:val="006B2258"/>
    <w:rsid w:val="006B24E0"/>
    <w:rsid w:val="006B26B9"/>
    <w:rsid w:val="006B27ED"/>
    <w:rsid w:val="006B293F"/>
    <w:rsid w:val="006B2A57"/>
    <w:rsid w:val="006B2BB9"/>
    <w:rsid w:val="006B2C70"/>
    <w:rsid w:val="006B2E97"/>
    <w:rsid w:val="006B322E"/>
    <w:rsid w:val="006B3B89"/>
    <w:rsid w:val="006B3C55"/>
    <w:rsid w:val="006B3D30"/>
    <w:rsid w:val="006B3D46"/>
    <w:rsid w:val="006B3EA8"/>
    <w:rsid w:val="006B3F3F"/>
    <w:rsid w:val="006B3FA5"/>
    <w:rsid w:val="006B40F4"/>
    <w:rsid w:val="006B4238"/>
    <w:rsid w:val="006B475A"/>
    <w:rsid w:val="006B47D7"/>
    <w:rsid w:val="006B4A1D"/>
    <w:rsid w:val="006B4A1F"/>
    <w:rsid w:val="006B4A74"/>
    <w:rsid w:val="006B4AB8"/>
    <w:rsid w:val="006B4BF2"/>
    <w:rsid w:val="006B4F00"/>
    <w:rsid w:val="006B50CA"/>
    <w:rsid w:val="006B5260"/>
    <w:rsid w:val="006B53DC"/>
    <w:rsid w:val="006B55A9"/>
    <w:rsid w:val="006B593A"/>
    <w:rsid w:val="006B5A27"/>
    <w:rsid w:val="006B5EBC"/>
    <w:rsid w:val="006B631F"/>
    <w:rsid w:val="006B635C"/>
    <w:rsid w:val="006B64DC"/>
    <w:rsid w:val="006B6605"/>
    <w:rsid w:val="006B6932"/>
    <w:rsid w:val="006B6D3D"/>
    <w:rsid w:val="006B708F"/>
    <w:rsid w:val="006B72A2"/>
    <w:rsid w:val="006B75B7"/>
    <w:rsid w:val="006B762A"/>
    <w:rsid w:val="006B767B"/>
    <w:rsid w:val="006B7972"/>
    <w:rsid w:val="006B7B1C"/>
    <w:rsid w:val="006B7F09"/>
    <w:rsid w:val="006B7F9C"/>
    <w:rsid w:val="006B7F9D"/>
    <w:rsid w:val="006C025C"/>
    <w:rsid w:val="006C02BF"/>
    <w:rsid w:val="006C033F"/>
    <w:rsid w:val="006C04BD"/>
    <w:rsid w:val="006C0512"/>
    <w:rsid w:val="006C0A49"/>
    <w:rsid w:val="006C0C9B"/>
    <w:rsid w:val="006C0E6F"/>
    <w:rsid w:val="006C0F0E"/>
    <w:rsid w:val="006C11F9"/>
    <w:rsid w:val="006C15A4"/>
    <w:rsid w:val="006C164B"/>
    <w:rsid w:val="006C1BB8"/>
    <w:rsid w:val="006C1E4E"/>
    <w:rsid w:val="006C1EBF"/>
    <w:rsid w:val="006C2441"/>
    <w:rsid w:val="006C2772"/>
    <w:rsid w:val="006C2923"/>
    <w:rsid w:val="006C33C4"/>
    <w:rsid w:val="006C341E"/>
    <w:rsid w:val="006C358C"/>
    <w:rsid w:val="006C3859"/>
    <w:rsid w:val="006C3B66"/>
    <w:rsid w:val="006C3BA0"/>
    <w:rsid w:val="006C3BE5"/>
    <w:rsid w:val="006C3D36"/>
    <w:rsid w:val="006C43F0"/>
    <w:rsid w:val="006C4EFB"/>
    <w:rsid w:val="006C5346"/>
    <w:rsid w:val="006C567F"/>
    <w:rsid w:val="006C5944"/>
    <w:rsid w:val="006C5A5C"/>
    <w:rsid w:val="006C5E7A"/>
    <w:rsid w:val="006C6129"/>
    <w:rsid w:val="006C6565"/>
    <w:rsid w:val="006C65F7"/>
    <w:rsid w:val="006C670A"/>
    <w:rsid w:val="006C6A8E"/>
    <w:rsid w:val="006C6C44"/>
    <w:rsid w:val="006C6D8A"/>
    <w:rsid w:val="006C6E04"/>
    <w:rsid w:val="006C6E25"/>
    <w:rsid w:val="006C6E81"/>
    <w:rsid w:val="006C7089"/>
    <w:rsid w:val="006C70F3"/>
    <w:rsid w:val="006C7833"/>
    <w:rsid w:val="006D00C9"/>
    <w:rsid w:val="006D0160"/>
    <w:rsid w:val="006D058F"/>
    <w:rsid w:val="006D07D3"/>
    <w:rsid w:val="006D0ABD"/>
    <w:rsid w:val="006D0AD3"/>
    <w:rsid w:val="006D0BB3"/>
    <w:rsid w:val="006D0DAA"/>
    <w:rsid w:val="006D114D"/>
    <w:rsid w:val="006D1291"/>
    <w:rsid w:val="006D13B7"/>
    <w:rsid w:val="006D17E1"/>
    <w:rsid w:val="006D1843"/>
    <w:rsid w:val="006D1971"/>
    <w:rsid w:val="006D1A0B"/>
    <w:rsid w:val="006D1A7D"/>
    <w:rsid w:val="006D1D0A"/>
    <w:rsid w:val="006D1D3A"/>
    <w:rsid w:val="006D2164"/>
    <w:rsid w:val="006D2419"/>
    <w:rsid w:val="006D243D"/>
    <w:rsid w:val="006D258B"/>
    <w:rsid w:val="006D2875"/>
    <w:rsid w:val="006D2973"/>
    <w:rsid w:val="006D2A66"/>
    <w:rsid w:val="006D2D0A"/>
    <w:rsid w:val="006D3075"/>
    <w:rsid w:val="006D3399"/>
    <w:rsid w:val="006D3798"/>
    <w:rsid w:val="006D3D7E"/>
    <w:rsid w:val="006D3EB3"/>
    <w:rsid w:val="006D3F26"/>
    <w:rsid w:val="006D4063"/>
    <w:rsid w:val="006D4305"/>
    <w:rsid w:val="006D431D"/>
    <w:rsid w:val="006D448B"/>
    <w:rsid w:val="006D4843"/>
    <w:rsid w:val="006D4C70"/>
    <w:rsid w:val="006D4E4F"/>
    <w:rsid w:val="006D5089"/>
    <w:rsid w:val="006D534E"/>
    <w:rsid w:val="006D5517"/>
    <w:rsid w:val="006D5623"/>
    <w:rsid w:val="006D5B28"/>
    <w:rsid w:val="006D5B3D"/>
    <w:rsid w:val="006D5DFE"/>
    <w:rsid w:val="006D5F86"/>
    <w:rsid w:val="006D6033"/>
    <w:rsid w:val="006D64C6"/>
    <w:rsid w:val="006D666E"/>
    <w:rsid w:val="006D66BC"/>
    <w:rsid w:val="006D6895"/>
    <w:rsid w:val="006D6ACD"/>
    <w:rsid w:val="006D6ADC"/>
    <w:rsid w:val="006D6BD1"/>
    <w:rsid w:val="006D6C4A"/>
    <w:rsid w:val="006D70EE"/>
    <w:rsid w:val="006D73B4"/>
    <w:rsid w:val="006D76CC"/>
    <w:rsid w:val="006D7733"/>
    <w:rsid w:val="006D7919"/>
    <w:rsid w:val="006D7CA0"/>
    <w:rsid w:val="006D7F8C"/>
    <w:rsid w:val="006E0333"/>
    <w:rsid w:val="006E0868"/>
    <w:rsid w:val="006E0933"/>
    <w:rsid w:val="006E0E5E"/>
    <w:rsid w:val="006E0FB9"/>
    <w:rsid w:val="006E1791"/>
    <w:rsid w:val="006E186B"/>
    <w:rsid w:val="006E19AB"/>
    <w:rsid w:val="006E1CB5"/>
    <w:rsid w:val="006E1CCC"/>
    <w:rsid w:val="006E1D28"/>
    <w:rsid w:val="006E1F00"/>
    <w:rsid w:val="006E2520"/>
    <w:rsid w:val="006E272D"/>
    <w:rsid w:val="006E2A3C"/>
    <w:rsid w:val="006E2AFB"/>
    <w:rsid w:val="006E2C97"/>
    <w:rsid w:val="006E2DE3"/>
    <w:rsid w:val="006E2E37"/>
    <w:rsid w:val="006E2EF3"/>
    <w:rsid w:val="006E307B"/>
    <w:rsid w:val="006E3178"/>
    <w:rsid w:val="006E356E"/>
    <w:rsid w:val="006E35E2"/>
    <w:rsid w:val="006E3899"/>
    <w:rsid w:val="006E3A29"/>
    <w:rsid w:val="006E3F4A"/>
    <w:rsid w:val="006E3F66"/>
    <w:rsid w:val="006E3FE1"/>
    <w:rsid w:val="006E4067"/>
    <w:rsid w:val="006E466A"/>
    <w:rsid w:val="006E47D2"/>
    <w:rsid w:val="006E50FE"/>
    <w:rsid w:val="006E514F"/>
    <w:rsid w:val="006E52BD"/>
    <w:rsid w:val="006E53BA"/>
    <w:rsid w:val="006E53C9"/>
    <w:rsid w:val="006E5500"/>
    <w:rsid w:val="006E5601"/>
    <w:rsid w:val="006E5611"/>
    <w:rsid w:val="006E567B"/>
    <w:rsid w:val="006E5993"/>
    <w:rsid w:val="006E5AE3"/>
    <w:rsid w:val="006E5F3A"/>
    <w:rsid w:val="006E600D"/>
    <w:rsid w:val="006E6184"/>
    <w:rsid w:val="006E6469"/>
    <w:rsid w:val="006E6522"/>
    <w:rsid w:val="006E6732"/>
    <w:rsid w:val="006E6789"/>
    <w:rsid w:val="006E69DE"/>
    <w:rsid w:val="006E6A59"/>
    <w:rsid w:val="006E6BAC"/>
    <w:rsid w:val="006E6C50"/>
    <w:rsid w:val="006E6D56"/>
    <w:rsid w:val="006E6FB2"/>
    <w:rsid w:val="006E740C"/>
    <w:rsid w:val="006E760F"/>
    <w:rsid w:val="006E77F6"/>
    <w:rsid w:val="006E7860"/>
    <w:rsid w:val="006E7AB8"/>
    <w:rsid w:val="006E7ADB"/>
    <w:rsid w:val="006E7ADF"/>
    <w:rsid w:val="006E7BD0"/>
    <w:rsid w:val="006E7D42"/>
    <w:rsid w:val="006F015B"/>
    <w:rsid w:val="006F056C"/>
    <w:rsid w:val="006F0664"/>
    <w:rsid w:val="006F071E"/>
    <w:rsid w:val="006F076D"/>
    <w:rsid w:val="006F07FC"/>
    <w:rsid w:val="006F0845"/>
    <w:rsid w:val="006F08F7"/>
    <w:rsid w:val="006F0962"/>
    <w:rsid w:val="006F0AE7"/>
    <w:rsid w:val="006F0B89"/>
    <w:rsid w:val="006F117D"/>
    <w:rsid w:val="006F11DF"/>
    <w:rsid w:val="006F123D"/>
    <w:rsid w:val="006F1294"/>
    <w:rsid w:val="006F1597"/>
    <w:rsid w:val="006F15ED"/>
    <w:rsid w:val="006F1A29"/>
    <w:rsid w:val="006F1EBF"/>
    <w:rsid w:val="006F221E"/>
    <w:rsid w:val="006F22FA"/>
    <w:rsid w:val="006F23C3"/>
    <w:rsid w:val="006F2628"/>
    <w:rsid w:val="006F2760"/>
    <w:rsid w:val="006F27FF"/>
    <w:rsid w:val="006F2C40"/>
    <w:rsid w:val="006F2CCB"/>
    <w:rsid w:val="006F2D20"/>
    <w:rsid w:val="006F2D7D"/>
    <w:rsid w:val="006F2E89"/>
    <w:rsid w:val="006F2FB4"/>
    <w:rsid w:val="006F3119"/>
    <w:rsid w:val="006F31B0"/>
    <w:rsid w:val="006F321B"/>
    <w:rsid w:val="006F333A"/>
    <w:rsid w:val="006F3832"/>
    <w:rsid w:val="006F3F36"/>
    <w:rsid w:val="006F40FA"/>
    <w:rsid w:val="006F4318"/>
    <w:rsid w:val="006F43F5"/>
    <w:rsid w:val="006F45FB"/>
    <w:rsid w:val="006F4857"/>
    <w:rsid w:val="006F48B3"/>
    <w:rsid w:val="006F4A0C"/>
    <w:rsid w:val="006F4A78"/>
    <w:rsid w:val="006F4D21"/>
    <w:rsid w:val="006F4FEE"/>
    <w:rsid w:val="006F5040"/>
    <w:rsid w:val="006F5103"/>
    <w:rsid w:val="006F54D3"/>
    <w:rsid w:val="006F5885"/>
    <w:rsid w:val="006F5A36"/>
    <w:rsid w:val="006F5AB6"/>
    <w:rsid w:val="006F5D82"/>
    <w:rsid w:val="006F5E95"/>
    <w:rsid w:val="006F5EDC"/>
    <w:rsid w:val="006F6100"/>
    <w:rsid w:val="006F627A"/>
    <w:rsid w:val="006F63D1"/>
    <w:rsid w:val="006F654E"/>
    <w:rsid w:val="006F66F5"/>
    <w:rsid w:val="006F6734"/>
    <w:rsid w:val="006F682D"/>
    <w:rsid w:val="006F695E"/>
    <w:rsid w:val="006F69E9"/>
    <w:rsid w:val="006F6A06"/>
    <w:rsid w:val="006F6A43"/>
    <w:rsid w:val="006F6C4E"/>
    <w:rsid w:val="006F6F85"/>
    <w:rsid w:val="006F72F6"/>
    <w:rsid w:val="006F730C"/>
    <w:rsid w:val="006F74A0"/>
    <w:rsid w:val="006F76E8"/>
    <w:rsid w:val="006F7A0C"/>
    <w:rsid w:val="006F7A2D"/>
    <w:rsid w:val="006F7BC8"/>
    <w:rsid w:val="00700071"/>
    <w:rsid w:val="007002E2"/>
    <w:rsid w:val="00700300"/>
    <w:rsid w:val="0070036A"/>
    <w:rsid w:val="00700484"/>
    <w:rsid w:val="0070095C"/>
    <w:rsid w:val="00700994"/>
    <w:rsid w:val="00700A6C"/>
    <w:rsid w:val="00700D05"/>
    <w:rsid w:val="00700D8C"/>
    <w:rsid w:val="00700EAF"/>
    <w:rsid w:val="007013BF"/>
    <w:rsid w:val="0070177A"/>
    <w:rsid w:val="00701A94"/>
    <w:rsid w:val="00701B15"/>
    <w:rsid w:val="00701B80"/>
    <w:rsid w:val="00701CBF"/>
    <w:rsid w:val="00702153"/>
    <w:rsid w:val="00702307"/>
    <w:rsid w:val="007023D7"/>
    <w:rsid w:val="00702422"/>
    <w:rsid w:val="0070283F"/>
    <w:rsid w:val="00702865"/>
    <w:rsid w:val="007029BD"/>
    <w:rsid w:val="00702EE1"/>
    <w:rsid w:val="00702F5E"/>
    <w:rsid w:val="0070330E"/>
    <w:rsid w:val="0070366D"/>
    <w:rsid w:val="007036CA"/>
    <w:rsid w:val="00703998"/>
    <w:rsid w:val="00703B51"/>
    <w:rsid w:val="007041A9"/>
    <w:rsid w:val="007042B8"/>
    <w:rsid w:val="007043A5"/>
    <w:rsid w:val="00704806"/>
    <w:rsid w:val="00704A27"/>
    <w:rsid w:val="00704A71"/>
    <w:rsid w:val="00704AD5"/>
    <w:rsid w:val="00704B0D"/>
    <w:rsid w:val="00704CC6"/>
    <w:rsid w:val="00704D65"/>
    <w:rsid w:val="00705167"/>
    <w:rsid w:val="00705397"/>
    <w:rsid w:val="0070550C"/>
    <w:rsid w:val="00705536"/>
    <w:rsid w:val="007057E1"/>
    <w:rsid w:val="00705807"/>
    <w:rsid w:val="00705A51"/>
    <w:rsid w:val="00705A9F"/>
    <w:rsid w:val="00705B54"/>
    <w:rsid w:val="00705FA3"/>
    <w:rsid w:val="007060BF"/>
    <w:rsid w:val="00706374"/>
    <w:rsid w:val="0070645B"/>
    <w:rsid w:val="00706462"/>
    <w:rsid w:val="0070667D"/>
    <w:rsid w:val="00706750"/>
    <w:rsid w:val="0070701A"/>
    <w:rsid w:val="00707122"/>
    <w:rsid w:val="00707205"/>
    <w:rsid w:val="0070725A"/>
    <w:rsid w:val="0070746F"/>
    <w:rsid w:val="0070754B"/>
    <w:rsid w:val="007079C1"/>
    <w:rsid w:val="00707A4F"/>
    <w:rsid w:val="00707AAA"/>
    <w:rsid w:val="00707AAE"/>
    <w:rsid w:val="00707C19"/>
    <w:rsid w:val="00707F15"/>
    <w:rsid w:val="007100EF"/>
    <w:rsid w:val="00710347"/>
    <w:rsid w:val="00710891"/>
    <w:rsid w:val="007109B1"/>
    <w:rsid w:val="00710D18"/>
    <w:rsid w:val="00710DD0"/>
    <w:rsid w:val="00711452"/>
    <w:rsid w:val="00711527"/>
    <w:rsid w:val="00711647"/>
    <w:rsid w:val="0071167F"/>
    <w:rsid w:val="00711755"/>
    <w:rsid w:val="007117C5"/>
    <w:rsid w:val="00711839"/>
    <w:rsid w:val="007118A0"/>
    <w:rsid w:val="007118E7"/>
    <w:rsid w:val="00711901"/>
    <w:rsid w:val="00711B65"/>
    <w:rsid w:val="00712477"/>
    <w:rsid w:val="00712898"/>
    <w:rsid w:val="00712A0D"/>
    <w:rsid w:val="00712C7F"/>
    <w:rsid w:val="00712CB8"/>
    <w:rsid w:val="00712D8D"/>
    <w:rsid w:val="00712E09"/>
    <w:rsid w:val="00712F76"/>
    <w:rsid w:val="0071335A"/>
    <w:rsid w:val="00713697"/>
    <w:rsid w:val="00713931"/>
    <w:rsid w:val="00713F2D"/>
    <w:rsid w:val="00713FF3"/>
    <w:rsid w:val="00714445"/>
    <w:rsid w:val="00714484"/>
    <w:rsid w:val="007145F8"/>
    <w:rsid w:val="007146C1"/>
    <w:rsid w:val="0071495F"/>
    <w:rsid w:val="007149C6"/>
    <w:rsid w:val="00714A0E"/>
    <w:rsid w:val="00714C63"/>
    <w:rsid w:val="00714F9A"/>
    <w:rsid w:val="0071528A"/>
    <w:rsid w:val="007152BC"/>
    <w:rsid w:val="00715677"/>
    <w:rsid w:val="00715781"/>
    <w:rsid w:val="00715843"/>
    <w:rsid w:val="007158E2"/>
    <w:rsid w:val="00715D7F"/>
    <w:rsid w:val="00715DF6"/>
    <w:rsid w:val="00715EA1"/>
    <w:rsid w:val="00715F19"/>
    <w:rsid w:val="00715F5F"/>
    <w:rsid w:val="007160BF"/>
    <w:rsid w:val="007164CE"/>
    <w:rsid w:val="0071672E"/>
    <w:rsid w:val="00716D4A"/>
    <w:rsid w:val="00716FFC"/>
    <w:rsid w:val="0071780B"/>
    <w:rsid w:val="007201EF"/>
    <w:rsid w:val="007202B4"/>
    <w:rsid w:val="007203EB"/>
    <w:rsid w:val="0072052A"/>
    <w:rsid w:val="0072072B"/>
    <w:rsid w:val="007209E6"/>
    <w:rsid w:val="00720A77"/>
    <w:rsid w:val="00720CA3"/>
    <w:rsid w:val="00720E14"/>
    <w:rsid w:val="00721156"/>
    <w:rsid w:val="007211CA"/>
    <w:rsid w:val="00721242"/>
    <w:rsid w:val="0072131F"/>
    <w:rsid w:val="00721549"/>
    <w:rsid w:val="00721591"/>
    <w:rsid w:val="007216B1"/>
    <w:rsid w:val="00721848"/>
    <w:rsid w:val="00721D81"/>
    <w:rsid w:val="00721DAA"/>
    <w:rsid w:val="00721DFC"/>
    <w:rsid w:val="00721EF1"/>
    <w:rsid w:val="00722011"/>
    <w:rsid w:val="00722091"/>
    <w:rsid w:val="007225C5"/>
    <w:rsid w:val="007227A0"/>
    <w:rsid w:val="00722814"/>
    <w:rsid w:val="00722958"/>
    <w:rsid w:val="00722B0E"/>
    <w:rsid w:val="00722C00"/>
    <w:rsid w:val="00722CE3"/>
    <w:rsid w:val="00722F20"/>
    <w:rsid w:val="00722F88"/>
    <w:rsid w:val="00723035"/>
    <w:rsid w:val="0072343D"/>
    <w:rsid w:val="00723695"/>
    <w:rsid w:val="00723709"/>
    <w:rsid w:val="00723829"/>
    <w:rsid w:val="007241BB"/>
    <w:rsid w:val="0072439A"/>
    <w:rsid w:val="00724672"/>
    <w:rsid w:val="007246C0"/>
    <w:rsid w:val="00724BEC"/>
    <w:rsid w:val="00724C33"/>
    <w:rsid w:val="00724EC6"/>
    <w:rsid w:val="00724F6E"/>
    <w:rsid w:val="007255F5"/>
    <w:rsid w:val="00725770"/>
    <w:rsid w:val="007258B8"/>
    <w:rsid w:val="00725D42"/>
    <w:rsid w:val="00725EDF"/>
    <w:rsid w:val="0072617E"/>
    <w:rsid w:val="00726580"/>
    <w:rsid w:val="007265DB"/>
    <w:rsid w:val="0072663A"/>
    <w:rsid w:val="0072665C"/>
    <w:rsid w:val="007267BE"/>
    <w:rsid w:val="00726803"/>
    <w:rsid w:val="00726D49"/>
    <w:rsid w:val="00726EE5"/>
    <w:rsid w:val="00726F8D"/>
    <w:rsid w:val="0072702A"/>
    <w:rsid w:val="00727712"/>
    <w:rsid w:val="007279CD"/>
    <w:rsid w:val="00727D21"/>
    <w:rsid w:val="00727D97"/>
    <w:rsid w:val="00727F01"/>
    <w:rsid w:val="00727F98"/>
    <w:rsid w:val="00727FAE"/>
    <w:rsid w:val="00727FC7"/>
    <w:rsid w:val="007302F5"/>
    <w:rsid w:val="0073061F"/>
    <w:rsid w:val="00730649"/>
    <w:rsid w:val="007306A2"/>
    <w:rsid w:val="00730886"/>
    <w:rsid w:val="007309C0"/>
    <w:rsid w:val="00730FEB"/>
    <w:rsid w:val="0073127E"/>
    <w:rsid w:val="007312DD"/>
    <w:rsid w:val="00731327"/>
    <w:rsid w:val="00731661"/>
    <w:rsid w:val="007316BB"/>
    <w:rsid w:val="0073188A"/>
    <w:rsid w:val="00731984"/>
    <w:rsid w:val="00731B75"/>
    <w:rsid w:val="00731BDA"/>
    <w:rsid w:val="00731BEB"/>
    <w:rsid w:val="00731D61"/>
    <w:rsid w:val="00731FB9"/>
    <w:rsid w:val="007321BC"/>
    <w:rsid w:val="007325F8"/>
    <w:rsid w:val="00732C75"/>
    <w:rsid w:val="00732C82"/>
    <w:rsid w:val="00732E24"/>
    <w:rsid w:val="00733170"/>
    <w:rsid w:val="007331FD"/>
    <w:rsid w:val="00733535"/>
    <w:rsid w:val="00733C0B"/>
    <w:rsid w:val="0073409A"/>
    <w:rsid w:val="0073411C"/>
    <w:rsid w:val="007341E3"/>
    <w:rsid w:val="00734921"/>
    <w:rsid w:val="00734922"/>
    <w:rsid w:val="00734B40"/>
    <w:rsid w:val="00734C80"/>
    <w:rsid w:val="00734EA9"/>
    <w:rsid w:val="00735083"/>
    <w:rsid w:val="007350EA"/>
    <w:rsid w:val="00735526"/>
    <w:rsid w:val="0073553E"/>
    <w:rsid w:val="00735861"/>
    <w:rsid w:val="00735F20"/>
    <w:rsid w:val="00736256"/>
    <w:rsid w:val="00736266"/>
    <w:rsid w:val="007364AA"/>
    <w:rsid w:val="0073657F"/>
    <w:rsid w:val="00736674"/>
    <w:rsid w:val="00736745"/>
    <w:rsid w:val="00736908"/>
    <w:rsid w:val="00736AF1"/>
    <w:rsid w:val="00736B7A"/>
    <w:rsid w:val="00736BE7"/>
    <w:rsid w:val="00736DBE"/>
    <w:rsid w:val="00736EF4"/>
    <w:rsid w:val="00736F90"/>
    <w:rsid w:val="00737086"/>
    <w:rsid w:val="0073732F"/>
    <w:rsid w:val="00737708"/>
    <w:rsid w:val="00737756"/>
    <w:rsid w:val="00737978"/>
    <w:rsid w:val="00737C53"/>
    <w:rsid w:val="00737F1F"/>
    <w:rsid w:val="00740541"/>
    <w:rsid w:val="007405B7"/>
    <w:rsid w:val="007407F0"/>
    <w:rsid w:val="00740BBA"/>
    <w:rsid w:val="00740F6B"/>
    <w:rsid w:val="00741026"/>
    <w:rsid w:val="0074103D"/>
    <w:rsid w:val="00741312"/>
    <w:rsid w:val="00741526"/>
    <w:rsid w:val="007415A6"/>
    <w:rsid w:val="007416A4"/>
    <w:rsid w:val="00741763"/>
    <w:rsid w:val="00741B24"/>
    <w:rsid w:val="00741C37"/>
    <w:rsid w:val="00741D4C"/>
    <w:rsid w:val="0074209D"/>
    <w:rsid w:val="0074231D"/>
    <w:rsid w:val="0074287C"/>
    <w:rsid w:val="00742A8B"/>
    <w:rsid w:val="00742B75"/>
    <w:rsid w:val="00742E19"/>
    <w:rsid w:val="00742F0D"/>
    <w:rsid w:val="00743391"/>
    <w:rsid w:val="007435C4"/>
    <w:rsid w:val="007435C5"/>
    <w:rsid w:val="0074384A"/>
    <w:rsid w:val="0074389E"/>
    <w:rsid w:val="0074399A"/>
    <w:rsid w:val="00743A1C"/>
    <w:rsid w:val="00743B67"/>
    <w:rsid w:val="00743F8E"/>
    <w:rsid w:val="0074417A"/>
    <w:rsid w:val="00744881"/>
    <w:rsid w:val="007449C7"/>
    <w:rsid w:val="00744DA0"/>
    <w:rsid w:val="00745117"/>
    <w:rsid w:val="0074557C"/>
    <w:rsid w:val="0074562B"/>
    <w:rsid w:val="007456A9"/>
    <w:rsid w:val="007457CF"/>
    <w:rsid w:val="00745889"/>
    <w:rsid w:val="007458C5"/>
    <w:rsid w:val="007458ED"/>
    <w:rsid w:val="00745C01"/>
    <w:rsid w:val="00745C4D"/>
    <w:rsid w:val="00746068"/>
    <w:rsid w:val="0074607D"/>
    <w:rsid w:val="007460B0"/>
    <w:rsid w:val="007460BE"/>
    <w:rsid w:val="00746320"/>
    <w:rsid w:val="00746619"/>
    <w:rsid w:val="00746BC9"/>
    <w:rsid w:val="00746CE8"/>
    <w:rsid w:val="00746EAA"/>
    <w:rsid w:val="007470B9"/>
    <w:rsid w:val="00747180"/>
    <w:rsid w:val="00747227"/>
    <w:rsid w:val="007472CA"/>
    <w:rsid w:val="007473EB"/>
    <w:rsid w:val="007474FB"/>
    <w:rsid w:val="007475AC"/>
    <w:rsid w:val="007475C1"/>
    <w:rsid w:val="0074789B"/>
    <w:rsid w:val="0074790D"/>
    <w:rsid w:val="00747950"/>
    <w:rsid w:val="00747AFE"/>
    <w:rsid w:val="00750042"/>
    <w:rsid w:val="00750246"/>
    <w:rsid w:val="0075039A"/>
    <w:rsid w:val="00750659"/>
    <w:rsid w:val="0075093D"/>
    <w:rsid w:val="0075097D"/>
    <w:rsid w:val="007509CE"/>
    <w:rsid w:val="00750A61"/>
    <w:rsid w:val="00750AF3"/>
    <w:rsid w:val="00750F2C"/>
    <w:rsid w:val="00751066"/>
    <w:rsid w:val="00751330"/>
    <w:rsid w:val="007513D9"/>
    <w:rsid w:val="007516D9"/>
    <w:rsid w:val="0075172D"/>
    <w:rsid w:val="00751CE1"/>
    <w:rsid w:val="00752086"/>
    <w:rsid w:val="007520B8"/>
    <w:rsid w:val="007523BB"/>
    <w:rsid w:val="00752A0F"/>
    <w:rsid w:val="00752A37"/>
    <w:rsid w:val="00752A5A"/>
    <w:rsid w:val="00752B03"/>
    <w:rsid w:val="00752E79"/>
    <w:rsid w:val="00752F4D"/>
    <w:rsid w:val="00752F60"/>
    <w:rsid w:val="00753228"/>
    <w:rsid w:val="0075342C"/>
    <w:rsid w:val="00753486"/>
    <w:rsid w:val="007534A1"/>
    <w:rsid w:val="00753626"/>
    <w:rsid w:val="00753791"/>
    <w:rsid w:val="007538D7"/>
    <w:rsid w:val="0075392E"/>
    <w:rsid w:val="00753972"/>
    <w:rsid w:val="00753AE1"/>
    <w:rsid w:val="00753AE6"/>
    <w:rsid w:val="00753DEC"/>
    <w:rsid w:val="00754E04"/>
    <w:rsid w:val="00755019"/>
    <w:rsid w:val="00755030"/>
    <w:rsid w:val="00755082"/>
    <w:rsid w:val="00755271"/>
    <w:rsid w:val="007552D3"/>
    <w:rsid w:val="00755577"/>
    <w:rsid w:val="007555FD"/>
    <w:rsid w:val="007557D4"/>
    <w:rsid w:val="007557F7"/>
    <w:rsid w:val="00755AE7"/>
    <w:rsid w:val="00755B53"/>
    <w:rsid w:val="00755E61"/>
    <w:rsid w:val="007562C5"/>
    <w:rsid w:val="00756561"/>
    <w:rsid w:val="00756683"/>
    <w:rsid w:val="0075687F"/>
    <w:rsid w:val="007568E6"/>
    <w:rsid w:val="00756A23"/>
    <w:rsid w:val="00756EB3"/>
    <w:rsid w:val="00756F68"/>
    <w:rsid w:val="00756F9B"/>
    <w:rsid w:val="007571C2"/>
    <w:rsid w:val="00757327"/>
    <w:rsid w:val="00757569"/>
    <w:rsid w:val="00757679"/>
    <w:rsid w:val="00757699"/>
    <w:rsid w:val="00757787"/>
    <w:rsid w:val="007577A9"/>
    <w:rsid w:val="007578F8"/>
    <w:rsid w:val="007579F4"/>
    <w:rsid w:val="00757E2E"/>
    <w:rsid w:val="00760084"/>
    <w:rsid w:val="007602A6"/>
    <w:rsid w:val="007602E8"/>
    <w:rsid w:val="0076053F"/>
    <w:rsid w:val="007605AB"/>
    <w:rsid w:val="007605FF"/>
    <w:rsid w:val="00760936"/>
    <w:rsid w:val="00760976"/>
    <w:rsid w:val="00760C41"/>
    <w:rsid w:val="00760CF8"/>
    <w:rsid w:val="00760E57"/>
    <w:rsid w:val="00761319"/>
    <w:rsid w:val="00761A07"/>
    <w:rsid w:val="00761B13"/>
    <w:rsid w:val="00761B15"/>
    <w:rsid w:val="00761BDF"/>
    <w:rsid w:val="00761F23"/>
    <w:rsid w:val="007620C3"/>
    <w:rsid w:val="00762238"/>
    <w:rsid w:val="00762506"/>
    <w:rsid w:val="00762792"/>
    <w:rsid w:val="00762935"/>
    <w:rsid w:val="00762ED2"/>
    <w:rsid w:val="0076313B"/>
    <w:rsid w:val="007631D1"/>
    <w:rsid w:val="00763365"/>
    <w:rsid w:val="007633BF"/>
    <w:rsid w:val="007637DF"/>
    <w:rsid w:val="007639D5"/>
    <w:rsid w:val="00763A4C"/>
    <w:rsid w:val="00763B42"/>
    <w:rsid w:val="00763D51"/>
    <w:rsid w:val="00763D54"/>
    <w:rsid w:val="00763D61"/>
    <w:rsid w:val="0076428A"/>
    <w:rsid w:val="007642FD"/>
    <w:rsid w:val="0076445A"/>
    <w:rsid w:val="007647A9"/>
    <w:rsid w:val="00764A26"/>
    <w:rsid w:val="00764C5E"/>
    <w:rsid w:val="00764C66"/>
    <w:rsid w:val="00764D07"/>
    <w:rsid w:val="00765677"/>
    <w:rsid w:val="00765734"/>
    <w:rsid w:val="00765744"/>
    <w:rsid w:val="00765B08"/>
    <w:rsid w:val="00765D18"/>
    <w:rsid w:val="00765D44"/>
    <w:rsid w:val="00765E17"/>
    <w:rsid w:val="00765E5D"/>
    <w:rsid w:val="00765F8A"/>
    <w:rsid w:val="007664FA"/>
    <w:rsid w:val="00766507"/>
    <w:rsid w:val="0076689A"/>
    <w:rsid w:val="00766A37"/>
    <w:rsid w:val="00766A86"/>
    <w:rsid w:val="00766EA5"/>
    <w:rsid w:val="00766EF4"/>
    <w:rsid w:val="0076718C"/>
    <w:rsid w:val="0076725C"/>
    <w:rsid w:val="0076753A"/>
    <w:rsid w:val="00767A8F"/>
    <w:rsid w:val="00767B11"/>
    <w:rsid w:val="00767BE3"/>
    <w:rsid w:val="00767C3A"/>
    <w:rsid w:val="00767D94"/>
    <w:rsid w:val="00767F51"/>
    <w:rsid w:val="0077016B"/>
    <w:rsid w:val="007701E1"/>
    <w:rsid w:val="00770260"/>
    <w:rsid w:val="00770293"/>
    <w:rsid w:val="00770303"/>
    <w:rsid w:val="007706EE"/>
    <w:rsid w:val="007707D2"/>
    <w:rsid w:val="007709B0"/>
    <w:rsid w:val="00770B30"/>
    <w:rsid w:val="00770E05"/>
    <w:rsid w:val="007711BD"/>
    <w:rsid w:val="0077130E"/>
    <w:rsid w:val="0077132D"/>
    <w:rsid w:val="00771352"/>
    <w:rsid w:val="00771809"/>
    <w:rsid w:val="007718E5"/>
    <w:rsid w:val="00771B3D"/>
    <w:rsid w:val="00771F65"/>
    <w:rsid w:val="00771F74"/>
    <w:rsid w:val="00771FFB"/>
    <w:rsid w:val="00772013"/>
    <w:rsid w:val="00772186"/>
    <w:rsid w:val="007721C8"/>
    <w:rsid w:val="00772296"/>
    <w:rsid w:val="007722E7"/>
    <w:rsid w:val="00772C2C"/>
    <w:rsid w:val="00772C87"/>
    <w:rsid w:val="00772CBF"/>
    <w:rsid w:val="00772DC1"/>
    <w:rsid w:val="00772DFD"/>
    <w:rsid w:val="00772E32"/>
    <w:rsid w:val="00772E7F"/>
    <w:rsid w:val="00772F9E"/>
    <w:rsid w:val="0077318B"/>
    <w:rsid w:val="00773211"/>
    <w:rsid w:val="007737C0"/>
    <w:rsid w:val="00773805"/>
    <w:rsid w:val="0077387C"/>
    <w:rsid w:val="007738EF"/>
    <w:rsid w:val="00773D72"/>
    <w:rsid w:val="00773EE7"/>
    <w:rsid w:val="00773F74"/>
    <w:rsid w:val="00773F77"/>
    <w:rsid w:val="007741A5"/>
    <w:rsid w:val="007741EF"/>
    <w:rsid w:val="00774482"/>
    <w:rsid w:val="007746BC"/>
    <w:rsid w:val="00774E07"/>
    <w:rsid w:val="00774EF5"/>
    <w:rsid w:val="00774F27"/>
    <w:rsid w:val="00775066"/>
    <w:rsid w:val="00775585"/>
    <w:rsid w:val="0077560E"/>
    <w:rsid w:val="00775777"/>
    <w:rsid w:val="00775A3F"/>
    <w:rsid w:val="00775B5E"/>
    <w:rsid w:val="00775D05"/>
    <w:rsid w:val="00775E5D"/>
    <w:rsid w:val="00776118"/>
    <w:rsid w:val="007761FC"/>
    <w:rsid w:val="0077621C"/>
    <w:rsid w:val="00776333"/>
    <w:rsid w:val="00776341"/>
    <w:rsid w:val="0077645D"/>
    <w:rsid w:val="007765EC"/>
    <w:rsid w:val="0077692E"/>
    <w:rsid w:val="00776B23"/>
    <w:rsid w:val="00776D42"/>
    <w:rsid w:val="00777372"/>
    <w:rsid w:val="00777548"/>
    <w:rsid w:val="00777B9C"/>
    <w:rsid w:val="00777DB3"/>
    <w:rsid w:val="00780423"/>
    <w:rsid w:val="007806B7"/>
    <w:rsid w:val="007807F7"/>
    <w:rsid w:val="00780870"/>
    <w:rsid w:val="0078098C"/>
    <w:rsid w:val="0078099D"/>
    <w:rsid w:val="00780A7E"/>
    <w:rsid w:val="00780C35"/>
    <w:rsid w:val="00780C76"/>
    <w:rsid w:val="00780E65"/>
    <w:rsid w:val="00781080"/>
    <w:rsid w:val="0078112B"/>
    <w:rsid w:val="00781149"/>
    <w:rsid w:val="007813F1"/>
    <w:rsid w:val="0078145C"/>
    <w:rsid w:val="00781664"/>
    <w:rsid w:val="00781751"/>
    <w:rsid w:val="00781AD1"/>
    <w:rsid w:val="00781DB7"/>
    <w:rsid w:val="00781DFE"/>
    <w:rsid w:val="00781F35"/>
    <w:rsid w:val="00781FA3"/>
    <w:rsid w:val="007820D4"/>
    <w:rsid w:val="007821C1"/>
    <w:rsid w:val="007823DF"/>
    <w:rsid w:val="00782595"/>
    <w:rsid w:val="007827C1"/>
    <w:rsid w:val="00782859"/>
    <w:rsid w:val="007828F2"/>
    <w:rsid w:val="00782B6B"/>
    <w:rsid w:val="007831A9"/>
    <w:rsid w:val="007831BA"/>
    <w:rsid w:val="007832D7"/>
    <w:rsid w:val="00783421"/>
    <w:rsid w:val="007834D0"/>
    <w:rsid w:val="007834DC"/>
    <w:rsid w:val="00783661"/>
    <w:rsid w:val="007837A9"/>
    <w:rsid w:val="00783CD8"/>
    <w:rsid w:val="00783D25"/>
    <w:rsid w:val="00783D4F"/>
    <w:rsid w:val="00783E11"/>
    <w:rsid w:val="00783E76"/>
    <w:rsid w:val="00783E7A"/>
    <w:rsid w:val="00784479"/>
    <w:rsid w:val="007844AA"/>
    <w:rsid w:val="0078469F"/>
    <w:rsid w:val="0078487E"/>
    <w:rsid w:val="00784981"/>
    <w:rsid w:val="00784BAA"/>
    <w:rsid w:val="00784C87"/>
    <w:rsid w:val="007853D6"/>
    <w:rsid w:val="007854A3"/>
    <w:rsid w:val="00785533"/>
    <w:rsid w:val="007856C0"/>
    <w:rsid w:val="00785A36"/>
    <w:rsid w:val="00785A3F"/>
    <w:rsid w:val="00785AA3"/>
    <w:rsid w:val="00785B01"/>
    <w:rsid w:val="00785F6F"/>
    <w:rsid w:val="0078626A"/>
    <w:rsid w:val="007862C9"/>
    <w:rsid w:val="0078647B"/>
    <w:rsid w:val="0078696A"/>
    <w:rsid w:val="0078699C"/>
    <w:rsid w:val="00786B7B"/>
    <w:rsid w:val="00786BEB"/>
    <w:rsid w:val="007870B4"/>
    <w:rsid w:val="00787173"/>
    <w:rsid w:val="0078729F"/>
    <w:rsid w:val="007873D9"/>
    <w:rsid w:val="00787580"/>
    <w:rsid w:val="007875A1"/>
    <w:rsid w:val="007876CC"/>
    <w:rsid w:val="007878BA"/>
    <w:rsid w:val="007878D8"/>
    <w:rsid w:val="0078790A"/>
    <w:rsid w:val="00787919"/>
    <w:rsid w:val="00787A65"/>
    <w:rsid w:val="00787B76"/>
    <w:rsid w:val="00787DA8"/>
    <w:rsid w:val="00787E04"/>
    <w:rsid w:val="00787F36"/>
    <w:rsid w:val="00787F67"/>
    <w:rsid w:val="00790060"/>
    <w:rsid w:val="007902DB"/>
    <w:rsid w:val="00790973"/>
    <w:rsid w:val="00790ADF"/>
    <w:rsid w:val="00790B12"/>
    <w:rsid w:val="00790BE0"/>
    <w:rsid w:val="00790C1A"/>
    <w:rsid w:val="00790E51"/>
    <w:rsid w:val="00790E99"/>
    <w:rsid w:val="007910A2"/>
    <w:rsid w:val="00791233"/>
    <w:rsid w:val="00791384"/>
    <w:rsid w:val="00791634"/>
    <w:rsid w:val="00791996"/>
    <w:rsid w:val="00791AD5"/>
    <w:rsid w:val="00791D43"/>
    <w:rsid w:val="00792102"/>
    <w:rsid w:val="0079219C"/>
    <w:rsid w:val="007921C1"/>
    <w:rsid w:val="00792458"/>
    <w:rsid w:val="0079293F"/>
    <w:rsid w:val="00792A42"/>
    <w:rsid w:val="00792B05"/>
    <w:rsid w:val="00792F41"/>
    <w:rsid w:val="007932C2"/>
    <w:rsid w:val="00793357"/>
    <w:rsid w:val="007934CC"/>
    <w:rsid w:val="007937AF"/>
    <w:rsid w:val="00793AEF"/>
    <w:rsid w:val="00793B39"/>
    <w:rsid w:val="00793EED"/>
    <w:rsid w:val="00793F21"/>
    <w:rsid w:val="00793FA5"/>
    <w:rsid w:val="007946B9"/>
    <w:rsid w:val="007947C6"/>
    <w:rsid w:val="00794A4C"/>
    <w:rsid w:val="00794D50"/>
    <w:rsid w:val="0079525B"/>
    <w:rsid w:val="0079555C"/>
    <w:rsid w:val="00795987"/>
    <w:rsid w:val="00795F80"/>
    <w:rsid w:val="0079600E"/>
    <w:rsid w:val="0079609D"/>
    <w:rsid w:val="00796179"/>
    <w:rsid w:val="0079629F"/>
    <w:rsid w:val="007967AC"/>
    <w:rsid w:val="007968B8"/>
    <w:rsid w:val="007969AD"/>
    <w:rsid w:val="00796AF9"/>
    <w:rsid w:val="00796CEF"/>
    <w:rsid w:val="00797001"/>
    <w:rsid w:val="00797179"/>
    <w:rsid w:val="0079722F"/>
    <w:rsid w:val="007974B0"/>
    <w:rsid w:val="00797680"/>
    <w:rsid w:val="007976A6"/>
    <w:rsid w:val="007976FE"/>
    <w:rsid w:val="00797EF2"/>
    <w:rsid w:val="00797F4B"/>
    <w:rsid w:val="00797FF6"/>
    <w:rsid w:val="007A0039"/>
    <w:rsid w:val="007A0144"/>
    <w:rsid w:val="007A0194"/>
    <w:rsid w:val="007A0329"/>
    <w:rsid w:val="007A089D"/>
    <w:rsid w:val="007A0E4E"/>
    <w:rsid w:val="007A10BF"/>
    <w:rsid w:val="007A11BE"/>
    <w:rsid w:val="007A120B"/>
    <w:rsid w:val="007A1296"/>
    <w:rsid w:val="007A12EE"/>
    <w:rsid w:val="007A1313"/>
    <w:rsid w:val="007A15BE"/>
    <w:rsid w:val="007A169D"/>
    <w:rsid w:val="007A1AFA"/>
    <w:rsid w:val="007A1BF8"/>
    <w:rsid w:val="007A1C06"/>
    <w:rsid w:val="007A1CC9"/>
    <w:rsid w:val="007A225F"/>
    <w:rsid w:val="007A2286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20"/>
    <w:rsid w:val="007A385D"/>
    <w:rsid w:val="007A3950"/>
    <w:rsid w:val="007A3A03"/>
    <w:rsid w:val="007A3C76"/>
    <w:rsid w:val="007A3D24"/>
    <w:rsid w:val="007A3F31"/>
    <w:rsid w:val="007A40DE"/>
    <w:rsid w:val="007A434E"/>
    <w:rsid w:val="007A4459"/>
    <w:rsid w:val="007A4537"/>
    <w:rsid w:val="007A46AD"/>
    <w:rsid w:val="007A4A0F"/>
    <w:rsid w:val="007A4C87"/>
    <w:rsid w:val="007A51A7"/>
    <w:rsid w:val="007A53E0"/>
    <w:rsid w:val="007A541B"/>
    <w:rsid w:val="007A57B1"/>
    <w:rsid w:val="007A5ACD"/>
    <w:rsid w:val="007A5FAB"/>
    <w:rsid w:val="007A5FD3"/>
    <w:rsid w:val="007A60EC"/>
    <w:rsid w:val="007A6229"/>
    <w:rsid w:val="007A62FE"/>
    <w:rsid w:val="007A66F7"/>
    <w:rsid w:val="007A69F8"/>
    <w:rsid w:val="007A7010"/>
    <w:rsid w:val="007A7181"/>
    <w:rsid w:val="007A789C"/>
    <w:rsid w:val="007A7955"/>
    <w:rsid w:val="007A7C47"/>
    <w:rsid w:val="007A7F0E"/>
    <w:rsid w:val="007A7F1E"/>
    <w:rsid w:val="007B0027"/>
    <w:rsid w:val="007B00D1"/>
    <w:rsid w:val="007B0132"/>
    <w:rsid w:val="007B02EA"/>
    <w:rsid w:val="007B04AE"/>
    <w:rsid w:val="007B0870"/>
    <w:rsid w:val="007B08E5"/>
    <w:rsid w:val="007B0E52"/>
    <w:rsid w:val="007B101A"/>
    <w:rsid w:val="007B11D6"/>
    <w:rsid w:val="007B12E4"/>
    <w:rsid w:val="007B183B"/>
    <w:rsid w:val="007B1922"/>
    <w:rsid w:val="007B1EB0"/>
    <w:rsid w:val="007B1F17"/>
    <w:rsid w:val="007B20D5"/>
    <w:rsid w:val="007B223B"/>
    <w:rsid w:val="007B2798"/>
    <w:rsid w:val="007B2A3E"/>
    <w:rsid w:val="007B2B6F"/>
    <w:rsid w:val="007B30BA"/>
    <w:rsid w:val="007B321C"/>
    <w:rsid w:val="007B327B"/>
    <w:rsid w:val="007B331A"/>
    <w:rsid w:val="007B335F"/>
    <w:rsid w:val="007B35F0"/>
    <w:rsid w:val="007B361A"/>
    <w:rsid w:val="007B36C1"/>
    <w:rsid w:val="007B383B"/>
    <w:rsid w:val="007B3A2D"/>
    <w:rsid w:val="007B3A81"/>
    <w:rsid w:val="007B3B0A"/>
    <w:rsid w:val="007B3E1E"/>
    <w:rsid w:val="007B3F83"/>
    <w:rsid w:val="007B3F98"/>
    <w:rsid w:val="007B4048"/>
    <w:rsid w:val="007B4358"/>
    <w:rsid w:val="007B44AF"/>
    <w:rsid w:val="007B45E0"/>
    <w:rsid w:val="007B45F2"/>
    <w:rsid w:val="007B4832"/>
    <w:rsid w:val="007B4A08"/>
    <w:rsid w:val="007B4AB3"/>
    <w:rsid w:val="007B4B90"/>
    <w:rsid w:val="007B4B9E"/>
    <w:rsid w:val="007B521B"/>
    <w:rsid w:val="007B531B"/>
    <w:rsid w:val="007B5426"/>
    <w:rsid w:val="007B5882"/>
    <w:rsid w:val="007B599A"/>
    <w:rsid w:val="007B5B4B"/>
    <w:rsid w:val="007B5BCB"/>
    <w:rsid w:val="007B5BDF"/>
    <w:rsid w:val="007B5DC0"/>
    <w:rsid w:val="007B5DD4"/>
    <w:rsid w:val="007B5DE8"/>
    <w:rsid w:val="007B609F"/>
    <w:rsid w:val="007B65FE"/>
    <w:rsid w:val="007B6930"/>
    <w:rsid w:val="007B6E5C"/>
    <w:rsid w:val="007B6FB4"/>
    <w:rsid w:val="007B772A"/>
    <w:rsid w:val="007B788B"/>
    <w:rsid w:val="007B7897"/>
    <w:rsid w:val="007B7B90"/>
    <w:rsid w:val="007B7BCA"/>
    <w:rsid w:val="007B7FC1"/>
    <w:rsid w:val="007C0109"/>
    <w:rsid w:val="007C02FE"/>
    <w:rsid w:val="007C03B0"/>
    <w:rsid w:val="007C058C"/>
    <w:rsid w:val="007C0631"/>
    <w:rsid w:val="007C0BE9"/>
    <w:rsid w:val="007C0D88"/>
    <w:rsid w:val="007C0ED2"/>
    <w:rsid w:val="007C0EE3"/>
    <w:rsid w:val="007C0F48"/>
    <w:rsid w:val="007C1016"/>
    <w:rsid w:val="007C10F3"/>
    <w:rsid w:val="007C10FE"/>
    <w:rsid w:val="007C153D"/>
    <w:rsid w:val="007C16C8"/>
    <w:rsid w:val="007C171B"/>
    <w:rsid w:val="007C17E2"/>
    <w:rsid w:val="007C181A"/>
    <w:rsid w:val="007C18C0"/>
    <w:rsid w:val="007C198A"/>
    <w:rsid w:val="007C1A62"/>
    <w:rsid w:val="007C1A7E"/>
    <w:rsid w:val="007C1DAB"/>
    <w:rsid w:val="007C1E6E"/>
    <w:rsid w:val="007C20A5"/>
    <w:rsid w:val="007C2171"/>
    <w:rsid w:val="007C2186"/>
    <w:rsid w:val="007C21ED"/>
    <w:rsid w:val="007C25D6"/>
    <w:rsid w:val="007C29EA"/>
    <w:rsid w:val="007C2A87"/>
    <w:rsid w:val="007C2D59"/>
    <w:rsid w:val="007C2FD3"/>
    <w:rsid w:val="007C3114"/>
    <w:rsid w:val="007C312C"/>
    <w:rsid w:val="007C3316"/>
    <w:rsid w:val="007C343F"/>
    <w:rsid w:val="007C39DB"/>
    <w:rsid w:val="007C3B43"/>
    <w:rsid w:val="007C3C71"/>
    <w:rsid w:val="007C3EA8"/>
    <w:rsid w:val="007C3EFB"/>
    <w:rsid w:val="007C3F60"/>
    <w:rsid w:val="007C41B7"/>
    <w:rsid w:val="007C41E6"/>
    <w:rsid w:val="007C41F7"/>
    <w:rsid w:val="007C43D9"/>
    <w:rsid w:val="007C445C"/>
    <w:rsid w:val="007C45A0"/>
    <w:rsid w:val="007C48D3"/>
    <w:rsid w:val="007C4A9D"/>
    <w:rsid w:val="007C4C4A"/>
    <w:rsid w:val="007C4CE8"/>
    <w:rsid w:val="007C4E93"/>
    <w:rsid w:val="007C5040"/>
    <w:rsid w:val="007C5192"/>
    <w:rsid w:val="007C5226"/>
    <w:rsid w:val="007C52C6"/>
    <w:rsid w:val="007C53C2"/>
    <w:rsid w:val="007C55A5"/>
    <w:rsid w:val="007C574D"/>
    <w:rsid w:val="007C586C"/>
    <w:rsid w:val="007C5B27"/>
    <w:rsid w:val="007C6164"/>
    <w:rsid w:val="007C6748"/>
    <w:rsid w:val="007C67D6"/>
    <w:rsid w:val="007C69B5"/>
    <w:rsid w:val="007C6A08"/>
    <w:rsid w:val="007C6A6E"/>
    <w:rsid w:val="007C6A70"/>
    <w:rsid w:val="007C6FA8"/>
    <w:rsid w:val="007C712F"/>
    <w:rsid w:val="007C7135"/>
    <w:rsid w:val="007C71FD"/>
    <w:rsid w:val="007C7233"/>
    <w:rsid w:val="007C7304"/>
    <w:rsid w:val="007C7576"/>
    <w:rsid w:val="007C7712"/>
    <w:rsid w:val="007C78A4"/>
    <w:rsid w:val="007C7923"/>
    <w:rsid w:val="007C7AD6"/>
    <w:rsid w:val="007C7D33"/>
    <w:rsid w:val="007C7D9C"/>
    <w:rsid w:val="007C7EF5"/>
    <w:rsid w:val="007D00AC"/>
    <w:rsid w:val="007D0366"/>
    <w:rsid w:val="007D0544"/>
    <w:rsid w:val="007D057D"/>
    <w:rsid w:val="007D0587"/>
    <w:rsid w:val="007D07D5"/>
    <w:rsid w:val="007D082D"/>
    <w:rsid w:val="007D0897"/>
    <w:rsid w:val="007D091C"/>
    <w:rsid w:val="007D0B38"/>
    <w:rsid w:val="007D0C5F"/>
    <w:rsid w:val="007D0C67"/>
    <w:rsid w:val="007D0C9F"/>
    <w:rsid w:val="007D0CF8"/>
    <w:rsid w:val="007D0E67"/>
    <w:rsid w:val="007D0FDA"/>
    <w:rsid w:val="007D144C"/>
    <w:rsid w:val="007D16D4"/>
    <w:rsid w:val="007D17F8"/>
    <w:rsid w:val="007D1D4B"/>
    <w:rsid w:val="007D1DA3"/>
    <w:rsid w:val="007D1DCA"/>
    <w:rsid w:val="007D2029"/>
    <w:rsid w:val="007D205C"/>
    <w:rsid w:val="007D236F"/>
    <w:rsid w:val="007D26EF"/>
    <w:rsid w:val="007D2933"/>
    <w:rsid w:val="007D2A85"/>
    <w:rsid w:val="007D2AB8"/>
    <w:rsid w:val="007D2BBB"/>
    <w:rsid w:val="007D2C1D"/>
    <w:rsid w:val="007D2F92"/>
    <w:rsid w:val="007D326D"/>
    <w:rsid w:val="007D32BD"/>
    <w:rsid w:val="007D341E"/>
    <w:rsid w:val="007D356D"/>
    <w:rsid w:val="007D35A6"/>
    <w:rsid w:val="007D35F4"/>
    <w:rsid w:val="007D3A08"/>
    <w:rsid w:val="007D3ADB"/>
    <w:rsid w:val="007D3C22"/>
    <w:rsid w:val="007D3EBB"/>
    <w:rsid w:val="007D3F76"/>
    <w:rsid w:val="007D3FED"/>
    <w:rsid w:val="007D4017"/>
    <w:rsid w:val="007D403F"/>
    <w:rsid w:val="007D409E"/>
    <w:rsid w:val="007D4E6C"/>
    <w:rsid w:val="007D4F28"/>
    <w:rsid w:val="007D53F3"/>
    <w:rsid w:val="007D5517"/>
    <w:rsid w:val="007D578E"/>
    <w:rsid w:val="007D586C"/>
    <w:rsid w:val="007D5986"/>
    <w:rsid w:val="007D5DBF"/>
    <w:rsid w:val="007D5F4A"/>
    <w:rsid w:val="007D60AE"/>
    <w:rsid w:val="007D60F2"/>
    <w:rsid w:val="007D61E4"/>
    <w:rsid w:val="007D61EF"/>
    <w:rsid w:val="007D6275"/>
    <w:rsid w:val="007D6473"/>
    <w:rsid w:val="007D664A"/>
    <w:rsid w:val="007D6D8B"/>
    <w:rsid w:val="007D6F91"/>
    <w:rsid w:val="007D71F1"/>
    <w:rsid w:val="007D724B"/>
    <w:rsid w:val="007D725C"/>
    <w:rsid w:val="007D77C6"/>
    <w:rsid w:val="007D7B7B"/>
    <w:rsid w:val="007D7C7C"/>
    <w:rsid w:val="007D7CF8"/>
    <w:rsid w:val="007D7D8D"/>
    <w:rsid w:val="007E064C"/>
    <w:rsid w:val="007E06DD"/>
    <w:rsid w:val="007E07B7"/>
    <w:rsid w:val="007E0846"/>
    <w:rsid w:val="007E08DE"/>
    <w:rsid w:val="007E0AC6"/>
    <w:rsid w:val="007E0AD4"/>
    <w:rsid w:val="007E0F11"/>
    <w:rsid w:val="007E0F82"/>
    <w:rsid w:val="007E10B1"/>
    <w:rsid w:val="007E1117"/>
    <w:rsid w:val="007E124A"/>
    <w:rsid w:val="007E13F4"/>
    <w:rsid w:val="007E14AB"/>
    <w:rsid w:val="007E14B9"/>
    <w:rsid w:val="007E1960"/>
    <w:rsid w:val="007E1F16"/>
    <w:rsid w:val="007E25CD"/>
    <w:rsid w:val="007E2703"/>
    <w:rsid w:val="007E2A2E"/>
    <w:rsid w:val="007E2A73"/>
    <w:rsid w:val="007E2B1F"/>
    <w:rsid w:val="007E2BDF"/>
    <w:rsid w:val="007E2CB6"/>
    <w:rsid w:val="007E2CFD"/>
    <w:rsid w:val="007E2F4D"/>
    <w:rsid w:val="007E3034"/>
    <w:rsid w:val="007E37E5"/>
    <w:rsid w:val="007E3A3C"/>
    <w:rsid w:val="007E3D43"/>
    <w:rsid w:val="007E4101"/>
    <w:rsid w:val="007E466E"/>
    <w:rsid w:val="007E4767"/>
    <w:rsid w:val="007E4771"/>
    <w:rsid w:val="007E4BB9"/>
    <w:rsid w:val="007E4CC3"/>
    <w:rsid w:val="007E4FC1"/>
    <w:rsid w:val="007E5426"/>
    <w:rsid w:val="007E5463"/>
    <w:rsid w:val="007E565A"/>
    <w:rsid w:val="007E590D"/>
    <w:rsid w:val="007E5966"/>
    <w:rsid w:val="007E59EC"/>
    <w:rsid w:val="007E5A5D"/>
    <w:rsid w:val="007E5AAE"/>
    <w:rsid w:val="007E5C8C"/>
    <w:rsid w:val="007E5D42"/>
    <w:rsid w:val="007E5EDA"/>
    <w:rsid w:val="007E5F6A"/>
    <w:rsid w:val="007E6069"/>
    <w:rsid w:val="007E609A"/>
    <w:rsid w:val="007E67C6"/>
    <w:rsid w:val="007E6AA2"/>
    <w:rsid w:val="007E6B8B"/>
    <w:rsid w:val="007E6CC8"/>
    <w:rsid w:val="007E6D21"/>
    <w:rsid w:val="007E6D86"/>
    <w:rsid w:val="007E6F4E"/>
    <w:rsid w:val="007E6FF6"/>
    <w:rsid w:val="007E70D4"/>
    <w:rsid w:val="007E77C5"/>
    <w:rsid w:val="007E789F"/>
    <w:rsid w:val="007E78BF"/>
    <w:rsid w:val="007E7B0B"/>
    <w:rsid w:val="007E7C43"/>
    <w:rsid w:val="007F010C"/>
    <w:rsid w:val="007F02B4"/>
    <w:rsid w:val="007F041C"/>
    <w:rsid w:val="007F0439"/>
    <w:rsid w:val="007F05F6"/>
    <w:rsid w:val="007F0769"/>
    <w:rsid w:val="007F084F"/>
    <w:rsid w:val="007F0874"/>
    <w:rsid w:val="007F0AE8"/>
    <w:rsid w:val="007F0F2B"/>
    <w:rsid w:val="007F0FD5"/>
    <w:rsid w:val="007F1148"/>
    <w:rsid w:val="007F1178"/>
    <w:rsid w:val="007F1307"/>
    <w:rsid w:val="007F14AD"/>
    <w:rsid w:val="007F1711"/>
    <w:rsid w:val="007F1782"/>
    <w:rsid w:val="007F17F3"/>
    <w:rsid w:val="007F198A"/>
    <w:rsid w:val="007F1A41"/>
    <w:rsid w:val="007F1AE1"/>
    <w:rsid w:val="007F1BBC"/>
    <w:rsid w:val="007F1C60"/>
    <w:rsid w:val="007F1E03"/>
    <w:rsid w:val="007F1E9C"/>
    <w:rsid w:val="007F2093"/>
    <w:rsid w:val="007F20BB"/>
    <w:rsid w:val="007F20CC"/>
    <w:rsid w:val="007F2293"/>
    <w:rsid w:val="007F23C9"/>
    <w:rsid w:val="007F26D3"/>
    <w:rsid w:val="007F29CA"/>
    <w:rsid w:val="007F2B79"/>
    <w:rsid w:val="007F2B90"/>
    <w:rsid w:val="007F2CA9"/>
    <w:rsid w:val="007F2DFB"/>
    <w:rsid w:val="007F31C3"/>
    <w:rsid w:val="007F3C58"/>
    <w:rsid w:val="007F3CBB"/>
    <w:rsid w:val="007F3EA0"/>
    <w:rsid w:val="007F410C"/>
    <w:rsid w:val="007F412F"/>
    <w:rsid w:val="007F41C7"/>
    <w:rsid w:val="007F4248"/>
    <w:rsid w:val="007F4485"/>
    <w:rsid w:val="007F46BB"/>
    <w:rsid w:val="007F46FF"/>
    <w:rsid w:val="007F4830"/>
    <w:rsid w:val="007F48EB"/>
    <w:rsid w:val="007F4A45"/>
    <w:rsid w:val="007F4C3A"/>
    <w:rsid w:val="007F4C74"/>
    <w:rsid w:val="007F4EA8"/>
    <w:rsid w:val="007F526A"/>
    <w:rsid w:val="007F5433"/>
    <w:rsid w:val="007F55C9"/>
    <w:rsid w:val="007F5A97"/>
    <w:rsid w:val="007F5D2B"/>
    <w:rsid w:val="007F5EE6"/>
    <w:rsid w:val="007F61B9"/>
    <w:rsid w:val="007F61FC"/>
    <w:rsid w:val="007F650D"/>
    <w:rsid w:val="007F6AB8"/>
    <w:rsid w:val="007F72A0"/>
    <w:rsid w:val="007F7451"/>
    <w:rsid w:val="007F797F"/>
    <w:rsid w:val="007F79EE"/>
    <w:rsid w:val="007F7A8A"/>
    <w:rsid w:val="007F7FDA"/>
    <w:rsid w:val="0080046A"/>
    <w:rsid w:val="00800482"/>
    <w:rsid w:val="00800882"/>
    <w:rsid w:val="00800A68"/>
    <w:rsid w:val="00800A7C"/>
    <w:rsid w:val="00800E3B"/>
    <w:rsid w:val="00800EF1"/>
    <w:rsid w:val="0080143C"/>
    <w:rsid w:val="0080171E"/>
    <w:rsid w:val="00801808"/>
    <w:rsid w:val="0080182E"/>
    <w:rsid w:val="008019CB"/>
    <w:rsid w:val="00801A9F"/>
    <w:rsid w:val="008027F2"/>
    <w:rsid w:val="00802B69"/>
    <w:rsid w:val="00802D1A"/>
    <w:rsid w:val="00803506"/>
    <w:rsid w:val="00803CBB"/>
    <w:rsid w:val="00803D3E"/>
    <w:rsid w:val="00803E63"/>
    <w:rsid w:val="00804098"/>
    <w:rsid w:val="00804148"/>
    <w:rsid w:val="008047C3"/>
    <w:rsid w:val="00804996"/>
    <w:rsid w:val="00804B24"/>
    <w:rsid w:val="00804C58"/>
    <w:rsid w:val="00804D0A"/>
    <w:rsid w:val="00804E2B"/>
    <w:rsid w:val="00804E8C"/>
    <w:rsid w:val="00805191"/>
    <w:rsid w:val="0080573F"/>
    <w:rsid w:val="008059B7"/>
    <w:rsid w:val="00805B16"/>
    <w:rsid w:val="00805CF1"/>
    <w:rsid w:val="00805DC5"/>
    <w:rsid w:val="00805E2D"/>
    <w:rsid w:val="00806039"/>
    <w:rsid w:val="00806094"/>
    <w:rsid w:val="00806389"/>
    <w:rsid w:val="00806591"/>
    <w:rsid w:val="008065BD"/>
    <w:rsid w:val="0080684C"/>
    <w:rsid w:val="008068D2"/>
    <w:rsid w:val="008068E7"/>
    <w:rsid w:val="008069DF"/>
    <w:rsid w:val="00806C79"/>
    <w:rsid w:val="0080703C"/>
    <w:rsid w:val="0080741A"/>
    <w:rsid w:val="008074AA"/>
    <w:rsid w:val="00807654"/>
    <w:rsid w:val="00807A4E"/>
    <w:rsid w:val="00807AD1"/>
    <w:rsid w:val="00807B9C"/>
    <w:rsid w:val="00807DAB"/>
    <w:rsid w:val="00807E5D"/>
    <w:rsid w:val="00810223"/>
    <w:rsid w:val="00810395"/>
    <w:rsid w:val="00810620"/>
    <w:rsid w:val="008107CC"/>
    <w:rsid w:val="0081089C"/>
    <w:rsid w:val="008108AE"/>
    <w:rsid w:val="0081091A"/>
    <w:rsid w:val="00810BC5"/>
    <w:rsid w:val="00810C14"/>
    <w:rsid w:val="008110E7"/>
    <w:rsid w:val="0081145B"/>
    <w:rsid w:val="0081159B"/>
    <w:rsid w:val="00811644"/>
    <w:rsid w:val="00811802"/>
    <w:rsid w:val="00811844"/>
    <w:rsid w:val="00811A8F"/>
    <w:rsid w:val="00811E04"/>
    <w:rsid w:val="00811E56"/>
    <w:rsid w:val="00811F3D"/>
    <w:rsid w:val="008120C2"/>
    <w:rsid w:val="008122FF"/>
    <w:rsid w:val="0081253C"/>
    <w:rsid w:val="008127A3"/>
    <w:rsid w:val="00812A32"/>
    <w:rsid w:val="008133AF"/>
    <w:rsid w:val="008133B1"/>
    <w:rsid w:val="0081366F"/>
    <w:rsid w:val="008138D0"/>
    <w:rsid w:val="00813988"/>
    <w:rsid w:val="00813A91"/>
    <w:rsid w:val="00813C8B"/>
    <w:rsid w:val="00813CDA"/>
    <w:rsid w:val="00813CF0"/>
    <w:rsid w:val="00813E57"/>
    <w:rsid w:val="00813F73"/>
    <w:rsid w:val="00813F8B"/>
    <w:rsid w:val="008140A5"/>
    <w:rsid w:val="0081431F"/>
    <w:rsid w:val="00814816"/>
    <w:rsid w:val="00814879"/>
    <w:rsid w:val="00814BC1"/>
    <w:rsid w:val="00814E3F"/>
    <w:rsid w:val="00814E4A"/>
    <w:rsid w:val="00814EA5"/>
    <w:rsid w:val="00815150"/>
    <w:rsid w:val="008151EB"/>
    <w:rsid w:val="008153F8"/>
    <w:rsid w:val="0081541A"/>
    <w:rsid w:val="0081588F"/>
    <w:rsid w:val="00815938"/>
    <w:rsid w:val="0081599B"/>
    <w:rsid w:val="008159F2"/>
    <w:rsid w:val="00815A03"/>
    <w:rsid w:val="00815A49"/>
    <w:rsid w:val="00815CB4"/>
    <w:rsid w:val="00815DF3"/>
    <w:rsid w:val="0081613B"/>
    <w:rsid w:val="0081619E"/>
    <w:rsid w:val="0081627A"/>
    <w:rsid w:val="008164EF"/>
    <w:rsid w:val="00816645"/>
    <w:rsid w:val="0081680F"/>
    <w:rsid w:val="008169B1"/>
    <w:rsid w:val="00816B34"/>
    <w:rsid w:val="00816C62"/>
    <w:rsid w:val="00816CB7"/>
    <w:rsid w:val="00816D95"/>
    <w:rsid w:val="0081701D"/>
    <w:rsid w:val="00817045"/>
    <w:rsid w:val="00817156"/>
    <w:rsid w:val="0081721E"/>
    <w:rsid w:val="0081768A"/>
    <w:rsid w:val="0081782C"/>
    <w:rsid w:val="0081785A"/>
    <w:rsid w:val="00817B09"/>
    <w:rsid w:val="00817CBB"/>
    <w:rsid w:val="0082005F"/>
    <w:rsid w:val="00820068"/>
    <w:rsid w:val="00820904"/>
    <w:rsid w:val="00820AEE"/>
    <w:rsid w:val="00820D18"/>
    <w:rsid w:val="00820D93"/>
    <w:rsid w:val="00820D95"/>
    <w:rsid w:val="00820D9B"/>
    <w:rsid w:val="00820DA1"/>
    <w:rsid w:val="00820E7A"/>
    <w:rsid w:val="0082127B"/>
    <w:rsid w:val="0082130C"/>
    <w:rsid w:val="00821464"/>
    <w:rsid w:val="008218B7"/>
    <w:rsid w:val="00821AE5"/>
    <w:rsid w:val="00821AFD"/>
    <w:rsid w:val="00821B7C"/>
    <w:rsid w:val="00821C17"/>
    <w:rsid w:val="00821D02"/>
    <w:rsid w:val="00821E6D"/>
    <w:rsid w:val="00821FCC"/>
    <w:rsid w:val="00821FFE"/>
    <w:rsid w:val="008221C6"/>
    <w:rsid w:val="00822209"/>
    <w:rsid w:val="0082281D"/>
    <w:rsid w:val="008229A9"/>
    <w:rsid w:val="008229B2"/>
    <w:rsid w:val="00822B6A"/>
    <w:rsid w:val="00823080"/>
    <w:rsid w:val="00823128"/>
    <w:rsid w:val="00823485"/>
    <w:rsid w:val="00823866"/>
    <w:rsid w:val="008239B2"/>
    <w:rsid w:val="00823C84"/>
    <w:rsid w:val="00823CF6"/>
    <w:rsid w:val="00823D0C"/>
    <w:rsid w:val="00823E8B"/>
    <w:rsid w:val="00824390"/>
    <w:rsid w:val="008244FF"/>
    <w:rsid w:val="00824E4A"/>
    <w:rsid w:val="0082545B"/>
    <w:rsid w:val="00825A91"/>
    <w:rsid w:val="00825D50"/>
    <w:rsid w:val="00825D63"/>
    <w:rsid w:val="00826038"/>
    <w:rsid w:val="008260E7"/>
    <w:rsid w:val="0082620B"/>
    <w:rsid w:val="00826728"/>
    <w:rsid w:val="00826791"/>
    <w:rsid w:val="008269D1"/>
    <w:rsid w:val="00826ACB"/>
    <w:rsid w:val="00826C29"/>
    <w:rsid w:val="008270D7"/>
    <w:rsid w:val="008270F6"/>
    <w:rsid w:val="008271D7"/>
    <w:rsid w:val="00827272"/>
    <w:rsid w:val="00827937"/>
    <w:rsid w:val="00827C23"/>
    <w:rsid w:val="00827CB2"/>
    <w:rsid w:val="00827E1B"/>
    <w:rsid w:val="008301C0"/>
    <w:rsid w:val="008301C2"/>
    <w:rsid w:val="00830230"/>
    <w:rsid w:val="008303B5"/>
    <w:rsid w:val="0083042B"/>
    <w:rsid w:val="00830941"/>
    <w:rsid w:val="00830AD7"/>
    <w:rsid w:val="008310A7"/>
    <w:rsid w:val="008310CA"/>
    <w:rsid w:val="008314ED"/>
    <w:rsid w:val="00831954"/>
    <w:rsid w:val="00831B10"/>
    <w:rsid w:val="0083202D"/>
    <w:rsid w:val="00832130"/>
    <w:rsid w:val="008322A5"/>
    <w:rsid w:val="00832468"/>
    <w:rsid w:val="008324B2"/>
    <w:rsid w:val="0083252E"/>
    <w:rsid w:val="008326B7"/>
    <w:rsid w:val="008329D1"/>
    <w:rsid w:val="00832B29"/>
    <w:rsid w:val="00832D3D"/>
    <w:rsid w:val="00833043"/>
    <w:rsid w:val="008330E6"/>
    <w:rsid w:val="0083311A"/>
    <w:rsid w:val="008331BF"/>
    <w:rsid w:val="00833431"/>
    <w:rsid w:val="0083369F"/>
    <w:rsid w:val="00833897"/>
    <w:rsid w:val="008338F7"/>
    <w:rsid w:val="00833C2E"/>
    <w:rsid w:val="00834120"/>
    <w:rsid w:val="008341F7"/>
    <w:rsid w:val="008342FD"/>
    <w:rsid w:val="0083444B"/>
    <w:rsid w:val="00834751"/>
    <w:rsid w:val="0083488D"/>
    <w:rsid w:val="00834953"/>
    <w:rsid w:val="00834A29"/>
    <w:rsid w:val="00834B9E"/>
    <w:rsid w:val="00834CB6"/>
    <w:rsid w:val="00834E45"/>
    <w:rsid w:val="008352BD"/>
    <w:rsid w:val="008352E8"/>
    <w:rsid w:val="00835417"/>
    <w:rsid w:val="00835478"/>
    <w:rsid w:val="008355F0"/>
    <w:rsid w:val="008357A5"/>
    <w:rsid w:val="008357FA"/>
    <w:rsid w:val="00835970"/>
    <w:rsid w:val="00836058"/>
    <w:rsid w:val="008360FB"/>
    <w:rsid w:val="00836A66"/>
    <w:rsid w:val="00836B76"/>
    <w:rsid w:val="00836D63"/>
    <w:rsid w:val="00836E1F"/>
    <w:rsid w:val="00836F3E"/>
    <w:rsid w:val="0083704C"/>
    <w:rsid w:val="0083719C"/>
    <w:rsid w:val="0083750E"/>
    <w:rsid w:val="00837580"/>
    <w:rsid w:val="008375DC"/>
    <w:rsid w:val="0083772B"/>
    <w:rsid w:val="00837805"/>
    <w:rsid w:val="00837869"/>
    <w:rsid w:val="00837BC5"/>
    <w:rsid w:val="00837F6A"/>
    <w:rsid w:val="00840248"/>
    <w:rsid w:val="008402F7"/>
    <w:rsid w:val="008403B2"/>
    <w:rsid w:val="008404DE"/>
    <w:rsid w:val="0084076A"/>
    <w:rsid w:val="008407F6"/>
    <w:rsid w:val="00840877"/>
    <w:rsid w:val="00841000"/>
    <w:rsid w:val="0084125B"/>
    <w:rsid w:val="00841642"/>
    <w:rsid w:val="00841BA7"/>
    <w:rsid w:val="00841D5D"/>
    <w:rsid w:val="008421D1"/>
    <w:rsid w:val="008425DF"/>
    <w:rsid w:val="00842618"/>
    <w:rsid w:val="008426DA"/>
    <w:rsid w:val="00842703"/>
    <w:rsid w:val="00842950"/>
    <w:rsid w:val="00842DBA"/>
    <w:rsid w:val="0084323C"/>
    <w:rsid w:val="00843733"/>
    <w:rsid w:val="0084381E"/>
    <w:rsid w:val="008439B8"/>
    <w:rsid w:val="00843F3F"/>
    <w:rsid w:val="00843F98"/>
    <w:rsid w:val="00844179"/>
    <w:rsid w:val="00844194"/>
    <w:rsid w:val="008444E9"/>
    <w:rsid w:val="00844657"/>
    <w:rsid w:val="00844A81"/>
    <w:rsid w:val="00844ABE"/>
    <w:rsid w:val="00844BC1"/>
    <w:rsid w:val="00844BF8"/>
    <w:rsid w:val="00844C91"/>
    <w:rsid w:val="00844E0E"/>
    <w:rsid w:val="00844F3D"/>
    <w:rsid w:val="0084501B"/>
    <w:rsid w:val="00845029"/>
    <w:rsid w:val="00845098"/>
    <w:rsid w:val="008450ED"/>
    <w:rsid w:val="0084511B"/>
    <w:rsid w:val="0084515E"/>
    <w:rsid w:val="00845298"/>
    <w:rsid w:val="008453D2"/>
    <w:rsid w:val="00845CC4"/>
    <w:rsid w:val="00845DED"/>
    <w:rsid w:val="00845E51"/>
    <w:rsid w:val="00846371"/>
    <w:rsid w:val="008467CD"/>
    <w:rsid w:val="0084681C"/>
    <w:rsid w:val="0084682C"/>
    <w:rsid w:val="0084699A"/>
    <w:rsid w:val="00846CAC"/>
    <w:rsid w:val="00847022"/>
    <w:rsid w:val="008472B3"/>
    <w:rsid w:val="00847803"/>
    <w:rsid w:val="00847A7C"/>
    <w:rsid w:val="00847D19"/>
    <w:rsid w:val="00847F46"/>
    <w:rsid w:val="00850144"/>
    <w:rsid w:val="008502B1"/>
    <w:rsid w:val="0085038C"/>
    <w:rsid w:val="008504AC"/>
    <w:rsid w:val="00850830"/>
    <w:rsid w:val="008509FB"/>
    <w:rsid w:val="00850C0C"/>
    <w:rsid w:val="00850E96"/>
    <w:rsid w:val="00850FB7"/>
    <w:rsid w:val="00850FE0"/>
    <w:rsid w:val="008510FC"/>
    <w:rsid w:val="00851197"/>
    <w:rsid w:val="008511C7"/>
    <w:rsid w:val="00851412"/>
    <w:rsid w:val="008515B6"/>
    <w:rsid w:val="00851716"/>
    <w:rsid w:val="00851B8A"/>
    <w:rsid w:val="00851BC2"/>
    <w:rsid w:val="00851CA9"/>
    <w:rsid w:val="00851E76"/>
    <w:rsid w:val="00851EC0"/>
    <w:rsid w:val="008520C5"/>
    <w:rsid w:val="0085210E"/>
    <w:rsid w:val="0085221C"/>
    <w:rsid w:val="00852393"/>
    <w:rsid w:val="008523E9"/>
    <w:rsid w:val="00852415"/>
    <w:rsid w:val="008524E2"/>
    <w:rsid w:val="00852793"/>
    <w:rsid w:val="00852A18"/>
    <w:rsid w:val="00852A21"/>
    <w:rsid w:val="00852C05"/>
    <w:rsid w:val="00852DF1"/>
    <w:rsid w:val="00852E2A"/>
    <w:rsid w:val="00853064"/>
    <w:rsid w:val="008530C8"/>
    <w:rsid w:val="0085325D"/>
    <w:rsid w:val="008533C4"/>
    <w:rsid w:val="00853404"/>
    <w:rsid w:val="00853499"/>
    <w:rsid w:val="0085363D"/>
    <w:rsid w:val="0085380D"/>
    <w:rsid w:val="00853D24"/>
    <w:rsid w:val="00853E60"/>
    <w:rsid w:val="0085429B"/>
    <w:rsid w:val="008542F1"/>
    <w:rsid w:val="008545D1"/>
    <w:rsid w:val="008547D2"/>
    <w:rsid w:val="00854AD5"/>
    <w:rsid w:val="008550FB"/>
    <w:rsid w:val="00855511"/>
    <w:rsid w:val="00855A2B"/>
    <w:rsid w:val="00855A47"/>
    <w:rsid w:val="00855B1C"/>
    <w:rsid w:val="00855B59"/>
    <w:rsid w:val="00855C8E"/>
    <w:rsid w:val="00855D8D"/>
    <w:rsid w:val="00856314"/>
    <w:rsid w:val="008565F9"/>
    <w:rsid w:val="0085682E"/>
    <w:rsid w:val="00856A9A"/>
    <w:rsid w:val="00856BAD"/>
    <w:rsid w:val="00856D6F"/>
    <w:rsid w:val="00856F02"/>
    <w:rsid w:val="00856FB8"/>
    <w:rsid w:val="0085756A"/>
    <w:rsid w:val="00857761"/>
    <w:rsid w:val="0085784D"/>
    <w:rsid w:val="00857AB1"/>
    <w:rsid w:val="00857C50"/>
    <w:rsid w:val="00857D95"/>
    <w:rsid w:val="0086006C"/>
    <w:rsid w:val="0086021F"/>
    <w:rsid w:val="00860366"/>
    <w:rsid w:val="00860813"/>
    <w:rsid w:val="00860D51"/>
    <w:rsid w:val="00860E4F"/>
    <w:rsid w:val="00860F2D"/>
    <w:rsid w:val="00860FB4"/>
    <w:rsid w:val="0086118B"/>
    <w:rsid w:val="00861277"/>
    <w:rsid w:val="00861482"/>
    <w:rsid w:val="00861674"/>
    <w:rsid w:val="00861703"/>
    <w:rsid w:val="00861958"/>
    <w:rsid w:val="00861965"/>
    <w:rsid w:val="00861AD9"/>
    <w:rsid w:val="00861BE8"/>
    <w:rsid w:val="00861D0E"/>
    <w:rsid w:val="00862196"/>
    <w:rsid w:val="008626A1"/>
    <w:rsid w:val="00862988"/>
    <w:rsid w:val="00862A47"/>
    <w:rsid w:val="00862A8E"/>
    <w:rsid w:val="00862D19"/>
    <w:rsid w:val="00862E10"/>
    <w:rsid w:val="00863162"/>
    <w:rsid w:val="00863455"/>
    <w:rsid w:val="00863510"/>
    <w:rsid w:val="008635E2"/>
    <w:rsid w:val="008635E8"/>
    <w:rsid w:val="00863BB5"/>
    <w:rsid w:val="00863C90"/>
    <w:rsid w:val="00863CAF"/>
    <w:rsid w:val="00863D34"/>
    <w:rsid w:val="00864363"/>
    <w:rsid w:val="0086436D"/>
    <w:rsid w:val="00864384"/>
    <w:rsid w:val="00864390"/>
    <w:rsid w:val="008643AB"/>
    <w:rsid w:val="008645BE"/>
    <w:rsid w:val="00864683"/>
    <w:rsid w:val="008646A7"/>
    <w:rsid w:val="0086477A"/>
    <w:rsid w:val="0086490C"/>
    <w:rsid w:val="00864A0C"/>
    <w:rsid w:val="00864AFD"/>
    <w:rsid w:val="00864D66"/>
    <w:rsid w:val="00864ED8"/>
    <w:rsid w:val="00864F7C"/>
    <w:rsid w:val="0086508E"/>
    <w:rsid w:val="0086537B"/>
    <w:rsid w:val="008653C3"/>
    <w:rsid w:val="008654A4"/>
    <w:rsid w:val="0086557D"/>
    <w:rsid w:val="00865822"/>
    <w:rsid w:val="00865AB4"/>
    <w:rsid w:val="00865C8C"/>
    <w:rsid w:val="00865DA3"/>
    <w:rsid w:val="00865ED2"/>
    <w:rsid w:val="008660A9"/>
    <w:rsid w:val="008664EE"/>
    <w:rsid w:val="0086653B"/>
    <w:rsid w:val="00866632"/>
    <w:rsid w:val="00866693"/>
    <w:rsid w:val="00866819"/>
    <w:rsid w:val="00866968"/>
    <w:rsid w:val="00866A1B"/>
    <w:rsid w:val="00866A1C"/>
    <w:rsid w:val="00866CC7"/>
    <w:rsid w:val="00866D01"/>
    <w:rsid w:val="00866D1E"/>
    <w:rsid w:val="00866D5A"/>
    <w:rsid w:val="00867070"/>
    <w:rsid w:val="008672E3"/>
    <w:rsid w:val="008676E7"/>
    <w:rsid w:val="0086775D"/>
    <w:rsid w:val="008679BA"/>
    <w:rsid w:val="008679DA"/>
    <w:rsid w:val="00867AE1"/>
    <w:rsid w:val="00867D62"/>
    <w:rsid w:val="00867EF6"/>
    <w:rsid w:val="00870130"/>
    <w:rsid w:val="00870192"/>
    <w:rsid w:val="0087022E"/>
    <w:rsid w:val="008703B7"/>
    <w:rsid w:val="008704AE"/>
    <w:rsid w:val="00870605"/>
    <w:rsid w:val="008706EA"/>
    <w:rsid w:val="0087087C"/>
    <w:rsid w:val="00870EC4"/>
    <w:rsid w:val="00870FDF"/>
    <w:rsid w:val="00871220"/>
    <w:rsid w:val="00871858"/>
    <w:rsid w:val="0087185A"/>
    <w:rsid w:val="00871895"/>
    <w:rsid w:val="00871B37"/>
    <w:rsid w:val="00871E2F"/>
    <w:rsid w:val="0087213D"/>
    <w:rsid w:val="008722E7"/>
    <w:rsid w:val="008723F3"/>
    <w:rsid w:val="008725BC"/>
    <w:rsid w:val="008727E0"/>
    <w:rsid w:val="008728B8"/>
    <w:rsid w:val="00872A7A"/>
    <w:rsid w:val="00872ABC"/>
    <w:rsid w:val="00872B0A"/>
    <w:rsid w:val="00872C79"/>
    <w:rsid w:val="00872E0E"/>
    <w:rsid w:val="00872E7C"/>
    <w:rsid w:val="008730A9"/>
    <w:rsid w:val="008731A4"/>
    <w:rsid w:val="00873247"/>
    <w:rsid w:val="008732A9"/>
    <w:rsid w:val="00873735"/>
    <w:rsid w:val="00873743"/>
    <w:rsid w:val="008737D0"/>
    <w:rsid w:val="008739AB"/>
    <w:rsid w:val="00873B28"/>
    <w:rsid w:val="00873F57"/>
    <w:rsid w:val="00873FF1"/>
    <w:rsid w:val="00873FFA"/>
    <w:rsid w:val="00874116"/>
    <w:rsid w:val="00874721"/>
    <w:rsid w:val="0087476E"/>
    <w:rsid w:val="00874967"/>
    <w:rsid w:val="00874E3D"/>
    <w:rsid w:val="0087500A"/>
    <w:rsid w:val="0087565E"/>
    <w:rsid w:val="00875819"/>
    <w:rsid w:val="00875A0C"/>
    <w:rsid w:val="00875BD4"/>
    <w:rsid w:val="00876147"/>
    <w:rsid w:val="0087640A"/>
    <w:rsid w:val="00876634"/>
    <w:rsid w:val="00876672"/>
    <w:rsid w:val="00876714"/>
    <w:rsid w:val="008767BF"/>
    <w:rsid w:val="008767D0"/>
    <w:rsid w:val="008768C4"/>
    <w:rsid w:val="00876C78"/>
    <w:rsid w:val="008771AD"/>
    <w:rsid w:val="00877382"/>
    <w:rsid w:val="00877470"/>
    <w:rsid w:val="0087748F"/>
    <w:rsid w:val="008774A0"/>
    <w:rsid w:val="00877551"/>
    <w:rsid w:val="00877575"/>
    <w:rsid w:val="00877A78"/>
    <w:rsid w:val="00877BBA"/>
    <w:rsid w:val="00877CF7"/>
    <w:rsid w:val="00877D59"/>
    <w:rsid w:val="00877FDA"/>
    <w:rsid w:val="00880024"/>
    <w:rsid w:val="008802ED"/>
    <w:rsid w:val="0088039E"/>
    <w:rsid w:val="008803A1"/>
    <w:rsid w:val="0088070B"/>
    <w:rsid w:val="0088094B"/>
    <w:rsid w:val="00880A82"/>
    <w:rsid w:val="00880AE4"/>
    <w:rsid w:val="00880D94"/>
    <w:rsid w:val="00880ED5"/>
    <w:rsid w:val="00880F72"/>
    <w:rsid w:val="0088123C"/>
    <w:rsid w:val="008812DA"/>
    <w:rsid w:val="008813B6"/>
    <w:rsid w:val="008815F0"/>
    <w:rsid w:val="008817E9"/>
    <w:rsid w:val="00881940"/>
    <w:rsid w:val="00881942"/>
    <w:rsid w:val="00881E2E"/>
    <w:rsid w:val="008820FB"/>
    <w:rsid w:val="008821A2"/>
    <w:rsid w:val="008821D5"/>
    <w:rsid w:val="0088284A"/>
    <w:rsid w:val="008828B9"/>
    <w:rsid w:val="00882B38"/>
    <w:rsid w:val="00882B7E"/>
    <w:rsid w:val="00882C37"/>
    <w:rsid w:val="00882C79"/>
    <w:rsid w:val="00882E2B"/>
    <w:rsid w:val="00882E68"/>
    <w:rsid w:val="00882FAF"/>
    <w:rsid w:val="008833F2"/>
    <w:rsid w:val="00883BEC"/>
    <w:rsid w:val="00883DA9"/>
    <w:rsid w:val="00883E4F"/>
    <w:rsid w:val="00884102"/>
    <w:rsid w:val="008841A8"/>
    <w:rsid w:val="00884254"/>
    <w:rsid w:val="008844D8"/>
    <w:rsid w:val="008845B2"/>
    <w:rsid w:val="00884601"/>
    <w:rsid w:val="008846A3"/>
    <w:rsid w:val="00884763"/>
    <w:rsid w:val="0088482C"/>
    <w:rsid w:val="008849A9"/>
    <w:rsid w:val="00884A0C"/>
    <w:rsid w:val="00884B1E"/>
    <w:rsid w:val="00884B44"/>
    <w:rsid w:val="00884DFD"/>
    <w:rsid w:val="0088500F"/>
    <w:rsid w:val="008855AB"/>
    <w:rsid w:val="00885908"/>
    <w:rsid w:val="00885AF5"/>
    <w:rsid w:val="00885D4B"/>
    <w:rsid w:val="00885E63"/>
    <w:rsid w:val="00885E94"/>
    <w:rsid w:val="00885F00"/>
    <w:rsid w:val="00886021"/>
    <w:rsid w:val="0088658A"/>
    <w:rsid w:val="00886A04"/>
    <w:rsid w:val="00886BA9"/>
    <w:rsid w:val="00886C55"/>
    <w:rsid w:val="00886CE1"/>
    <w:rsid w:val="00886CFF"/>
    <w:rsid w:val="00886E19"/>
    <w:rsid w:val="00887355"/>
    <w:rsid w:val="00887641"/>
    <w:rsid w:val="00887661"/>
    <w:rsid w:val="0088784C"/>
    <w:rsid w:val="008878EE"/>
    <w:rsid w:val="00887AB5"/>
    <w:rsid w:val="0089004B"/>
    <w:rsid w:val="00890200"/>
    <w:rsid w:val="0089022B"/>
    <w:rsid w:val="00890233"/>
    <w:rsid w:val="00890723"/>
    <w:rsid w:val="00890871"/>
    <w:rsid w:val="008908E2"/>
    <w:rsid w:val="00890952"/>
    <w:rsid w:val="00890CCB"/>
    <w:rsid w:val="00891782"/>
    <w:rsid w:val="008917DB"/>
    <w:rsid w:val="00891835"/>
    <w:rsid w:val="00891AF0"/>
    <w:rsid w:val="00891DFA"/>
    <w:rsid w:val="00891E80"/>
    <w:rsid w:val="0089217E"/>
    <w:rsid w:val="0089249F"/>
    <w:rsid w:val="008924DC"/>
    <w:rsid w:val="0089259A"/>
    <w:rsid w:val="0089274A"/>
    <w:rsid w:val="0089284D"/>
    <w:rsid w:val="00892926"/>
    <w:rsid w:val="008929A4"/>
    <w:rsid w:val="00892A9D"/>
    <w:rsid w:val="00892B3B"/>
    <w:rsid w:val="00892F87"/>
    <w:rsid w:val="0089324E"/>
    <w:rsid w:val="00893271"/>
    <w:rsid w:val="00893363"/>
    <w:rsid w:val="008934FA"/>
    <w:rsid w:val="00893796"/>
    <w:rsid w:val="00893AB7"/>
    <w:rsid w:val="00893BED"/>
    <w:rsid w:val="00893CC6"/>
    <w:rsid w:val="00893D09"/>
    <w:rsid w:val="00893E05"/>
    <w:rsid w:val="00893E0F"/>
    <w:rsid w:val="00893E16"/>
    <w:rsid w:val="008940A0"/>
    <w:rsid w:val="008945E9"/>
    <w:rsid w:val="00894696"/>
    <w:rsid w:val="00894740"/>
    <w:rsid w:val="00894790"/>
    <w:rsid w:val="00894B65"/>
    <w:rsid w:val="00894BF2"/>
    <w:rsid w:val="00894D94"/>
    <w:rsid w:val="00894FCD"/>
    <w:rsid w:val="00895233"/>
    <w:rsid w:val="008955FC"/>
    <w:rsid w:val="00895EB0"/>
    <w:rsid w:val="00895F71"/>
    <w:rsid w:val="00896171"/>
    <w:rsid w:val="00896385"/>
    <w:rsid w:val="0089655F"/>
    <w:rsid w:val="00896708"/>
    <w:rsid w:val="0089678A"/>
    <w:rsid w:val="008967A9"/>
    <w:rsid w:val="00896A1E"/>
    <w:rsid w:val="00896B62"/>
    <w:rsid w:val="00896E00"/>
    <w:rsid w:val="00896F0C"/>
    <w:rsid w:val="008972D2"/>
    <w:rsid w:val="008979A2"/>
    <w:rsid w:val="00897B43"/>
    <w:rsid w:val="00897BFD"/>
    <w:rsid w:val="00897ECF"/>
    <w:rsid w:val="008A018B"/>
    <w:rsid w:val="008A02EA"/>
    <w:rsid w:val="008A0872"/>
    <w:rsid w:val="008A104D"/>
    <w:rsid w:val="008A11B4"/>
    <w:rsid w:val="008A11C2"/>
    <w:rsid w:val="008A13B1"/>
    <w:rsid w:val="008A14AC"/>
    <w:rsid w:val="008A17E8"/>
    <w:rsid w:val="008A17F6"/>
    <w:rsid w:val="008A1BCF"/>
    <w:rsid w:val="008A1C43"/>
    <w:rsid w:val="008A1F62"/>
    <w:rsid w:val="008A1F66"/>
    <w:rsid w:val="008A2090"/>
    <w:rsid w:val="008A2515"/>
    <w:rsid w:val="008A2674"/>
    <w:rsid w:val="008A2735"/>
    <w:rsid w:val="008A27A8"/>
    <w:rsid w:val="008A2878"/>
    <w:rsid w:val="008A28A6"/>
    <w:rsid w:val="008A2C9F"/>
    <w:rsid w:val="008A2DE6"/>
    <w:rsid w:val="008A2E0A"/>
    <w:rsid w:val="008A2E24"/>
    <w:rsid w:val="008A30D1"/>
    <w:rsid w:val="008A3229"/>
    <w:rsid w:val="008A327B"/>
    <w:rsid w:val="008A32DE"/>
    <w:rsid w:val="008A3338"/>
    <w:rsid w:val="008A3640"/>
    <w:rsid w:val="008A3A77"/>
    <w:rsid w:val="008A3E8E"/>
    <w:rsid w:val="008A403D"/>
    <w:rsid w:val="008A40BF"/>
    <w:rsid w:val="008A4119"/>
    <w:rsid w:val="008A422D"/>
    <w:rsid w:val="008A424C"/>
    <w:rsid w:val="008A45FB"/>
    <w:rsid w:val="008A4927"/>
    <w:rsid w:val="008A49FC"/>
    <w:rsid w:val="008A4B28"/>
    <w:rsid w:val="008A4D15"/>
    <w:rsid w:val="008A4D84"/>
    <w:rsid w:val="008A4E46"/>
    <w:rsid w:val="008A4EEB"/>
    <w:rsid w:val="008A4FBE"/>
    <w:rsid w:val="008A5A37"/>
    <w:rsid w:val="008A5E0E"/>
    <w:rsid w:val="008A5FB8"/>
    <w:rsid w:val="008A6301"/>
    <w:rsid w:val="008A684E"/>
    <w:rsid w:val="008A6A93"/>
    <w:rsid w:val="008A6C0D"/>
    <w:rsid w:val="008A6DA2"/>
    <w:rsid w:val="008A6FA9"/>
    <w:rsid w:val="008A7009"/>
    <w:rsid w:val="008A7326"/>
    <w:rsid w:val="008A7480"/>
    <w:rsid w:val="008A7782"/>
    <w:rsid w:val="008A78F9"/>
    <w:rsid w:val="008A7D3E"/>
    <w:rsid w:val="008A7E94"/>
    <w:rsid w:val="008B0342"/>
    <w:rsid w:val="008B03E8"/>
    <w:rsid w:val="008B048D"/>
    <w:rsid w:val="008B0790"/>
    <w:rsid w:val="008B0851"/>
    <w:rsid w:val="008B0B34"/>
    <w:rsid w:val="008B0D5B"/>
    <w:rsid w:val="008B0E72"/>
    <w:rsid w:val="008B0EEC"/>
    <w:rsid w:val="008B157E"/>
    <w:rsid w:val="008B1631"/>
    <w:rsid w:val="008B1823"/>
    <w:rsid w:val="008B1EA7"/>
    <w:rsid w:val="008B1ED5"/>
    <w:rsid w:val="008B2585"/>
    <w:rsid w:val="008B2602"/>
    <w:rsid w:val="008B2606"/>
    <w:rsid w:val="008B26CB"/>
    <w:rsid w:val="008B2968"/>
    <w:rsid w:val="008B2CB5"/>
    <w:rsid w:val="008B2D3B"/>
    <w:rsid w:val="008B3194"/>
    <w:rsid w:val="008B33C1"/>
    <w:rsid w:val="008B3414"/>
    <w:rsid w:val="008B343F"/>
    <w:rsid w:val="008B352F"/>
    <w:rsid w:val="008B35BC"/>
    <w:rsid w:val="008B371F"/>
    <w:rsid w:val="008B38F4"/>
    <w:rsid w:val="008B3960"/>
    <w:rsid w:val="008B3A3A"/>
    <w:rsid w:val="008B3B5B"/>
    <w:rsid w:val="008B3BCB"/>
    <w:rsid w:val="008B3F28"/>
    <w:rsid w:val="008B41B0"/>
    <w:rsid w:val="008B421C"/>
    <w:rsid w:val="008B4455"/>
    <w:rsid w:val="008B44E6"/>
    <w:rsid w:val="008B4825"/>
    <w:rsid w:val="008B4AB4"/>
    <w:rsid w:val="008B4B6C"/>
    <w:rsid w:val="008B4D43"/>
    <w:rsid w:val="008B55CE"/>
    <w:rsid w:val="008B563A"/>
    <w:rsid w:val="008B5B23"/>
    <w:rsid w:val="008B5EA1"/>
    <w:rsid w:val="008B5FC7"/>
    <w:rsid w:val="008B60C1"/>
    <w:rsid w:val="008B628A"/>
    <w:rsid w:val="008B62AE"/>
    <w:rsid w:val="008B62FE"/>
    <w:rsid w:val="008B632A"/>
    <w:rsid w:val="008B639A"/>
    <w:rsid w:val="008B648E"/>
    <w:rsid w:val="008B6491"/>
    <w:rsid w:val="008B67B5"/>
    <w:rsid w:val="008B6A93"/>
    <w:rsid w:val="008B6BE1"/>
    <w:rsid w:val="008B6D0D"/>
    <w:rsid w:val="008B7106"/>
    <w:rsid w:val="008B71EF"/>
    <w:rsid w:val="008B7475"/>
    <w:rsid w:val="008B755D"/>
    <w:rsid w:val="008B7586"/>
    <w:rsid w:val="008B7966"/>
    <w:rsid w:val="008B79A7"/>
    <w:rsid w:val="008B7A4C"/>
    <w:rsid w:val="008B7B85"/>
    <w:rsid w:val="008B7BAA"/>
    <w:rsid w:val="008B7FE4"/>
    <w:rsid w:val="008C003D"/>
    <w:rsid w:val="008C0337"/>
    <w:rsid w:val="008C0357"/>
    <w:rsid w:val="008C0685"/>
    <w:rsid w:val="008C0809"/>
    <w:rsid w:val="008C0BA8"/>
    <w:rsid w:val="008C0CF2"/>
    <w:rsid w:val="008C0DB1"/>
    <w:rsid w:val="008C0DD8"/>
    <w:rsid w:val="008C0E54"/>
    <w:rsid w:val="008C10E1"/>
    <w:rsid w:val="008C191D"/>
    <w:rsid w:val="008C1B64"/>
    <w:rsid w:val="008C1CA3"/>
    <w:rsid w:val="008C1E1B"/>
    <w:rsid w:val="008C2454"/>
    <w:rsid w:val="008C2C64"/>
    <w:rsid w:val="008C2D55"/>
    <w:rsid w:val="008C3257"/>
    <w:rsid w:val="008C3A02"/>
    <w:rsid w:val="008C3AC7"/>
    <w:rsid w:val="008C3B7B"/>
    <w:rsid w:val="008C3C36"/>
    <w:rsid w:val="008C4504"/>
    <w:rsid w:val="008C47BF"/>
    <w:rsid w:val="008C47F3"/>
    <w:rsid w:val="008C4891"/>
    <w:rsid w:val="008C4B1C"/>
    <w:rsid w:val="008C4B53"/>
    <w:rsid w:val="008C4B5E"/>
    <w:rsid w:val="008C4D0C"/>
    <w:rsid w:val="008C4EC3"/>
    <w:rsid w:val="008C5871"/>
    <w:rsid w:val="008C5A2B"/>
    <w:rsid w:val="008C5A67"/>
    <w:rsid w:val="008C5B02"/>
    <w:rsid w:val="008C5B64"/>
    <w:rsid w:val="008C5E03"/>
    <w:rsid w:val="008C5F10"/>
    <w:rsid w:val="008C6004"/>
    <w:rsid w:val="008C622C"/>
    <w:rsid w:val="008C6A5E"/>
    <w:rsid w:val="008C6B44"/>
    <w:rsid w:val="008C6BC7"/>
    <w:rsid w:val="008C7022"/>
    <w:rsid w:val="008C70DF"/>
    <w:rsid w:val="008C717A"/>
    <w:rsid w:val="008C723A"/>
    <w:rsid w:val="008C7418"/>
    <w:rsid w:val="008C74A4"/>
    <w:rsid w:val="008C75C4"/>
    <w:rsid w:val="008C762B"/>
    <w:rsid w:val="008C7941"/>
    <w:rsid w:val="008C7B09"/>
    <w:rsid w:val="008C7B2D"/>
    <w:rsid w:val="008C7CF1"/>
    <w:rsid w:val="008C7F2E"/>
    <w:rsid w:val="008D05E3"/>
    <w:rsid w:val="008D066E"/>
    <w:rsid w:val="008D0672"/>
    <w:rsid w:val="008D0CFA"/>
    <w:rsid w:val="008D0D28"/>
    <w:rsid w:val="008D0EE3"/>
    <w:rsid w:val="008D1001"/>
    <w:rsid w:val="008D14FA"/>
    <w:rsid w:val="008D1577"/>
    <w:rsid w:val="008D1608"/>
    <w:rsid w:val="008D1673"/>
    <w:rsid w:val="008D1861"/>
    <w:rsid w:val="008D1A7A"/>
    <w:rsid w:val="008D1AF2"/>
    <w:rsid w:val="008D1D5E"/>
    <w:rsid w:val="008D1E84"/>
    <w:rsid w:val="008D22D6"/>
    <w:rsid w:val="008D244F"/>
    <w:rsid w:val="008D2721"/>
    <w:rsid w:val="008D274D"/>
    <w:rsid w:val="008D2C62"/>
    <w:rsid w:val="008D2D76"/>
    <w:rsid w:val="008D2E4F"/>
    <w:rsid w:val="008D3063"/>
    <w:rsid w:val="008D3467"/>
    <w:rsid w:val="008D3561"/>
    <w:rsid w:val="008D3928"/>
    <w:rsid w:val="008D3AB1"/>
    <w:rsid w:val="008D3E0C"/>
    <w:rsid w:val="008D3E1E"/>
    <w:rsid w:val="008D41BA"/>
    <w:rsid w:val="008D41FC"/>
    <w:rsid w:val="008D43A7"/>
    <w:rsid w:val="008D43BC"/>
    <w:rsid w:val="008D48B5"/>
    <w:rsid w:val="008D4BA1"/>
    <w:rsid w:val="008D4E93"/>
    <w:rsid w:val="008D503B"/>
    <w:rsid w:val="008D52A3"/>
    <w:rsid w:val="008D5684"/>
    <w:rsid w:val="008D5A88"/>
    <w:rsid w:val="008D6048"/>
    <w:rsid w:val="008D6176"/>
    <w:rsid w:val="008D62A7"/>
    <w:rsid w:val="008D64B2"/>
    <w:rsid w:val="008D6652"/>
    <w:rsid w:val="008D66AD"/>
    <w:rsid w:val="008D677B"/>
    <w:rsid w:val="008D67AC"/>
    <w:rsid w:val="008D68E5"/>
    <w:rsid w:val="008D69DB"/>
    <w:rsid w:val="008D6B08"/>
    <w:rsid w:val="008D6BD3"/>
    <w:rsid w:val="008D6D28"/>
    <w:rsid w:val="008D7141"/>
    <w:rsid w:val="008D7274"/>
    <w:rsid w:val="008D75C6"/>
    <w:rsid w:val="008D788C"/>
    <w:rsid w:val="008D78FE"/>
    <w:rsid w:val="008D7C5E"/>
    <w:rsid w:val="008D7C85"/>
    <w:rsid w:val="008D7D1C"/>
    <w:rsid w:val="008D7EEE"/>
    <w:rsid w:val="008E01EB"/>
    <w:rsid w:val="008E029A"/>
    <w:rsid w:val="008E03A4"/>
    <w:rsid w:val="008E084C"/>
    <w:rsid w:val="008E0963"/>
    <w:rsid w:val="008E0D1D"/>
    <w:rsid w:val="008E1137"/>
    <w:rsid w:val="008E11A5"/>
    <w:rsid w:val="008E134B"/>
    <w:rsid w:val="008E14E2"/>
    <w:rsid w:val="008E15D4"/>
    <w:rsid w:val="008E168E"/>
    <w:rsid w:val="008E199E"/>
    <w:rsid w:val="008E19F6"/>
    <w:rsid w:val="008E1CF3"/>
    <w:rsid w:val="008E1F9D"/>
    <w:rsid w:val="008E225A"/>
    <w:rsid w:val="008E233A"/>
    <w:rsid w:val="008E243C"/>
    <w:rsid w:val="008E2696"/>
    <w:rsid w:val="008E2792"/>
    <w:rsid w:val="008E2977"/>
    <w:rsid w:val="008E2AD6"/>
    <w:rsid w:val="008E2C86"/>
    <w:rsid w:val="008E2E20"/>
    <w:rsid w:val="008E2EE4"/>
    <w:rsid w:val="008E30F6"/>
    <w:rsid w:val="008E3119"/>
    <w:rsid w:val="008E32C0"/>
    <w:rsid w:val="008E343A"/>
    <w:rsid w:val="008E36C9"/>
    <w:rsid w:val="008E3774"/>
    <w:rsid w:val="008E424D"/>
    <w:rsid w:val="008E4487"/>
    <w:rsid w:val="008E46BD"/>
    <w:rsid w:val="008E499E"/>
    <w:rsid w:val="008E4BB3"/>
    <w:rsid w:val="008E4D9B"/>
    <w:rsid w:val="008E4DF6"/>
    <w:rsid w:val="008E4EE4"/>
    <w:rsid w:val="008E5708"/>
    <w:rsid w:val="008E57EC"/>
    <w:rsid w:val="008E5884"/>
    <w:rsid w:val="008E69C2"/>
    <w:rsid w:val="008E6A99"/>
    <w:rsid w:val="008E6AAA"/>
    <w:rsid w:val="008E6C48"/>
    <w:rsid w:val="008E6D54"/>
    <w:rsid w:val="008E6D63"/>
    <w:rsid w:val="008E6E3A"/>
    <w:rsid w:val="008E7136"/>
    <w:rsid w:val="008E73C8"/>
    <w:rsid w:val="008E75D2"/>
    <w:rsid w:val="008E7644"/>
    <w:rsid w:val="008E766D"/>
    <w:rsid w:val="008E768E"/>
    <w:rsid w:val="008E786A"/>
    <w:rsid w:val="008E78AB"/>
    <w:rsid w:val="008E7B16"/>
    <w:rsid w:val="008E7F56"/>
    <w:rsid w:val="008F00E5"/>
    <w:rsid w:val="008F01CB"/>
    <w:rsid w:val="008F02C1"/>
    <w:rsid w:val="008F05BA"/>
    <w:rsid w:val="008F0601"/>
    <w:rsid w:val="008F06F1"/>
    <w:rsid w:val="008F0793"/>
    <w:rsid w:val="008F09EF"/>
    <w:rsid w:val="008F0A42"/>
    <w:rsid w:val="008F0BDC"/>
    <w:rsid w:val="008F0D73"/>
    <w:rsid w:val="008F0D89"/>
    <w:rsid w:val="008F0E8E"/>
    <w:rsid w:val="008F0FF8"/>
    <w:rsid w:val="008F10D0"/>
    <w:rsid w:val="008F10FD"/>
    <w:rsid w:val="008F11AB"/>
    <w:rsid w:val="008F12DC"/>
    <w:rsid w:val="008F155C"/>
    <w:rsid w:val="008F189F"/>
    <w:rsid w:val="008F1962"/>
    <w:rsid w:val="008F1AC7"/>
    <w:rsid w:val="008F1AE9"/>
    <w:rsid w:val="008F1B59"/>
    <w:rsid w:val="008F1B9F"/>
    <w:rsid w:val="008F230F"/>
    <w:rsid w:val="008F23C7"/>
    <w:rsid w:val="008F25E8"/>
    <w:rsid w:val="008F282B"/>
    <w:rsid w:val="008F284B"/>
    <w:rsid w:val="008F2D77"/>
    <w:rsid w:val="008F2DE6"/>
    <w:rsid w:val="008F2F2D"/>
    <w:rsid w:val="008F34BD"/>
    <w:rsid w:val="008F376B"/>
    <w:rsid w:val="008F3900"/>
    <w:rsid w:val="008F3A11"/>
    <w:rsid w:val="008F3EA7"/>
    <w:rsid w:val="008F40A5"/>
    <w:rsid w:val="008F41AB"/>
    <w:rsid w:val="008F4228"/>
    <w:rsid w:val="008F4497"/>
    <w:rsid w:val="008F4516"/>
    <w:rsid w:val="008F4534"/>
    <w:rsid w:val="008F4602"/>
    <w:rsid w:val="008F4847"/>
    <w:rsid w:val="008F4978"/>
    <w:rsid w:val="008F4B58"/>
    <w:rsid w:val="008F4D7D"/>
    <w:rsid w:val="008F5459"/>
    <w:rsid w:val="008F57B4"/>
    <w:rsid w:val="008F597D"/>
    <w:rsid w:val="008F59AD"/>
    <w:rsid w:val="008F5A28"/>
    <w:rsid w:val="008F5D4F"/>
    <w:rsid w:val="008F5F5F"/>
    <w:rsid w:val="008F661E"/>
    <w:rsid w:val="008F6758"/>
    <w:rsid w:val="008F6778"/>
    <w:rsid w:val="008F678A"/>
    <w:rsid w:val="008F6847"/>
    <w:rsid w:val="008F7031"/>
    <w:rsid w:val="008F7108"/>
    <w:rsid w:val="008F71A2"/>
    <w:rsid w:val="008F745C"/>
    <w:rsid w:val="008F76D3"/>
    <w:rsid w:val="008F79CE"/>
    <w:rsid w:val="008F7A4D"/>
    <w:rsid w:val="008F7A7A"/>
    <w:rsid w:val="008F7EAE"/>
    <w:rsid w:val="008F7FB8"/>
    <w:rsid w:val="009000B4"/>
    <w:rsid w:val="0090042D"/>
    <w:rsid w:val="00900438"/>
    <w:rsid w:val="0090046D"/>
    <w:rsid w:val="00900551"/>
    <w:rsid w:val="00900B49"/>
    <w:rsid w:val="00900D70"/>
    <w:rsid w:val="00900EDE"/>
    <w:rsid w:val="00900EE2"/>
    <w:rsid w:val="00900FF7"/>
    <w:rsid w:val="0090106F"/>
    <w:rsid w:val="009012C4"/>
    <w:rsid w:val="00901347"/>
    <w:rsid w:val="009016A0"/>
    <w:rsid w:val="00902104"/>
    <w:rsid w:val="0090235F"/>
    <w:rsid w:val="009026CA"/>
    <w:rsid w:val="009026FC"/>
    <w:rsid w:val="009029DC"/>
    <w:rsid w:val="00902C76"/>
    <w:rsid w:val="00903018"/>
    <w:rsid w:val="00903228"/>
    <w:rsid w:val="0090341F"/>
    <w:rsid w:val="00903FE9"/>
    <w:rsid w:val="00904027"/>
    <w:rsid w:val="0090422A"/>
    <w:rsid w:val="009042C4"/>
    <w:rsid w:val="00904374"/>
    <w:rsid w:val="0090472E"/>
    <w:rsid w:val="0090475F"/>
    <w:rsid w:val="009047EF"/>
    <w:rsid w:val="009048C3"/>
    <w:rsid w:val="0090490C"/>
    <w:rsid w:val="00904A83"/>
    <w:rsid w:val="00904B0D"/>
    <w:rsid w:val="00904C56"/>
    <w:rsid w:val="00904D40"/>
    <w:rsid w:val="00904EFE"/>
    <w:rsid w:val="00904F83"/>
    <w:rsid w:val="00905247"/>
    <w:rsid w:val="0090526D"/>
    <w:rsid w:val="009055D1"/>
    <w:rsid w:val="00905727"/>
    <w:rsid w:val="009058EC"/>
    <w:rsid w:val="00906242"/>
    <w:rsid w:val="009064BE"/>
    <w:rsid w:val="00906690"/>
    <w:rsid w:val="0090675A"/>
    <w:rsid w:val="009067BD"/>
    <w:rsid w:val="0090691E"/>
    <w:rsid w:val="00906A12"/>
    <w:rsid w:val="00906AFA"/>
    <w:rsid w:val="00906D45"/>
    <w:rsid w:val="009070D8"/>
    <w:rsid w:val="0090712A"/>
    <w:rsid w:val="00907132"/>
    <w:rsid w:val="009074CA"/>
    <w:rsid w:val="00907569"/>
    <w:rsid w:val="00907599"/>
    <w:rsid w:val="009079D4"/>
    <w:rsid w:val="00907DA4"/>
    <w:rsid w:val="009102B1"/>
    <w:rsid w:val="00910433"/>
    <w:rsid w:val="0091056C"/>
    <w:rsid w:val="00910626"/>
    <w:rsid w:val="009106C6"/>
    <w:rsid w:val="009107C1"/>
    <w:rsid w:val="009109E7"/>
    <w:rsid w:val="009109EA"/>
    <w:rsid w:val="00910BDC"/>
    <w:rsid w:val="00910C0F"/>
    <w:rsid w:val="00910CD7"/>
    <w:rsid w:val="00910D09"/>
    <w:rsid w:val="00910F11"/>
    <w:rsid w:val="00911102"/>
    <w:rsid w:val="00911159"/>
    <w:rsid w:val="0091146B"/>
    <w:rsid w:val="009114E2"/>
    <w:rsid w:val="00911726"/>
    <w:rsid w:val="0091176C"/>
    <w:rsid w:val="0091178A"/>
    <w:rsid w:val="00911885"/>
    <w:rsid w:val="00911AAA"/>
    <w:rsid w:val="00911B64"/>
    <w:rsid w:val="00912160"/>
    <w:rsid w:val="00912278"/>
    <w:rsid w:val="009122B8"/>
    <w:rsid w:val="0091236C"/>
    <w:rsid w:val="009125F8"/>
    <w:rsid w:val="009126EF"/>
    <w:rsid w:val="00912807"/>
    <w:rsid w:val="00912A2B"/>
    <w:rsid w:val="00912B46"/>
    <w:rsid w:val="00912B98"/>
    <w:rsid w:val="00912B99"/>
    <w:rsid w:val="00912BB1"/>
    <w:rsid w:val="00912EBD"/>
    <w:rsid w:val="00912FD6"/>
    <w:rsid w:val="0091314D"/>
    <w:rsid w:val="00913156"/>
    <w:rsid w:val="009132A8"/>
    <w:rsid w:val="00913400"/>
    <w:rsid w:val="0091343B"/>
    <w:rsid w:val="00913559"/>
    <w:rsid w:val="009136A4"/>
    <w:rsid w:val="0091383E"/>
    <w:rsid w:val="00913C18"/>
    <w:rsid w:val="00913DB2"/>
    <w:rsid w:val="00913DEE"/>
    <w:rsid w:val="00913E70"/>
    <w:rsid w:val="00913F29"/>
    <w:rsid w:val="00913FD3"/>
    <w:rsid w:val="00913FD8"/>
    <w:rsid w:val="0091420B"/>
    <w:rsid w:val="009143E4"/>
    <w:rsid w:val="00914450"/>
    <w:rsid w:val="0091478A"/>
    <w:rsid w:val="00914856"/>
    <w:rsid w:val="00914BCF"/>
    <w:rsid w:val="009153BF"/>
    <w:rsid w:val="00915496"/>
    <w:rsid w:val="009155D3"/>
    <w:rsid w:val="00915799"/>
    <w:rsid w:val="0091585E"/>
    <w:rsid w:val="009159C3"/>
    <w:rsid w:val="00915E28"/>
    <w:rsid w:val="00915E57"/>
    <w:rsid w:val="0091601C"/>
    <w:rsid w:val="00916846"/>
    <w:rsid w:val="00916948"/>
    <w:rsid w:val="00916AA2"/>
    <w:rsid w:val="009171B4"/>
    <w:rsid w:val="0091769A"/>
    <w:rsid w:val="00917D3C"/>
    <w:rsid w:val="00917D61"/>
    <w:rsid w:val="00917DA9"/>
    <w:rsid w:val="00917DCD"/>
    <w:rsid w:val="00920470"/>
    <w:rsid w:val="0092056A"/>
    <w:rsid w:val="009205A0"/>
    <w:rsid w:val="00920610"/>
    <w:rsid w:val="00920619"/>
    <w:rsid w:val="00920624"/>
    <w:rsid w:val="0092086E"/>
    <w:rsid w:val="0092090D"/>
    <w:rsid w:val="00920C72"/>
    <w:rsid w:val="00920F75"/>
    <w:rsid w:val="009210BD"/>
    <w:rsid w:val="0092117B"/>
    <w:rsid w:val="00921434"/>
    <w:rsid w:val="00921A55"/>
    <w:rsid w:val="00921D04"/>
    <w:rsid w:val="00921DCD"/>
    <w:rsid w:val="00921F42"/>
    <w:rsid w:val="00922132"/>
    <w:rsid w:val="00922254"/>
    <w:rsid w:val="0092226C"/>
    <w:rsid w:val="00922295"/>
    <w:rsid w:val="009222F9"/>
    <w:rsid w:val="009223CB"/>
    <w:rsid w:val="0092287D"/>
    <w:rsid w:val="00922910"/>
    <w:rsid w:val="00922A79"/>
    <w:rsid w:val="00922B6F"/>
    <w:rsid w:val="00922D80"/>
    <w:rsid w:val="00922F55"/>
    <w:rsid w:val="0092326D"/>
    <w:rsid w:val="0092355D"/>
    <w:rsid w:val="0092360B"/>
    <w:rsid w:val="00923616"/>
    <w:rsid w:val="0092369A"/>
    <w:rsid w:val="0092383D"/>
    <w:rsid w:val="00923AF5"/>
    <w:rsid w:val="00923C7D"/>
    <w:rsid w:val="00923F7B"/>
    <w:rsid w:val="009240ED"/>
    <w:rsid w:val="00924157"/>
    <w:rsid w:val="00924383"/>
    <w:rsid w:val="009247F6"/>
    <w:rsid w:val="00924818"/>
    <w:rsid w:val="00924898"/>
    <w:rsid w:val="00924F15"/>
    <w:rsid w:val="00925378"/>
    <w:rsid w:val="00926141"/>
    <w:rsid w:val="00926305"/>
    <w:rsid w:val="00926401"/>
    <w:rsid w:val="00926643"/>
    <w:rsid w:val="00926649"/>
    <w:rsid w:val="0092667A"/>
    <w:rsid w:val="0092677A"/>
    <w:rsid w:val="00926C29"/>
    <w:rsid w:val="00926F73"/>
    <w:rsid w:val="00927321"/>
    <w:rsid w:val="009278E1"/>
    <w:rsid w:val="00930374"/>
    <w:rsid w:val="00930621"/>
    <w:rsid w:val="00930A4C"/>
    <w:rsid w:val="00930CEB"/>
    <w:rsid w:val="00930E09"/>
    <w:rsid w:val="00930F7A"/>
    <w:rsid w:val="00930FD4"/>
    <w:rsid w:val="00931266"/>
    <w:rsid w:val="00931307"/>
    <w:rsid w:val="009314EB"/>
    <w:rsid w:val="00931948"/>
    <w:rsid w:val="009324E4"/>
    <w:rsid w:val="009325E3"/>
    <w:rsid w:val="009326A2"/>
    <w:rsid w:val="00932803"/>
    <w:rsid w:val="00932959"/>
    <w:rsid w:val="009329DF"/>
    <w:rsid w:val="00932AC4"/>
    <w:rsid w:val="00932AC5"/>
    <w:rsid w:val="00932B9A"/>
    <w:rsid w:val="00932D34"/>
    <w:rsid w:val="00932E42"/>
    <w:rsid w:val="00932E75"/>
    <w:rsid w:val="00933407"/>
    <w:rsid w:val="009337F1"/>
    <w:rsid w:val="00933871"/>
    <w:rsid w:val="00933AA9"/>
    <w:rsid w:val="00933B06"/>
    <w:rsid w:val="00933CE1"/>
    <w:rsid w:val="00933D20"/>
    <w:rsid w:val="00933D5C"/>
    <w:rsid w:val="00933FCE"/>
    <w:rsid w:val="00934185"/>
    <w:rsid w:val="0093425D"/>
    <w:rsid w:val="009343DB"/>
    <w:rsid w:val="009343F6"/>
    <w:rsid w:val="00934581"/>
    <w:rsid w:val="0093461D"/>
    <w:rsid w:val="009346A4"/>
    <w:rsid w:val="009347F2"/>
    <w:rsid w:val="00934AD6"/>
    <w:rsid w:val="00934D30"/>
    <w:rsid w:val="00934F78"/>
    <w:rsid w:val="009351C4"/>
    <w:rsid w:val="009354DA"/>
    <w:rsid w:val="00935802"/>
    <w:rsid w:val="009358BA"/>
    <w:rsid w:val="009358F1"/>
    <w:rsid w:val="00935C7D"/>
    <w:rsid w:val="00935F72"/>
    <w:rsid w:val="0093613B"/>
    <w:rsid w:val="0093615C"/>
    <w:rsid w:val="009362F8"/>
    <w:rsid w:val="009367D2"/>
    <w:rsid w:val="00936B6F"/>
    <w:rsid w:val="00936CCC"/>
    <w:rsid w:val="00936D52"/>
    <w:rsid w:val="00936FE1"/>
    <w:rsid w:val="00937095"/>
    <w:rsid w:val="0093712D"/>
    <w:rsid w:val="00937259"/>
    <w:rsid w:val="0093730F"/>
    <w:rsid w:val="009373DB"/>
    <w:rsid w:val="00937405"/>
    <w:rsid w:val="00937475"/>
    <w:rsid w:val="0093752D"/>
    <w:rsid w:val="009375A0"/>
    <w:rsid w:val="0093796D"/>
    <w:rsid w:val="00937C44"/>
    <w:rsid w:val="00937C5E"/>
    <w:rsid w:val="00937DE4"/>
    <w:rsid w:val="00937F20"/>
    <w:rsid w:val="00940383"/>
    <w:rsid w:val="009403C5"/>
    <w:rsid w:val="00940596"/>
    <w:rsid w:val="009405DB"/>
    <w:rsid w:val="00940708"/>
    <w:rsid w:val="00940920"/>
    <w:rsid w:val="00940ABC"/>
    <w:rsid w:val="00940B62"/>
    <w:rsid w:val="00940B6B"/>
    <w:rsid w:val="00940C1A"/>
    <w:rsid w:val="00940DDE"/>
    <w:rsid w:val="00941092"/>
    <w:rsid w:val="009410B5"/>
    <w:rsid w:val="0094110A"/>
    <w:rsid w:val="00941111"/>
    <w:rsid w:val="00941148"/>
    <w:rsid w:val="0094125F"/>
    <w:rsid w:val="00941293"/>
    <w:rsid w:val="009412E1"/>
    <w:rsid w:val="009415A7"/>
    <w:rsid w:val="009415C8"/>
    <w:rsid w:val="0094166E"/>
    <w:rsid w:val="00941836"/>
    <w:rsid w:val="00941A18"/>
    <w:rsid w:val="00941AF0"/>
    <w:rsid w:val="00941C14"/>
    <w:rsid w:val="0094218A"/>
    <w:rsid w:val="0094220B"/>
    <w:rsid w:val="0094221E"/>
    <w:rsid w:val="00942373"/>
    <w:rsid w:val="009424BF"/>
    <w:rsid w:val="009425EC"/>
    <w:rsid w:val="00942AF8"/>
    <w:rsid w:val="00942BB1"/>
    <w:rsid w:val="00942BE9"/>
    <w:rsid w:val="00942F06"/>
    <w:rsid w:val="00942F36"/>
    <w:rsid w:val="00943065"/>
    <w:rsid w:val="009432FA"/>
    <w:rsid w:val="0094345A"/>
    <w:rsid w:val="0094358E"/>
    <w:rsid w:val="00943865"/>
    <w:rsid w:val="009439F5"/>
    <w:rsid w:val="00943C34"/>
    <w:rsid w:val="00943DBE"/>
    <w:rsid w:val="0094412D"/>
    <w:rsid w:val="00944384"/>
    <w:rsid w:val="009444F2"/>
    <w:rsid w:val="009446C7"/>
    <w:rsid w:val="009446F2"/>
    <w:rsid w:val="009447DC"/>
    <w:rsid w:val="00944B9B"/>
    <w:rsid w:val="00944C02"/>
    <w:rsid w:val="00944C9C"/>
    <w:rsid w:val="00944D00"/>
    <w:rsid w:val="00944FF8"/>
    <w:rsid w:val="0094522E"/>
    <w:rsid w:val="0094533C"/>
    <w:rsid w:val="00945355"/>
    <w:rsid w:val="009455E2"/>
    <w:rsid w:val="00945996"/>
    <w:rsid w:val="00945AC5"/>
    <w:rsid w:val="00945C77"/>
    <w:rsid w:val="00946044"/>
    <w:rsid w:val="00946405"/>
    <w:rsid w:val="009465CD"/>
    <w:rsid w:val="00946887"/>
    <w:rsid w:val="009468BF"/>
    <w:rsid w:val="00946B17"/>
    <w:rsid w:val="00947038"/>
    <w:rsid w:val="00947079"/>
    <w:rsid w:val="009472A8"/>
    <w:rsid w:val="009472F3"/>
    <w:rsid w:val="00947AC1"/>
    <w:rsid w:val="00947AF5"/>
    <w:rsid w:val="00947C67"/>
    <w:rsid w:val="00947E3E"/>
    <w:rsid w:val="00950205"/>
    <w:rsid w:val="00950697"/>
    <w:rsid w:val="00950881"/>
    <w:rsid w:val="00950992"/>
    <w:rsid w:val="00950BD4"/>
    <w:rsid w:val="00950E14"/>
    <w:rsid w:val="00950E62"/>
    <w:rsid w:val="009512C7"/>
    <w:rsid w:val="00951613"/>
    <w:rsid w:val="00951649"/>
    <w:rsid w:val="009516CC"/>
    <w:rsid w:val="00951773"/>
    <w:rsid w:val="00951E13"/>
    <w:rsid w:val="00951EA5"/>
    <w:rsid w:val="00951F9A"/>
    <w:rsid w:val="00952292"/>
    <w:rsid w:val="00952674"/>
    <w:rsid w:val="009527FB"/>
    <w:rsid w:val="00952925"/>
    <w:rsid w:val="00952C69"/>
    <w:rsid w:val="00952E3E"/>
    <w:rsid w:val="00952F02"/>
    <w:rsid w:val="009531ED"/>
    <w:rsid w:val="009533D5"/>
    <w:rsid w:val="00953451"/>
    <w:rsid w:val="009536CC"/>
    <w:rsid w:val="0095375A"/>
    <w:rsid w:val="00953887"/>
    <w:rsid w:val="00953A65"/>
    <w:rsid w:val="00953B2B"/>
    <w:rsid w:val="00953B84"/>
    <w:rsid w:val="00953CC5"/>
    <w:rsid w:val="00953E6F"/>
    <w:rsid w:val="009541D9"/>
    <w:rsid w:val="009542A0"/>
    <w:rsid w:val="009544B1"/>
    <w:rsid w:val="009545FA"/>
    <w:rsid w:val="009546C2"/>
    <w:rsid w:val="009548B6"/>
    <w:rsid w:val="0095495F"/>
    <w:rsid w:val="00954AD0"/>
    <w:rsid w:val="00954E23"/>
    <w:rsid w:val="00954E2E"/>
    <w:rsid w:val="00954E75"/>
    <w:rsid w:val="00954F09"/>
    <w:rsid w:val="0095523C"/>
    <w:rsid w:val="00955535"/>
    <w:rsid w:val="009555E8"/>
    <w:rsid w:val="009558B2"/>
    <w:rsid w:val="0095591D"/>
    <w:rsid w:val="00955DD3"/>
    <w:rsid w:val="00955E54"/>
    <w:rsid w:val="00955F49"/>
    <w:rsid w:val="009563B1"/>
    <w:rsid w:val="009565B1"/>
    <w:rsid w:val="009565B3"/>
    <w:rsid w:val="009566A0"/>
    <w:rsid w:val="00956838"/>
    <w:rsid w:val="00957229"/>
    <w:rsid w:val="00957680"/>
    <w:rsid w:val="00957698"/>
    <w:rsid w:val="009579C6"/>
    <w:rsid w:val="00957A6E"/>
    <w:rsid w:val="00957CCE"/>
    <w:rsid w:val="00960029"/>
    <w:rsid w:val="009600FD"/>
    <w:rsid w:val="00960230"/>
    <w:rsid w:val="0096031C"/>
    <w:rsid w:val="00960797"/>
    <w:rsid w:val="00960810"/>
    <w:rsid w:val="00960826"/>
    <w:rsid w:val="00960B57"/>
    <w:rsid w:val="00960F98"/>
    <w:rsid w:val="00961188"/>
    <w:rsid w:val="0096129D"/>
    <w:rsid w:val="009619A5"/>
    <w:rsid w:val="00961E10"/>
    <w:rsid w:val="00961E61"/>
    <w:rsid w:val="00961E75"/>
    <w:rsid w:val="0096227A"/>
    <w:rsid w:val="009624D5"/>
    <w:rsid w:val="009624F6"/>
    <w:rsid w:val="00962A08"/>
    <w:rsid w:val="00962FE3"/>
    <w:rsid w:val="00963258"/>
    <w:rsid w:val="0096331A"/>
    <w:rsid w:val="00963408"/>
    <w:rsid w:val="00963438"/>
    <w:rsid w:val="00963528"/>
    <w:rsid w:val="00963779"/>
    <w:rsid w:val="009637D6"/>
    <w:rsid w:val="009638C5"/>
    <w:rsid w:val="00963975"/>
    <w:rsid w:val="00963A93"/>
    <w:rsid w:val="00963F31"/>
    <w:rsid w:val="00963F86"/>
    <w:rsid w:val="009640FB"/>
    <w:rsid w:val="00964201"/>
    <w:rsid w:val="00964487"/>
    <w:rsid w:val="0096463C"/>
    <w:rsid w:val="0096478A"/>
    <w:rsid w:val="00964D72"/>
    <w:rsid w:val="009650C5"/>
    <w:rsid w:val="009650F1"/>
    <w:rsid w:val="0096550E"/>
    <w:rsid w:val="009658D2"/>
    <w:rsid w:val="00965A80"/>
    <w:rsid w:val="00965D88"/>
    <w:rsid w:val="00966155"/>
    <w:rsid w:val="00966626"/>
    <w:rsid w:val="00966B56"/>
    <w:rsid w:val="00966E07"/>
    <w:rsid w:val="00966F5B"/>
    <w:rsid w:val="0096701C"/>
    <w:rsid w:val="009672E7"/>
    <w:rsid w:val="00967368"/>
    <w:rsid w:val="009675C2"/>
    <w:rsid w:val="0096799B"/>
    <w:rsid w:val="00967C1D"/>
    <w:rsid w:val="00967C4A"/>
    <w:rsid w:val="00967CD4"/>
    <w:rsid w:val="00967DAB"/>
    <w:rsid w:val="00967DAE"/>
    <w:rsid w:val="00967E50"/>
    <w:rsid w:val="009702F9"/>
    <w:rsid w:val="009704C4"/>
    <w:rsid w:val="009705C3"/>
    <w:rsid w:val="00970620"/>
    <w:rsid w:val="00970707"/>
    <w:rsid w:val="009707A2"/>
    <w:rsid w:val="0097085B"/>
    <w:rsid w:val="009709ED"/>
    <w:rsid w:val="00970A33"/>
    <w:rsid w:val="00970AD4"/>
    <w:rsid w:val="00970B50"/>
    <w:rsid w:val="00970BF6"/>
    <w:rsid w:val="00970EB3"/>
    <w:rsid w:val="00970F69"/>
    <w:rsid w:val="0097123C"/>
    <w:rsid w:val="00971306"/>
    <w:rsid w:val="0097178D"/>
    <w:rsid w:val="00971A1E"/>
    <w:rsid w:val="00971A64"/>
    <w:rsid w:val="00971A98"/>
    <w:rsid w:val="00971C87"/>
    <w:rsid w:val="00971D51"/>
    <w:rsid w:val="00971D6B"/>
    <w:rsid w:val="009720C1"/>
    <w:rsid w:val="00972135"/>
    <w:rsid w:val="0097225F"/>
    <w:rsid w:val="00972699"/>
    <w:rsid w:val="009727BF"/>
    <w:rsid w:val="009728D5"/>
    <w:rsid w:val="0097298A"/>
    <w:rsid w:val="00972B06"/>
    <w:rsid w:val="00972DB7"/>
    <w:rsid w:val="00973023"/>
    <w:rsid w:val="0097303A"/>
    <w:rsid w:val="0097340E"/>
    <w:rsid w:val="00973445"/>
    <w:rsid w:val="00973486"/>
    <w:rsid w:val="00973531"/>
    <w:rsid w:val="00973678"/>
    <w:rsid w:val="00973712"/>
    <w:rsid w:val="00973A40"/>
    <w:rsid w:val="00973C25"/>
    <w:rsid w:val="00973E43"/>
    <w:rsid w:val="00973EB0"/>
    <w:rsid w:val="00973F24"/>
    <w:rsid w:val="00973F80"/>
    <w:rsid w:val="0097420C"/>
    <w:rsid w:val="0097424F"/>
    <w:rsid w:val="00974270"/>
    <w:rsid w:val="0097427B"/>
    <w:rsid w:val="00974721"/>
    <w:rsid w:val="0097483B"/>
    <w:rsid w:val="00974C39"/>
    <w:rsid w:val="00974FC8"/>
    <w:rsid w:val="00975119"/>
    <w:rsid w:val="00975660"/>
    <w:rsid w:val="009757D0"/>
    <w:rsid w:val="00975E29"/>
    <w:rsid w:val="00976322"/>
    <w:rsid w:val="009764B1"/>
    <w:rsid w:val="00976B35"/>
    <w:rsid w:val="00976DEF"/>
    <w:rsid w:val="00976E29"/>
    <w:rsid w:val="00976ED6"/>
    <w:rsid w:val="00977020"/>
    <w:rsid w:val="009773B7"/>
    <w:rsid w:val="0097754C"/>
    <w:rsid w:val="00977600"/>
    <w:rsid w:val="00977BF7"/>
    <w:rsid w:val="00977E4E"/>
    <w:rsid w:val="00977E99"/>
    <w:rsid w:val="00977FE7"/>
    <w:rsid w:val="009801A9"/>
    <w:rsid w:val="009802AC"/>
    <w:rsid w:val="009805CF"/>
    <w:rsid w:val="00980708"/>
    <w:rsid w:val="009807BC"/>
    <w:rsid w:val="009807C6"/>
    <w:rsid w:val="009807CF"/>
    <w:rsid w:val="00980971"/>
    <w:rsid w:val="00980A5A"/>
    <w:rsid w:val="00980C4A"/>
    <w:rsid w:val="00980D35"/>
    <w:rsid w:val="00980D9B"/>
    <w:rsid w:val="00981155"/>
    <w:rsid w:val="009811A3"/>
    <w:rsid w:val="00981327"/>
    <w:rsid w:val="0098153B"/>
    <w:rsid w:val="009816AC"/>
    <w:rsid w:val="009819CC"/>
    <w:rsid w:val="009819F5"/>
    <w:rsid w:val="00981B08"/>
    <w:rsid w:val="00981CEF"/>
    <w:rsid w:val="00981E58"/>
    <w:rsid w:val="00982187"/>
    <w:rsid w:val="009822DF"/>
    <w:rsid w:val="00982A8E"/>
    <w:rsid w:val="00982D44"/>
    <w:rsid w:val="00982E3D"/>
    <w:rsid w:val="00982FF8"/>
    <w:rsid w:val="0098362C"/>
    <w:rsid w:val="0098367F"/>
    <w:rsid w:val="009837B6"/>
    <w:rsid w:val="00983BCE"/>
    <w:rsid w:val="00983D5F"/>
    <w:rsid w:val="00984025"/>
    <w:rsid w:val="00984076"/>
    <w:rsid w:val="009845A9"/>
    <w:rsid w:val="00984841"/>
    <w:rsid w:val="0098488A"/>
    <w:rsid w:val="00984B13"/>
    <w:rsid w:val="00984E81"/>
    <w:rsid w:val="00985258"/>
    <w:rsid w:val="00985389"/>
    <w:rsid w:val="009858AE"/>
    <w:rsid w:val="00985999"/>
    <w:rsid w:val="009859D2"/>
    <w:rsid w:val="00985AF3"/>
    <w:rsid w:val="00985BDB"/>
    <w:rsid w:val="00985C50"/>
    <w:rsid w:val="00985DC2"/>
    <w:rsid w:val="00985DE6"/>
    <w:rsid w:val="00985ECF"/>
    <w:rsid w:val="00985F43"/>
    <w:rsid w:val="009860FA"/>
    <w:rsid w:val="009863C1"/>
    <w:rsid w:val="009865B3"/>
    <w:rsid w:val="0098671A"/>
    <w:rsid w:val="009867E2"/>
    <w:rsid w:val="009868C3"/>
    <w:rsid w:val="00986A30"/>
    <w:rsid w:val="00986D83"/>
    <w:rsid w:val="00986F68"/>
    <w:rsid w:val="00986FA8"/>
    <w:rsid w:val="00987116"/>
    <w:rsid w:val="00987689"/>
    <w:rsid w:val="00987774"/>
    <w:rsid w:val="009878C5"/>
    <w:rsid w:val="00987FBC"/>
    <w:rsid w:val="00990263"/>
    <w:rsid w:val="00990517"/>
    <w:rsid w:val="009905EC"/>
    <w:rsid w:val="009908C8"/>
    <w:rsid w:val="009909D8"/>
    <w:rsid w:val="00990A5C"/>
    <w:rsid w:val="00990A6D"/>
    <w:rsid w:val="00990DAB"/>
    <w:rsid w:val="00990EB3"/>
    <w:rsid w:val="00990FF9"/>
    <w:rsid w:val="00991003"/>
    <w:rsid w:val="00991113"/>
    <w:rsid w:val="0099114E"/>
    <w:rsid w:val="0099146F"/>
    <w:rsid w:val="009916B9"/>
    <w:rsid w:val="00991DBE"/>
    <w:rsid w:val="00991E8A"/>
    <w:rsid w:val="0099293E"/>
    <w:rsid w:val="00992A47"/>
    <w:rsid w:val="00992A7D"/>
    <w:rsid w:val="00992EF1"/>
    <w:rsid w:val="00992FCE"/>
    <w:rsid w:val="009931FA"/>
    <w:rsid w:val="009932CA"/>
    <w:rsid w:val="009932DC"/>
    <w:rsid w:val="009932FA"/>
    <w:rsid w:val="009934D7"/>
    <w:rsid w:val="009935B1"/>
    <w:rsid w:val="0099374F"/>
    <w:rsid w:val="00993AAA"/>
    <w:rsid w:val="00993C1B"/>
    <w:rsid w:val="00993CFC"/>
    <w:rsid w:val="00993DD6"/>
    <w:rsid w:val="009943A0"/>
    <w:rsid w:val="00994494"/>
    <w:rsid w:val="00994796"/>
    <w:rsid w:val="00994A51"/>
    <w:rsid w:val="00995217"/>
    <w:rsid w:val="00995335"/>
    <w:rsid w:val="009956A0"/>
    <w:rsid w:val="00995754"/>
    <w:rsid w:val="009957CE"/>
    <w:rsid w:val="009959E1"/>
    <w:rsid w:val="00995A46"/>
    <w:rsid w:val="00995EBB"/>
    <w:rsid w:val="00996121"/>
    <w:rsid w:val="00996244"/>
    <w:rsid w:val="0099628D"/>
    <w:rsid w:val="009962DD"/>
    <w:rsid w:val="00996302"/>
    <w:rsid w:val="00996337"/>
    <w:rsid w:val="009964A8"/>
    <w:rsid w:val="009964E6"/>
    <w:rsid w:val="009967C9"/>
    <w:rsid w:val="009969B9"/>
    <w:rsid w:val="00996BE2"/>
    <w:rsid w:val="0099709F"/>
    <w:rsid w:val="009971CB"/>
    <w:rsid w:val="009973A9"/>
    <w:rsid w:val="00997767"/>
    <w:rsid w:val="009979E2"/>
    <w:rsid w:val="00997A5C"/>
    <w:rsid w:val="00997CFA"/>
    <w:rsid w:val="00997E15"/>
    <w:rsid w:val="009A0361"/>
    <w:rsid w:val="009A04EF"/>
    <w:rsid w:val="009A0503"/>
    <w:rsid w:val="009A08F5"/>
    <w:rsid w:val="009A0CFD"/>
    <w:rsid w:val="009A0DD8"/>
    <w:rsid w:val="009A0F95"/>
    <w:rsid w:val="009A1293"/>
    <w:rsid w:val="009A1396"/>
    <w:rsid w:val="009A162E"/>
    <w:rsid w:val="009A1EC9"/>
    <w:rsid w:val="009A1FC8"/>
    <w:rsid w:val="009A2247"/>
    <w:rsid w:val="009A2A81"/>
    <w:rsid w:val="009A2B78"/>
    <w:rsid w:val="009A2C76"/>
    <w:rsid w:val="009A2CD1"/>
    <w:rsid w:val="009A2D8F"/>
    <w:rsid w:val="009A2F03"/>
    <w:rsid w:val="009A3166"/>
    <w:rsid w:val="009A32D2"/>
    <w:rsid w:val="009A33D7"/>
    <w:rsid w:val="009A350A"/>
    <w:rsid w:val="009A385E"/>
    <w:rsid w:val="009A3883"/>
    <w:rsid w:val="009A38E2"/>
    <w:rsid w:val="009A394C"/>
    <w:rsid w:val="009A3997"/>
    <w:rsid w:val="009A39DD"/>
    <w:rsid w:val="009A3A50"/>
    <w:rsid w:val="009A3BD1"/>
    <w:rsid w:val="009A401C"/>
    <w:rsid w:val="009A4368"/>
    <w:rsid w:val="009A43A0"/>
    <w:rsid w:val="009A46A2"/>
    <w:rsid w:val="009A46B5"/>
    <w:rsid w:val="009A47AD"/>
    <w:rsid w:val="009A4838"/>
    <w:rsid w:val="009A48E5"/>
    <w:rsid w:val="009A49C8"/>
    <w:rsid w:val="009A4CD7"/>
    <w:rsid w:val="009A4DFF"/>
    <w:rsid w:val="009A50CD"/>
    <w:rsid w:val="009A51BC"/>
    <w:rsid w:val="009A56C7"/>
    <w:rsid w:val="009A5727"/>
    <w:rsid w:val="009A57EC"/>
    <w:rsid w:val="009A5D00"/>
    <w:rsid w:val="009A63DA"/>
    <w:rsid w:val="009A640F"/>
    <w:rsid w:val="009A6453"/>
    <w:rsid w:val="009A65B2"/>
    <w:rsid w:val="009A6A22"/>
    <w:rsid w:val="009A6C95"/>
    <w:rsid w:val="009A6CFC"/>
    <w:rsid w:val="009A7321"/>
    <w:rsid w:val="009A73B8"/>
    <w:rsid w:val="009A7471"/>
    <w:rsid w:val="009A756F"/>
    <w:rsid w:val="009A76EC"/>
    <w:rsid w:val="009A77EA"/>
    <w:rsid w:val="009A7928"/>
    <w:rsid w:val="009A7A5A"/>
    <w:rsid w:val="009A7A9A"/>
    <w:rsid w:val="009A7DFE"/>
    <w:rsid w:val="009A7FD5"/>
    <w:rsid w:val="009B0184"/>
    <w:rsid w:val="009B0540"/>
    <w:rsid w:val="009B0596"/>
    <w:rsid w:val="009B0C75"/>
    <w:rsid w:val="009B0F2A"/>
    <w:rsid w:val="009B111A"/>
    <w:rsid w:val="009B118E"/>
    <w:rsid w:val="009B1580"/>
    <w:rsid w:val="009B15D4"/>
    <w:rsid w:val="009B1899"/>
    <w:rsid w:val="009B195E"/>
    <w:rsid w:val="009B1964"/>
    <w:rsid w:val="009B2028"/>
    <w:rsid w:val="009B2064"/>
    <w:rsid w:val="009B265F"/>
    <w:rsid w:val="009B2690"/>
    <w:rsid w:val="009B27DD"/>
    <w:rsid w:val="009B2839"/>
    <w:rsid w:val="009B2876"/>
    <w:rsid w:val="009B2CAA"/>
    <w:rsid w:val="009B33C3"/>
    <w:rsid w:val="009B3465"/>
    <w:rsid w:val="009B3594"/>
    <w:rsid w:val="009B3611"/>
    <w:rsid w:val="009B36BF"/>
    <w:rsid w:val="009B3818"/>
    <w:rsid w:val="009B38BE"/>
    <w:rsid w:val="009B3EBA"/>
    <w:rsid w:val="009B41F9"/>
    <w:rsid w:val="009B4593"/>
    <w:rsid w:val="009B46C0"/>
    <w:rsid w:val="009B46DE"/>
    <w:rsid w:val="009B46DF"/>
    <w:rsid w:val="009B46F0"/>
    <w:rsid w:val="009B4D9C"/>
    <w:rsid w:val="009B4E8D"/>
    <w:rsid w:val="009B4EA6"/>
    <w:rsid w:val="009B520F"/>
    <w:rsid w:val="009B5235"/>
    <w:rsid w:val="009B524B"/>
    <w:rsid w:val="009B58A0"/>
    <w:rsid w:val="009B5A2F"/>
    <w:rsid w:val="009B5ACE"/>
    <w:rsid w:val="009B5AE6"/>
    <w:rsid w:val="009B5CFD"/>
    <w:rsid w:val="009B60AE"/>
    <w:rsid w:val="009B63B2"/>
    <w:rsid w:val="009B6494"/>
    <w:rsid w:val="009B65E1"/>
    <w:rsid w:val="009B6676"/>
    <w:rsid w:val="009B6890"/>
    <w:rsid w:val="009B6F36"/>
    <w:rsid w:val="009B71EE"/>
    <w:rsid w:val="009B7625"/>
    <w:rsid w:val="009B77C6"/>
    <w:rsid w:val="009B7883"/>
    <w:rsid w:val="009B7E9C"/>
    <w:rsid w:val="009B7F1B"/>
    <w:rsid w:val="009C01CC"/>
    <w:rsid w:val="009C035D"/>
    <w:rsid w:val="009C0508"/>
    <w:rsid w:val="009C05F6"/>
    <w:rsid w:val="009C064B"/>
    <w:rsid w:val="009C06D2"/>
    <w:rsid w:val="009C0894"/>
    <w:rsid w:val="009C08B2"/>
    <w:rsid w:val="009C091A"/>
    <w:rsid w:val="009C0A63"/>
    <w:rsid w:val="009C0BA5"/>
    <w:rsid w:val="009C0EDB"/>
    <w:rsid w:val="009C0F19"/>
    <w:rsid w:val="009C1121"/>
    <w:rsid w:val="009C11A1"/>
    <w:rsid w:val="009C121D"/>
    <w:rsid w:val="009C16FA"/>
    <w:rsid w:val="009C1862"/>
    <w:rsid w:val="009C1969"/>
    <w:rsid w:val="009C19AC"/>
    <w:rsid w:val="009C1A88"/>
    <w:rsid w:val="009C1DA4"/>
    <w:rsid w:val="009C2249"/>
    <w:rsid w:val="009C237B"/>
    <w:rsid w:val="009C2396"/>
    <w:rsid w:val="009C2441"/>
    <w:rsid w:val="009C24F2"/>
    <w:rsid w:val="009C2561"/>
    <w:rsid w:val="009C267F"/>
    <w:rsid w:val="009C28BE"/>
    <w:rsid w:val="009C2906"/>
    <w:rsid w:val="009C29A8"/>
    <w:rsid w:val="009C2D19"/>
    <w:rsid w:val="009C2D1C"/>
    <w:rsid w:val="009C2D3D"/>
    <w:rsid w:val="009C2F53"/>
    <w:rsid w:val="009C3592"/>
    <w:rsid w:val="009C36FF"/>
    <w:rsid w:val="009C39AB"/>
    <w:rsid w:val="009C3B11"/>
    <w:rsid w:val="009C415C"/>
    <w:rsid w:val="009C42C0"/>
    <w:rsid w:val="009C42E4"/>
    <w:rsid w:val="009C4435"/>
    <w:rsid w:val="009C4544"/>
    <w:rsid w:val="009C469B"/>
    <w:rsid w:val="009C482C"/>
    <w:rsid w:val="009C484E"/>
    <w:rsid w:val="009C4BF9"/>
    <w:rsid w:val="009C4D4A"/>
    <w:rsid w:val="009C4E51"/>
    <w:rsid w:val="009C504D"/>
    <w:rsid w:val="009C50DE"/>
    <w:rsid w:val="009C541D"/>
    <w:rsid w:val="009C548D"/>
    <w:rsid w:val="009C59DF"/>
    <w:rsid w:val="009C5AF2"/>
    <w:rsid w:val="009C5AFF"/>
    <w:rsid w:val="009C61D5"/>
    <w:rsid w:val="009C65E3"/>
    <w:rsid w:val="009C66FF"/>
    <w:rsid w:val="009C671E"/>
    <w:rsid w:val="009C6788"/>
    <w:rsid w:val="009C6845"/>
    <w:rsid w:val="009C72B6"/>
    <w:rsid w:val="009C7399"/>
    <w:rsid w:val="009C76B9"/>
    <w:rsid w:val="009C76FB"/>
    <w:rsid w:val="009C7799"/>
    <w:rsid w:val="009C787F"/>
    <w:rsid w:val="009C78B7"/>
    <w:rsid w:val="009C7ACF"/>
    <w:rsid w:val="009C7B62"/>
    <w:rsid w:val="009C7B83"/>
    <w:rsid w:val="009C7C75"/>
    <w:rsid w:val="009C7C91"/>
    <w:rsid w:val="009C7D2A"/>
    <w:rsid w:val="009C7E08"/>
    <w:rsid w:val="009C7F3B"/>
    <w:rsid w:val="009D01D8"/>
    <w:rsid w:val="009D0461"/>
    <w:rsid w:val="009D0BE3"/>
    <w:rsid w:val="009D0E64"/>
    <w:rsid w:val="009D1048"/>
    <w:rsid w:val="009D11E1"/>
    <w:rsid w:val="009D15AC"/>
    <w:rsid w:val="009D16C6"/>
    <w:rsid w:val="009D2073"/>
    <w:rsid w:val="009D20D7"/>
    <w:rsid w:val="009D2240"/>
    <w:rsid w:val="009D2311"/>
    <w:rsid w:val="009D25DE"/>
    <w:rsid w:val="009D2832"/>
    <w:rsid w:val="009D290F"/>
    <w:rsid w:val="009D2CEF"/>
    <w:rsid w:val="009D2CFD"/>
    <w:rsid w:val="009D2E30"/>
    <w:rsid w:val="009D33A0"/>
    <w:rsid w:val="009D34EF"/>
    <w:rsid w:val="009D378F"/>
    <w:rsid w:val="009D3796"/>
    <w:rsid w:val="009D3847"/>
    <w:rsid w:val="009D39C7"/>
    <w:rsid w:val="009D3B60"/>
    <w:rsid w:val="009D3E86"/>
    <w:rsid w:val="009D3F1B"/>
    <w:rsid w:val="009D4043"/>
    <w:rsid w:val="009D40EB"/>
    <w:rsid w:val="009D413C"/>
    <w:rsid w:val="009D4154"/>
    <w:rsid w:val="009D41D5"/>
    <w:rsid w:val="009D496A"/>
    <w:rsid w:val="009D4A63"/>
    <w:rsid w:val="009D4AEF"/>
    <w:rsid w:val="009D4B7C"/>
    <w:rsid w:val="009D4F21"/>
    <w:rsid w:val="009D4F65"/>
    <w:rsid w:val="009D5151"/>
    <w:rsid w:val="009D55A3"/>
    <w:rsid w:val="009D55AA"/>
    <w:rsid w:val="009D55D5"/>
    <w:rsid w:val="009D5694"/>
    <w:rsid w:val="009D57F2"/>
    <w:rsid w:val="009D58BD"/>
    <w:rsid w:val="009D5AC6"/>
    <w:rsid w:val="009D5C00"/>
    <w:rsid w:val="009D5EBE"/>
    <w:rsid w:val="009D63A7"/>
    <w:rsid w:val="009D6441"/>
    <w:rsid w:val="009D64A7"/>
    <w:rsid w:val="009D662B"/>
    <w:rsid w:val="009D6810"/>
    <w:rsid w:val="009D6897"/>
    <w:rsid w:val="009D6C79"/>
    <w:rsid w:val="009D6DC9"/>
    <w:rsid w:val="009D7483"/>
    <w:rsid w:val="009D74F2"/>
    <w:rsid w:val="009D759E"/>
    <w:rsid w:val="009D75B0"/>
    <w:rsid w:val="009D7775"/>
    <w:rsid w:val="009D7889"/>
    <w:rsid w:val="009D7949"/>
    <w:rsid w:val="009D7EBC"/>
    <w:rsid w:val="009D7F72"/>
    <w:rsid w:val="009E00BD"/>
    <w:rsid w:val="009E01B7"/>
    <w:rsid w:val="009E03B6"/>
    <w:rsid w:val="009E0683"/>
    <w:rsid w:val="009E08E7"/>
    <w:rsid w:val="009E098A"/>
    <w:rsid w:val="009E0EF1"/>
    <w:rsid w:val="009E1AF0"/>
    <w:rsid w:val="009E1BCB"/>
    <w:rsid w:val="009E2407"/>
    <w:rsid w:val="009E28F7"/>
    <w:rsid w:val="009E29B3"/>
    <w:rsid w:val="009E2AF9"/>
    <w:rsid w:val="009E2BAA"/>
    <w:rsid w:val="009E2E2E"/>
    <w:rsid w:val="009E2F04"/>
    <w:rsid w:val="009E33AF"/>
    <w:rsid w:val="009E34BA"/>
    <w:rsid w:val="009E3575"/>
    <w:rsid w:val="009E387C"/>
    <w:rsid w:val="009E394B"/>
    <w:rsid w:val="009E399C"/>
    <w:rsid w:val="009E39D1"/>
    <w:rsid w:val="009E3B83"/>
    <w:rsid w:val="009E3C7E"/>
    <w:rsid w:val="009E3DA7"/>
    <w:rsid w:val="009E4098"/>
    <w:rsid w:val="009E4361"/>
    <w:rsid w:val="009E442A"/>
    <w:rsid w:val="009E44A2"/>
    <w:rsid w:val="009E457D"/>
    <w:rsid w:val="009E489E"/>
    <w:rsid w:val="009E4A08"/>
    <w:rsid w:val="009E4AF6"/>
    <w:rsid w:val="009E4B27"/>
    <w:rsid w:val="009E4BEC"/>
    <w:rsid w:val="009E4D16"/>
    <w:rsid w:val="009E4F6E"/>
    <w:rsid w:val="009E50D9"/>
    <w:rsid w:val="009E524A"/>
    <w:rsid w:val="009E53C1"/>
    <w:rsid w:val="009E53D7"/>
    <w:rsid w:val="009E5490"/>
    <w:rsid w:val="009E561B"/>
    <w:rsid w:val="009E567D"/>
    <w:rsid w:val="009E5698"/>
    <w:rsid w:val="009E579D"/>
    <w:rsid w:val="009E5AD1"/>
    <w:rsid w:val="009E5EBA"/>
    <w:rsid w:val="009E5F19"/>
    <w:rsid w:val="009E5F98"/>
    <w:rsid w:val="009E5F9A"/>
    <w:rsid w:val="009E5FCD"/>
    <w:rsid w:val="009E639C"/>
    <w:rsid w:val="009E6604"/>
    <w:rsid w:val="009E6B41"/>
    <w:rsid w:val="009E6B61"/>
    <w:rsid w:val="009E713D"/>
    <w:rsid w:val="009E74BA"/>
    <w:rsid w:val="009E7552"/>
    <w:rsid w:val="009E76EC"/>
    <w:rsid w:val="009E7A03"/>
    <w:rsid w:val="009E7A94"/>
    <w:rsid w:val="009E7AA1"/>
    <w:rsid w:val="009E7B2B"/>
    <w:rsid w:val="009E7B81"/>
    <w:rsid w:val="009E7CBE"/>
    <w:rsid w:val="009E7F16"/>
    <w:rsid w:val="009F0146"/>
    <w:rsid w:val="009F01CC"/>
    <w:rsid w:val="009F035C"/>
    <w:rsid w:val="009F03D5"/>
    <w:rsid w:val="009F03D8"/>
    <w:rsid w:val="009F079F"/>
    <w:rsid w:val="009F08B4"/>
    <w:rsid w:val="009F0954"/>
    <w:rsid w:val="009F0A48"/>
    <w:rsid w:val="009F0B3D"/>
    <w:rsid w:val="009F0B89"/>
    <w:rsid w:val="009F0D8D"/>
    <w:rsid w:val="009F1324"/>
    <w:rsid w:val="009F15C6"/>
    <w:rsid w:val="009F15E9"/>
    <w:rsid w:val="009F1711"/>
    <w:rsid w:val="009F1845"/>
    <w:rsid w:val="009F1AD1"/>
    <w:rsid w:val="009F1B75"/>
    <w:rsid w:val="009F1C4B"/>
    <w:rsid w:val="009F2026"/>
    <w:rsid w:val="009F2129"/>
    <w:rsid w:val="009F228A"/>
    <w:rsid w:val="009F22B3"/>
    <w:rsid w:val="009F2406"/>
    <w:rsid w:val="009F2BBE"/>
    <w:rsid w:val="009F2E33"/>
    <w:rsid w:val="009F2EBE"/>
    <w:rsid w:val="009F2FAE"/>
    <w:rsid w:val="009F3008"/>
    <w:rsid w:val="009F307B"/>
    <w:rsid w:val="009F3300"/>
    <w:rsid w:val="009F3504"/>
    <w:rsid w:val="009F3B1E"/>
    <w:rsid w:val="009F3F81"/>
    <w:rsid w:val="009F4250"/>
    <w:rsid w:val="009F43C4"/>
    <w:rsid w:val="009F4951"/>
    <w:rsid w:val="009F4954"/>
    <w:rsid w:val="009F4A20"/>
    <w:rsid w:val="009F4E0E"/>
    <w:rsid w:val="009F4FBA"/>
    <w:rsid w:val="009F54B5"/>
    <w:rsid w:val="009F568B"/>
    <w:rsid w:val="009F5AEB"/>
    <w:rsid w:val="009F5B2A"/>
    <w:rsid w:val="009F5B50"/>
    <w:rsid w:val="009F5B7D"/>
    <w:rsid w:val="009F5CA6"/>
    <w:rsid w:val="009F5EEA"/>
    <w:rsid w:val="009F6176"/>
    <w:rsid w:val="009F62BF"/>
    <w:rsid w:val="009F6327"/>
    <w:rsid w:val="009F64D3"/>
    <w:rsid w:val="009F674A"/>
    <w:rsid w:val="009F67FC"/>
    <w:rsid w:val="009F6B99"/>
    <w:rsid w:val="009F6C15"/>
    <w:rsid w:val="009F6F6A"/>
    <w:rsid w:val="009F6FA9"/>
    <w:rsid w:val="009F70E1"/>
    <w:rsid w:val="009F76FD"/>
    <w:rsid w:val="009F7806"/>
    <w:rsid w:val="009F793F"/>
    <w:rsid w:val="009F7DC4"/>
    <w:rsid w:val="00A00456"/>
    <w:rsid w:val="00A00590"/>
    <w:rsid w:val="00A00796"/>
    <w:rsid w:val="00A0098E"/>
    <w:rsid w:val="00A00BA8"/>
    <w:rsid w:val="00A00CC8"/>
    <w:rsid w:val="00A00FA0"/>
    <w:rsid w:val="00A015A0"/>
    <w:rsid w:val="00A01871"/>
    <w:rsid w:val="00A01A8F"/>
    <w:rsid w:val="00A01AFE"/>
    <w:rsid w:val="00A01F92"/>
    <w:rsid w:val="00A01FFC"/>
    <w:rsid w:val="00A0201E"/>
    <w:rsid w:val="00A02040"/>
    <w:rsid w:val="00A02059"/>
    <w:rsid w:val="00A0219D"/>
    <w:rsid w:val="00A021A2"/>
    <w:rsid w:val="00A021D3"/>
    <w:rsid w:val="00A02726"/>
    <w:rsid w:val="00A029CD"/>
    <w:rsid w:val="00A03377"/>
    <w:rsid w:val="00A03534"/>
    <w:rsid w:val="00A036F5"/>
    <w:rsid w:val="00A038AB"/>
    <w:rsid w:val="00A03C53"/>
    <w:rsid w:val="00A03E0F"/>
    <w:rsid w:val="00A03EF7"/>
    <w:rsid w:val="00A03EF8"/>
    <w:rsid w:val="00A042BD"/>
    <w:rsid w:val="00A048C9"/>
    <w:rsid w:val="00A049BB"/>
    <w:rsid w:val="00A04F66"/>
    <w:rsid w:val="00A05041"/>
    <w:rsid w:val="00A051AA"/>
    <w:rsid w:val="00A051CC"/>
    <w:rsid w:val="00A0535D"/>
    <w:rsid w:val="00A0551F"/>
    <w:rsid w:val="00A0564C"/>
    <w:rsid w:val="00A05721"/>
    <w:rsid w:val="00A057F7"/>
    <w:rsid w:val="00A058FC"/>
    <w:rsid w:val="00A05A96"/>
    <w:rsid w:val="00A05B57"/>
    <w:rsid w:val="00A05E26"/>
    <w:rsid w:val="00A06098"/>
    <w:rsid w:val="00A0619A"/>
    <w:rsid w:val="00A06388"/>
    <w:rsid w:val="00A06A13"/>
    <w:rsid w:val="00A06B98"/>
    <w:rsid w:val="00A06BF8"/>
    <w:rsid w:val="00A06C5A"/>
    <w:rsid w:val="00A07350"/>
    <w:rsid w:val="00A073CD"/>
    <w:rsid w:val="00A07639"/>
    <w:rsid w:val="00A07655"/>
    <w:rsid w:val="00A076DF"/>
    <w:rsid w:val="00A07861"/>
    <w:rsid w:val="00A07BDB"/>
    <w:rsid w:val="00A07C30"/>
    <w:rsid w:val="00A07DE2"/>
    <w:rsid w:val="00A07E64"/>
    <w:rsid w:val="00A1006A"/>
    <w:rsid w:val="00A10208"/>
    <w:rsid w:val="00A1035B"/>
    <w:rsid w:val="00A1048C"/>
    <w:rsid w:val="00A1076F"/>
    <w:rsid w:val="00A1089D"/>
    <w:rsid w:val="00A108B1"/>
    <w:rsid w:val="00A10B03"/>
    <w:rsid w:val="00A10EEF"/>
    <w:rsid w:val="00A10F39"/>
    <w:rsid w:val="00A112A6"/>
    <w:rsid w:val="00A1156B"/>
    <w:rsid w:val="00A115AC"/>
    <w:rsid w:val="00A1167F"/>
    <w:rsid w:val="00A116F4"/>
    <w:rsid w:val="00A11860"/>
    <w:rsid w:val="00A119EB"/>
    <w:rsid w:val="00A11A56"/>
    <w:rsid w:val="00A11B44"/>
    <w:rsid w:val="00A11BC7"/>
    <w:rsid w:val="00A11C0D"/>
    <w:rsid w:val="00A12131"/>
    <w:rsid w:val="00A12264"/>
    <w:rsid w:val="00A12374"/>
    <w:rsid w:val="00A1244C"/>
    <w:rsid w:val="00A127D2"/>
    <w:rsid w:val="00A128F5"/>
    <w:rsid w:val="00A12AD4"/>
    <w:rsid w:val="00A12BEE"/>
    <w:rsid w:val="00A12D56"/>
    <w:rsid w:val="00A12DD3"/>
    <w:rsid w:val="00A136F2"/>
    <w:rsid w:val="00A13990"/>
    <w:rsid w:val="00A139CD"/>
    <w:rsid w:val="00A13AE5"/>
    <w:rsid w:val="00A13DF5"/>
    <w:rsid w:val="00A13F5F"/>
    <w:rsid w:val="00A13FA4"/>
    <w:rsid w:val="00A1432E"/>
    <w:rsid w:val="00A14B40"/>
    <w:rsid w:val="00A14E32"/>
    <w:rsid w:val="00A1501C"/>
    <w:rsid w:val="00A152F6"/>
    <w:rsid w:val="00A152FF"/>
    <w:rsid w:val="00A15321"/>
    <w:rsid w:val="00A154DD"/>
    <w:rsid w:val="00A154FD"/>
    <w:rsid w:val="00A15677"/>
    <w:rsid w:val="00A15A7F"/>
    <w:rsid w:val="00A15C0F"/>
    <w:rsid w:val="00A15E57"/>
    <w:rsid w:val="00A15F00"/>
    <w:rsid w:val="00A16103"/>
    <w:rsid w:val="00A16349"/>
    <w:rsid w:val="00A16356"/>
    <w:rsid w:val="00A163AE"/>
    <w:rsid w:val="00A163C0"/>
    <w:rsid w:val="00A1641C"/>
    <w:rsid w:val="00A16424"/>
    <w:rsid w:val="00A1678A"/>
    <w:rsid w:val="00A16B31"/>
    <w:rsid w:val="00A16D00"/>
    <w:rsid w:val="00A16D20"/>
    <w:rsid w:val="00A16D91"/>
    <w:rsid w:val="00A171B8"/>
    <w:rsid w:val="00A1721B"/>
    <w:rsid w:val="00A172A6"/>
    <w:rsid w:val="00A173A8"/>
    <w:rsid w:val="00A17A1C"/>
    <w:rsid w:val="00A17D24"/>
    <w:rsid w:val="00A2009A"/>
    <w:rsid w:val="00A2029D"/>
    <w:rsid w:val="00A20373"/>
    <w:rsid w:val="00A20564"/>
    <w:rsid w:val="00A205A6"/>
    <w:rsid w:val="00A207EE"/>
    <w:rsid w:val="00A20A14"/>
    <w:rsid w:val="00A20C34"/>
    <w:rsid w:val="00A20C75"/>
    <w:rsid w:val="00A20CCA"/>
    <w:rsid w:val="00A20DCC"/>
    <w:rsid w:val="00A212F0"/>
    <w:rsid w:val="00A21339"/>
    <w:rsid w:val="00A21413"/>
    <w:rsid w:val="00A2164F"/>
    <w:rsid w:val="00A21724"/>
    <w:rsid w:val="00A21AB8"/>
    <w:rsid w:val="00A220EC"/>
    <w:rsid w:val="00A22546"/>
    <w:rsid w:val="00A22678"/>
    <w:rsid w:val="00A22811"/>
    <w:rsid w:val="00A22A1E"/>
    <w:rsid w:val="00A22C05"/>
    <w:rsid w:val="00A22C67"/>
    <w:rsid w:val="00A230B4"/>
    <w:rsid w:val="00A2333F"/>
    <w:rsid w:val="00A23747"/>
    <w:rsid w:val="00A2375A"/>
    <w:rsid w:val="00A238DD"/>
    <w:rsid w:val="00A23B82"/>
    <w:rsid w:val="00A23C51"/>
    <w:rsid w:val="00A23C66"/>
    <w:rsid w:val="00A23C70"/>
    <w:rsid w:val="00A23E9B"/>
    <w:rsid w:val="00A24111"/>
    <w:rsid w:val="00A245E5"/>
    <w:rsid w:val="00A245F5"/>
    <w:rsid w:val="00A2481B"/>
    <w:rsid w:val="00A24FFD"/>
    <w:rsid w:val="00A25710"/>
    <w:rsid w:val="00A25804"/>
    <w:rsid w:val="00A25B32"/>
    <w:rsid w:val="00A25B8B"/>
    <w:rsid w:val="00A25C45"/>
    <w:rsid w:val="00A2603F"/>
    <w:rsid w:val="00A261D5"/>
    <w:rsid w:val="00A26248"/>
    <w:rsid w:val="00A26832"/>
    <w:rsid w:val="00A26973"/>
    <w:rsid w:val="00A27117"/>
    <w:rsid w:val="00A271FD"/>
    <w:rsid w:val="00A27434"/>
    <w:rsid w:val="00A2746E"/>
    <w:rsid w:val="00A27ADF"/>
    <w:rsid w:val="00A27B00"/>
    <w:rsid w:val="00A27CC9"/>
    <w:rsid w:val="00A3037C"/>
    <w:rsid w:val="00A30411"/>
    <w:rsid w:val="00A3095D"/>
    <w:rsid w:val="00A30A57"/>
    <w:rsid w:val="00A30A89"/>
    <w:rsid w:val="00A30CE2"/>
    <w:rsid w:val="00A3149C"/>
    <w:rsid w:val="00A314D2"/>
    <w:rsid w:val="00A31527"/>
    <w:rsid w:val="00A315B2"/>
    <w:rsid w:val="00A31605"/>
    <w:rsid w:val="00A318CC"/>
    <w:rsid w:val="00A3198D"/>
    <w:rsid w:val="00A31EDE"/>
    <w:rsid w:val="00A31F88"/>
    <w:rsid w:val="00A3244E"/>
    <w:rsid w:val="00A32553"/>
    <w:rsid w:val="00A32741"/>
    <w:rsid w:val="00A327CE"/>
    <w:rsid w:val="00A32916"/>
    <w:rsid w:val="00A32981"/>
    <w:rsid w:val="00A32F32"/>
    <w:rsid w:val="00A32F4C"/>
    <w:rsid w:val="00A33171"/>
    <w:rsid w:val="00A3352B"/>
    <w:rsid w:val="00A3357B"/>
    <w:rsid w:val="00A339BF"/>
    <w:rsid w:val="00A33A0B"/>
    <w:rsid w:val="00A33B41"/>
    <w:rsid w:val="00A33D03"/>
    <w:rsid w:val="00A33D11"/>
    <w:rsid w:val="00A33E81"/>
    <w:rsid w:val="00A341EC"/>
    <w:rsid w:val="00A341F3"/>
    <w:rsid w:val="00A34223"/>
    <w:rsid w:val="00A3482A"/>
    <w:rsid w:val="00A34864"/>
    <w:rsid w:val="00A34C8E"/>
    <w:rsid w:val="00A34ECA"/>
    <w:rsid w:val="00A35492"/>
    <w:rsid w:val="00A355CF"/>
    <w:rsid w:val="00A35740"/>
    <w:rsid w:val="00A35A85"/>
    <w:rsid w:val="00A35D94"/>
    <w:rsid w:val="00A35E7B"/>
    <w:rsid w:val="00A35EA4"/>
    <w:rsid w:val="00A361CA"/>
    <w:rsid w:val="00A361E8"/>
    <w:rsid w:val="00A36417"/>
    <w:rsid w:val="00A3645F"/>
    <w:rsid w:val="00A36627"/>
    <w:rsid w:val="00A368DF"/>
    <w:rsid w:val="00A36C50"/>
    <w:rsid w:val="00A36E10"/>
    <w:rsid w:val="00A36F9A"/>
    <w:rsid w:val="00A37342"/>
    <w:rsid w:val="00A3745F"/>
    <w:rsid w:val="00A3791C"/>
    <w:rsid w:val="00A37952"/>
    <w:rsid w:val="00A37BB8"/>
    <w:rsid w:val="00A37D84"/>
    <w:rsid w:val="00A4009C"/>
    <w:rsid w:val="00A40140"/>
    <w:rsid w:val="00A4068A"/>
    <w:rsid w:val="00A40AC6"/>
    <w:rsid w:val="00A41093"/>
    <w:rsid w:val="00A4124D"/>
    <w:rsid w:val="00A414FC"/>
    <w:rsid w:val="00A41753"/>
    <w:rsid w:val="00A41800"/>
    <w:rsid w:val="00A41AEA"/>
    <w:rsid w:val="00A41CA7"/>
    <w:rsid w:val="00A41CBC"/>
    <w:rsid w:val="00A41D4F"/>
    <w:rsid w:val="00A41D94"/>
    <w:rsid w:val="00A41DB6"/>
    <w:rsid w:val="00A41E04"/>
    <w:rsid w:val="00A42154"/>
    <w:rsid w:val="00A421B3"/>
    <w:rsid w:val="00A42222"/>
    <w:rsid w:val="00A4252E"/>
    <w:rsid w:val="00A42676"/>
    <w:rsid w:val="00A42B38"/>
    <w:rsid w:val="00A42C3D"/>
    <w:rsid w:val="00A42E5A"/>
    <w:rsid w:val="00A42E74"/>
    <w:rsid w:val="00A42F7F"/>
    <w:rsid w:val="00A43052"/>
    <w:rsid w:val="00A433C6"/>
    <w:rsid w:val="00A435A7"/>
    <w:rsid w:val="00A43660"/>
    <w:rsid w:val="00A43732"/>
    <w:rsid w:val="00A437EC"/>
    <w:rsid w:val="00A43E8D"/>
    <w:rsid w:val="00A43EC8"/>
    <w:rsid w:val="00A43ED1"/>
    <w:rsid w:val="00A44105"/>
    <w:rsid w:val="00A442B3"/>
    <w:rsid w:val="00A444AD"/>
    <w:rsid w:val="00A445CB"/>
    <w:rsid w:val="00A446C0"/>
    <w:rsid w:val="00A44A8B"/>
    <w:rsid w:val="00A44B1A"/>
    <w:rsid w:val="00A44F47"/>
    <w:rsid w:val="00A450C7"/>
    <w:rsid w:val="00A45135"/>
    <w:rsid w:val="00A4514D"/>
    <w:rsid w:val="00A4525C"/>
    <w:rsid w:val="00A45605"/>
    <w:rsid w:val="00A45937"/>
    <w:rsid w:val="00A45AED"/>
    <w:rsid w:val="00A45ECC"/>
    <w:rsid w:val="00A45F2F"/>
    <w:rsid w:val="00A4601D"/>
    <w:rsid w:val="00A4610A"/>
    <w:rsid w:val="00A4628A"/>
    <w:rsid w:val="00A464D0"/>
    <w:rsid w:val="00A46572"/>
    <w:rsid w:val="00A46AF5"/>
    <w:rsid w:val="00A46EA6"/>
    <w:rsid w:val="00A47093"/>
    <w:rsid w:val="00A4710F"/>
    <w:rsid w:val="00A47469"/>
    <w:rsid w:val="00A47641"/>
    <w:rsid w:val="00A4766E"/>
    <w:rsid w:val="00A47704"/>
    <w:rsid w:val="00A477AF"/>
    <w:rsid w:val="00A47AE9"/>
    <w:rsid w:val="00A47EFD"/>
    <w:rsid w:val="00A5005C"/>
    <w:rsid w:val="00A5073B"/>
    <w:rsid w:val="00A508AF"/>
    <w:rsid w:val="00A50BC5"/>
    <w:rsid w:val="00A50C3E"/>
    <w:rsid w:val="00A5104A"/>
    <w:rsid w:val="00A5131B"/>
    <w:rsid w:val="00A516AB"/>
    <w:rsid w:val="00A519A0"/>
    <w:rsid w:val="00A51A3C"/>
    <w:rsid w:val="00A51A60"/>
    <w:rsid w:val="00A5206C"/>
    <w:rsid w:val="00A52098"/>
    <w:rsid w:val="00A524FB"/>
    <w:rsid w:val="00A527DA"/>
    <w:rsid w:val="00A527F4"/>
    <w:rsid w:val="00A52C19"/>
    <w:rsid w:val="00A530F4"/>
    <w:rsid w:val="00A53158"/>
    <w:rsid w:val="00A53451"/>
    <w:rsid w:val="00A5378C"/>
    <w:rsid w:val="00A537C5"/>
    <w:rsid w:val="00A53DBA"/>
    <w:rsid w:val="00A53EF5"/>
    <w:rsid w:val="00A54233"/>
    <w:rsid w:val="00A54398"/>
    <w:rsid w:val="00A5441C"/>
    <w:rsid w:val="00A54480"/>
    <w:rsid w:val="00A54501"/>
    <w:rsid w:val="00A545B4"/>
    <w:rsid w:val="00A549A9"/>
    <w:rsid w:val="00A54BF9"/>
    <w:rsid w:val="00A54D60"/>
    <w:rsid w:val="00A54EEE"/>
    <w:rsid w:val="00A54F07"/>
    <w:rsid w:val="00A55037"/>
    <w:rsid w:val="00A5586C"/>
    <w:rsid w:val="00A55A3F"/>
    <w:rsid w:val="00A55B5E"/>
    <w:rsid w:val="00A55CE5"/>
    <w:rsid w:val="00A55DE0"/>
    <w:rsid w:val="00A560EE"/>
    <w:rsid w:val="00A56184"/>
    <w:rsid w:val="00A5635A"/>
    <w:rsid w:val="00A5647D"/>
    <w:rsid w:val="00A56882"/>
    <w:rsid w:val="00A56B20"/>
    <w:rsid w:val="00A56B38"/>
    <w:rsid w:val="00A56EE0"/>
    <w:rsid w:val="00A57635"/>
    <w:rsid w:val="00A57706"/>
    <w:rsid w:val="00A578CA"/>
    <w:rsid w:val="00A57AF1"/>
    <w:rsid w:val="00A57CF9"/>
    <w:rsid w:val="00A60177"/>
    <w:rsid w:val="00A60229"/>
    <w:rsid w:val="00A602C0"/>
    <w:rsid w:val="00A604AB"/>
    <w:rsid w:val="00A605EE"/>
    <w:rsid w:val="00A60718"/>
    <w:rsid w:val="00A607DA"/>
    <w:rsid w:val="00A608DC"/>
    <w:rsid w:val="00A60937"/>
    <w:rsid w:val="00A60C28"/>
    <w:rsid w:val="00A60CC1"/>
    <w:rsid w:val="00A60CEC"/>
    <w:rsid w:val="00A60D62"/>
    <w:rsid w:val="00A60E3E"/>
    <w:rsid w:val="00A60E92"/>
    <w:rsid w:val="00A61222"/>
    <w:rsid w:val="00A6136D"/>
    <w:rsid w:val="00A6156C"/>
    <w:rsid w:val="00A615C9"/>
    <w:rsid w:val="00A61775"/>
    <w:rsid w:val="00A61A8C"/>
    <w:rsid w:val="00A61E30"/>
    <w:rsid w:val="00A61F8B"/>
    <w:rsid w:val="00A621A0"/>
    <w:rsid w:val="00A62307"/>
    <w:rsid w:val="00A623BC"/>
    <w:rsid w:val="00A6287C"/>
    <w:rsid w:val="00A62898"/>
    <w:rsid w:val="00A628DC"/>
    <w:rsid w:val="00A62A0F"/>
    <w:rsid w:val="00A62B81"/>
    <w:rsid w:val="00A62DFA"/>
    <w:rsid w:val="00A62EF2"/>
    <w:rsid w:val="00A631B8"/>
    <w:rsid w:val="00A63590"/>
    <w:rsid w:val="00A63848"/>
    <w:rsid w:val="00A6386A"/>
    <w:rsid w:val="00A638AF"/>
    <w:rsid w:val="00A63967"/>
    <w:rsid w:val="00A63979"/>
    <w:rsid w:val="00A63C01"/>
    <w:rsid w:val="00A63CF0"/>
    <w:rsid w:val="00A63E3F"/>
    <w:rsid w:val="00A644AF"/>
    <w:rsid w:val="00A6454B"/>
    <w:rsid w:val="00A64729"/>
    <w:rsid w:val="00A64936"/>
    <w:rsid w:val="00A64A7F"/>
    <w:rsid w:val="00A64D1F"/>
    <w:rsid w:val="00A64D38"/>
    <w:rsid w:val="00A65015"/>
    <w:rsid w:val="00A65116"/>
    <w:rsid w:val="00A65167"/>
    <w:rsid w:val="00A65381"/>
    <w:rsid w:val="00A65502"/>
    <w:rsid w:val="00A6583A"/>
    <w:rsid w:val="00A659BE"/>
    <w:rsid w:val="00A65B7E"/>
    <w:rsid w:val="00A65CCB"/>
    <w:rsid w:val="00A66081"/>
    <w:rsid w:val="00A6618D"/>
    <w:rsid w:val="00A6623E"/>
    <w:rsid w:val="00A6628A"/>
    <w:rsid w:val="00A666EB"/>
    <w:rsid w:val="00A66801"/>
    <w:rsid w:val="00A66970"/>
    <w:rsid w:val="00A66AF9"/>
    <w:rsid w:val="00A66C0A"/>
    <w:rsid w:val="00A6739C"/>
    <w:rsid w:val="00A674AA"/>
    <w:rsid w:val="00A6788E"/>
    <w:rsid w:val="00A67D0D"/>
    <w:rsid w:val="00A70381"/>
    <w:rsid w:val="00A703B3"/>
    <w:rsid w:val="00A704ED"/>
    <w:rsid w:val="00A705A9"/>
    <w:rsid w:val="00A705C4"/>
    <w:rsid w:val="00A70801"/>
    <w:rsid w:val="00A7086C"/>
    <w:rsid w:val="00A70A38"/>
    <w:rsid w:val="00A70BF5"/>
    <w:rsid w:val="00A70D0B"/>
    <w:rsid w:val="00A70D5F"/>
    <w:rsid w:val="00A70DD1"/>
    <w:rsid w:val="00A70EE9"/>
    <w:rsid w:val="00A70EF1"/>
    <w:rsid w:val="00A70FEA"/>
    <w:rsid w:val="00A71052"/>
    <w:rsid w:val="00A7109B"/>
    <w:rsid w:val="00A71426"/>
    <w:rsid w:val="00A716D9"/>
    <w:rsid w:val="00A718D5"/>
    <w:rsid w:val="00A71B57"/>
    <w:rsid w:val="00A71D82"/>
    <w:rsid w:val="00A71F46"/>
    <w:rsid w:val="00A72156"/>
    <w:rsid w:val="00A7228F"/>
    <w:rsid w:val="00A72766"/>
    <w:rsid w:val="00A72800"/>
    <w:rsid w:val="00A728E0"/>
    <w:rsid w:val="00A72B10"/>
    <w:rsid w:val="00A72F49"/>
    <w:rsid w:val="00A730A9"/>
    <w:rsid w:val="00A733B7"/>
    <w:rsid w:val="00A7351C"/>
    <w:rsid w:val="00A73663"/>
    <w:rsid w:val="00A73853"/>
    <w:rsid w:val="00A738FD"/>
    <w:rsid w:val="00A73999"/>
    <w:rsid w:val="00A73DB1"/>
    <w:rsid w:val="00A73ED2"/>
    <w:rsid w:val="00A7417B"/>
    <w:rsid w:val="00A7457C"/>
    <w:rsid w:val="00A74A99"/>
    <w:rsid w:val="00A74D11"/>
    <w:rsid w:val="00A74E57"/>
    <w:rsid w:val="00A74E62"/>
    <w:rsid w:val="00A74F20"/>
    <w:rsid w:val="00A75060"/>
    <w:rsid w:val="00A75396"/>
    <w:rsid w:val="00A75669"/>
    <w:rsid w:val="00A758B0"/>
    <w:rsid w:val="00A75B65"/>
    <w:rsid w:val="00A75C6D"/>
    <w:rsid w:val="00A75C9E"/>
    <w:rsid w:val="00A75F4F"/>
    <w:rsid w:val="00A76394"/>
    <w:rsid w:val="00A765FC"/>
    <w:rsid w:val="00A767BA"/>
    <w:rsid w:val="00A76841"/>
    <w:rsid w:val="00A768E6"/>
    <w:rsid w:val="00A76E0F"/>
    <w:rsid w:val="00A775B3"/>
    <w:rsid w:val="00A77A28"/>
    <w:rsid w:val="00A77FA3"/>
    <w:rsid w:val="00A802C0"/>
    <w:rsid w:val="00A802D9"/>
    <w:rsid w:val="00A8042F"/>
    <w:rsid w:val="00A80626"/>
    <w:rsid w:val="00A806B7"/>
    <w:rsid w:val="00A806CB"/>
    <w:rsid w:val="00A807BC"/>
    <w:rsid w:val="00A8080F"/>
    <w:rsid w:val="00A808AF"/>
    <w:rsid w:val="00A808EB"/>
    <w:rsid w:val="00A8099F"/>
    <w:rsid w:val="00A80CF8"/>
    <w:rsid w:val="00A80EBE"/>
    <w:rsid w:val="00A80F0E"/>
    <w:rsid w:val="00A81134"/>
    <w:rsid w:val="00A812C9"/>
    <w:rsid w:val="00A8144E"/>
    <w:rsid w:val="00A81510"/>
    <w:rsid w:val="00A8164F"/>
    <w:rsid w:val="00A8196A"/>
    <w:rsid w:val="00A81DB0"/>
    <w:rsid w:val="00A81E0F"/>
    <w:rsid w:val="00A824A9"/>
    <w:rsid w:val="00A824F0"/>
    <w:rsid w:val="00A82594"/>
    <w:rsid w:val="00A82B2A"/>
    <w:rsid w:val="00A82E57"/>
    <w:rsid w:val="00A82F1D"/>
    <w:rsid w:val="00A83B53"/>
    <w:rsid w:val="00A83D39"/>
    <w:rsid w:val="00A83D5A"/>
    <w:rsid w:val="00A83DC7"/>
    <w:rsid w:val="00A83E66"/>
    <w:rsid w:val="00A83E80"/>
    <w:rsid w:val="00A84340"/>
    <w:rsid w:val="00A84626"/>
    <w:rsid w:val="00A84872"/>
    <w:rsid w:val="00A84A47"/>
    <w:rsid w:val="00A84BB3"/>
    <w:rsid w:val="00A84C07"/>
    <w:rsid w:val="00A84C6A"/>
    <w:rsid w:val="00A8544B"/>
    <w:rsid w:val="00A859BF"/>
    <w:rsid w:val="00A85BCF"/>
    <w:rsid w:val="00A85DBD"/>
    <w:rsid w:val="00A85DF0"/>
    <w:rsid w:val="00A85E64"/>
    <w:rsid w:val="00A85E9E"/>
    <w:rsid w:val="00A85FC4"/>
    <w:rsid w:val="00A86164"/>
    <w:rsid w:val="00A8630E"/>
    <w:rsid w:val="00A8648A"/>
    <w:rsid w:val="00A865D0"/>
    <w:rsid w:val="00A868F6"/>
    <w:rsid w:val="00A86BCB"/>
    <w:rsid w:val="00A86CB8"/>
    <w:rsid w:val="00A86CE1"/>
    <w:rsid w:val="00A86DCB"/>
    <w:rsid w:val="00A86DCD"/>
    <w:rsid w:val="00A86E64"/>
    <w:rsid w:val="00A870B1"/>
    <w:rsid w:val="00A87204"/>
    <w:rsid w:val="00A8727C"/>
    <w:rsid w:val="00A87340"/>
    <w:rsid w:val="00A873F7"/>
    <w:rsid w:val="00A87579"/>
    <w:rsid w:val="00A879E0"/>
    <w:rsid w:val="00A87B03"/>
    <w:rsid w:val="00A87C4F"/>
    <w:rsid w:val="00A87D71"/>
    <w:rsid w:val="00A90449"/>
    <w:rsid w:val="00A90683"/>
    <w:rsid w:val="00A9075D"/>
    <w:rsid w:val="00A90964"/>
    <w:rsid w:val="00A90AE7"/>
    <w:rsid w:val="00A90CD8"/>
    <w:rsid w:val="00A90D8B"/>
    <w:rsid w:val="00A90F68"/>
    <w:rsid w:val="00A914C4"/>
    <w:rsid w:val="00A914E4"/>
    <w:rsid w:val="00A91794"/>
    <w:rsid w:val="00A91992"/>
    <w:rsid w:val="00A91FBD"/>
    <w:rsid w:val="00A92436"/>
    <w:rsid w:val="00A92456"/>
    <w:rsid w:val="00A92644"/>
    <w:rsid w:val="00A9283C"/>
    <w:rsid w:val="00A92897"/>
    <w:rsid w:val="00A92899"/>
    <w:rsid w:val="00A928AC"/>
    <w:rsid w:val="00A92963"/>
    <w:rsid w:val="00A92A79"/>
    <w:rsid w:val="00A92A92"/>
    <w:rsid w:val="00A92C03"/>
    <w:rsid w:val="00A92D38"/>
    <w:rsid w:val="00A92D97"/>
    <w:rsid w:val="00A92FFE"/>
    <w:rsid w:val="00A93038"/>
    <w:rsid w:val="00A9335F"/>
    <w:rsid w:val="00A934BA"/>
    <w:rsid w:val="00A9355B"/>
    <w:rsid w:val="00A9381A"/>
    <w:rsid w:val="00A938C7"/>
    <w:rsid w:val="00A938F9"/>
    <w:rsid w:val="00A93C0C"/>
    <w:rsid w:val="00A93D5B"/>
    <w:rsid w:val="00A93DDD"/>
    <w:rsid w:val="00A93E02"/>
    <w:rsid w:val="00A93F58"/>
    <w:rsid w:val="00A9401B"/>
    <w:rsid w:val="00A9426C"/>
    <w:rsid w:val="00A9427D"/>
    <w:rsid w:val="00A942C5"/>
    <w:rsid w:val="00A9434C"/>
    <w:rsid w:val="00A946A0"/>
    <w:rsid w:val="00A946E4"/>
    <w:rsid w:val="00A94827"/>
    <w:rsid w:val="00A94832"/>
    <w:rsid w:val="00A94938"/>
    <w:rsid w:val="00A94AA9"/>
    <w:rsid w:val="00A94CC3"/>
    <w:rsid w:val="00A95143"/>
    <w:rsid w:val="00A95362"/>
    <w:rsid w:val="00A95414"/>
    <w:rsid w:val="00A95788"/>
    <w:rsid w:val="00A957BC"/>
    <w:rsid w:val="00A95992"/>
    <w:rsid w:val="00A95A3D"/>
    <w:rsid w:val="00A95BB1"/>
    <w:rsid w:val="00A95F08"/>
    <w:rsid w:val="00A95F6E"/>
    <w:rsid w:val="00A960BF"/>
    <w:rsid w:val="00A96116"/>
    <w:rsid w:val="00A9633D"/>
    <w:rsid w:val="00A963BD"/>
    <w:rsid w:val="00A96895"/>
    <w:rsid w:val="00A969C4"/>
    <w:rsid w:val="00A96AD1"/>
    <w:rsid w:val="00A96BD3"/>
    <w:rsid w:val="00A96CBB"/>
    <w:rsid w:val="00A971DD"/>
    <w:rsid w:val="00A9731C"/>
    <w:rsid w:val="00A976AB"/>
    <w:rsid w:val="00A97722"/>
    <w:rsid w:val="00A97803"/>
    <w:rsid w:val="00A97902"/>
    <w:rsid w:val="00A97C05"/>
    <w:rsid w:val="00A97D8B"/>
    <w:rsid w:val="00A97DE3"/>
    <w:rsid w:val="00AA0064"/>
    <w:rsid w:val="00AA01A6"/>
    <w:rsid w:val="00AA049A"/>
    <w:rsid w:val="00AA0718"/>
    <w:rsid w:val="00AA0BF4"/>
    <w:rsid w:val="00AA0D11"/>
    <w:rsid w:val="00AA0EED"/>
    <w:rsid w:val="00AA1168"/>
    <w:rsid w:val="00AA1576"/>
    <w:rsid w:val="00AA159C"/>
    <w:rsid w:val="00AA19EC"/>
    <w:rsid w:val="00AA1B0C"/>
    <w:rsid w:val="00AA1DD0"/>
    <w:rsid w:val="00AA1E4F"/>
    <w:rsid w:val="00AA1ED7"/>
    <w:rsid w:val="00AA21E4"/>
    <w:rsid w:val="00AA2246"/>
    <w:rsid w:val="00AA22DB"/>
    <w:rsid w:val="00AA248C"/>
    <w:rsid w:val="00AA281C"/>
    <w:rsid w:val="00AA285F"/>
    <w:rsid w:val="00AA32EC"/>
    <w:rsid w:val="00AA3593"/>
    <w:rsid w:val="00AA360A"/>
    <w:rsid w:val="00AA36BB"/>
    <w:rsid w:val="00AA3918"/>
    <w:rsid w:val="00AA3953"/>
    <w:rsid w:val="00AA3A7F"/>
    <w:rsid w:val="00AA3A95"/>
    <w:rsid w:val="00AA3C3E"/>
    <w:rsid w:val="00AA3E10"/>
    <w:rsid w:val="00AA4287"/>
    <w:rsid w:val="00AA42A3"/>
    <w:rsid w:val="00AA43CB"/>
    <w:rsid w:val="00AA4480"/>
    <w:rsid w:val="00AA44CA"/>
    <w:rsid w:val="00AA486C"/>
    <w:rsid w:val="00AA48AB"/>
    <w:rsid w:val="00AA4AB3"/>
    <w:rsid w:val="00AA4E31"/>
    <w:rsid w:val="00AA4EE1"/>
    <w:rsid w:val="00AA4F93"/>
    <w:rsid w:val="00AA509C"/>
    <w:rsid w:val="00AA5278"/>
    <w:rsid w:val="00AA533D"/>
    <w:rsid w:val="00AA543E"/>
    <w:rsid w:val="00AA5450"/>
    <w:rsid w:val="00AA5483"/>
    <w:rsid w:val="00AA57AC"/>
    <w:rsid w:val="00AA5C3E"/>
    <w:rsid w:val="00AA5CF4"/>
    <w:rsid w:val="00AA5CF5"/>
    <w:rsid w:val="00AA5E03"/>
    <w:rsid w:val="00AA5EB8"/>
    <w:rsid w:val="00AA5FC7"/>
    <w:rsid w:val="00AA608B"/>
    <w:rsid w:val="00AA6324"/>
    <w:rsid w:val="00AA6AF1"/>
    <w:rsid w:val="00AA7116"/>
    <w:rsid w:val="00AA7668"/>
    <w:rsid w:val="00AA76F8"/>
    <w:rsid w:val="00AA7725"/>
    <w:rsid w:val="00AA7C9E"/>
    <w:rsid w:val="00AB016B"/>
    <w:rsid w:val="00AB01BF"/>
    <w:rsid w:val="00AB02AF"/>
    <w:rsid w:val="00AB0446"/>
    <w:rsid w:val="00AB051E"/>
    <w:rsid w:val="00AB0668"/>
    <w:rsid w:val="00AB06AE"/>
    <w:rsid w:val="00AB0802"/>
    <w:rsid w:val="00AB0B8F"/>
    <w:rsid w:val="00AB0D6A"/>
    <w:rsid w:val="00AB0ECF"/>
    <w:rsid w:val="00AB107A"/>
    <w:rsid w:val="00AB1088"/>
    <w:rsid w:val="00AB111E"/>
    <w:rsid w:val="00AB1127"/>
    <w:rsid w:val="00AB1175"/>
    <w:rsid w:val="00AB1183"/>
    <w:rsid w:val="00AB1559"/>
    <w:rsid w:val="00AB159C"/>
    <w:rsid w:val="00AB1813"/>
    <w:rsid w:val="00AB1A71"/>
    <w:rsid w:val="00AB1CA9"/>
    <w:rsid w:val="00AB1D3A"/>
    <w:rsid w:val="00AB1D3C"/>
    <w:rsid w:val="00AB24ED"/>
    <w:rsid w:val="00AB29CF"/>
    <w:rsid w:val="00AB2A88"/>
    <w:rsid w:val="00AB2D74"/>
    <w:rsid w:val="00AB2E9E"/>
    <w:rsid w:val="00AB3064"/>
    <w:rsid w:val="00AB308A"/>
    <w:rsid w:val="00AB3146"/>
    <w:rsid w:val="00AB356B"/>
    <w:rsid w:val="00AB358D"/>
    <w:rsid w:val="00AB35B3"/>
    <w:rsid w:val="00AB366C"/>
    <w:rsid w:val="00AB3684"/>
    <w:rsid w:val="00AB3A21"/>
    <w:rsid w:val="00AB4003"/>
    <w:rsid w:val="00AB4304"/>
    <w:rsid w:val="00AB443C"/>
    <w:rsid w:val="00AB45F1"/>
    <w:rsid w:val="00AB46E2"/>
    <w:rsid w:val="00AB487B"/>
    <w:rsid w:val="00AB49A9"/>
    <w:rsid w:val="00AB4A28"/>
    <w:rsid w:val="00AB4DA6"/>
    <w:rsid w:val="00AB4E99"/>
    <w:rsid w:val="00AB4F1A"/>
    <w:rsid w:val="00AB4FF4"/>
    <w:rsid w:val="00AB5104"/>
    <w:rsid w:val="00AB51BA"/>
    <w:rsid w:val="00AB522D"/>
    <w:rsid w:val="00AB562A"/>
    <w:rsid w:val="00AB581D"/>
    <w:rsid w:val="00AB58B7"/>
    <w:rsid w:val="00AB5CD5"/>
    <w:rsid w:val="00AB5D6C"/>
    <w:rsid w:val="00AB5D83"/>
    <w:rsid w:val="00AB5E1F"/>
    <w:rsid w:val="00AB6005"/>
    <w:rsid w:val="00AB60FF"/>
    <w:rsid w:val="00AB623B"/>
    <w:rsid w:val="00AB62F6"/>
    <w:rsid w:val="00AB6734"/>
    <w:rsid w:val="00AB693E"/>
    <w:rsid w:val="00AB6A69"/>
    <w:rsid w:val="00AB6C86"/>
    <w:rsid w:val="00AB6E25"/>
    <w:rsid w:val="00AB6EE6"/>
    <w:rsid w:val="00AB7278"/>
    <w:rsid w:val="00AB7401"/>
    <w:rsid w:val="00AB75A2"/>
    <w:rsid w:val="00AB7818"/>
    <w:rsid w:val="00AB782F"/>
    <w:rsid w:val="00AB7907"/>
    <w:rsid w:val="00AB7AC0"/>
    <w:rsid w:val="00AB7B53"/>
    <w:rsid w:val="00AB7E29"/>
    <w:rsid w:val="00AB7FC2"/>
    <w:rsid w:val="00AC037D"/>
    <w:rsid w:val="00AC04A6"/>
    <w:rsid w:val="00AC04FE"/>
    <w:rsid w:val="00AC05F0"/>
    <w:rsid w:val="00AC0723"/>
    <w:rsid w:val="00AC093F"/>
    <w:rsid w:val="00AC0DED"/>
    <w:rsid w:val="00AC0F54"/>
    <w:rsid w:val="00AC118A"/>
    <w:rsid w:val="00AC1209"/>
    <w:rsid w:val="00AC1796"/>
    <w:rsid w:val="00AC1DE4"/>
    <w:rsid w:val="00AC2103"/>
    <w:rsid w:val="00AC215E"/>
    <w:rsid w:val="00AC2470"/>
    <w:rsid w:val="00AC2532"/>
    <w:rsid w:val="00AC2534"/>
    <w:rsid w:val="00AC2933"/>
    <w:rsid w:val="00AC2AB8"/>
    <w:rsid w:val="00AC2ABF"/>
    <w:rsid w:val="00AC2ACF"/>
    <w:rsid w:val="00AC2C8D"/>
    <w:rsid w:val="00AC2D28"/>
    <w:rsid w:val="00AC2F31"/>
    <w:rsid w:val="00AC300D"/>
    <w:rsid w:val="00AC303B"/>
    <w:rsid w:val="00AC31C1"/>
    <w:rsid w:val="00AC3570"/>
    <w:rsid w:val="00AC3616"/>
    <w:rsid w:val="00AC37A6"/>
    <w:rsid w:val="00AC3978"/>
    <w:rsid w:val="00AC3B03"/>
    <w:rsid w:val="00AC3B93"/>
    <w:rsid w:val="00AC3C68"/>
    <w:rsid w:val="00AC3E62"/>
    <w:rsid w:val="00AC4057"/>
    <w:rsid w:val="00AC407D"/>
    <w:rsid w:val="00AC414A"/>
    <w:rsid w:val="00AC44A0"/>
    <w:rsid w:val="00AC4621"/>
    <w:rsid w:val="00AC462B"/>
    <w:rsid w:val="00AC46CE"/>
    <w:rsid w:val="00AC4864"/>
    <w:rsid w:val="00AC4893"/>
    <w:rsid w:val="00AC4A7B"/>
    <w:rsid w:val="00AC5028"/>
    <w:rsid w:val="00AC5041"/>
    <w:rsid w:val="00AC5301"/>
    <w:rsid w:val="00AC556E"/>
    <w:rsid w:val="00AC55AD"/>
    <w:rsid w:val="00AC561A"/>
    <w:rsid w:val="00AC5679"/>
    <w:rsid w:val="00AC5684"/>
    <w:rsid w:val="00AC5702"/>
    <w:rsid w:val="00AC575E"/>
    <w:rsid w:val="00AC5BD7"/>
    <w:rsid w:val="00AC5D2E"/>
    <w:rsid w:val="00AC5D40"/>
    <w:rsid w:val="00AC5D66"/>
    <w:rsid w:val="00AC5FEE"/>
    <w:rsid w:val="00AC6384"/>
    <w:rsid w:val="00AC6509"/>
    <w:rsid w:val="00AC680B"/>
    <w:rsid w:val="00AC690C"/>
    <w:rsid w:val="00AC6A6B"/>
    <w:rsid w:val="00AC6B63"/>
    <w:rsid w:val="00AC6CE5"/>
    <w:rsid w:val="00AC6D1F"/>
    <w:rsid w:val="00AC6D6E"/>
    <w:rsid w:val="00AC6F43"/>
    <w:rsid w:val="00AC6F68"/>
    <w:rsid w:val="00AC6F6A"/>
    <w:rsid w:val="00AC6F99"/>
    <w:rsid w:val="00AC6FE5"/>
    <w:rsid w:val="00AC750E"/>
    <w:rsid w:val="00AC77EC"/>
    <w:rsid w:val="00AC78E4"/>
    <w:rsid w:val="00AC7A21"/>
    <w:rsid w:val="00AC7C2F"/>
    <w:rsid w:val="00AC7E47"/>
    <w:rsid w:val="00AD0109"/>
    <w:rsid w:val="00AD01F0"/>
    <w:rsid w:val="00AD0348"/>
    <w:rsid w:val="00AD05D9"/>
    <w:rsid w:val="00AD07C2"/>
    <w:rsid w:val="00AD085C"/>
    <w:rsid w:val="00AD08AC"/>
    <w:rsid w:val="00AD09E4"/>
    <w:rsid w:val="00AD0A28"/>
    <w:rsid w:val="00AD0C96"/>
    <w:rsid w:val="00AD0F13"/>
    <w:rsid w:val="00AD106B"/>
    <w:rsid w:val="00AD10E0"/>
    <w:rsid w:val="00AD1278"/>
    <w:rsid w:val="00AD12B4"/>
    <w:rsid w:val="00AD1479"/>
    <w:rsid w:val="00AD1928"/>
    <w:rsid w:val="00AD1A49"/>
    <w:rsid w:val="00AD1B18"/>
    <w:rsid w:val="00AD1B69"/>
    <w:rsid w:val="00AD1BC5"/>
    <w:rsid w:val="00AD1C53"/>
    <w:rsid w:val="00AD1FAC"/>
    <w:rsid w:val="00AD2008"/>
    <w:rsid w:val="00AD2029"/>
    <w:rsid w:val="00AD235D"/>
    <w:rsid w:val="00AD236A"/>
    <w:rsid w:val="00AD276F"/>
    <w:rsid w:val="00AD309F"/>
    <w:rsid w:val="00AD3220"/>
    <w:rsid w:val="00AD32AF"/>
    <w:rsid w:val="00AD353B"/>
    <w:rsid w:val="00AD35F6"/>
    <w:rsid w:val="00AD37A9"/>
    <w:rsid w:val="00AD39F3"/>
    <w:rsid w:val="00AD3A8C"/>
    <w:rsid w:val="00AD3AA6"/>
    <w:rsid w:val="00AD3BF6"/>
    <w:rsid w:val="00AD3E10"/>
    <w:rsid w:val="00AD3F8E"/>
    <w:rsid w:val="00AD40E5"/>
    <w:rsid w:val="00AD41FD"/>
    <w:rsid w:val="00AD46F5"/>
    <w:rsid w:val="00AD47EA"/>
    <w:rsid w:val="00AD4AB4"/>
    <w:rsid w:val="00AD4E96"/>
    <w:rsid w:val="00AD5447"/>
    <w:rsid w:val="00AD54A6"/>
    <w:rsid w:val="00AD54C9"/>
    <w:rsid w:val="00AD5625"/>
    <w:rsid w:val="00AD57B9"/>
    <w:rsid w:val="00AD5965"/>
    <w:rsid w:val="00AD5E16"/>
    <w:rsid w:val="00AD5EF2"/>
    <w:rsid w:val="00AD6253"/>
    <w:rsid w:val="00AD62A5"/>
    <w:rsid w:val="00AD64D4"/>
    <w:rsid w:val="00AD687D"/>
    <w:rsid w:val="00AD6903"/>
    <w:rsid w:val="00AD6A0A"/>
    <w:rsid w:val="00AD6D2E"/>
    <w:rsid w:val="00AD6D8F"/>
    <w:rsid w:val="00AD6E06"/>
    <w:rsid w:val="00AD6FC8"/>
    <w:rsid w:val="00AD71B8"/>
    <w:rsid w:val="00AD72A3"/>
    <w:rsid w:val="00AD731C"/>
    <w:rsid w:val="00AD732E"/>
    <w:rsid w:val="00AD736C"/>
    <w:rsid w:val="00AD7499"/>
    <w:rsid w:val="00AD77E0"/>
    <w:rsid w:val="00AD7865"/>
    <w:rsid w:val="00AD7914"/>
    <w:rsid w:val="00AD7AB6"/>
    <w:rsid w:val="00AE00F9"/>
    <w:rsid w:val="00AE0572"/>
    <w:rsid w:val="00AE063E"/>
    <w:rsid w:val="00AE0CCD"/>
    <w:rsid w:val="00AE1077"/>
    <w:rsid w:val="00AE11FE"/>
    <w:rsid w:val="00AE139C"/>
    <w:rsid w:val="00AE14CE"/>
    <w:rsid w:val="00AE1641"/>
    <w:rsid w:val="00AE1729"/>
    <w:rsid w:val="00AE18FE"/>
    <w:rsid w:val="00AE195A"/>
    <w:rsid w:val="00AE1E66"/>
    <w:rsid w:val="00AE2064"/>
    <w:rsid w:val="00AE225D"/>
    <w:rsid w:val="00AE239E"/>
    <w:rsid w:val="00AE246A"/>
    <w:rsid w:val="00AE2533"/>
    <w:rsid w:val="00AE269E"/>
    <w:rsid w:val="00AE27CD"/>
    <w:rsid w:val="00AE2820"/>
    <w:rsid w:val="00AE2C8D"/>
    <w:rsid w:val="00AE2CFD"/>
    <w:rsid w:val="00AE2D28"/>
    <w:rsid w:val="00AE2D4E"/>
    <w:rsid w:val="00AE2FCD"/>
    <w:rsid w:val="00AE31FF"/>
    <w:rsid w:val="00AE32F8"/>
    <w:rsid w:val="00AE32FC"/>
    <w:rsid w:val="00AE3709"/>
    <w:rsid w:val="00AE371B"/>
    <w:rsid w:val="00AE3DA0"/>
    <w:rsid w:val="00AE3EF9"/>
    <w:rsid w:val="00AE3F22"/>
    <w:rsid w:val="00AE3FF4"/>
    <w:rsid w:val="00AE406D"/>
    <w:rsid w:val="00AE4103"/>
    <w:rsid w:val="00AE41E2"/>
    <w:rsid w:val="00AE424C"/>
    <w:rsid w:val="00AE42DF"/>
    <w:rsid w:val="00AE4559"/>
    <w:rsid w:val="00AE496B"/>
    <w:rsid w:val="00AE4B1F"/>
    <w:rsid w:val="00AE4B88"/>
    <w:rsid w:val="00AE4C2D"/>
    <w:rsid w:val="00AE4CE0"/>
    <w:rsid w:val="00AE4F00"/>
    <w:rsid w:val="00AE5071"/>
    <w:rsid w:val="00AE536F"/>
    <w:rsid w:val="00AE584A"/>
    <w:rsid w:val="00AE59C4"/>
    <w:rsid w:val="00AE59EF"/>
    <w:rsid w:val="00AE5E5E"/>
    <w:rsid w:val="00AE5FA4"/>
    <w:rsid w:val="00AE60F4"/>
    <w:rsid w:val="00AE6157"/>
    <w:rsid w:val="00AE615B"/>
    <w:rsid w:val="00AE6332"/>
    <w:rsid w:val="00AE6BC4"/>
    <w:rsid w:val="00AE6C5B"/>
    <w:rsid w:val="00AE6CBB"/>
    <w:rsid w:val="00AE6F90"/>
    <w:rsid w:val="00AE6FA6"/>
    <w:rsid w:val="00AE737F"/>
    <w:rsid w:val="00AE7751"/>
    <w:rsid w:val="00AE781B"/>
    <w:rsid w:val="00AE7981"/>
    <w:rsid w:val="00AE7D87"/>
    <w:rsid w:val="00AF01FF"/>
    <w:rsid w:val="00AF054B"/>
    <w:rsid w:val="00AF06B7"/>
    <w:rsid w:val="00AF06EB"/>
    <w:rsid w:val="00AF0740"/>
    <w:rsid w:val="00AF0BD0"/>
    <w:rsid w:val="00AF0D4F"/>
    <w:rsid w:val="00AF1073"/>
    <w:rsid w:val="00AF11F7"/>
    <w:rsid w:val="00AF1709"/>
    <w:rsid w:val="00AF1C2A"/>
    <w:rsid w:val="00AF206B"/>
    <w:rsid w:val="00AF21EE"/>
    <w:rsid w:val="00AF2389"/>
    <w:rsid w:val="00AF2553"/>
    <w:rsid w:val="00AF2649"/>
    <w:rsid w:val="00AF2B47"/>
    <w:rsid w:val="00AF2EFE"/>
    <w:rsid w:val="00AF2F14"/>
    <w:rsid w:val="00AF306A"/>
    <w:rsid w:val="00AF318C"/>
    <w:rsid w:val="00AF3481"/>
    <w:rsid w:val="00AF349E"/>
    <w:rsid w:val="00AF34D2"/>
    <w:rsid w:val="00AF37AD"/>
    <w:rsid w:val="00AF3AB0"/>
    <w:rsid w:val="00AF3AD4"/>
    <w:rsid w:val="00AF3B64"/>
    <w:rsid w:val="00AF3C35"/>
    <w:rsid w:val="00AF4549"/>
    <w:rsid w:val="00AF45DE"/>
    <w:rsid w:val="00AF4A0F"/>
    <w:rsid w:val="00AF4A44"/>
    <w:rsid w:val="00AF4E4D"/>
    <w:rsid w:val="00AF5017"/>
    <w:rsid w:val="00AF551D"/>
    <w:rsid w:val="00AF55E7"/>
    <w:rsid w:val="00AF57F5"/>
    <w:rsid w:val="00AF5877"/>
    <w:rsid w:val="00AF5CB6"/>
    <w:rsid w:val="00AF5E99"/>
    <w:rsid w:val="00AF6383"/>
    <w:rsid w:val="00AF6463"/>
    <w:rsid w:val="00AF6662"/>
    <w:rsid w:val="00AF66F0"/>
    <w:rsid w:val="00AF6C56"/>
    <w:rsid w:val="00AF6D73"/>
    <w:rsid w:val="00AF6F5B"/>
    <w:rsid w:val="00AF6F70"/>
    <w:rsid w:val="00AF7271"/>
    <w:rsid w:val="00AF728B"/>
    <w:rsid w:val="00AF7455"/>
    <w:rsid w:val="00AF7557"/>
    <w:rsid w:val="00AF77B8"/>
    <w:rsid w:val="00AF7BDA"/>
    <w:rsid w:val="00AF7C55"/>
    <w:rsid w:val="00AF7ED0"/>
    <w:rsid w:val="00B00497"/>
    <w:rsid w:val="00B0052E"/>
    <w:rsid w:val="00B0073F"/>
    <w:rsid w:val="00B00860"/>
    <w:rsid w:val="00B00924"/>
    <w:rsid w:val="00B009B2"/>
    <w:rsid w:val="00B009EC"/>
    <w:rsid w:val="00B0107C"/>
    <w:rsid w:val="00B01389"/>
    <w:rsid w:val="00B01433"/>
    <w:rsid w:val="00B01590"/>
    <w:rsid w:val="00B01620"/>
    <w:rsid w:val="00B0181B"/>
    <w:rsid w:val="00B01985"/>
    <w:rsid w:val="00B019D4"/>
    <w:rsid w:val="00B01C25"/>
    <w:rsid w:val="00B01E1D"/>
    <w:rsid w:val="00B022DB"/>
    <w:rsid w:val="00B0291F"/>
    <w:rsid w:val="00B02E36"/>
    <w:rsid w:val="00B02E68"/>
    <w:rsid w:val="00B02EAB"/>
    <w:rsid w:val="00B02F72"/>
    <w:rsid w:val="00B03090"/>
    <w:rsid w:val="00B03997"/>
    <w:rsid w:val="00B039D2"/>
    <w:rsid w:val="00B03AA1"/>
    <w:rsid w:val="00B04016"/>
    <w:rsid w:val="00B040A7"/>
    <w:rsid w:val="00B0421F"/>
    <w:rsid w:val="00B04D9C"/>
    <w:rsid w:val="00B0503C"/>
    <w:rsid w:val="00B0534D"/>
    <w:rsid w:val="00B05437"/>
    <w:rsid w:val="00B05553"/>
    <w:rsid w:val="00B05594"/>
    <w:rsid w:val="00B0608E"/>
    <w:rsid w:val="00B0609E"/>
    <w:rsid w:val="00B060EA"/>
    <w:rsid w:val="00B0632D"/>
    <w:rsid w:val="00B06389"/>
    <w:rsid w:val="00B063C7"/>
    <w:rsid w:val="00B065B3"/>
    <w:rsid w:val="00B06783"/>
    <w:rsid w:val="00B069AA"/>
    <w:rsid w:val="00B07056"/>
    <w:rsid w:val="00B07330"/>
    <w:rsid w:val="00B07436"/>
    <w:rsid w:val="00B07684"/>
    <w:rsid w:val="00B078A7"/>
    <w:rsid w:val="00B07925"/>
    <w:rsid w:val="00B07B82"/>
    <w:rsid w:val="00B07E20"/>
    <w:rsid w:val="00B10096"/>
    <w:rsid w:val="00B1009F"/>
    <w:rsid w:val="00B10129"/>
    <w:rsid w:val="00B10174"/>
    <w:rsid w:val="00B103D6"/>
    <w:rsid w:val="00B104F0"/>
    <w:rsid w:val="00B1074C"/>
    <w:rsid w:val="00B10A7D"/>
    <w:rsid w:val="00B10C7C"/>
    <w:rsid w:val="00B10C8C"/>
    <w:rsid w:val="00B10CAB"/>
    <w:rsid w:val="00B10CB6"/>
    <w:rsid w:val="00B10D0A"/>
    <w:rsid w:val="00B10EA8"/>
    <w:rsid w:val="00B10EC3"/>
    <w:rsid w:val="00B10EC6"/>
    <w:rsid w:val="00B10FEB"/>
    <w:rsid w:val="00B11119"/>
    <w:rsid w:val="00B1129B"/>
    <w:rsid w:val="00B11385"/>
    <w:rsid w:val="00B115F8"/>
    <w:rsid w:val="00B11873"/>
    <w:rsid w:val="00B11881"/>
    <w:rsid w:val="00B11997"/>
    <w:rsid w:val="00B11C65"/>
    <w:rsid w:val="00B11E17"/>
    <w:rsid w:val="00B120EB"/>
    <w:rsid w:val="00B12132"/>
    <w:rsid w:val="00B121EB"/>
    <w:rsid w:val="00B123A4"/>
    <w:rsid w:val="00B123DF"/>
    <w:rsid w:val="00B12949"/>
    <w:rsid w:val="00B12A11"/>
    <w:rsid w:val="00B12FE4"/>
    <w:rsid w:val="00B131C0"/>
    <w:rsid w:val="00B134FE"/>
    <w:rsid w:val="00B1361F"/>
    <w:rsid w:val="00B13AB0"/>
    <w:rsid w:val="00B13B1B"/>
    <w:rsid w:val="00B13C28"/>
    <w:rsid w:val="00B13C81"/>
    <w:rsid w:val="00B13D40"/>
    <w:rsid w:val="00B13DCB"/>
    <w:rsid w:val="00B13E01"/>
    <w:rsid w:val="00B14161"/>
    <w:rsid w:val="00B141AD"/>
    <w:rsid w:val="00B142D1"/>
    <w:rsid w:val="00B14383"/>
    <w:rsid w:val="00B144F6"/>
    <w:rsid w:val="00B14575"/>
    <w:rsid w:val="00B14631"/>
    <w:rsid w:val="00B146D8"/>
    <w:rsid w:val="00B1491D"/>
    <w:rsid w:val="00B149DE"/>
    <w:rsid w:val="00B14A47"/>
    <w:rsid w:val="00B14A99"/>
    <w:rsid w:val="00B14FE8"/>
    <w:rsid w:val="00B151A2"/>
    <w:rsid w:val="00B152C5"/>
    <w:rsid w:val="00B15348"/>
    <w:rsid w:val="00B1553D"/>
    <w:rsid w:val="00B15721"/>
    <w:rsid w:val="00B1576A"/>
    <w:rsid w:val="00B15896"/>
    <w:rsid w:val="00B15EFF"/>
    <w:rsid w:val="00B16453"/>
    <w:rsid w:val="00B164B6"/>
    <w:rsid w:val="00B16DED"/>
    <w:rsid w:val="00B16E51"/>
    <w:rsid w:val="00B1707F"/>
    <w:rsid w:val="00B171C9"/>
    <w:rsid w:val="00B17314"/>
    <w:rsid w:val="00B17463"/>
    <w:rsid w:val="00B174C3"/>
    <w:rsid w:val="00B17767"/>
    <w:rsid w:val="00B17790"/>
    <w:rsid w:val="00B178EC"/>
    <w:rsid w:val="00B17971"/>
    <w:rsid w:val="00B17C12"/>
    <w:rsid w:val="00B17C55"/>
    <w:rsid w:val="00B2010D"/>
    <w:rsid w:val="00B202E0"/>
    <w:rsid w:val="00B20514"/>
    <w:rsid w:val="00B20829"/>
    <w:rsid w:val="00B2098B"/>
    <w:rsid w:val="00B2099B"/>
    <w:rsid w:val="00B20B33"/>
    <w:rsid w:val="00B20D3F"/>
    <w:rsid w:val="00B211D9"/>
    <w:rsid w:val="00B211E0"/>
    <w:rsid w:val="00B212CE"/>
    <w:rsid w:val="00B21329"/>
    <w:rsid w:val="00B213DA"/>
    <w:rsid w:val="00B21532"/>
    <w:rsid w:val="00B21A46"/>
    <w:rsid w:val="00B21C31"/>
    <w:rsid w:val="00B21D54"/>
    <w:rsid w:val="00B21E7D"/>
    <w:rsid w:val="00B223AB"/>
    <w:rsid w:val="00B22479"/>
    <w:rsid w:val="00B225CA"/>
    <w:rsid w:val="00B22A4E"/>
    <w:rsid w:val="00B22BD7"/>
    <w:rsid w:val="00B22ED0"/>
    <w:rsid w:val="00B2300D"/>
    <w:rsid w:val="00B230B5"/>
    <w:rsid w:val="00B23306"/>
    <w:rsid w:val="00B23378"/>
    <w:rsid w:val="00B233C4"/>
    <w:rsid w:val="00B2347E"/>
    <w:rsid w:val="00B237B9"/>
    <w:rsid w:val="00B239FF"/>
    <w:rsid w:val="00B23D45"/>
    <w:rsid w:val="00B23E4C"/>
    <w:rsid w:val="00B23EC5"/>
    <w:rsid w:val="00B240A6"/>
    <w:rsid w:val="00B243E0"/>
    <w:rsid w:val="00B24580"/>
    <w:rsid w:val="00B24997"/>
    <w:rsid w:val="00B24BCE"/>
    <w:rsid w:val="00B25342"/>
    <w:rsid w:val="00B254CF"/>
    <w:rsid w:val="00B25B06"/>
    <w:rsid w:val="00B25B81"/>
    <w:rsid w:val="00B25C35"/>
    <w:rsid w:val="00B25C6C"/>
    <w:rsid w:val="00B25FD3"/>
    <w:rsid w:val="00B261E6"/>
    <w:rsid w:val="00B268E0"/>
    <w:rsid w:val="00B26909"/>
    <w:rsid w:val="00B26A48"/>
    <w:rsid w:val="00B26D55"/>
    <w:rsid w:val="00B26EDF"/>
    <w:rsid w:val="00B26F08"/>
    <w:rsid w:val="00B26F10"/>
    <w:rsid w:val="00B27252"/>
    <w:rsid w:val="00B2777B"/>
    <w:rsid w:val="00B27A5A"/>
    <w:rsid w:val="00B27C62"/>
    <w:rsid w:val="00B27DF1"/>
    <w:rsid w:val="00B27E01"/>
    <w:rsid w:val="00B27F63"/>
    <w:rsid w:val="00B3039D"/>
    <w:rsid w:val="00B305B7"/>
    <w:rsid w:val="00B30B45"/>
    <w:rsid w:val="00B30DAC"/>
    <w:rsid w:val="00B30DBA"/>
    <w:rsid w:val="00B30F10"/>
    <w:rsid w:val="00B31394"/>
    <w:rsid w:val="00B31398"/>
    <w:rsid w:val="00B313B6"/>
    <w:rsid w:val="00B313CB"/>
    <w:rsid w:val="00B3149C"/>
    <w:rsid w:val="00B3160F"/>
    <w:rsid w:val="00B319A0"/>
    <w:rsid w:val="00B319CD"/>
    <w:rsid w:val="00B31C73"/>
    <w:rsid w:val="00B31D2F"/>
    <w:rsid w:val="00B31D9B"/>
    <w:rsid w:val="00B31EDB"/>
    <w:rsid w:val="00B31F5D"/>
    <w:rsid w:val="00B3229D"/>
    <w:rsid w:val="00B322D0"/>
    <w:rsid w:val="00B3230B"/>
    <w:rsid w:val="00B325BE"/>
    <w:rsid w:val="00B32A29"/>
    <w:rsid w:val="00B32DDA"/>
    <w:rsid w:val="00B33132"/>
    <w:rsid w:val="00B33193"/>
    <w:rsid w:val="00B337B9"/>
    <w:rsid w:val="00B3384C"/>
    <w:rsid w:val="00B33BFF"/>
    <w:rsid w:val="00B34119"/>
    <w:rsid w:val="00B3414B"/>
    <w:rsid w:val="00B3423A"/>
    <w:rsid w:val="00B344E4"/>
    <w:rsid w:val="00B3452F"/>
    <w:rsid w:val="00B346D5"/>
    <w:rsid w:val="00B3475D"/>
    <w:rsid w:val="00B3489B"/>
    <w:rsid w:val="00B34C46"/>
    <w:rsid w:val="00B34E09"/>
    <w:rsid w:val="00B34E82"/>
    <w:rsid w:val="00B34EBA"/>
    <w:rsid w:val="00B3543E"/>
    <w:rsid w:val="00B35557"/>
    <w:rsid w:val="00B35756"/>
    <w:rsid w:val="00B36657"/>
    <w:rsid w:val="00B36BC4"/>
    <w:rsid w:val="00B36CA7"/>
    <w:rsid w:val="00B36EF5"/>
    <w:rsid w:val="00B37183"/>
    <w:rsid w:val="00B372BA"/>
    <w:rsid w:val="00B37554"/>
    <w:rsid w:val="00B37586"/>
    <w:rsid w:val="00B37655"/>
    <w:rsid w:val="00B378C2"/>
    <w:rsid w:val="00B37953"/>
    <w:rsid w:val="00B37B37"/>
    <w:rsid w:val="00B37B7C"/>
    <w:rsid w:val="00B37B95"/>
    <w:rsid w:val="00B37C2E"/>
    <w:rsid w:val="00B37CA5"/>
    <w:rsid w:val="00B37D7E"/>
    <w:rsid w:val="00B401AE"/>
    <w:rsid w:val="00B40446"/>
    <w:rsid w:val="00B4049D"/>
    <w:rsid w:val="00B406BB"/>
    <w:rsid w:val="00B40844"/>
    <w:rsid w:val="00B408D8"/>
    <w:rsid w:val="00B4099B"/>
    <w:rsid w:val="00B409D9"/>
    <w:rsid w:val="00B40F2E"/>
    <w:rsid w:val="00B410E4"/>
    <w:rsid w:val="00B4123A"/>
    <w:rsid w:val="00B4127F"/>
    <w:rsid w:val="00B41377"/>
    <w:rsid w:val="00B4149F"/>
    <w:rsid w:val="00B4164E"/>
    <w:rsid w:val="00B41B83"/>
    <w:rsid w:val="00B41F0F"/>
    <w:rsid w:val="00B41F92"/>
    <w:rsid w:val="00B42305"/>
    <w:rsid w:val="00B425C6"/>
    <w:rsid w:val="00B42626"/>
    <w:rsid w:val="00B426D5"/>
    <w:rsid w:val="00B42C74"/>
    <w:rsid w:val="00B42DBD"/>
    <w:rsid w:val="00B42F98"/>
    <w:rsid w:val="00B43188"/>
    <w:rsid w:val="00B432D6"/>
    <w:rsid w:val="00B43438"/>
    <w:rsid w:val="00B435B7"/>
    <w:rsid w:val="00B43655"/>
    <w:rsid w:val="00B4390C"/>
    <w:rsid w:val="00B43BD7"/>
    <w:rsid w:val="00B43BFF"/>
    <w:rsid w:val="00B43C8D"/>
    <w:rsid w:val="00B43CDF"/>
    <w:rsid w:val="00B44003"/>
    <w:rsid w:val="00B440CC"/>
    <w:rsid w:val="00B441C7"/>
    <w:rsid w:val="00B44246"/>
    <w:rsid w:val="00B443C2"/>
    <w:rsid w:val="00B44405"/>
    <w:rsid w:val="00B44683"/>
    <w:rsid w:val="00B4476B"/>
    <w:rsid w:val="00B44832"/>
    <w:rsid w:val="00B44883"/>
    <w:rsid w:val="00B44C7E"/>
    <w:rsid w:val="00B44CD2"/>
    <w:rsid w:val="00B44DED"/>
    <w:rsid w:val="00B44E86"/>
    <w:rsid w:val="00B44EF3"/>
    <w:rsid w:val="00B450B9"/>
    <w:rsid w:val="00B452FF"/>
    <w:rsid w:val="00B4537C"/>
    <w:rsid w:val="00B456C6"/>
    <w:rsid w:val="00B45B85"/>
    <w:rsid w:val="00B46494"/>
    <w:rsid w:val="00B4670A"/>
    <w:rsid w:val="00B46834"/>
    <w:rsid w:val="00B4689A"/>
    <w:rsid w:val="00B468E6"/>
    <w:rsid w:val="00B46C98"/>
    <w:rsid w:val="00B46D64"/>
    <w:rsid w:val="00B46F95"/>
    <w:rsid w:val="00B4712E"/>
    <w:rsid w:val="00B471A3"/>
    <w:rsid w:val="00B4737E"/>
    <w:rsid w:val="00B474D1"/>
    <w:rsid w:val="00B47B8C"/>
    <w:rsid w:val="00B50120"/>
    <w:rsid w:val="00B50401"/>
    <w:rsid w:val="00B50497"/>
    <w:rsid w:val="00B5071F"/>
    <w:rsid w:val="00B50B31"/>
    <w:rsid w:val="00B50BBF"/>
    <w:rsid w:val="00B50EED"/>
    <w:rsid w:val="00B50F73"/>
    <w:rsid w:val="00B51084"/>
    <w:rsid w:val="00B5137A"/>
    <w:rsid w:val="00B513EB"/>
    <w:rsid w:val="00B5156E"/>
    <w:rsid w:val="00B516E1"/>
    <w:rsid w:val="00B51A37"/>
    <w:rsid w:val="00B51ABB"/>
    <w:rsid w:val="00B51C79"/>
    <w:rsid w:val="00B51CE6"/>
    <w:rsid w:val="00B520A0"/>
    <w:rsid w:val="00B523A5"/>
    <w:rsid w:val="00B5249C"/>
    <w:rsid w:val="00B52517"/>
    <w:rsid w:val="00B52838"/>
    <w:rsid w:val="00B5290B"/>
    <w:rsid w:val="00B52999"/>
    <w:rsid w:val="00B529A1"/>
    <w:rsid w:val="00B52E7B"/>
    <w:rsid w:val="00B52F64"/>
    <w:rsid w:val="00B52FB1"/>
    <w:rsid w:val="00B53252"/>
    <w:rsid w:val="00B53405"/>
    <w:rsid w:val="00B535E4"/>
    <w:rsid w:val="00B53644"/>
    <w:rsid w:val="00B536B4"/>
    <w:rsid w:val="00B5389F"/>
    <w:rsid w:val="00B53D60"/>
    <w:rsid w:val="00B53F31"/>
    <w:rsid w:val="00B54127"/>
    <w:rsid w:val="00B54244"/>
    <w:rsid w:val="00B5458E"/>
    <w:rsid w:val="00B54630"/>
    <w:rsid w:val="00B54950"/>
    <w:rsid w:val="00B54CFE"/>
    <w:rsid w:val="00B54E10"/>
    <w:rsid w:val="00B5513D"/>
    <w:rsid w:val="00B5523C"/>
    <w:rsid w:val="00B55523"/>
    <w:rsid w:val="00B55763"/>
    <w:rsid w:val="00B559BA"/>
    <w:rsid w:val="00B559EE"/>
    <w:rsid w:val="00B55B67"/>
    <w:rsid w:val="00B55E45"/>
    <w:rsid w:val="00B55F01"/>
    <w:rsid w:val="00B55F80"/>
    <w:rsid w:val="00B55F82"/>
    <w:rsid w:val="00B561ED"/>
    <w:rsid w:val="00B5647D"/>
    <w:rsid w:val="00B5653A"/>
    <w:rsid w:val="00B5654D"/>
    <w:rsid w:val="00B56639"/>
    <w:rsid w:val="00B5664A"/>
    <w:rsid w:val="00B56660"/>
    <w:rsid w:val="00B566FC"/>
    <w:rsid w:val="00B567C3"/>
    <w:rsid w:val="00B568E4"/>
    <w:rsid w:val="00B5719F"/>
    <w:rsid w:val="00B5791F"/>
    <w:rsid w:val="00B57D0E"/>
    <w:rsid w:val="00B57D64"/>
    <w:rsid w:val="00B600E1"/>
    <w:rsid w:val="00B605A9"/>
    <w:rsid w:val="00B606A7"/>
    <w:rsid w:val="00B60730"/>
    <w:rsid w:val="00B60938"/>
    <w:rsid w:val="00B60DD2"/>
    <w:rsid w:val="00B6117C"/>
    <w:rsid w:val="00B611AF"/>
    <w:rsid w:val="00B612BC"/>
    <w:rsid w:val="00B6142B"/>
    <w:rsid w:val="00B614AF"/>
    <w:rsid w:val="00B615EA"/>
    <w:rsid w:val="00B6164E"/>
    <w:rsid w:val="00B618DC"/>
    <w:rsid w:val="00B61B0D"/>
    <w:rsid w:val="00B61CA8"/>
    <w:rsid w:val="00B61E83"/>
    <w:rsid w:val="00B61ED9"/>
    <w:rsid w:val="00B61FF5"/>
    <w:rsid w:val="00B633B1"/>
    <w:rsid w:val="00B63615"/>
    <w:rsid w:val="00B63699"/>
    <w:rsid w:val="00B63837"/>
    <w:rsid w:val="00B63A33"/>
    <w:rsid w:val="00B63D0A"/>
    <w:rsid w:val="00B6415B"/>
    <w:rsid w:val="00B64207"/>
    <w:rsid w:val="00B64412"/>
    <w:rsid w:val="00B64433"/>
    <w:rsid w:val="00B64769"/>
    <w:rsid w:val="00B647C4"/>
    <w:rsid w:val="00B64A4D"/>
    <w:rsid w:val="00B64A76"/>
    <w:rsid w:val="00B64AD3"/>
    <w:rsid w:val="00B64AF1"/>
    <w:rsid w:val="00B64B13"/>
    <w:rsid w:val="00B64C26"/>
    <w:rsid w:val="00B64C7F"/>
    <w:rsid w:val="00B65559"/>
    <w:rsid w:val="00B657AA"/>
    <w:rsid w:val="00B65A1D"/>
    <w:rsid w:val="00B65B7A"/>
    <w:rsid w:val="00B660A6"/>
    <w:rsid w:val="00B6611F"/>
    <w:rsid w:val="00B661B0"/>
    <w:rsid w:val="00B66659"/>
    <w:rsid w:val="00B66D30"/>
    <w:rsid w:val="00B66DBC"/>
    <w:rsid w:val="00B66E8F"/>
    <w:rsid w:val="00B66F85"/>
    <w:rsid w:val="00B6723F"/>
    <w:rsid w:val="00B67386"/>
    <w:rsid w:val="00B673EF"/>
    <w:rsid w:val="00B67750"/>
    <w:rsid w:val="00B6792C"/>
    <w:rsid w:val="00B67988"/>
    <w:rsid w:val="00B67C82"/>
    <w:rsid w:val="00B67D86"/>
    <w:rsid w:val="00B67DEF"/>
    <w:rsid w:val="00B67E3F"/>
    <w:rsid w:val="00B70432"/>
    <w:rsid w:val="00B70C9C"/>
    <w:rsid w:val="00B70CCC"/>
    <w:rsid w:val="00B70D8E"/>
    <w:rsid w:val="00B70E02"/>
    <w:rsid w:val="00B710B8"/>
    <w:rsid w:val="00B7112C"/>
    <w:rsid w:val="00B71130"/>
    <w:rsid w:val="00B711D2"/>
    <w:rsid w:val="00B7154D"/>
    <w:rsid w:val="00B715A6"/>
    <w:rsid w:val="00B71883"/>
    <w:rsid w:val="00B71996"/>
    <w:rsid w:val="00B71D14"/>
    <w:rsid w:val="00B71E3A"/>
    <w:rsid w:val="00B71EFE"/>
    <w:rsid w:val="00B72236"/>
    <w:rsid w:val="00B723AB"/>
    <w:rsid w:val="00B72554"/>
    <w:rsid w:val="00B72740"/>
    <w:rsid w:val="00B72A19"/>
    <w:rsid w:val="00B72D8C"/>
    <w:rsid w:val="00B72F87"/>
    <w:rsid w:val="00B73215"/>
    <w:rsid w:val="00B733CA"/>
    <w:rsid w:val="00B734E6"/>
    <w:rsid w:val="00B7352C"/>
    <w:rsid w:val="00B73611"/>
    <w:rsid w:val="00B736C3"/>
    <w:rsid w:val="00B737C1"/>
    <w:rsid w:val="00B73B55"/>
    <w:rsid w:val="00B73BB1"/>
    <w:rsid w:val="00B73D60"/>
    <w:rsid w:val="00B73D85"/>
    <w:rsid w:val="00B73F30"/>
    <w:rsid w:val="00B73F79"/>
    <w:rsid w:val="00B7409A"/>
    <w:rsid w:val="00B74337"/>
    <w:rsid w:val="00B744A8"/>
    <w:rsid w:val="00B74564"/>
    <w:rsid w:val="00B7474C"/>
    <w:rsid w:val="00B7497A"/>
    <w:rsid w:val="00B749B2"/>
    <w:rsid w:val="00B74A0E"/>
    <w:rsid w:val="00B74A3A"/>
    <w:rsid w:val="00B74D34"/>
    <w:rsid w:val="00B74D49"/>
    <w:rsid w:val="00B74D6C"/>
    <w:rsid w:val="00B75085"/>
    <w:rsid w:val="00B75089"/>
    <w:rsid w:val="00B75438"/>
    <w:rsid w:val="00B75719"/>
    <w:rsid w:val="00B757EE"/>
    <w:rsid w:val="00B75C01"/>
    <w:rsid w:val="00B760BA"/>
    <w:rsid w:val="00B760EE"/>
    <w:rsid w:val="00B76160"/>
    <w:rsid w:val="00B762D7"/>
    <w:rsid w:val="00B7646A"/>
    <w:rsid w:val="00B7654E"/>
    <w:rsid w:val="00B76605"/>
    <w:rsid w:val="00B766F8"/>
    <w:rsid w:val="00B76779"/>
    <w:rsid w:val="00B767ED"/>
    <w:rsid w:val="00B7682A"/>
    <w:rsid w:val="00B7688B"/>
    <w:rsid w:val="00B76941"/>
    <w:rsid w:val="00B76C5E"/>
    <w:rsid w:val="00B76CEE"/>
    <w:rsid w:val="00B76D72"/>
    <w:rsid w:val="00B7716F"/>
    <w:rsid w:val="00B774CF"/>
    <w:rsid w:val="00B77825"/>
    <w:rsid w:val="00B77AFF"/>
    <w:rsid w:val="00B77D6B"/>
    <w:rsid w:val="00B8026D"/>
    <w:rsid w:val="00B806EA"/>
    <w:rsid w:val="00B80E22"/>
    <w:rsid w:val="00B8101A"/>
    <w:rsid w:val="00B810D6"/>
    <w:rsid w:val="00B81147"/>
    <w:rsid w:val="00B814BA"/>
    <w:rsid w:val="00B815E2"/>
    <w:rsid w:val="00B81618"/>
    <w:rsid w:val="00B81915"/>
    <w:rsid w:val="00B819FE"/>
    <w:rsid w:val="00B81BC8"/>
    <w:rsid w:val="00B81BC9"/>
    <w:rsid w:val="00B81EF6"/>
    <w:rsid w:val="00B81F8A"/>
    <w:rsid w:val="00B820D7"/>
    <w:rsid w:val="00B825FE"/>
    <w:rsid w:val="00B827C2"/>
    <w:rsid w:val="00B8294F"/>
    <w:rsid w:val="00B829F8"/>
    <w:rsid w:val="00B82DAD"/>
    <w:rsid w:val="00B82F9C"/>
    <w:rsid w:val="00B82FE1"/>
    <w:rsid w:val="00B832DC"/>
    <w:rsid w:val="00B834CC"/>
    <w:rsid w:val="00B837B0"/>
    <w:rsid w:val="00B837D5"/>
    <w:rsid w:val="00B83C54"/>
    <w:rsid w:val="00B83CA4"/>
    <w:rsid w:val="00B83CB4"/>
    <w:rsid w:val="00B83E58"/>
    <w:rsid w:val="00B83E6A"/>
    <w:rsid w:val="00B83F1F"/>
    <w:rsid w:val="00B84059"/>
    <w:rsid w:val="00B84094"/>
    <w:rsid w:val="00B8414B"/>
    <w:rsid w:val="00B84381"/>
    <w:rsid w:val="00B84881"/>
    <w:rsid w:val="00B84A65"/>
    <w:rsid w:val="00B84B7E"/>
    <w:rsid w:val="00B84CF0"/>
    <w:rsid w:val="00B8505F"/>
    <w:rsid w:val="00B852C6"/>
    <w:rsid w:val="00B8570C"/>
    <w:rsid w:val="00B85FCB"/>
    <w:rsid w:val="00B86304"/>
    <w:rsid w:val="00B86422"/>
    <w:rsid w:val="00B86499"/>
    <w:rsid w:val="00B86973"/>
    <w:rsid w:val="00B86980"/>
    <w:rsid w:val="00B86AAC"/>
    <w:rsid w:val="00B86B8E"/>
    <w:rsid w:val="00B86B91"/>
    <w:rsid w:val="00B86BB0"/>
    <w:rsid w:val="00B86DF0"/>
    <w:rsid w:val="00B86E42"/>
    <w:rsid w:val="00B86E78"/>
    <w:rsid w:val="00B86F01"/>
    <w:rsid w:val="00B87148"/>
    <w:rsid w:val="00B87236"/>
    <w:rsid w:val="00B872F3"/>
    <w:rsid w:val="00B8762A"/>
    <w:rsid w:val="00B878FB"/>
    <w:rsid w:val="00B87938"/>
    <w:rsid w:val="00B87A51"/>
    <w:rsid w:val="00B87A63"/>
    <w:rsid w:val="00B87E4C"/>
    <w:rsid w:val="00B87FAA"/>
    <w:rsid w:val="00B87FD3"/>
    <w:rsid w:val="00B9004B"/>
    <w:rsid w:val="00B90555"/>
    <w:rsid w:val="00B906A4"/>
    <w:rsid w:val="00B90DA4"/>
    <w:rsid w:val="00B9146A"/>
    <w:rsid w:val="00B9156D"/>
    <w:rsid w:val="00B916C5"/>
    <w:rsid w:val="00B9196A"/>
    <w:rsid w:val="00B91CAD"/>
    <w:rsid w:val="00B91DB3"/>
    <w:rsid w:val="00B91ECB"/>
    <w:rsid w:val="00B92138"/>
    <w:rsid w:val="00B9235F"/>
    <w:rsid w:val="00B923FA"/>
    <w:rsid w:val="00B9244D"/>
    <w:rsid w:val="00B92625"/>
    <w:rsid w:val="00B927E7"/>
    <w:rsid w:val="00B92999"/>
    <w:rsid w:val="00B92A7A"/>
    <w:rsid w:val="00B92EB8"/>
    <w:rsid w:val="00B93200"/>
    <w:rsid w:val="00B93530"/>
    <w:rsid w:val="00B935CF"/>
    <w:rsid w:val="00B935FD"/>
    <w:rsid w:val="00B93745"/>
    <w:rsid w:val="00B93A2B"/>
    <w:rsid w:val="00B93A55"/>
    <w:rsid w:val="00B93B02"/>
    <w:rsid w:val="00B93BD7"/>
    <w:rsid w:val="00B93C21"/>
    <w:rsid w:val="00B93EBD"/>
    <w:rsid w:val="00B94289"/>
    <w:rsid w:val="00B94425"/>
    <w:rsid w:val="00B94565"/>
    <w:rsid w:val="00B945C3"/>
    <w:rsid w:val="00B948E7"/>
    <w:rsid w:val="00B949D4"/>
    <w:rsid w:val="00B949F1"/>
    <w:rsid w:val="00B94ACC"/>
    <w:rsid w:val="00B94B2A"/>
    <w:rsid w:val="00B94B48"/>
    <w:rsid w:val="00B94CCF"/>
    <w:rsid w:val="00B94CF9"/>
    <w:rsid w:val="00B94D7D"/>
    <w:rsid w:val="00B94DA7"/>
    <w:rsid w:val="00B94ED0"/>
    <w:rsid w:val="00B951EF"/>
    <w:rsid w:val="00B9536E"/>
    <w:rsid w:val="00B9547E"/>
    <w:rsid w:val="00B95775"/>
    <w:rsid w:val="00B95789"/>
    <w:rsid w:val="00B9579E"/>
    <w:rsid w:val="00B95832"/>
    <w:rsid w:val="00B95912"/>
    <w:rsid w:val="00B95E03"/>
    <w:rsid w:val="00B9626B"/>
    <w:rsid w:val="00B9631D"/>
    <w:rsid w:val="00B96490"/>
    <w:rsid w:val="00B96664"/>
    <w:rsid w:val="00B96A7A"/>
    <w:rsid w:val="00B96B58"/>
    <w:rsid w:val="00B96B7A"/>
    <w:rsid w:val="00B96D35"/>
    <w:rsid w:val="00B974C2"/>
    <w:rsid w:val="00B975F0"/>
    <w:rsid w:val="00B977FD"/>
    <w:rsid w:val="00B97AC5"/>
    <w:rsid w:val="00B97B26"/>
    <w:rsid w:val="00B97E54"/>
    <w:rsid w:val="00BA0405"/>
    <w:rsid w:val="00BA0450"/>
    <w:rsid w:val="00BA0496"/>
    <w:rsid w:val="00BA080E"/>
    <w:rsid w:val="00BA081F"/>
    <w:rsid w:val="00BA0B88"/>
    <w:rsid w:val="00BA0BE0"/>
    <w:rsid w:val="00BA0EFA"/>
    <w:rsid w:val="00BA14A0"/>
    <w:rsid w:val="00BA1516"/>
    <w:rsid w:val="00BA1571"/>
    <w:rsid w:val="00BA1854"/>
    <w:rsid w:val="00BA1A32"/>
    <w:rsid w:val="00BA1C80"/>
    <w:rsid w:val="00BA210D"/>
    <w:rsid w:val="00BA2299"/>
    <w:rsid w:val="00BA268B"/>
    <w:rsid w:val="00BA28F1"/>
    <w:rsid w:val="00BA2BC5"/>
    <w:rsid w:val="00BA2DB0"/>
    <w:rsid w:val="00BA2DF8"/>
    <w:rsid w:val="00BA2F09"/>
    <w:rsid w:val="00BA3038"/>
    <w:rsid w:val="00BA3304"/>
    <w:rsid w:val="00BA339D"/>
    <w:rsid w:val="00BA33AF"/>
    <w:rsid w:val="00BA34E9"/>
    <w:rsid w:val="00BA356F"/>
    <w:rsid w:val="00BA373B"/>
    <w:rsid w:val="00BA37EA"/>
    <w:rsid w:val="00BA38FB"/>
    <w:rsid w:val="00BA3D56"/>
    <w:rsid w:val="00BA3ED6"/>
    <w:rsid w:val="00BA403E"/>
    <w:rsid w:val="00BA406E"/>
    <w:rsid w:val="00BA445E"/>
    <w:rsid w:val="00BA466A"/>
    <w:rsid w:val="00BA473B"/>
    <w:rsid w:val="00BA4754"/>
    <w:rsid w:val="00BA4CA5"/>
    <w:rsid w:val="00BA4E44"/>
    <w:rsid w:val="00BA4F1B"/>
    <w:rsid w:val="00BA4FDA"/>
    <w:rsid w:val="00BA50F3"/>
    <w:rsid w:val="00BA5242"/>
    <w:rsid w:val="00BA52AD"/>
    <w:rsid w:val="00BA5358"/>
    <w:rsid w:val="00BA5416"/>
    <w:rsid w:val="00BA5450"/>
    <w:rsid w:val="00BA545B"/>
    <w:rsid w:val="00BA5498"/>
    <w:rsid w:val="00BA5504"/>
    <w:rsid w:val="00BA586C"/>
    <w:rsid w:val="00BA5937"/>
    <w:rsid w:val="00BA5954"/>
    <w:rsid w:val="00BA5998"/>
    <w:rsid w:val="00BA59F1"/>
    <w:rsid w:val="00BA5B05"/>
    <w:rsid w:val="00BA5C10"/>
    <w:rsid w:val="00BA5D0A"/>
    <w:rsid w:val="00BA5E33"/>
    <w:rsid w:val="00BA5EA8"/>
    <w:rsid w:val="00BA5EEB"/>
    <w:rsid w:val="00BA5F00"/>
    <w:rsid w:val="00BA6318"/>
    <w:rsid w:val="00BA64E4"/>
    <w:rsid w:val="00BA67B2"/>
    <w:rsid w:val="00BA6938"/>
    <w:rsid w:val="00BA6C1F"/>
    <w:rsid w:val="00BA6C47"/>
    <w:rsid w:val="00BA6EA1"/>
    <w:rsid w:val="00BA6F69"/>
    <w:rsid w:val="00BB02AD"/>
    <w:rsid w:val="00BB051B"/>
    <w:rsid w:val="00BB055E"/>
    <w:rsid w:val="00BB0699"/>
    <w:rsid w:val="00BB093C"/>
    <w:rsid w:val="00BB0AC5"/>
    <w:rsid w:val="00BB0CE5"/>
    <w:rsid w:val="00BB0E69"/>
    <w:rsid w:val="00BB1144"/>
    <w:rsid w:val="00BB11BB"/>
    <w:rsid w:val="00BB129F"/>
    <w:rsid w:val="00BB13EA"/>
    <w:rsid w:val="00BB148C"/>
    <w:rsid w:val="00BB165E"/>
    <w:rsid w:val="00BB179B"/>
    <w:rsid w:val="00BB1978"/>
    <w:rsid w:val="00BB1A8A"/>
    <w:rsid w:val="00BB1AAE"/>
    <w:rsid w:val="00BB1B78"/>
    <w:rsid w:val="00BB1D20"/>
    <w:rsid w:val="00BB1EAF"/>
    <w:rsid w:val="00BB20FA"/>
    <w:rsid w:val="00BB217E"/>
    <w:rsid w:val="00BB23E0"/>
    <w:rsid w:val="00BB25F3"/>
    <w:rsid w:val="00BB2BE6"/>
    <w:rsid w:val="00BB2C73"/>
    <w:rsid w:val="00BB2EA9"/>
    <w:rsid w:val="00BB2EEF"/>
    <w:rsid w:val="00BB304E"/>
    <w:rsid w:val="00BB315C"/>
    <w:rsid w:val="00BB354D"/>
    <w:rsid w:val="00BB35D5"/>
    <w:rsid w:val="00BB3A2A"/>
    <w:rsid w:val="00BB3A7F"/>
    <w:rsid w:val="00BB4192"/>
    <w:rsid w:val="00BB4473"/>
    <w:rsid w:val="00BB494B"/>
    <w:rsid w:val="00BB49CD"/>
    <w:rsid w:val="00BB4B07"/>
    <w:rsid w:val="00BB4E71"/>
    <w:rsid w:val="00BB569D"/>
    <w:rsid w:val="00BB58CC"/>
    <w:rsid w:val="00BB5A42"/>
    <w:rsid w:val="00BB5C17"/>
    <w:rsid w:val="00BB5C4F"/>
    <w:rsid w:val="00BB5C5D"/>
    <w:rsid w:val="00BB5D45"/>
    <w:rsid w:val="00BB5E42"/>
    <w:rsid w:val="00BB6147"/>
    <w:rsid w:val="00BB63AE"/>
    <w:rsid w:val="00BB645F"/>
    <w:rsid w:val="00BB655B"/>
    <w:rsid w:val="00BB66B8"/>
    <w:rsid w:val="00BB66EE"/>
    <w:rsid w:val="00BB671F"/>
    <w:rsid w:val="00BB6776"/>
    <w:rsid w:val="00BB6CE5"/>
    <w:rsid w:val="00BB7210"/>
    <w:rsid w:val="00BB73B8"/>
    <w:rsid w:val="00BB75C8"/>
    <w:rsid w:val="00BB763C"/>
    <w:rsid w:val="00BB7816"/>
    <w:rsid w:val="00BB79C3"/>
    <w:rsid w:val="00BB7ABC"/>
    <w:rsid w:val="00BB7C62"/>
    <w:rsid w:val="00BB7DD2"/>
    <w:rsid w:val="00BC0167"/>
    <w:rsid w:val="00BC0575"/>
    <w:rsid w:val="00BC0596"/>
    <w:rsid w:val="00BC05AE"/>
    <w:rsid w:val="00BC0CD3"/>
    <w:rsid w:val="00BC0D00"/>
    <w:rsid w:val="00BC106F"/>
    <w:rsid w:val="00BC181D"/>
    <w:rsid w:val="00BC1BD2"/>
    <w:rsid w:val="00BC1ED8"/>
    <w:rsid w:val="00BC2081"/>
    <w:rsid w:val="00BC2C3A"/>
    <w:rsid w:val="00BC2F74"/>
    <w:rsid w:val="00BC2F8C"/>
    <w:rsid w:val="00BC30CA"/>
    <w:rsid w:val="00BC338A"/>
    <w:rsid w:val="00BC355B"/>
    <w:rsid w:val="00BC36EC"/>
    <w:rsid w:val="00BC3710"/>
    <w:rsid w:val="00BC3947"/>
    <w:rsid w:val="00BC3AD0"/>
    <w:rsid w:val="00BC3AD5"/>
    <w:rsid w:val="00BC3AE5"/>
    <w:rsid w:val="00BC400E"/>
    <w:rsid w:val="00BC408E"/>
    <w:rsid w:val="00BC4462"/>
    <w:rsid w:val="00BC44F0"/>
    <w:rsid w:val="00BC490D"/>
    <w:rsid w:val="00BC49D6"/>
    <w:rsid w:val="00BC4A86"/>
    <w:rsid w:val="00BC4D65"/>
    <w:rsid w:val="00BC4F9F"/>
    <w:rsid w:val="00BC4FA2"/>
    <w:rsid w:val="00BC50F2"/>
    <w:rsid w:val="00BC5113"/>
    <w:rsid w:val="00BC54C1"/>
    <w:rsid w:val="00BC56C0"/>
    <w:rsid w:val="00BC577B"/>
    <w:rsid w:val="00BC5822"/>
    <w:rsid w:val="00BC5BDF"/>
    <w:rsid w:val="00BC5DCB"/>
    <w:rsid w:val="00BC5DD4"/>
    <w:rsid w:val="00BC6027"/>
    <w:rsid w:val="00BC61B7"/>
    <w:rsid w:val="00BC639D"/>
    <w:rsid w:val="00BC648C"/>
    <w:rsid w:val="00BC64E5"/>
    <w:rsid w:val="00BC66B8"/>
    <w:rsid w:val="00BC69A2"/>
    <w:rsid w:val="00BC6C25"/>
    <w:rsid w:val="00BC6D79"/>
    <w:rsid w:val="00BC6F8E"/>
    <w:rsid w:val="00BC709B"/>
    <w:rsid w:val="00BC7220"/>
    <w:rsid w:val="00BC746B"/>
    <w:rsid w:val="00BC7490"/>
    <w:rsid w:val="00BC765B"/>
    <w:rsid w:val="00BC79CB"/>
    <w:rsid w:val="00BC7BCC"/>
    <w:rsid w:val="00BC7EFE"/>
    <w:rsid w:val="00BD0347"/>
    <w:rsid w:val="00BD083A"/>
    <w:rsid w:val="00BD0CFF"/>
    <w:rsid w:val="00BD12D5"/>
    <w:rsid w:val="00BD137F"/>
    <w:rsid w:val="00BD15F6"/>
    <w:rsid w:val="00BD1AD6"/>
    <w:rsid w:val="00BD1B28"/>
    <w:rsid w:val="00BD1B84"/>
    <w:rsid w:val="00BD1BFF"/>
    <w:rsid w:val="00BD1E2E"/>
    <w:rsid w:val="00BD1E4D"/>
    <w:rsid w:val="00BD1F3E"/>
    <w:rsid w:val="00BD200E"/>
    <w:rsid w:val="00BD2369"/>
    <w:rsid w:val="00BD24E0"/>
    <w:rsid w:val="00BD26C8"/>
    <w:rsid w:val="00BD273A"/>
    <w:rsid w:val="00BD2776"/>
    <w:rsid w:val="00BD2A99"/>
    <w:rsid w:val="00BD2B01"/>
    <w:rsid w:val="00BD2B43"/>
    <w:rsid w:val="00BD2C42"/>
    <w:rsid w:val="00BD2D58"/>
    <w:rsid w:val="00BD31D4"/>
    <w:rsid w:val="00BD3771"/>
    <w:rsid w:val="00BD3C36"/>
    <w:rsid w:val="00BD3C60"/>
    <w:rsid w:val="00BD424C"/>
    <w:rsid w:val="00BD45FB"/>
    <w:rsid w:val="00BD4A90"/>
    <w:rsid w:val="00BD4AC3"/>
    <w:rsid w:val="00BD4B2D"/>
    <w:rsid w:val="00BD4E82"/>
    <w:rsid w:val="00BD5130"/>
    <w:rsid w:val="00BD51C2"/>
    <w:rsid w:val="00BD535E"/>
    <w:rsid w:val="00BD53EB"/>
    <w:rsid w:val="00BD5501"/>
    <w:rsid w:val="00BD5615"/>
    <w:rsid w:val="00BD5762"/>
    <w:rsid w:val="00BD5AA9"/>
    <w:rsid w:val="00BD5B4A"/>
    <w:rsid w:val="00BD5D8E"/>
    <w:rsid w:val="00BD5DD8"/>
    <w:rsid w:val="00BD60BA"/>
    <w:rsid w:val="00BD643E"/>
    <w:rsid w:val="00BD654F"/>
    <w:rsid w:val="00BD65BA"/>
    <w:rsid w:val="00BD6921"/>
    <w:rsid w:val="00BD6997"/>
    <w:rsid w:val="00BD6A8C"/>
    <w:rsid w:val="00BD6BA0"/>
    <w:rsid w:val="00BD6CF0"/>
    <w:rsid w:val="00BD6F6B"/>
    <w:rsid w:val="00BD70C5"/>
    <w:rsid w:val="00BD7346"/>
    <w:rsid w:val="00BD73D5"/>
    <w:rsid w:val="00BD74BD"/>
    <w:rsid w:val="00BD7D87"/>
    <w:rsid w:val="00BD7E5C"/>
    <w:rsid w:val="00BD7F49"/>
    <w:rsid w:val="00BE000D"/>
    <w:rsid w:val="00BE0141"/>
    <w:rsid w:val="00BE05AB"/>
    <w:rsid w:val="00BE05AC"/>
    <w:rsid w:val="00BE05F4"/>
    <w:rsid w:val="00BE07F1"/>
    <w:rsid w:val="00BE08D0"/>
    <w:rsid w:val="00BE093D"/>
    <w:rsid w:val="00BE0A88"/>
    <w:rsid w:val="00BE0C35"/>
    <w:rsid w:val="00BE0CA7"/>
    <w:rsid w:val="00BE10D4"/>
    <w:rsid w:val="00BE112A"/>
    <w:rsid w:val="00BE1160"/>
    <w:rsid w:val="00BE1233"/>
    <w:rsid w:val="00BE12E3"/>
    <w:rsid w:val="00BE163D"/>
    <w:rsid w:val="00BE1734"/>
    <w:rsid w:val="00BE1738"/>
    <w:rsid w:val="00BE1864"/>
    <w:rsid w:val="00BE2075"/>
    <w:rsid w:val="00BE2093"/>
    <w:rsid w:val="00BE20CB"/>
    <w:rsid w:val="00BE235C"/>
    <w:rsid w:val="00BE23A3"/>
    <w:rsid w:val="00BE240B"/>
    <w:rsid w:val="00BE26ED"/>
    <w:rsid w:val="00BE27FA"/>
    <w:rsid w:val="00BE2855"/>
    <w:rsid w:val="00BE2BD0"/>
    <w:rsid w:val="00BE2C41"/>
    <w:rsid w:val="00BE2C94"/>
    <w:rsid w:val="00BE2CC1"/>
    <w:rsid w:val="00BE2FAF"/>
    <w:rsid w:val="00BE313F"/>
    <w:rsid w:val="00BE32AA"/>
    <w:rsid w:val="00BE33E8"/>
    <w:rsid w:val="00BE3560"/>
    <w:rsid w:val="00BE3621"/>
    <w:rsid w:val="00BE36DC"/>
    <w:rsid w:val="00BE3CA3"/>
    <w:rsid w:val="00BE3FDA"/>
    <w:rsid w:val="00BE4035"/>
    <w:rsid w:val="00BE416D"/>
    <w:rsid w:val="00BE43B0"/>
    <w:rsid w:val="00BE4446"/>
    <w:rsid w:val="00BE44C7"/>
    <w:rsid w:val="00BE4588"/>
    <w:rsid w:val="00BE46A3"/>
    <w:rsid w:val="00BE4706"/>
    <w:rsid w:val="00BE4881"/>
    <w:rsid w:val="00BE48AD"/>
    <w:rsid w:val="00BE4A7B"/>
    <w:rsid w:val="00BE4B64"/>
    <w:rsid w:val="00BE4CA2"/>
    <w:rsid w:val="00BE4D30"/>
    <w:rsid w:val="00BE4DA7"/>
    <w:rsid w:val="00BE4DB1"/>
    <w:rsid w:val="00BE4E13"/>
    <w:rsid w:val="00BE4F32"/>
    <w:rsid w:val="00BE4F83"/>
    <w:rsid w:val="00BE4FC3"/>
    <w:rsid w:val="00BE503D"/>
    <w:rsid w:val="00BE504B"/>
    <w:rsid w:val="00BE51CD"/>
    <w:rsid w:val="00BE5AEC"/>
    <w:rsid w:val="00BE5B26"/>
    <w:rsid w:val="00BE5EC6"/>
    <w:rsid w:val="00BE62F2"/>
    <w:rsid w:val="00BE6579"/>
    <w:rsid w:val="00BE6590"/>
    <w:rsid w:val="00BE65E4"/>
    <w:rsid w:val="00BE6A2B"/>
    <w:rsid w:val="00BE6A50"/>
    <w:rsid w:val="00BE6AB3"/>
    <w:rsid w:val="00BE6C37"/>
    <w:rsid w:val="00BE6E03"/>
    <w:rsid w:val="00BE76B2"/>
    <w:rsid w:val="00BE788F"/>
    <w:rsid w:val="00BE78DB"/>
    <w:rsid w:val="00BE79F8"/>
    <w:rsid w:val="00BE7A27"/>
    <w:rsid w:val="00BE7A42"/>
    <w:rsid w:val="00BE7E09"/>
    <w:rsid w:val="00BE7E23"/>
    <w:rsid w:val="00BF0044"/>
    <w:rsid w:val="00BF0085"/>
    <w:rsid w:val="00BF00B3"/>
    <w:rsid w:val="00BF00CA"/>
    <w:rsid w:val="00BF011D"/>
    <w:rsid w:val="00BF0210"/>
    <w:rsid w:val="00BF057B"/>
    <w:rsid w:val="00BF0ACA"/>
    <w:rsid w:val="00BF0AF2"/>
    <w:rsid w:val="00BF0BE3"/>
    <w:rsid w:val="00BF0C79"/>
    <w:rsid w:val="00BF113E"/>
    <w:rsid w:val="00BF1270"/>
    <w:rsid w:val="00BF14CE"/>
    <w:rsid w:val="00BF14FE"/>
    <w:rsid w:val="00BF175C"/>
    <w:rsid w:val="00BF1880"/>
    <w:rsid w:val="00BF1B14"/>
    <w:rsid w:val="00BF1BFF"/>
    <w:rsid w:val="00BF1C4E"/>
    <w:rsid w:val="00BF1D34"/>
    <w:rsid w:val="00BF1E86"/>
    <w:rsid w:val="00BF2053"/>
    <w:rsid w:val="00BF2418"/>
    <w:rsid w:val="00BF2540"/>
    <w:rsid w:val="00BF28EB"/>
    <w:rsid w:val="00BF3154"/>
    <w:rsid w:val="00BF350C"/>
    <w:rsid w:val="00BF378C"/>
    <w:rsid w:val="00BF3986"/>
    <w:rsid w:val="00BF3A0D"/>
    <w:rsid w:val="00BF408E"/>
    <w:rsid w:val="00BF41B4"/>
    <w:rsid w:val="00BF429E"/>
    <w:rsid w:val="00BF46C3"/>
    <w:rsid w:val="00BF49C4"/>
    <w:rsid w:val="00BF4C26"/>
    <w:rsid w:val="00BF4C52"/>
    <w:rsid w:val="00BF4CF2"/>
    <w:rsid w:val="00BF4EB6"/>
    <w:rsid w:val="00BF4F1A"/>
    <w:rsid w:val="00BF5048"/>
    <w:rsid w:val="00BF507D"/>
    <w:rsid w:val="00BF51AF"/>
    <w:rsid w:val="00BF543E"/>
    <w:rsid w:val="00BF556D"/>
    <w:rsid w:val="00BF581D"/>
    <w:rsid w:val="00BF5850"/>
    <w:rsid w:val="00BF599C"/>
    <w:rsid w:val="00BF59ED"/>
    <w:rsid w:val="00BF5AC6"/>
    <w:rsid w:val="00BF5CD0"/>
    <w:rsid w:val="00BF5D31"/>
    <w:rsid w:val="00BF5E30"/>
    <w:rsid w:val="00BF5F3E"/>
    <w:rsid w:val="00BF66E6"/>
    <w:rsid w:val="00BF6843"/>
    <w:rsid w:val="00BF6B6C"/>
    <w:rsid w:val="00BF6C9F"/>
    <w:rsid w:val="00BF6CBE"/>
    <w:rsid w:val="00BF7022"/>
    <w:rsid w:val="00BF72DF"/>
    <w:rsid w:val="00BF734E"/>
    <w:rsid w:val="00BF738A"/>
    <w:rsid w:val="00BF76E0"/>
    <w:rsid w:val="00BF7843"/>
    <w:rsid w:val="00BF7877"/>
    <w:rsid w:val="00BF79CB"/>
    <w:rsid w:val="00BF7A29"/>
    <w:rsid w:val="00BF7C5C"/>
    <w:rsid w:val="00BF7E60"/>
    <w:rsid w:val="00BF7F6D"/>
    <w:rsid w:val="00C00000"/>
    <w:rsid w:val="00C002C5"/>
    <w:rsid w:val="00C00390"/>
    <w:rsid w:val="00C00447"/>
    <w:rsid w:val="00C004FF"/>
    <w:rsid w:val="00C005F8"/>
    <w:rsid w:val="00C00C31"/>
    <w:rsid w:val="00C00DD3"/>
    <w:rsid w:val="00C00F39"/>
    <w:rsid w:val="00C00F5A"/>
    <w:rsid w:val="00C0110E"/>
    <w:rsid w:val="00C01198"/>
    <w:rsid w:val="00C0146C"/>
    <w:rsid w:val="00C01804"/>
    <w:rsid w:val="00C01907"/>
    <w:rsid w:val="00C01945"/>
    <w:rsid w:val="00C019A0"/>
    <w:rsid w:val="00C01A9B"/>
    <w:rsid w:val="00C01C9D"/>
    <w:rsid w:val="00C01D7A"/>
    <w:rsid w:val="00C01EE9"/>
    <w:rsid w:val="00C0201D"/>
    <w:rsid w:val="00C020F2"/>
    <w:rsid w:val="00C02481"/>
    <w:rsid w:val="00C02948"/>
    <w:rsid w:val="00C03075"/>
    <w:rsid w:val="00C030DB"/>
    <w:rsid w:val="00C031C6"/>
    <w:rsid w:val="00C03487"/>
    <w:rsid w:val="00C0350E"/>
    <w:rsid w:val="00C03A86"/>
    <w:rsid w:val="00C03A8B"/>
    <w:rsid w:val="00C03AB7"/>
    <w:rsid w:val="00C03B8E"/>
    <w:rsid w:val="00C03C77"/>
    <w:rsid w:val="00C03E98"/>
    <w:rsid w:val="00C03F71"/>
    <w:rsid w:val="00C03FAC"/>
    <w:rsid w:val="00C03FD0"/>
    <w:rsid w:val="00C0419E"/>
    <w:rsid w:val="00C044DA"/>
    <w:rsid w:val="00C04B0A"/>
    <w:rsid w:val="00C04BA4"/>
    <w:rsid w:val="00C04BE9"/>
    <w:rsid w:val="00C04BEF"/>
    <w:rsid w:val="00C04C14"/>
    <w:rsid w:val="00C04F22"/>
    <w:rsid w:val="00C04F5D"/>
    <w:rsid w:val="00C054FB"/>
    <w:rsid w:val="00C059B5"/>
    <w:rsid w:val="00C05CD7"/>
    <w:rsid w:val="00C05EC2"/>
    <w:rsid w:val="00C0632D"/>
    <w:rsid w:val="00C06708"/>
    <w:rsid w:val="00C06781"/>
    <w:rsid w:val="00C068F2"/>
    <w:rsid w:val="00C06999"/>
    <w:rsid w:val="00C06C48"/>
    <w:rsid w:val="00C06EA4"/>
    <w:rsid w:val="00C07400"/>
    <w:rsid w:val="00C07805"/>
    <w:rsid w:val="00C07A9C"/>
    <w:rsid w:val="00C07C5D"/>
    <w:rsid w:val="00C07F85"/>
    <w:rsid w:val="00C07FBD"/>
    <w:rsid w:val="00C10A9F"/>
    <w:rsid w:val="00C10BB4"/>
    <w:rsid w:val="00C10C7A"/>
    <w:rsid w:val="00C10DE0"/>
    <w:rsid w:val="00C10F69"/>
    <w:rsid w:val="00C10FB5"/>
    <w:rsid w:val="00C110C3"/>
    <w:rsid w:val="00C11555"/>
    <w:rsid w:val="00C1173C"/>
    <w:rsid w:val="00C1185F"/>
    <w:rsid w:val="00C11E0B"/>
    <w:rsid w:val="00C121D7"/>
    <w:rsid w:val="00C122E0"/>
    <w:rsid w:val="00C12409"/>
    <w:rsid w:val="00C12496"/>
    <w:rsid w:val="00C12871"/>
    <w:rsid w:val="00C12A38"/>
    <w:rsid w:val="00C12A67"/>
    <w:rsid w:val="00C12D88"/>
    <w:rsid w:val="00C12F7E"/>
    <w:rsid w:val="00C1308D"/>
    <w:rsid w:val="00C133D9"/>
    <w:rsid w:val="00C13434"/>
    <w:rsid w:val="00C1377F"/>
    <w:rsid w:val="00C13882"/>
    <w:rsid w:val="00C13917"/>
    <w:rsid w:val="00C13C3C"/>
    <w:rsid w:val="00C13C60"/>
    <w:rsid w:val="00C13C71"/>
    <w:rsid w:val="00C13D41"/>
    <w:rsid w:val="00C13D8D"/>
    <w:rsid w:val="00C14841"/>
    <w:rsid w:val="00C1488F"/>
    <w:rsid w:val="00C149B7"/>
    <w:rsid w:val="00C14A05"/>
    <w:rsid w:val="00C14CA8"/>
    <w:rsid w:val="00C14D1C"/>
    <w:rsid w:val="00C14F4E"/>
    <w:rsid w:val="00C14FB7"/>
    <w:rsid w:val="00C14FBB"/>
    <w:rsid w:val="00C15202"/>
    <w:rsid w:val="00C152C8"/>
    <w:rsid w:val="00C153FE"/>
    <w:rsid w:val="00C156E4"/>
    <w:rsid w:val="00C158ED"/>
    <w:rsid w:val="00C15CFD"/>
    <w:rsid w:val="00C15E09"/>
    <w:rsid w:val="00C15FB1"/>
    <w:rsid w:val="00C16066"/>
    <w:rsid w:val="00C160D7"/>
    <w:rsid w:val="00C16208"/>
    <w:rsid w:val="00C162CE"/>
    <w:rsid w:val="00C162F0"/>
    <w:rsid w:val="00C16745"/>
    <w:rsid w:val="00C167A7"/>
    <w:rsid w:val="00C16827"/>
    <w:rsid w:val="00C16B97"/>
    <w:rsid w:val="00C16BF2"/>
    <w:rsid w:val="00C16BF6"/>
    <w:rsid w:val="00C16C47"/>
    <w:rsid w:val="00C16F9C"/>
    <w:rsid w:val="00C17235"/>
    <w:rsid w:val="00C173C4"/>
    <w:rsid w:val="00C17852"/>
    <w:rsid w:val="00C17874"/>
    <w:rsid w:val="00C1788E"/>
    <w:rsid w:val="00C17A7C"/>
    <w:rsid w:val="00C17BFB"/>
    <w:rsid w:val="00C17CFE"/>
    <w:rsid w:val="00C17DBC"/>
    <w:rsid w:val="00C17F8E"/>
    <w:rsid w:val="00C203C8"/>
    <w:rsid w:val="00C203D4"/>
    <w:rsid w:val="00C20434"/>
    <w:rsid w:val="00C2043A"/>
    <w:rsid w:val="00C20818"/>
    <w:rsid w:val="00C209E0"/>
    <w:rsid w:val="00C20A8D"/>
    <w:rsid w:val="00C20D03"/>
    <w:rsid w:val="00C20D1A"/>
    <w:rsid w:val="00C20D28"/>
    <w:rsid w:val="00C20DC8"/>
    <w:rsid w:val="00C20FA6"/>
    <w:rsid w:val="00C211E3"/>
    <w:rsid w:val="00C211E4"/>
    <w:rsid w:val="00C21266"/>
    <w:rsid w:val="00C21271"/>
    <w:rsid w:val="00C21299"/>
    <w:rsid w:val="00C2165F"/>
    <w:rsid w:val="00C2177B"/>
    <w:rsid w:val="00C21BF1"/>
    <w:rsid w:val="00C21D3E"/>
    <w:rsid w:val="00C22004"/>
    <w:rsid w:val="00C220D2"/>
    <w:rsid w:val="00C22381"/>
    <w:rsid w:val="00C22782"/>
    <w:rsid w:val="00C22A25"/>
    <w:rsid w:val="00C22CC1"/>
    <w:rsid w:val="00C22EAD"/>
    <w:rsid w:val="00C230CF"/>
    <w:rsid w:val="00C2327F"/>
    <w:rsid w:val="00C232B6"/>
    <w:rsid w:val="00C2356B"/>
    <w:rsid w:val="00C2358A"/>
    <w:rsid w:val="00C236D7"/>
    <w:rsid w:val="00C23921"/>
    <w:rsid w:val="00C239DE"/>
    <w:rsid w:val="00C23DF6"/>
    <w:rsid w:val="00C2449F"/>
    <w:rsid w:val="00C2473A"/>
    <w:rsid w:val="00C2483E"/>
    <w:rsid w:val="00C24847"/>
    <w:rsid w:val="00C24894"/>
    <w:rsid w:val="00C249F3"/>
    <w:rsid w:val="00C249FC"/>
    <w:rsid w:val="00C24A3B"/>
    <w:rsid w:val="00C24A5F"/>
    <w:rsid w:val="00C24BDE"/>
    <w:rsid w:val="00C250AD"/>
    <w:rsid w:val="00C25299"/>
    <w:rsid w:val="00C25373"/>
    <w:rsid w:val="00C2544C"/>
    <w:rsid w:val="00C25526"/>
    <w:rsid w:val="00C25632"/>
    <w:rsid w:val="00C2573D"/>
    <w:rsid w:val="00C257EB"/>
    <w:rsid w:val="00C257F1"/>
    <w:rsid w:val="00C25A11"/>
    <w:rsid w:val="00C25AAE"/>
    <w:rsid w:val="00C25F07"/>
    <w:rsid w:val="00C25FC9"/>
    <w:rsid w:val="00C260D6"/>
    <w:rsid w:val="00C26350"/>
    <w:rsid w:val="00C2660B"/>
    <w:rsid w:val="00C2672B"/>
    <w:rsid w:val="00C269D8"/>
    <w:rsid w:val="00C26BF6"/>
    <w:rsid w:val="00C26C78"/>
    <w:rsid w:val="00C26DD8"/>
    <w:rsid w:val="00C27273"/>
    <w:rsid w:val="00C2730E"/>
    <w:rsid w:val="00C2747C"/>
    <w:rsid w:val="00C27A74"/>
    <w:rsid w:val="00C27D5D"/>
    <w:rsid w:val="00C27DA8"/>
    <w:rsid w:val="00C27F84"/>
    <w:rsid w:val="00C30304"/>
    <w:rsid w:val="00C30309"/>
    <w:rsid w:val="00C3059D"/>
    <w:rsid w:val="00C30700"/>
    <w:rsid w:val="00C3077D"/>
    <w:rsid w:val="00C3080D"/>
    <w:rsid w:val="00C310DA"/>
    <w:rsid w:val="00C3130B"/>
    <w:rsid w:val="00C3163C"/>
    <w:rsid w:val="00C319EB"/>
    <w:rsid w:val="00C328AE"/>
    <w:rsid w:val="00C32B79"/>
    <w:rsid w:val="00C32DF2"/>
    <w:rsid w:val="00C32F54"/>
    <w:rsid w:val="00C33168"/>
    <w:rsid w:val="00C3338B"/>
    <w:rsid w:val="00C335A6"/>
    <w:rsid w:val="00C33D6F"/>
    <w:rsid w:val="00C34042"/>
    <w:rsid w:val="00C340A2"/>
    <w:rsid w:val="00C34323"/>
    <w:rsid w:val="00C34360"/>
    <w:rsid w:val="00C34654"/>
    <w:rsid w:val="00C34742"/>
    <w:rsid w:val="00C34775"/>
    <w:rsid w:val="00C348CB"/>
    <w:rsid w:val="00C34AC9"/>
    <w:rsid w:val="00C34B50"/>
    <w:rsid w:val="00C34BA0"/>
    <w:rsid w:val="00C34C85"/>
    <w:rsid w:val="00C34E6E"/>
    <w:rsid w:val="00C351B0"/>
    <w:rsid w:val="00C35202"/>
    <w:rsid w:val="00C35379"/>
    <w:rsid w:val="00C3554D"/>
    <w:rsid w:val="00C355D4"/>
    <w:rsid w:val="00C357A9"/>
    <w:rsid w:val="00C36022"/>
    <w:rsid w:val="00C361FB"/>
    <w:rsid w:val="00C363B7"/>
    <w:rsid w:val="00C367CD"/>
    <w:rsid w:val="00C3684F"/>
    <w:rsid w:val="00C36DC5"/>
    <w:rsid w:val="00C3705A"/>
    <w:rsid w:val="00C370A4"/>
    <w:rsid w:val="00C3775F"/>
    <w:rsid w:val="00C3791C"/>
    <w:rsid w:val="00C37C05"/>
    <w:rsid w:val="00C37D89"/>
    <w:rsid w:val="00C37DCA"/>
    <w:rsid w:val="00C37FE6"/>
    <w:rsid w:val="00C40047"/>
    <w:rsid w:val="00C40284"/>
    <w:rsid w:val="00C40328"/>
    <w:rsid w:val="00C404CE"/>
    <w:rsid w:val="00C4070C"/>
    <w:rsid w:val="00C408E7"/>
    <w:rsid w:val="00C408EE"/>
    <w:rsid w:val="00C40921"/>
    <w:rsid w:val="00C409DA"/>
    <w:rsid w:val="00C40CF3"/>
    <w:rsid w:val="00C410E8"/>
    <w:rsid w:val="00C411DC"/>
    <w:rsid w:val="00C417B0"/>
    <w:rsid w:val="00C41DDA"/>
    <w:rsid w:val="00C41E9B"/>
    <w:rsid w:val="00C41EE5"/>
    <w:rsid w:val="00C41EE6"/>
    <w:rsid w:val="00C41F76"/>
    <w:rsid w:val="00C426B7"/>
    <w:rsid w:val="00C42728"/>
    <w:rsid w:val="00C42B78"/>
    <w:rsid w:val="00C42E9F"/>
    <w:rsid w:val="00C43339"/>
    <w:rsid w:val="00C4336F"/>
    <w:rsid w:val="00C43614"/>
    <w:rsid w:val="00C436EE"/>
    <w:rsid w:val="00C43D6F"/>
    <w:rsid w:val="00C44547"/>
    <w:rsid w:val="00C44692"/>
    <w:rsid w:val="00C4470D"/>
    <w:rsid w:val="00C44733"/>
    <w:rsid w:val="00C44772"/>
    <w:rsid w:val="00C44809"/>
    <w:rsid w:val="00C44998"/>
    <w:rsid w:val="00C44ABA"/>
    <w:rsid w:val="00C44B4B"/>
    <w:rsid w:val="00C44F80"/>
    <w:rsid w:val="00C45381"/>
    <w:rsid w:val="00C45768"/>
    <w:rsid w:val="00C45AAF"/>
    <w:rsid w:val="00C45E2F"/>
    <w:rsid w:val="00C4606C"/>
    <w:rsid w:val="00C460C1"/>
    <w:rsid w:val="00C4659F"/>
    <w:rsid w:val="00C46653"/>
    <w:rsid w:val="00C4685D"/>
    <w:rsid w:val="00C46894"/>
    <w:rsid w:val="00C46952"/>
    <w:rsid w:val="00C46B3F"/>
    <w:rsid w:val="00C46B91"/>
    <w:rsid w:val="00C46D6A"/>
    <w:rsid w:val="00C470B4"/>
    <w:rsid w:val="00C47108"/>
    <w:rsid w:val="00C47207"/>
    <w:rsid w:val="00C4747C"/>
    <w:rsid w:val="00C47496"/>
    <w:rsid w:val="00C4790A"/>
    <w:rsid w:val="00C4792E"/>
    <w:rsid w:val="00C47AC6"/>
    <w:rsid w:val="00C47B95"/>
    <w:rsid w:val="00C47EC3"/>
    <w:rsid w:val="00C47EF2"/>
    <w:rsid w:val="00C500CA"/>
    <w:rsid w:val="00C501A9"/>
    <w:rsid w:val="00C5048F"/>
    <w:rsid w:val="00C50587"/>
    <w:rsid w:val="00C50790"/>
    <w:rsid w:val="00C50C72"/>
    <w:rsid w:val="00C50FAE"/>
    <w:rsid w:val="00C51287"/>
    <w:rsid w:val="00C5175C"/>
    <w:rsid w:val="00C5176C"/>
    <w:rsid w:val="00C519E7"/>
    <w:rsid w:val="00C51B8C"/>
    <w:rsid w:val="00C51E3E"/>
    <w:rsid w:val="00C520E6"/>
    <w:rsid w:val="00C52194"/>
    <w:rsid w:val="00C524DA"/>
    <w:rsid w:val="00C5257F"/>
    <w:rsid w:val="00C52CA6"/>
    <w:rsid w:val="00C52DD8"/>
    <w:rsid w:val="00C53177"/>
    <w:rsid w:val="00C53276"/>
    <w:rsid w:val="00C53321"/>
    <w:rsid w:val="00C5332F"/>
    <w:rsid w:val="00C53616"/>
    <w:rsid w:val="00C53642"/>
    <w:rsid w:val="00C5378A"/>
    <w:rsid w:val="00C537A2"/>
    <w:rsid w:val="00C539AC"/>
    <w:rsid w:val="00C53B4C"/>
    <w:rsid w:val="00C53C22"/>
    <w:rsid w:val="00C53D54"/>
    <w:rsid w:val="00C53E3C"/>
    <w:rsid w:val="00C5410E"/>
    <w:rsid w:val="00C54122"/>
    <w:rsid w:val="00C54148"/>
    <w:rsid w:val="00C54291"/>
    <w:rsid w:val="00C5450A"/>
    <w:rsid w:val="00C54A6A"/>
    <w:rsid w:val="00C54D7B"/>
    <w:rsid w:val="00C55033"/>
    <w:rsid w:val="00C55136"/>
    <w:rsid w:val="00C55233"/>
    <w:rsid w:val="00C5537D"/>
    <w:rsid w:val="00C55577"/>
    <w:rsid w:val="00C55E65"/>
    <w:rsid w:val="00C563C1"/>
    <w:rsid w:val="00C564B9"/>
    <w:rsid w:val="00C5662A"/>
    <w:rsid w:val="00C5675C"/>
    <w:rsid w:val="00C569CB"/>
    <w:rsid w:val="00C56F59"/>
    <w:rsid w:val="00C572AE"/>
    <w:rsid w:val="00C5734E"/>
    <w:rsid w:val="00C578FA"/>
    <w:rsid w:val="00C57AC9"/>
    <w:rsid w:val="00C57C9B"/>
    <w:rsid w:val="00C57CE0"/>
    <w:rsid w:val="00C57E4D"/>
    <w:rsid w:val="00C57F65"/>
    <w:rsid w:val="00C60050"/>
    <w:rsid w:val="00C60183"/>
    <w:rsid w:val="00C602C3"/>
    <w:rsid w:val="00C6036F"/>
    <w:rsid w:val="00C607A3"/>
    <w:rsid w:val="00C60AE9"/>
    <w:rsid w:val="00C60B87"/>
    <w:rsid w:val="00C60DFC"/>
    <w:rsid w:val="00C60F75"/>
    <w:rsid w:val="00C60FBF"/>
    <w:rsid w:val="00C61371"/>
    <w:rsid w:val="00C6180C"/>
    <w:rsid w:val="00C61F77"/>
    <w:rsid w:val="00C62229"/>
    <w:rsid w:val="00C62418"/>
    <w:rsid w:val="00C62477"/>
    <w:rsid w:val="00C625AD"/>
    <w:rsid w:val="00C625B2"/>
    <w:rsid w:val="00C626CA"/>
    <w:rsid w:val="00C62723"/>
    <w:rsid w:val="00C629C7"/>
    <w:rsid w:val="00C62A1E"/>
    <w:rsid w:val="00C62ABF"/>
    <w:rsid w:val="00C62B82"/>
    <w:rsid w:val="00C62B88"/>
    <w:rsid w:val="00C62D62"/>
    <w:rsid w:val="00C62EFB"/>
    <w:rsid w:val="00C63352"/>
    <w:rsid w:val="00C633A6"/>
    <w:rsid w:val="00C63559"/>
    <w:rsid w:val="00C63583"/>
    <w:rsid w:val="00C637E7"/>
    <w:rsid w:val="00C63909"/>
    <w:rsid w:val="00C63B06"/>
    <w:rsid w:val="00C63C9B"/>
    <w:rsid w:val="00C63EDA"/>
    <w:rsid w:val="00C640B8"/>
    <w:rsid w:val="00C64102"/>
    <w:rsid w:val="00C64160"/>
    <w:rsid w:val="00C641EA"/>
    <w:rsid w:val="00C645BD"/>
    <w:rsid w:val="00C646DA"/>
    <w:rsid w:val="00C6477E"/>
    <w:rsid w:val="00C648C0"/>
    <w:rsid w:val="00C64A9F"/>
    <w:rsid w:val="00C64DBB"/>
    <w:rsid w:val="00C65017"/>
    <w:rsid w:val="00C6519E"/>
    <w:rsid w:val="00C65281"/>
    <w:rsid w:val="00C659DD"/>
    <w:rsid w:val="00C65A1B"/>
    <w:rsid w:val="00C65A48"/>
    <w:rsid w:val="00C65CAF"/>
    <w:rsid w:val="00C65EBC"/>
    <w:rsid w:val="00C6603A"/>
    <w:rsid w:val="00C66050"/>
    <w:rsid w:val="00C6621E"/>
    <w:rsid w:val="00C663E8"/>
    <w:rsid w:val="00C66613"/>
    <w:rsid w:val="00C66989"/>
    <w:rsid w:val="00C66BE1"/>
    <w:rsid w:val="00C67176"/>
    <w:rsid w:val="00C671DD"/>
    <w:rsid w:val="00C6742A"/>
    <w:rsid w:val="00C67450"/>
    <w:rsid w:val="00C676E3"/>
    <w:rsid w:val="00C67885"/>
    <w:rsid w:val="00C678F0"/>
    <w:rsid w:val="00C67963"/>
    <w:rsid w:val="00C67A57"/>
    <w:rsid w:val="00C67A95"/>
    <w:rsid w:val="00C67B8C"/>
    <w:rsid w:val="00C67D0A"/>
    <w:rsid w:val="00C67D3A"/>
    <w:rsid w:val="00C67D3E"/>
    <w:rsid w:val="00C67E06"/>
    <w:rsid w:val="00C7029F"/>
    <w:rsid w:val="00C70393"/>
    <w:rsid w:val="00C708B4"/>
    <w:rsid w:val="00C70AC5"/>
    <w:rsid w:val="00C70B87"/>
    <w:rsid w:val="00C70CE9"/>
    <w:rsid w:val="00C71599"/>
    <w:rsid w:val="00C718BB"/>
    <w:rsid w:val="00C71AE1"/>
    <w:rsid w:val="00C71C5A"/>
    <w:rsid w:val="00C72084"/>
    <w:rsid w:val="00C72229"/>
    <w:rsid w:val="00C72437"/>
    <w:rsid w:val="00C7249F"/>
    <w:rsid w:val="00C7279E"/>
    <w:rsid w:val="00C72976"/>
    <w:rsid w:val="00C72995"/>
    <w:rsid w:val="00C72D42"/>
    <w:rsid w:val="00C72E99"/>
    <w:rsid w:val="00C72F75"/>
    <w:rsid w:val="00C72FEA"/>
    <w:rsid w:val="00C730B8"/>
    <w:rsid w:val="00C731A6"/>
    <w:rsid w:val="00C7333C"/>
    <w:rsid w:val="00C7362A"/>
    <w:rsid w:val="00C73640"/>
    <w:rsid w:val="00C73656"/>
    <w:rsid w:val="00C7369F"/>
    <w:rsid w:val="00C736B0"/>
    <w:rsid w:val="00C73E7F"/>
    <w:rsid w:val="00C73EA8"/>
    <w:rsid w:val="00C741BC"/>
    <w:rsid w:val="00C741BD"/>
    <w:rsid w:val="00C74338"/>
    <w:rsid w:val="00C74675"/>
    <w:rsid w:val="00C747E7"/>
    <w:rsid w:val="00C74802"/>
    <w:rsid w:val="00C74AA8"/>
    <w:rsid w:val="00C75045"/>
    <w:rsid w:val="00C75070"/>
    <w:rsid w:val="00C752B0"/>
    <w:rsid w:val="00C755CE"/>
    <w:rsid w:val="00C75A4D"/>
    <w:rsid w:val="00C75A6B"/>
    <w:rsid w:val="00C75AB8"/>
    <w:rsid w:val="00C75E50"/>
    <w:rsid w:val="00C75F98"/>
    <w:rsid w:val="00C75FB4"/>
    <w:rsid w:val="00C761C9"/>
    <w:rsid w:val="00C7628E"/>
    <w:rsid w:val="00C76417"/>
    <w:rsid w:val="00C76641"/>
    <w:rsid w:val="00C766A6"/>
    <w:rsid w:val="00C76766"/>
    <w:rsid w:val="00C76FE3"/>
    <w:rsid w:val="00C77072"/>
    <w:rsid w:val="00C770F0"/>
    <w:rsid w:val="00C7731B"/>
    <w:rsid w:val="00C773DF"/>
    <w:rsid w:val="00C7746E"/>
    <w:rsid w:val="00C77496"/>
    <w:rsid w:val="00C77BDA"/>
    <w:rsid w:val="00C77D83"/>
    <w:rsid w:val="00C77DEF"/>
    <w:rsid w:val="00C77F0B"/>
    <w:rsid w:val="00C800FA"/>
    <w:rsid w:val="00C80287"/>
    <w:rsid w:val="00C8036B"/>
    <w:rsid w:val="00C804C5"/>
    <w:rsid w:val="00C80574"/>
    <w:rsid w:val="00C80801"/>
    <w:rsid w:val="00C80B2C"/>
    <w:rsid w:val="00C80DA2"/>
    <w:rsid w:val="00C80E5B"/>
    <w:rsid w:val="00C80F04"/>
    <w:rsid w:val="00C810CA"/>
    <w:rsid w:val="00C812CE"/>
    <w:rsid w:val="00C81315"/>
    <w:rsid w:val="00C815D0"/>
    <w:rsid w:val="00C815F3"/>
    <w:rsid w:val="00C81869"/>
    <w:rsid w:val="00C81887"/>
    <w:rsid w:val="00C81A7D"/>
    <w:rsid w:val="00C81B53"/>
    <w:rsid w:val="00C81C4B"/>
    <w:rsid w:val="00C81D78"/>
    <w:rsid w:val="00C821C7"/>
    <w:rsid w:val="00C82427"/>
    <w:rsid w:val="00C8287B"/>
    <w:rsid w:val="00C8295E"/>
    <w:rsid w:val="00C829A3"/>
    <w:rsid w:val="00C829A6"/>
    <w:rsid w:val="00C82B70"/>
    <w:rsid w:val="00C830DD"/>
    <w:rsid w:val="00C83363"/>
    <w:rsid w:val="00C8336C"/>
    <w:rsid w:val="00C834BD"/>
    <w:rsid w:val="00C83544"/>
    <w:rsid w:val="00C840CC"/>
    <w:rsid w:val="00C84135"/>
    <w:rsid w:val="00C84150"/>
    <w:rsid w:val="00C84585"/>
    <w:rsid w:val="00C849A4"/>
    <w:rsid w:val="00C84B3C"/>
    <w:rsid w:val="00C84E81"/>
    <w:rsid w:val="00C85079"/>
    <w:rsid w:val="00C85260"/>
    <w:rsid w:val="00C858F5"/>
    <w:rsid w:val="00C85C5E"/>
    <w:rsid w:val="00C85C78"/>
    <w:rsid w:val="00C85E52"/>
    <w:rsid w:val="00C8602F"/>
    <w:rsid w:val="00C86593"/>
    <w:rsid w:val="00C86D1D"/>
    <w:rsid w:val="00C873B3"/>
    <w:rsid w:val="00C87449"/>
    <w:rsid w:val="00C87569"/>
    <w:rsid w:val="00C875DF"/>
    <w:rsid w:val="00C87734"/>
    <w:rsid w:val="00C878EE"/>
    <w:rsid w:val="00C87A5C"/>
    <w:rsid w:val="00C87AA7"/>
    <w:rsid w:val="00C87B4E"/>
    <w:rsid w:val="00C87E2E"/>
    <w:rsid w:val="00C90067"/>
    <w:rsid w:val="00C90087"/>
    <w:rsid w:val="00C900F9"/>
    <w:rsid w:val="00C9024A"/>
    <w:rsid w:val="00C90264"/>
    <w:rsid w:val="00C90464"/>
    <w:rsid w:val="00C90590"/>
    <w:rsid w:val="00C906C5"/>
    <w:rsid w:val="00C90867"/>
    <w:rsid w:val="00C90C1E"/>
    <w:rsid w:val="00C91119"/>
    <w:rsid w:val="00C91189"/>
    <w:rsid w:val="00C911E4"/>
    <w:rsid w:val="00C91359"/>
    <w:rsid w:val="00C914D1"/>
    <w:rsid w:val="00C91A86"/>
    <w:rsid w:val="00C91B02"/>
    <w:rsid w:val="00C91CDC"/>
    <w:rsid w:val="00C92140"/>
    <w:rsid w:val="00C9221E"/>
    <w:rsid w:val="00C92260"/>
    <w:rsid w:val="00C923EA"/>
    <w:rsid w:val="00C929C7"/>
    <w:rsid w:val="00C92A2E"/>
    <w:rsid w:val="00C92ABB"/>
    <w:rsid w:val="00C92E44"/>
    <w:rsid w:val="00C92F2B"/>
    <w:rsid w:val="00C93372"/>
    <w:rsid w:val="00C933AF"/>
    <w:rsid w:val="00C9341B"/>
    <w:rsid w:val="00C93A18"/>
    <w:rsid w:val="00C93AD1"/>
    <w:rsid w:val="00C93C5A"/>
    <w:rsid w:val="00C93D92"/>
    <w:rsid w:val="00C93E99"/>
    <w:rsid w:val="00C93EC3"/>
    <w:rsid w:val="00C93ECE"/>
    <w:rsid w:val="00C9442E"/>
    <w:rsid w:val="00C94442"/>
    <w:rsid w:val="00C944F9"/>
    <w:rsid w:val="00C946B3"/>
    <w:rsid w:val="00C94793"/>
    <w:rsid w:val="00C94803"/>
    <w:rsid w:val="00C9486F"/>
    <w:rsid w:val="00C94950"/>
    <w:rsid w:val="00C94A8A"/>
    <w:rsid w:val="00C95015"/>
    <w:rsid w:val="00C950C3"/>
    <w:rsid w:val="00C951FB"/>
    <w:rsid w:val="00C9575D"/>
    <w:rsid w:val="00C95925"/>
    <w:rsid w:val="00C9598F"/>
    <w:rsid w:val="00C95CAE"/>
    <w:rsid w:val="00C95EF1"/>
    <w:rsid w:val="00C9608C"/>
    <w:rsid w:val="00C963F1"/>
    <w:rsid w:val="00C96465"/>
    <w:rsid w:val="00C9667A"/>
    <w:rsid w:val="00C968E9"/>
    <w:rsid w:val="00C96C77"/>
    <w:rsid w:val="00C96FCA"/>
    <w:rsid w:val="00C971A5"/>
    <w:rsid w:val="00C97494"/>
    <w:rsid w:val="00C97619"/>
    <w:rsid w:val="00C9770A"/>
    <w:rsid w:val="00C9794E"/>
    <w:rsid w:val="00C97AD7"/>
    <w:rsid w:val="00C97BF8"/>
    <w:rsid w:val="00C97CA8"/>
    <w:rsid w:val="00C97D3C"/>
    <w:rsid w:val="00C97EAA"/>
    <w:rsid w:val="00CA00D6"/>
    <w:rsid w:val="00CA016C"/>
    <w:rsid w:val="00CA0332"/>
    <w:rsid w:val="00CA0388"/>
    <w:rsid w:val="00CA03A6"/>
    <w:rsid w:val="00CA0758"/>
    <w:rsid w:val="00CA087A"/>
    <w:rsid w:val="00CA08F8"/>
    <w:rsid w:val="00CA0963"/>
    <w:rsid w:val="00CA0CB0"/>
    <w:rsid w:val="00CA0CF8"/>
    <w:rsid w:val="00CA0D4A"/>
    <w:rsid w:val="00CA0D4F"/>
    <w:rsid w:val="00CA0F43"/>
    <w:rsid w:val="00CA107E"/>
    <w:rsid w:val="00CA1144"/>
    <w:rsid w:val="00CA11C6"/>
    <w:rsid w:val="00CA1218"/>
    <w:rsid w:val="00CA130D"/>
    <w:rsid w:val="00CA175B"/>
    <w:rsid w:val="00CA1AB5"/>
    <w:rsid w:val="00CA1C7A"/>
    <w:rsid w:val="00CA1D0B"/>
    <w:rsid w:val="00CA1EBC"/>
    <w:rsid w:val="00CA1ED3"/>
    <w:rsid w:val="00CA207C"/>
    <w:rsid w:val="00CA2214"/>
    <w:rsid w:val="00CA221A"/>
    <w:rsid w:val="00CA2352"/>
    <w:rsid w:val="00CA238C"/>
    <w:rsid w:val="00CA2401"/>
    <w:rsid w:val="00CA244F"/>
    <w:rsid w:val="00CA25D9"/>
    <w:rsid w:val="00CA288B"/>
    <w:rsid w:val="00CA2989"/>
    <w:rsid w:val="00CA2997"/>
    <w:rsid w:val="00CA2A34"/>
    <w:rsid w:val="00CA2B7E"/>
    <w:rsid w:val="00CA2C72"/>
    <w:rsid w:val="00CA2CCE"/>
    <w:rsid w:val="00CA2D85"/>
    <w:rsid w:val="00CA2D97"/>
    <w:rsid w:val="00CA2DC4"/>
    <w:rsid w:val="00CA3189"/>
    <w:rsid w:val="00CA322D"/>
    <w:rsid w:val="00CA324D"/>
    <w:rsid w:val="00CA3546"/>
    <w:rsid w:val="00CA3619"/>
    <w:rsid w:val="00CA3768"/>
    <w:rsid w:val="00CA3788"/>
    <w:rsid w:val="00CA3D86"/>
    <w:rsid w:val="00CA3D8F"/>
    <w:rsid w:val="00CA3EB0"/>
    <w:rsid w:val="00CA3F52"/>
    <w:rsid w:val="00CA3F9E"/>
    <w:rsid w:val="00CA42CF"/>
    <w:rsid w:val="00CA42EE"/>
    <w:rsid w:val="00CA4476"/>
    <w:rsid w:val="00CA4853"/>
    <w:rsid w:val="00CA4B12"/>
    <w:rsid w:val="00CA4F77"/>
    <w:rsid w:val="00CA5085"/>
    <w:rsid w:val="00CA5135"/>
    <w:rsid w:val="00CA522D"/>
    <w:rsid w:val="00CA526E"/>
    <w:rsid w:val="00CA5406"/>
    <w:rsid w:val="00CA543C"/>
    <w:rsid w:val="00CA557D"/>
    <w:rsid w:val="00CA55C4"/>
    <w:rsid w:val="00CA55D8"/>
    <w:rsid w:val="00CA56BA"/>
    <w:rsid w:val="00CA5874"/>
    <w:rsid w:val="00CA59AA"/>
    <w:rsid w:val="00CA5AF5"/>
    <w:rsid w:val="00CA5F77"/>
    <w:rsid w:val="00CA63D9"/>
    <w:rsid w:val="00CA64DC"/>
    <w:rsid w:val="00CA6748"/>
    <w:rsid w:val="00CA69A5"/>
    <w:rsid w:val="00CA6BC8"/>
    <w:rsid w:val="00CA6D6F"/>
    <w:rsid w:val="00CA6EE0"/>
    <w:rsid w:val="00CA70C5"/>
    <w:rsid w:val="00CA726F"/>
    <w:rsid w:val="00CA741C"/>
    <w:rsid w:val="00CA76C3"/>
    <w:rsid w:val="00CA7767"/>
    <w:rsid w:val="00CA7781"/>
    <w:rsid w:val="00CA7892"/>
    <w:rsid w:val="00CA796E"/>
    <w:rsid w:val="00CA7B57"/>
    <w:rsid w:val="00CA7BD7"/>
    <w:rsid w:val="00CA7D1D"/>
    <w:rsid w:val="00CA7D2F"/>
    <w:rsid w:val="00CA7D35"/>
    <w:rsid w:val="00CA7FDE"/>
    <w:rsid w:val="00CB047B"/>
    <w:rsid w:val="00CB066C"/>
    <w:rsid w:val="00CB0683"/>
    <w:rsid w:val="00CB07C9"/>
    <w:rsid w:val="00CB08FE"/>
    <w:rsid w:val="00CB0903"/>
    <w:rsid w:val="00CB09BD"/>
    <w:rsid w:val="00CB0B02"/>
    <w:rsid w:val="00CB0B66"/>
    <w:rsid w:val="00CB0C2E"/>
    <w:rsid w:val="00CB0CD8"/>
    <w:rsid w:val="00CB0D79"/>
    <w:rsid w:val="00CB1341"/>
    <w:rsid w:val="00CB14F0"/>
    <w:rsid w:val="00CB15B0"/>
    <w:rsid w:val="00CB171C"/>
    <w:rsid w:val="00CB175D"/>
    <w:rsid w:val="00CB18E5"/>
    <w:rsid w:val="00CB199B"/>
    <w:rsid w:val="00CB1B9B"/>
    <w:rsid w:val="00CB1D4B"/>
    <w:rsid w:val="00CB202F"/>
    <w:rsid w:val="00CB225F"/>
    <w:rsid w:val="00CB23F0"/>
    <w:rsid w:val="00CB2AF6"/>
    <w:rsid w:val="00CB2B88"/>
    <w:rsid w:val="00CB2BDF"/>
    <w:rsid w:val="00CB2D2E"/>
    <w:rsid w:val="00CB2E1A"/>
    <w:rsid w:val="00CB3288"/>
    <w:rsid w:val="00CB32BB"/>
    <w:rsid w:val="00CB3327"/>
    <w:rsid w:val="00CB3B62"/>
    <w:rsid w:val="00CB4427"/>
    <w:rsid w:val="00CB4568"/>
    <w:rsid w:val="00CB4D50"/>
    <w:rsid w:val="00CB4EE4"/>
    <w:rsid w:val="00CB4F15"/>
    <w:rsid w:val="00CB5977"/>
    <w:rsid w:val="00CB5A07"/>
    <w:rsid w:val="00CB5D27"/>
    <w:rsid w:val="00CB5D82"/>
    <w:rsid w:val="00CB608C"/>
    <w:rsid w:val="00CB6334"/>
    <w:rsid w:val="00CB63B4"/>
    <w:rsid w:val="00CB64A1"/>
    <w:rsid w:val="00CB66A5"/>
    <w:rsid w:val="00CB6798"/>
    <w:rsid w:val="00CB679C"/>
    <w:rsid w:val="00CB69F5"/>
    <w:rsid w:val="00CB6ABA"/>
    <w:rsid w:val="00CB6BF5"/>
    <w:rsid w:val="00CB6C23"/>
    <w:rsid w:val="00CB724F"/>
    <w:rsid w:val="00CB727E"/>
    <w:rsid w:val="00CB746F"/>
    <w:rsid w:val="00CB751A"/>
    <w:rsid w:val="00CB75E4"/>
    <w:rsid w:val="00CB764B"/>
    <w:rsid w:val="00CB76B9"/>
    <w:rsid w:val="00CB7910"/>
    <w:rsid w:val="00CB7A65"/>
    <w:rsid w:val="00CB7A9E"/>
    <w:rsid w:val="00CB7B02"/>
    <w:rsid w:val="00CB7B35"/>
    <w:rsid w:val="00CB7D7F"/>
    <w:rsid w:val="00CB7D97"/>
    <w:rsid w:val="00CC0103"/>
    <w:rsid w:val="00CC0283"/>
    <w:rsid w:val="00CC0390"/>
    <w:rsid w:val="00CC03EE"/>
    <w:rsid w:val="00CC047C"/>
    <w:rsid w:val="00CC087E"/>
    <w:rsid w:val="00CC09F5"/>
    <w:rsid w:val="00CC0C6A"/>
    <w:rsid w:val="00CC0D16"/>
    <w:rsid w:val="00CC0DEA"/>
    <w:rsid w:val="00CC0EA7"/>
    <w:rsid w:val="00CC10D9"/>
    <w:rsid w:val="00CC1409"/>
    <w:rsid w:val="00CC1794"/>
    <w:rsid w:val="00CC1BD6"/>
    <w:rsid w:val="00CC1D82"/>
    <w:rsid w:val="00CC2177"/>
    <w:rsid w:val="00CC21ED"/>
    <w:rsid w:val="00CC22BD"/>
    <w:rsid w:val="00CC2467"/>
    <w:rsid w:val="00CC2518"/>
    <w:rsid w:val="00CC28BE"/>
    <w:rsid w:val="00CC2A28"/>
    <w:rsid w:val="00CC2C34"/>
    <w:rsid w:val="00CC2C98"/>
    <w:rsid w:val="00CC2D30"/>
    <w:rsid w:val="00CC2FE1"/>
    <w:rsid w:val="00CC3100"/>
    <w:rsid w:val="00CC33BA"/>
    <w:rsid w:val="00CC3508"/>
    <w:rsid w:val="00CC3979"/>
    <w:rsid w:val="00CC3A2D"/>
    <w:rsid w:val="00CC3A54"/>
    <w:rsid w:val="00CC3F5D"/>
    <w:rsid w:val="00CC43EC"/>
    <w:rsid w:val="00CC4583"/>
    <w:rsid w:val="00CC480B"/>
    <w:rsid w:val="00CC489C"/>
    <w:rsid w:val="00CC4AEA"/>
    <w:rsid w:val="00CC4C50"/>
    <w:rsid w:val="00CC4CB8"/>
    <w:rsid w:val="00CC4D63"/>
    <w:rsid w:val="00CC4DF8"/>
    <w:rsid w:val="00CC501F"/>
    <w:rsid w:val="00CC5115"/>
    <w:rsid w:val="00CC51AB"/>
    <w:rsid w:val="00CC5258"/>
    <w:rsid w:val="00CC52F1"/>
    <w:rsid w:val="00CC5587"/>
    <w:rsid w:val="00CC55A9"/>
    <w:rsid w:val="00CC57A2"/>
    <w:rsid w:val="00CC57BF"/>
    <w:rsid w:val="00CC59DE"/>
    <w:rsid w:val="00CC5A41"/>
    <w:rsid w:val="00CC5A9C"/>
    <w:rsid w:val="00CC5D17"/>
    <w:rsid w:val="00CC5F05"/>
    <w:rsid w:val="00CC5FEA"/>
    <w:rsid w:val="00CC6243"/>
    <w:rsid w:val="00CC643D"/>
    <w:rsid w:val="00CC695C"/>
    <w:rsid w:val="00CC6984"/>
    <w:rsid w:val="00CC6A47"/>
    <w:rsid w:val="00CC6AAC"/>
    <w:rsid w:val="00CC6CFF"/>
    <w:rsid w:val="00CC6E72"/>
    <w:rsid w:val="00CC77ED"/>
    <w:rsid w:val="00CC79C4"/>
    <w:rsid w:val="00CC7F29"/>
    <w:rsid w:val="00CD0228"/>
    <w:rsid w:val="00CD02D7"/>
    <w:rsid w:val="00CD06E9"/>
    <w:rsid w:val="00CD0757"/>
    <w:rsid w:val="00CD0BC3"/>
    <w:rsid w:val="00CD0CE9"/>
    <w:rsid w:val="00CD0F98"/>
    <w:rsid w:val="00CD117F"/>
    <w:rsid w:val="00CD181B"/>
    <w:rsid w:val="00CD18C5"/>
    <w:rsid w:val="00CD1E99"/>
    <w:rsid w:val="00CD1F94"/>
    <w:rsid w:val="00CD200C"/>
    <w:rsid w:val="00CD2047"/>
    <w:rsid w:val="00CD21D7"/>
    <w:rsid w:val="00CD2257"/>
    <w:rsid w:val="00CD2382"/>
    <w:rsid w:val="00CD24BA"/>
    <w:rsid w:val="00CD27B4"/>
    <w:rsid w:val="00CD27F2"/>
    <w:rsid w:val="00CD2836"/>
    <w:rsid w:val="00CD29E6"/>
    <w:rsid w:val="00CD29F8"/>
    <w:rsid w:val="00CD2B51"/>
    <w:rsid w:val="00CD39A7"/>
    <w:rsid w:val="00CD3A21"/>
    <w:rsid w:val="00CD3B18"/>
    <w:rsid w:val="00CD3C40"/>
    <w:rsid w:val="00CD4127"/>
    <w:rsid w:val="00CD4206"/>
    <w:rsid w:val="00CD4220"/>
    <w:rsid w:val="00CD4305"/>
    <w:rsid w:val="00CD44BE"/>
    <w:rsid w:val="00CD454F"/>
    <w:rsid w:val="00CD4755"/>
    <w:rsid w:val="00CD4948"/>
    <w:rsid w:val="00CD4ADF"/>
    <w:rsid w:val="00CD4AF8"/>
    <w:rsid w:val="00CD4BD2"/>
    <w:rsid w:val="00CD4D0B"/>
    <w:rsid w:val="00CD4DCA"/>
    <w:rsid w:val="00CD5212"/>
    <w:rsid w:val="00CD5421"/>
    <w:rsid w:val="00CD551C"/>
    <w:rsid w:val="00CD561C"/>
    <w:rsid w:val="00CD5A63"/>
    <w:rsid w:val="00CD5F30"/>
    <w:rsid w:val="00CD60BE"/>
    <w:rsid w:val="00CD60D8"/>
    <w:rsid w:val="00CD6324"/>
    <w:rsid w:val="00CD6460"/>
    <w:rsid w:val="00CD69FB"/>
    <w:rsid w:val="00CD6CF6"/>
    <w:rsid w:val="00CD6D3E"/>
    <w:rsid w:val="00CD710A"/>
    <w:rsid w:val="00CD73D1"/>
    <w:rsid w:val="00CD745B"/>
    <w:rsid w:val="00CD75B4"/>
    <w:rsid w:val="00CD7918"/>
    <w:rsid w:val="00CE01D9"/>
    <w:rsid w:val="00CE0346"/>
    <w:rsid w:val="00CE0718"/>
    <w:rsid w:val="00CE072F"/>
    <w:rsid w:val="00CE0842"/>
    <w:rsid w:val="00CE0C15"/>
    <w:rsid w:val="00CE0D19"/>
    <w:rsid w:val="00CE0F60"/>
    <w:rsid w:val="00CE1515"/>
    <w:rsid w:val="00CE16E3"/>
    <w:rsid w:val="00CE1867"/>
    <w:rsid w:val="00CE245C"/>
    <w:rsid w:val="00CE2706"/>
    <w:rsid w:val="00CE28F8"/>
    <w:rsid w:val="00CE2AB3"/>
    <w:rsid w:val="00CE2CE1"/>
    <w:rsid w:val="00CE2D00"/>
    <w:rsid w:val="00CE2F72"/>
    <w:rsid w:val="00CE3007"/>
    <w:rsid w:val="00CE365D"/>
    <w:rsid w:val="00CE39F8"/>
    <w:rsid w:val="00CE3B69"/>
    <w:rsid w:val="00CE3BAE"/>
    <w:rsid w:val="00CE3C66"/>
    <w:rsid w:val="00CE3E99"/>
    <w:rsid w:val="00CE41FD"/>
    <w:rsid w:val="00CE45B0"/>
    <w:rsid w:val="00CE47CE"/>
    <w:rsid w:val="00CE4B4E"/>
    <w:rsid w:val="00CE4BE0"/>
    <w:rsid w:val="00CE4CCD"/>
    <w:rsid w:val="00CE4D54"/>
    <w:rsid w:val="00CE4FD3"/>
    <w:rsid w:val="00CE542F"/>
    <w:rsid w:val="00CE58AD"/>
    <w:rsid w:val="00CE58C2"/>
    <w:rsid w:val="00CE59BE"/>
    <w:rsid w:val="00CE59BF"/>
    <w:rsid w:val="00CE5A80"/>
    <w:rsid w:val="00CE5B51"/>
    <w:rsid w:val="00CE5BC6"/>
    <w:rsid w:val="00CE6059"/>
    <w:rsid w:val="00CE621A"/>
    <w:rsid w:val="00CE6237"/>
    <w:rsid w:val="00CE6469"/>
    <w:rsid w:val="00CE6590"/>
    <w:rsid w:val="00CE665D"/>
    <w:rsid w:val="00CE6B9E"/>
    <w:rsid w:val="00CE72BF"/>
    <w:rsid w:val="00CE73E4"/>
    <w:rsid w:val="00CE7BC6"/>
    <w:rsid w:val="00CE7E01"/>
    <w:rsid w:val="00CE7F72"/>
    <w:rsid w:val="00CF02EE"/>
    <w:rsid w:val="00CF0493"/>
    <w:rsid w:val="00CF0638"/>
    <w:rsid w:val="00CF0C6E"/>
    <w:rsid w:val="00CF0D27"/>
    <w:rsid w:val="00CF0D69"/>
    <w:rsid w:val="00CF151D"/>
    <w:rsid w:val="00CF19DC"/>
    <w:rsid w:val="00CF1AB2"/>
    <w:rsid w:val="00CF1BA0"/>
    <w:rsid w:val="00CF1BCB"/>
    <w:rsid w:val="00CF1C16"/>
    <w:rsid w:val="00CF1DE5"/>
    <w:rsid w:val="00CF1FAA"/>
    <w:rsid w:val="00CF20BC"/>
    <w:rsid w:val="00CF20F7"/>
    <w:rsid w:val="00CF2311"/>
    <w:rsid w:val="00CF2C24"/>
    <w:rsid w:val="00CF3359"/>
    <w:rsid w:val="00CF3377"/>
    <w:rsid w:val="00CF371F"/>
    <w:rsid w:val="00CF37E7"/>
    <w:rsid w:val="00CF385B"/>
    <w:rsid w:val="00CF3B0C"/>
    <w:rsid w:val="00CF3D07"/>
    <w:rsid w:val="00CF3F2D"/>
    <w:rsid w:val="00CF3F83"/>
    <w:rsid w:val="00CF40BE"/>
    <w:rsid w:val="00CF4273"/>
    <w:rsid w:val="00CF4418"/>
    <w:rsid w:val="00CF4560"/>
    <w:rsid w:val="00CF46F0"/>
    <w:rsid w:val="00CF46FD"/>
    <w:rsid w:val="00CF4A30"/>
    <w:rsid w:val="00CF4B04"/>
    <w:rsid w:val="00CF4B32"/>
    <w:rsid w:val="00CF4B6C"/>
    <w:rsid w:val="00CF4C5D"/>
    <w:rsid w:val="00CF4D86"/>
    <w:rsid w:val="00CF4EDF"/>
    <w:rsid w:val="00CF50A4"/>
    <w:rsid w:val="00CF531F"/>
    <w:rsid w:val="00CF535B"/>
    <w:rsid w:val="00CF53CB"/>
    <w:rsid w:val="00CF5B50"/>
    <w:rsid w:val="00CF5CBD"/>
    <w:rsid w:val="00CF5CF8"/>
    <w:rsid w:val="00CF5D3D"/>
    <w:rsid w:val="00CF68F6"/>
    <w:rsid w:val="00CF6D1F"/>
    <w:rsid w:val="00CF6E44"/>
    <w:rsid w:val="00CF7062"/>
    <w:rsid w:val="00CF76F7"/>
    <w:rsid w:val="00CF789A"/>
    <w:rsid w:val="00CF78B3"/>
    <w:rsid w:val="00CF7B87"/>
    <w:rsid w:val="00CF7FC1"/>
    <w:rsid w:val="00D003A7"/>
    <w:rsid w:val="00D00562"/>
    <w:rsid w:val="00D00601"/>
    <w:rsid w:val="00D009BB"/>
    <w:rsid w:val="00D00A8A"/>
    <w:rsid w:val="00D00AFB"/>
    <w:rsid w:val="00D00BCB"/>
    <w:rsid w:val="00D00C85"/>
    <w:rsid w:val="00D00D93"/>
    <w:rsid w:val="00D00E3D"/>
    <w:rsid w:val="00D00F1B"/>
    <w:rsid w:val="00D01021"/>
    <w:rsid w:val="00D01107"/>
    <w:rsid w:val="00D01639"/>
    <w:rsid w:val="00D017A0"/>
    <w:rsid w:val="00D0198A"/>
    <w:rsid w:val="00D019A3"/>
    <w:rsid w:val="00D01DE5"/>
    <w:rsid w:val="00D0202E"/>
    <w:rsid w:val="00D02242"/>
    <w:rsid w:val="00D022ED"/>
    <w:rsid w:val="00D0286A"/>
    <w:rsid w:val="00D0287D"/>
    <w:rsid w:val="00D02AE8"/>
    <w:rsid w:val="00D02B59"/>
    <w:rsid w:val="00D02EC1"/>
    <w:rsid w:val="00D02F34"/>
    <w:rsid w:val="00D02F54"/>
    <w:rsid w:val="00D03044"/>
    <w:rsid w:val="00D030D0"/>
    <w:rsid w:val="00D03342"/>
    <w:rsid w:val="00D033B4"/>
    <w:rsid w:val="00D03483"/>
    <w:rsid w:val="00D03625"/>
    <w:rsid w:val="00D03998"/>
    <w:rsid w:val="00D039D3"/>
    <w:rsid w:val="00D03A27"/>
    <w:rsid w:val="00D03A4F"/>
    <w:rsid w:val="00D03E8E"/>
    <w:rsid w:val="00D040AA"/>
    <w:rsid w:val="00D040E1"/>
    <w:rsid w:val="00D048EF"/>
    <w:rsid w:val="00D04B70"/>
    <w:rsid w:val="00D04D3B"/>
    <w:rsid w:val="00D051E0"/>
    <w:rsid w:val="00D05908"/>
    <w:rsid w:val="00D059E6"/>
    <w:rsid w:val="00D05C02"/>
    <w:rsid w:val="00D05D42"/>
    <w:rsid w:val="00D05E7C"/>
    <w:rsid w:val="00D05F11"/>
    <w:rsid w:val="00D05F3F"/>
    <w:rsid w:val="00D0626A"/>
    <w:rsid w:val="00D06489"/>
    <w:rsid w:val="00D06749"/>
    <w:rsid w:val="00D0681B"/>
    <w:rsid w:val="00D06827"/>
    <w:rsid w:val="00D06A35"/>
    <w:rsid w:val="00D06AF7"/>
    <w:rsid w:val="00D06BB2"/>
    <w:rsid w:val="00D06BD6"/>
    <w:rsid w:val="00D07629"/>
    <w:rsid w:val="00D076FC"/>
    <w:rsid w:val="00D078CC"/>
    <w:rsid w:val="00D07BC2"/>
    <w:rsid w:val="00D07BEA"/>
    <w:rsid w:val="00D07EBD"/>
    <w:rsid w:val="00D07ED8"/>
    <w:rsid w:val="00D10176"/>
    <w:rsid w:val="00D1061C"/>
    <w:rsid w:val="00D10731"/>
    <w:rsid w:val="00D10947"/>
    <w:rsid w:val="00D1094A"/>
    <w:rsid w:val="00D10A55"/>
    <w:rsid w:val="00D10C6D"/>
    <w:rsid w:val="00D1110C"/>
    <w:rsid w:val="00D11266"/>
    <w:rsid w:val="00D11818"/>
    <w:rsid w:val="00D1195D"/>
    <w:rsid w:val="00D11B3F"/>
    <w:rsid w:val="00D1200C"/>
    <w:rsid w:val="00D1226F"/>
    <w:rsid w:val="00D124D7"/>
    <w:rsid w:val="00D12A2B"/>
    <w:rsid w:val="00D12AC1"/>
    <w:rsid w:val="00D12CA0"/>
    <w:rsid w:val="00D12DF5"/>
    <w:rsid w:val="00D1324C"/>
    <w:rsid w:val="00D1372E"/>
    <w:rsid w:val="00D13AB0"/>
    <w:rsid w:val="00D13C6E"/>
    <w:rsid w:val="00D140BA"/>
    <w:rsid w:val="00D141C2"/>
    <w:rsid w:val="00D14315"/>
    <w:rsid w:val="00D14370"/>
    <w:rsid w:val="00D14530"/>
    <w:rsid w:val="00D146B1"/>
    <w:rsid w:val="00D147C7"/>
    <w:rsid w:val="00D1494F"/>
    <w:rsid w:val="00D14969"/>
    <w:rsid w:val="00D149FB"/>
    <w:rsid w:val="00D14A27"/>
    <w:rsid w:val="00D14B06"/>
    <w:rsid w:val="00D14B0C"/>
    <w:rsid w:val="00D14CCD"/>
    <w:rsid w:val="00D14D82"/>
    <w:rsid w:val="00D14DA0"/>
    <w:rsid w:val="00D14E77"/>
    <w:rsid w:val="00D15082"/>
    <w:rsid w:val="00D1524D"/>
    <w:rsid w:val="00D152B1"/>
    <w:rsid w:val="00D1531D"/>
    <w:rsid w:val="00D15370"/>
    <w:rsid w:val="00D15591"/>
    <w:rsid w:val="00D1581C"/>
    <w:rsid w:val="00D15B45"/>
    <w:rsid w:val="00D16150"/>
    <w:rsid w:val="00D161B8"/>
    <w:rsid w:val="00D16579"/>
    <w:rsid w:val="00D16757"/>
    <w:rsid w:val="00D16B2A"/>
    <w:rsid w:val="00D16C4A"/>
    <w:rsid w:val="00D1735D"/>
    <w:rsid w:val="00D174AF"/>
    <w:rsid w:val="00D17C49"/>
    <w:rsid w:val="00D17D85"/>
    <w:rsid w:val="00D17F45"/>
    <w:rsid w:val="00D200C5"/>
    <w:rsid w:val="00D20214"/>
    <w:rsid w:val="00D203BF"/>
    <w:rsid w:val="00D2041E"/>
    <w:rsid w:val="00D2071E"/>
    <w:rsid w:val="00D20AA1"/>
    <w:rsid w:val="00D20E27"/>
    <w:rsid w:val="00D2104A"/>
    <w:rsid w:val="00D210C6"/>
    <w:rsid w:val="00D2138B"/>
    <w:rsid w:val="00D215C8"/>
    <w:rsid w:val="00D21C7B"/>
    <w:rsid w:val="00D21CAF"/>
    <w:rsid w:val="00D21D65"/>
    <w:rsid w:val="00D21D98"/>
    <w:rsid w:val="00D21E05"/>
    <w:rsid w:val="00D21E87"/>
    <w:rsid w:val="00D2209D"/>
    <w:rsid w:val="00D220E1"/>
    <w:rsid w:val="00D2214A"/>
    <w:rsid w:val="00D22295"/>
    <w:rsid w:val="00D223AF"/>
    <w:rsid w:val="00D22408"/>
    <w:rsid w:val="00D22B3D"/>
    <w:rsid w:val="00D22F30"/>
    <w:rsid w:val="00D230EE"/>
    <w:rsid w:val="00D23240"/>
    <w:rsid w:val="00D23361"/>
    <w:rsid w:val="00D233C9"/>
    <w:rsid w:val="00D23521"/>
    <w:rsid w:val="00D2359B"/>
    <w:rsid w:val="00D23610"/>
    <w:rsid w:val="00D23842"/>
    <w:rsid w:val="00D239AD"/>
    <w:rsid w:val="00D23AC8"/>
    <w:rsid w:val="00D23D10"/>
    <w:rsid w:val="00D24102"/>
    <w:rsid w:val="00D242BB"/>
    <w:rsid w:val="00D243FA"/>
    <w:rsid w:val="00D245BD"/>
    <w:rsid w:val="00D24735"/>
    <w:rsid w:val="00D24810"/>
    <w:rsid w:val="00D2488D"/>
    <w:rsid w:val="00D2496C"/>
    <w:rsid w:val="00D24B5F"/>
    <w:rsid w:val="00D2500E"/>
    <w:rsid w:val="00D2508A"/>
    <w:rsid w:val="00D255F7"/>
    <w:rsid w:val="00D256DA"/>
    <w:rsid w:val="00D25713"/>
    <w:rsid w:val="00D25B12"/>
    <w:rsid w:val="00D25BD0"/>
    <w:rsid w:val="00D25F96"/>
    <w:rsid w:val="00D25F9A"/>
    <w:rsid w:val="00D26390"/>
    <w:rsid w:val="00D26452"/>
    <w:rsid w:val="00D264DE"/>
    <w:rsid w:val="00D267FA"/>
    <w:rsid w:val="00D26876"/>
    <w:rsid w:val="00D26AA5"/>
    <w:rsid w:val="00D26D39"/>
    <w:rsid w:val="00D27276"/>
    <w:rsid w:val="00D272FA"/>
    <w:rsid w:val="00D273BD"/>
    <w:rsid w:val="00D276A2"/>
    <w:rsid w:val="00D2778F"/>
    <w:rsid w:val="00D278A6"/>
    <w:rsid w:val="00D278C6"/>
    <w:rsid w:val="00D27CD6"/>
    <w:rsid w:val="00D27E55"/>
    <w:rsid w:val="00D3006B"/>
    <w:rsid w:val="00D3008A"/>
    <w:rsid w:val="00D30538"/>
    <w:rsid w:val="00D30571"/>
    <w:rsid w:val="00D306FF"/>
    <w:rsid w:val="00D312D8"/>
    <w:rsid w:val="00D31426"/>
    <w:rsid w:val="00D314A0"/>
    <w:rsid w:val="00D316A4"/>
    <w:rsid w:val="00D316B5"/>
    <w:rsid w:val="00D31767"/>
    <w:rsid w:val="00D3187E"/>
    <w:rsid w:val="00D31A49"/>
    <w:rsid w:val="00D31C75"/>
    <w:rsid w:val="00D31CE2"/>
    <w:rsid w:val="00D31D25"/>
    <w:rsid w:val="00D31F15"/>
    <w:rsid w:val="00D31F1C"/>
    <w:rsid w:val="00D31F1F"/>
    <w:rsid w:val="00D32418"/>
    <w:rsid w:val="00D32B12"/>
    <w:rsid w:val="00D32D68"/>
    <w:rsid w:val="00D32DF6"/>
    <w:rsid w:val="00D32FC4"/>
    <w:rsid w:val="00D331C3"/>
    <w:rsid w:val="00D33564"/>
    <w:rsid w:val="00D3356C"/>
    <w:rsid w:val="00D3386D"/>
    <w:rsid w:val="00D3396F"/>
    <w:rsid w:val="00D33AD0"/>
    <w:rsid w:val="00D33EC2"/>
    <w:rsid w:val="00D33FF0"/>
    <w:rsid w:val="00D3424B"/>
    <w:rsid w:val="00D34319"/>
    <w:rsid w:val="00D34471"/>
    <w:rsid w:val="00D344D3"/>
    <w:rsid w:val="00D34C22"/>
    <w:rsid w:val="00D34ECB"/>
    <w:rsid w:val="00D34FDC"/>
    <w:rsid w:val="00D35277"/>
    <w:rsid w:val="00D35363"/>
    <w:rsid w:val="00D35CBE"/>
    <w:rsid w:val="00D35D43"/>
    <w:rsid w:val="00D35D90"/>
    <w:rsid w:val="00D35F13"/>
    <w:rsid w:val="00D3602B"/>
    <w:rsid w:val="00D360A6"/>
    <w:rsid w:val="00D360F3"/>
    <w:rsid w:val="00D3632D"/>
    <w:rsid w:val="00D36E14"/>
    <w:rsid w:val="00D36EDC"/>
    <w:rsid w:val="00D37616"/>
    <w:rsid w:val="00D376DE"/>
    <w:rsid w:val="00D37B0A"/>
    <w:rsid w:val="00D37B78"/>
    <w:rsid w:val="00D37CE3"/>
    <w:rsid w:val="00D4001E"/>
    <w:rsid w:val="00D4009C"/>
    <w:rsid w:val="00D4047C"/>
    <w:rsid w:val="00D4050F"/>
    <w:rsid w:val="00D40539"/>
    <w:rsid w:val="00D40585"/>
    <w:rsid w:val="00D406E2"/>
    <w:rsid w:val="00D40BDE"/>
    <w:rsid w:val="00D40C8D"/>
    <w:rsid w:val="00D40D9E"/>
    <w:rsid w:val="00D41147"/>
    <w:rsid w:val="00D414E1"/>
    <w:rsid w:val="00D4170D"/>
    <w:rsid w:val="00D41767"/>
    <w:rsid w:val="00D417A5"/>
    <w:rsid w:val="00D41CE0"/>
    <w:rsid w:val="00D41CF1"/>
    <w:rsid w:val="00D4247C"/>
    <w:rsid w:val="00D4258B"/>
    <w:rsid w:val="00D42CC1"/>
    <w:rsid w:val="00D42E9D"/>
    <w:rsid w:val="00D42F75"/>
    <w:rsid w:val="00D4321B"/>
    <w:rsid w:val="00D432A6"/>
    <w:rsid w:val="00D432B4"/>
    <w:rsid w:val="00D434DD"/>
    <w:rsid w:val="00D43606"/>
    <w:rsid w:val="00D43609"/>
    <w:rsid w:val="00D4363A"/>
    <w:rsid w:val="00D43667"/>
    <w:rsid w:val="00D436F1"/>
    <w:rsid w:val="00D438B3"/>
    <w:rsid w:val="00D43986"/>
    <w:rsid w:val="00D43ECE"/>
    <w:rsid w:val="00D43F3D"/>
    <w:rsid w:val="00D43F4F"/>
    <w:rsid w:val="00D441BB"/>
    <w:rsid w:val="00D44805"/>
    <w:rsid w:val="00D44A19"/>
    <w:rsid w:val="00D44A8B"/>
    <w:rsid w:val="00D44DE0"/>
    <w:rsid w:val="00D44EA5"/>
    <w:rsid w:val="00D44F61"/>
    <w:rsid w:val="00D453C4"/>
    <w:rsid w:val="00D458CE"/>
    <w:rsid w:val="00D45B66"/>
    <w:rsid w:val="00D45C20"/>
    <w:rsid w:val="00D45D7A"/>
    <w:rsid w:val="00D46057"/>
    <w:rsid w:val="00D46139"/>
    <w:rsid w:val="00D461B9"/>
    <w:rsid w:val="00D46306"/>
    <w:rsid w:val="00D46518"/>
    <w:rsid w:val="00D4652C"/>
    <w:rsid w:val="00D468B6"/>
    <w:rsid w:val="00D46D50"/>
    <w:rsid w:val="00D47333"/>
    <w:rsid w:val="00D474D0"/>
    <w:rsid w:val="00D47578"/>
    <w:rsid w:val="00D4764F"/>
    <w:rsid w:val="00D476CD"/>
    <w:rsid w:val="00D47C6E"/>
    <w:rsid w:val="00D47DDB"/>
    <w:rsid w:val="00D50043"/>
    <w:rsid w:val="00D50116"/>
    <w:rsid w:val="00D501A6"/>
    <w:rsid w:val="00D501C0"/>
    <w:rsid w:val="00D502A5"/>
    <w:rsid w:val="00D5045B"/>
    <w:rsid w:val="00D505A8"/>
    <w:rsid w:val="00D50C1A"/>
    <w:rsid w:val="00D50C1D"/>
    <w:rsid w:val="00D50DC8"/>
    <w:rsid w:val="00D510F6"/>
    <w:rsid w:val="00D51124"/>
    <w:rsid w:val="00D514AE"/>
    <w:rsid w:val="00D51975"/>
    <w:rsid w:val="00D51D41"/>
    <w:rsid w:val="00D51ECF"/>
    <w:rsid w:val="00D51FA4"/>
    <w:rsid w:val="00D52580"/>
    <w:rsid w:val="00D52CC6"/>
    <w:rsid w:val="00D52D81"/>
    <w:rsid w:val="00D52FBE"/>
    <w:rsid w:val="00D53096"/>
    <w:rsid w:val="00D5324A"/>
    <w:rsid w:val="00D532D5"/>
    <w:rsid w:val="00D532E7"/>
    <w:rsid w:val="00D5330A"/>
    <w:rsid w:val="00D53487"/>
    <w:rsid w:val="00D53B46"/>
    <w:rsid w:val="00D53BA2"/>
    <w:rsid w:val="00D53DB2"/>
    <w:rsid w:val="00D53EBA"/>
    <w:rsid w:val="00D53F92"/>
    <w:rsid w:val="00D540F2"/>
    <w:rsid w:val="00D5412B"/>
    <w:rsid w:val="00D54231"/>
    <w:rsid w:val="00D544DD"/>
    <w:rsid w:val="00D544DE"/>
    <w:rsid w:val="00D54614"/>
    <w:rsid w:val="00D5465A"/>
    <w:rsid w:val="00D54941"/>
    <w:rsid w:val="00D54A03"/>
    <w:rsid w:val="00D54A83"/>
    <w:rsid w:val="00D54BC6"/>
    <w:rsid w:val="00D54C51"/>
    <w:rsid w:val="00D54E36"/>
    <w:rsid w:val="00D54F5A"/>
    <w:rsid w:val="00D54F99"/>
    <w:rsid w:val="00D551B6"/>
    <w:rsid w:val="00D55271"/>
    <w:rsid w:val="00D5534D"/>
    <w:rsid w:val="00D55E1E"/>
    <w:rsid w:val="00D55FAE"/>
    <w:rsid w:val="00D56160"/>
    <w:rsid w:val="00D5618B"/>
    <w:rsid w:val="00D56258"/>
    <w:rsid w:val="00D56288"/>
    <w:rsid w:val="00D56389"/>
    <w:rsid w:val="00D56584"/>
    <w:rsid w:val="00D56621"/>
    <w:rsid w:val="00D56B30"/>
    <w:rsid w:val="00D56BFB"/>
    <w:rsid w:val="00D56D7E"/>
    <w:rsid w:val="00D57088"/>
    <w:rsid w:val="00D575E4"/>
    <w:rsid w:val="00D57666"/>
    <w:rsid w:val="00D57892"/>
    <w:rsid w:val="00D57918"/>
    <w:rsid w:val="00D579D9"/>
    <w:rsid w:val="00D57AB7"/>
    <w:rsid w:val="00D57BCD"/>
    <w:rsid w:val="00D57CCF"/>
    <w:rsid w:val="00D57E49"/>
    <w:rsid w:val="00D600D2"/>
    <w:rsid w:val="00D60132"/>
    <w:rsid w:val="00D60258"/>
    <w:rsid w:val="00D60318"/>
    <w:rsid w:val="00D60499"/>
    <w:rsid w:val="00D606C2"/>
    <w:rsid w:val="00D60966"/>
    <w:rsid w:val="00D60A14"/>
    <w:rsid w:val="00D60EF4"/>
    <w:rsid w:val="00D60FAD"/>
    <w:rsid w:val="00D61154"/>
    <w:rsid w:val="00D611BC"/>
    <w:rsid w:val="00D61289"/>
    <w:rsid w:val="00D615DD"/>
    <w:rsid w:val="00D6187A"/>
    <w:rsid w:val="00D61913"/>
    <w:rsid w:val="00D61AD2"/>
    <w:rsid w:val="00D61CB0"/>
    <w:rsid w:val="00D6213B"/>
    <w:rsid w:val="00D624B3"/>
    <w:rsid w:val="00D6272B"/>
    <w:rsid w:val="00D62952"/>
    <w:rsid w:val="00D6299D"/>
    <w:rsid w:val="00D62B16"/>
    <w:rsid w:val="00D62BD1"/>
    <w:rsid w:val="00D62C81"/>
    <w:rsid w:val="00D6325F"/>
    <w:rsid w:val="00D632BE"/>
    <w:rsid w:val="00D63A0A"/>
    <w:rsid w:val="00D63A1A"/>
    <w:rsid w:val="00D63A48"/>
    <w:rsid w:val="00D63D00"/>
    <w:rsid w:val="00D642BB"/>
    <w:rsid w:val="00D64573"/>
    <w:rsid w:val="00D6462E"/>
    <w:rsid w:val="00D6465C"/>
    <w:rsid w:val="00D6476A"/>
    <w:rsid w:val="00D64776"/>
    <w:rsid w:val="00D64798"/>
    <w:rsid w:val="00D64894"/>
    <w:rsid w:val="00D6489A"/>
    <w:rsid w:val="00D64B2D"/>
    <w:rsid w:val="00D64B8C"/>
    <w:rsid w:val="00D6517C"/>
    <w:rsid w:val="00D652DA"/>
    <w:rsid w:val="00D65495"/>
    <w:rsid w:val="00D65638"/>
    <w:rsid w:val="00D65AD4"/>
    <w:rsid w:val="00D65D22"/>
    <w:rsid w:val="00D65DBE"/>
    <w:rsid w:val="00D65E22"/>
    <w:rsid w:val="00D662C1"/>
    <w:rsid w:val="00D667DF"/>
    <w:rsid w:val="00D6698A"/>
    <w:rsid w:val="00D6698B"/>
    <w:rsid w:val="00D66C46"/>
    <w:rsid w:val="00D66E02"/>
    <w:rsid w:val="00D672E4"/>
    <w:rsid w:val="00D67332"/>
    <w:rsid w:val="00D673FC"/>
    <w:rsid w:val="00D67443"/>
    <w:rsid w:val="00D67C6A"/>
    <w:rsid w:val="00D67CEA"/>
    <w:rsid w:val="00D67DC0"/>
    <w:rsid w:val="00D67F06"/>
    <w:rsid w:val="00D67FF6"/>
    <w:rsid w:val="00D70122"/>
    <w:rsid w:val="00D70160"/>
    <w:rsid w:val="00D7017E"/>
    <w:rsid w:val="00D702B7"/>
    <w:rsid w:val="00D704ED"/>
    <w:rsid w:val="00D70837"/>
    <w:rsid w:val="00D708D2"/>
    <w:rsid w:val="00D70995"/>
    <w:rsid w:val="00D70E92"/>
    <w:rsid w:val="00D70EEE"/>
    <w:rsid w:val="00D70FDA"/>
    <w:rsid w:val="00D70FF9"/>
    <w:rsid w:val="00D7149B"/>
    <w:rsid w:val="00D7153C"/>
    <w:rsid w:val="00D71C8F"/>
    <w:rsid w:val="00D71EBC"/>
    <w:rsid w:val="00D71F13"/>
    <w:rsid w:val="00D71F6E"/>
    <w:rsid w:val="00D72140"/>
    <w:rsid w:val="00D72236"/>
    <w:rsid w:val="00D723FB"/>
    <w:rsid w:val="00D7243D"/>
    <w:rsid w:val="00D728F2"/>
    <w:rsid w:val="00D72A06"/>
    <w:rsid w:val="00D72C37"/>
    <w:rsid w:val="00D72D69"/>
    <w:rsid w:val="00D730A6"/>
    <w:rsid w:val="00D730DD"/>
    <w:rsid w:val="00D731CB"/>
    <w:rsid w:val="00D733B9"/>
    <w:rsid w:val="00D733FF"/>
    <w:rsid w:val="00D73497"/>
    <w:rsid w:val="00D738C1"/>
    <w:rsid w:val="00D739E9"/>
    <w:rsid w:val="00D739F4"/>
    <w:rsid w:val="00D73B65"/>
    <w:rsid w:val="00D73E89"/>
    <w:rsid w:val="00D74101"/>
    <w:rsid w:val="00D748F2"/>
    <w:rsid w:val="00D749AA"/>
    <w:rsid w:val="00D74A98"/>
    <w:rsid w:val="00D74B2A"/>
    <w:rsid w:val="00D74B33"/>
    <w:rsid w:val="00D74B56"/>
    <w:rsid w:val="00D74BFE"/>
    <w:rsid w:val="00D74E51"/>
    <w:rsid w:val="00D74F15"/>
    <w:rsid w:val="00D752D7"/>
    <w:rsid w:val="00D75390"/>
    <w:rsid w:val="00D754B9"/>
    <w:rsid w:val="00D7579C"/>
    <w:rsid w:val="00D757D7"/>
    <w:rsid w:val="00D75829"/>
    <w:rsid w:val="00D75A1A"/>
    <w:rsid w:val="00D7615E"/>
    <w:rsid w:val="00D761D1"/>
    <w:rsid w:val="00D762D6"/>
    <w:rsid w:val="00D7675B"/>
    <w:rsid w:val="00D768FE"/>
    <w:rsid w:val="00D76B4A"/>
    <w:rsid w:val="00D7704F"/>
    <w:rsid w:val="00D770E7"/>
    <w:rsid w:val="00D7750F"/>
    <w:rsid w:val="00D7754D"/>
    <w:rsid w:val="00D778CB"/>
    <w:rsid w:val="00D7791D"/>
    <w:rsid w:val="00D77B5F"/>
    <w:rsid w:val="00D77BC7"/>
    <w:rsid w:val="00D77BCA"/>
    <w:rsid w:val="00D77E7B"/>
    <w:rsid w:val="00D77ECC"/>
    <w:rsid w:val="00D8021E"/>
    <w:rsid w:val="00D802D3"/>
    <w:rsid w:val="00D80517"/>
    <w:rsid w:val="00D80653"/>
    <w:rsid w:val="00D80BCB"/>
    <w:rsid w:val="00D8110F"/>
    <w:rsid w:val="00D81567"/>
    <w:rsid w:val="00D81602"/>
    <w:rsid w:val="00D8168A"/>
    <w:rsid w:val="00D81722"/>
    <w:rsid w:val="00D817D5"/>
    <w:rsid w:val="00D81AF9"/>
    <w:rsid w:val="00D81C90"/>
    <w:rsid w:val="00D82026"/>
    <w:rsid w:val="00D8206E"/>
    <w:rsid w:val="00D82380"/>
    <w:rsid w:val="00D8247D"/>
    <w:rsid w:val="00D82692"/>
    <w:rsid w:val="00D826DB"/>
    <w:rsid w:val="00D828EA"/>
    <w:rsid w:val="00D82A46"/>
    <w:rsid w:val="00D82C66"/>
    <w:rsid w:val="00D82FDD"/>
    <w:rsid w:val="00D83317"/>
    <w:rsid w:val="00D834BF"/>
    <w:rsid w:val="00D83569"/>
    <w:rsid w:val="00D837FC"/>
    <w:rsid w:val="00D83B34"/>
    <w:rsid w:val="00D83C03"/>
    <w:rsid w:val="00D83D17"/>
    <w:rsid w:val="00D842BB"/>
    <w:rsid w:val="00D84345"/>
    <w:rsid w:val="00D843E2"/>
    <w:rsid w:val="00D846A6"/>
    <w:rsid w:val="00D847F4"/>
    <w:rsid w:val="00D849F1"/>
    <w:rsid w:val="00D84A5D"/>
    <w:rsid w:val="00D84DD0"/>
    <w:rsid w:val="00D84F05"/>
    <w:rsid w:val="00D8503A"/>
    <w:rsid w:val="00D8516E"/>
    <w:rsid w:val="00D853C7"/>
    <w:rsid w:val="00D857B3"/>
    <w:rsid w:val="00D85E17"/>
    <w:rsid w:val="00D861DB"/>
    <w:rsid w:val="00D86287"/>
    <w:rsid w:val="00D86329"/>
    <w:rsid w:val="00D865E3"/>
    <w:rsid w:val="00D86730"/>
    <w:rsid w:val="00D867FA"/>
    <w:rsid w:val="00D86B97"/>
    <w:rsid w:val="00D86BC6"/>
    <w:rsid w:val="00D86C2B"/>
    <w:rsid w:val="00D86C7C"/>
    <w:rsid w:val="00D86D67"/>
    <w:rsid w:val="00D86FBF"/>
    <w:rsid w:val="00D86FEC"/>
    <w:rsid w:val="00D8714F"/>
    <w:rsid w:val="00D8722B"/>
    <w:rsid w:val="00D8746B"/>
    <w:rsid w:val="00D87724"/>
    <w:rsid w:val="00D8795B"/>
    <w:rsid w:val="00D87AA2"/>
    <w:rsid w:val="00D87D89"/>
    <w:rsid w:val="00D900B9"/>
    <w:rsid w:val="00D905C1"/>
    <w:rsid w:val="00D9063E"/>
    <w:rsid w:val="00D9067F"/>
    <w:rsid w:val="00D907AC"/>
    <w:rsid w:val="00D90889"/>
    <w:rsid w:val="00D9096B"/>
    <w:rsid w:val="00D90CC2"/>
    <w:rsid w:val="00D90E25"/>
    <w:rsid w:val="00D912D0"/>
    <w:rsid w:val="00D91676"/>
    <w:rsid w:val="00D9184A"/>
    <w:rsid w:val="00D91A1D"/>
    <w:rsid w:val="00D91BD5"/>
    <w:rsid w:val="00D91D52"/>
    <w:rsid w:val="00D91EF7"/>
    <w:rsid w:val="00D91F53"/>
    <w:rsid w:val="00D9214F"/>
    <w:rsid w:val="00D921C1"/>
    <w:rsid w:val="00D921CA"/>
    <w:rsid w:val="00D9226F"/>
    <w:rsid w:val="00D92504"/>
    <w:rsid w:val="00D92C6F"/>
    <w:rsid w:val="00D92C92"/>
    <w:rsid w:val="00D92F98"/>
    <w:rsid w:val="00D93044"/>
    <w:rsid w:val="00D931F2"/>
    <w:rsid w:val="00D937E0"/>
    <w:rsid w:val="00D93813"/>
    <w:rsid w:val="00D93A76"/>
    <w:rsid w:val="00D93CA8"/>
    <w:rsid w:val="00D93D2D"/>
    <w:rsid w:val="00D93D47"/>
    <w:rsid w:val="00D944D9"/>
    <w:rsid w:val="00D946BA"/>
    <w:rsid w:val="00D94AD6"/>
    <w:rsid w:val="00D94CF5"/>
    <w:rsid w:val="00D94E3C"/>
    <w:rsid w:val="00D9507B"/>
    <w:rsid w:val="00D95149"/>
    <w:rsid w:val="00D95A38"/>
    <w:rsid w:val="00D95E6A"/>
    <w:rsid w:val="00D95F00"/>
    <w:rsid w:val="00D95F82"/>
    <w:rsid w:val="00D96013"/>
    <w:rsid w:val="00D960C6"/>
    <w:rsid w:val="00D962BC"/>
    <w:rsid w:val="00D96384"/>
    <w:rsid w:val="00D967AF"/>
    <w:rsid w:val="00D967F0"/>
    <w:rsid w:val="00D9689E"/>
    <w:rsid w:val="00D968C5"/>
    <w:rsid w:val="00D96BE6"/>
    <w:rsid w:val="00D96C47"/>
    <w:rsid w:val="00D96E92"/>
    <w:rsid w:val="00D97CA7"/>
    <w:rsid w:val="00DA0729"/>
    <w:rsid w:val="00DA07E1"/>
    <w:rsid w:val="00DA0CBD"/>
    <w:rsid w:val="00DA0D5E"/>
    <w:rsid w:val="00DA1373"/>
    <w:rsid w:val="00DA1379"/>
    <w:rsid w:val="00DA14A4"/>
    <w:rsid w:val="00DA14B5"/>
    <w:rsid w:val="00DA1602"/>
    <w:rsid w:val="00DA16F1"/>
    <w:rsid w:val="00DA18AD"/>
    <w:rsid w:val="00DA18E9"/>
    <w:rsid w:val="00DA199B"/>
    <w:rsid w:val="00DA1BDC"/>
    <w:rsid w:val="00DA1C56"/>
    <w:rsid w:val="00DA1DC4"/>
    <w:rsid w:val="00DA1FDF"/>
    <w:rsid w:val="00DA200A"/>
    <w:rsid w:val="00DA2111"/>
    <w:rsid w:val="00DA216F"/>
    <w:rsid w:val="00DA2642"/>
    <w:rsid w:val="00DA2724"/>
    <w:rsid w:val="00DA29A7"/>
    <w:rsid w:val="00DA2BC1"/>
    <w:rsid w:val="00DA2C9B"/>
    <w:rsid w:val="00DA2CB0"/>
    <w:rsid w:val="00DA2DC1"/>
    <w:rsid w:val="00DA2F85"/>
    <w:rsid w:val="00DA311C"/>
    <w:rsid w:val="00DA350A"/>
    <w:rsid w:val="00DA363E"/>
    <w:rsid w:val="00DA3CE4"/>
    <w:rsid w:val="00DA43F8"/>
    <w:rsid w:val="00DA44BA"/>
    <w:rsid w:val="00DA4684"/>
    <w:rsid w:val="00DA474C"/>
    <w:rsid w:val="00DA4916"/>
    <w:rsid w:val="00DA4A89"/>
    <w:rsid w:val="00DA4CB2"/>
    <w:rsid w:val="00DA4D92"/>
    <w:rsid w:val="00DA4E4B"/>
    <w:rsid w:val="00DA5232"/>
    <w:rsid w:val="00DA53B1"/>
    <w:rsid w:val="00DA5482"/>
    <w:rsid w:val="00DA54A9"/>
    <w:rsid w:val="00DA56E6"/>
    <w:rsid w:val="00DA57C9"/>
    <w:rsid w:val="00DA5DDA"/>
    <w:rsid w:val="00DA6139"/>
    <w:rsid w:val="00DA671E"/>
    <w:rsid w:val="00DA68A2"/>
    <w:rsid w:val="00DA6B48"/>
    <w:rsid w:val="00DA6B6B"/>
    <w:rsid w:val="00DA6BE0"/>
    <w:rsid w:val="00DA6C54"/>
    <w:rsid w:val="00DA75B2"/>
    <w:rsid w:val="00DA79A4"/>
    <w:rsid w:val="00DA7AAD"/>
    <w:rsid w:val="00DA7C8F"/>
    <w:rsid w:val="00DA7CB6"/>
    <w:rsid w:val="00DB0093"/>
    <w:rsid w:val="00DB0408"/>
    <w:rsid w:val="00DB050B"/>
    <w:rsid w:val="00DB065A"/>
    <w:rsid w:val="00DB065D"/>
    <w:rsid w:val="00DB0669"/>
    <w:rsid w:val="00DB06D1"/>
    <w:rsid w:val="00DB086D"/>
    <w:rsid w:val="00DB0981"/>
    <w:rsid w:val="00DB0B8F"/>
    <w:rsid w:val="00DB0D56"/>
    <w:rsid w:val="00DB0D8D"/>
    <w:rsid w:val="00DB0F3F"/>
    <w:rsid w:val="00DB1062"/>
    <w:rsid w:val="00DB106A"/>
    <w:rsid w:val="00DB117A"/>
    <w:rsid w:val="00DB1270"/>
    <w:rsid w:val="00DB13BD"/>
    <w:rsid w:val="00DB1718"/>
    <w:rsid w:val="00DB18B0"/>
    <w:rsid w:val="00DB1B8E"/>
    <w:rsid w:val="00DB1F1B"/>
    <w:rsid w:val="00DB2027"/>
    <w:rsid w:val="00DB2255"/>
    <w:rsid w:val="00DB225F"/>
    <w:rsid w:val="00DB276C"/>
    <w:rsid w:val="00DB27A3"/>
    <w:rsid w:val="00DB3000"/>
    <w:rsid w:val="00DB311E"/>
    <w:rsid w:val="00DB3592"/>
    <w:rsid w:val="00DB3C62"/>
    <w:rsid w:val="00DB3CBC"/>
    <w:rsid w:val="00DB3E72"/>
    <w:rsid w:val="00DB402B"/>
    <w:rsid w:val="00DB41F0"/>
    <w:rsid w:val="00DB4313"/>
    <w:rsid w:val="00DB450A"/>
    <w:rsid w:val="00DB4564"/>
    <w:rsid w:val="00DB45EC"/>
    <w:rsid w:val="00DB46BF"/>
    <w:rsid w:val="00DB47AC"/>
    <w:rsid w:val="00DB481D"/>
    <w:rsid w:val="00DB4FF7"/>
    <w:rsid w:val="00DB5018"/>
    <w:rsid w:val="00DB50E1"/>
    <w:rsid w:val="00DB534F"/>
    <w:rsid w:val="00DB554B"/>
    <w:rsid w:val="00DB561C"/>
    <w:rsid w:val="00DB562A"/>
    <w:rsid w:val="00DB5ABB"/>
    <w:rsid w:val="00DB5AD2"/>
    <w:rsid w:val="00DB5D62"/>
    <w:rsid w:val="00DB6167"/>
    <w:rsid w:val="00DB63C9"/>
    <w:rsid w:val="00DB6405"/>
    <w:rsid w:val="00DB6532"/>
    <w:rsid w:val="00DB6594"/>
    <w:rsid w:val="00DB6705"/>
    <w:rsid w:val="00DB6877"/>
    <w:rsid w:val="00DB6BC0"/>
    <w:rsid w:val="00DB6C5C"/>
    <w:rsid w:val="00DB6D5E"/>
    <w:rsid w:val="00DB6D63"/>
    <w:rsid w:val="00DB7036"/>
    <w:rsid w:val="00DB714B"/>
    <w:rsid w:val="00DB7185"/>
    <w:rsid w:val="00DB736A"/>
    <w:rsid w:val="00DB7829"/>
    <w:rsid w:val="00DB788F"/>
    <w:rsid w:val="00DB7B46"/>
    <w:rsid w:val="00DB7C8F"/>
    <w:rsid w:val="00DB7F35"/>
    <w:rsid w:val="00DC00F3"/>
    <w:rsid w:val="00DC0477"/>
    <w:rsid w:val="00DC073C"/>
    <w:rsid w:val="00DC09B9"/>
    <w:rsid w:val="00DC0C29"/>
    <w:rsid w:val="00DC0FD2"/>
    <w:rsid w:val="00DC12D5"/>
    <w:rsid w:val="00DC141F"/>
    <w:rsid w:val="00DC15CA"/>
    <w:rsid w:val="00DC1B7D"/>
    <w:rsid w:val="00DC1CE9"/>
    <w:rsid w:val="00DC1D23"/>
    <w:rsid w:val="00DC1FB1"/>
    <w:rsid w:val="00DC2261"/>
    <w:rsid w:val="00DC22B8"/>
    <w:rsid w:val="00DC22E2"/>
    <w:rsid w:val="00DC24AD"/>
    <w:rsid w:val="00DC2528"/>
    <w:rsid w:val="00DC25C8"/>
    <w:rsid w:val="00DC26FF"/>
    <w:rsid w:val="00DC27B8"/>
    <w:rsid w:val="00DC2CD2"/>
    <w:rsid w:val="00DC2E6B"/>
    <w:rsid w:val="00DC3289"/>
    <w:rsid w:val="00DC3524"/>
    <w:rsid w:val="00DC355F"/>
    <w:rsid w:val="00DC360F"/>
    <w:rsid w:val="00DC381E"/>
    <w:rsid w:val="00DC3B6D"/>
    <w:rsid w:val="00DC3B8A"/>
    <w:rsid w:val="00DC3DDD"/>
    <w:rsid w:val="00DC4146"/>
    <w:rsid w:val="00DC4149"/>
    <w:rsid w:val="00DC4302"/>
    <w:rsid w:val="00DC43D5"/>
    <w:rsid w:val="00DC440A"/>
    <w:rsid w:val="00DC44FB"/>
    <w:rsid w:val="00DC470A"/>
    <w:rsid w:val="00DC4815"/>
    <w:rsid w:val="00DC4A53"/>
    <w:rsid w:val="00DC4C65"/>
    <w:rsid w:val="00DC4C89"/>
    <w:rsid w:val="00DC4EA1"/>
    <w:rsid w:val="00DC4FD3"/>
    <w:rsid w:val="00DC53F2"/>
    <w:rsid w:val="00DC5612"/>
    <w:rsid w:val="00DC5931"/>
    <w:rsid w:val="00DC5D81"/>
    <w:rsid w:val="00DC5E6C"/>
    <w:rsid w:val="00DC5FF8"/>
    <w:rsid w:val="00DC6316"/>
    <w:rsid w:val="00DC668D"/>
    <w:rsid w:val="00DC6A4E"/>
    <w:rsid w:val="00DC6B59"/>
    <w:rsid w:val="00DC6D28"/>
    <w:rsid w:val="00DC6D70"/>
    <w:rsid w:val="00DC71AC"/>
    <w:rsid w:val="00DC73E5"/>
    <w:rsid w:val="00DC76C0"/>
    <w:rsid w:val="00DC787E"/>
    <w:rsid w:val="00DC79A2"/>
    <w:rsid w:val="00DC7A69"/>
    <w:rsid w:val="00DC7AA4"/>
    <w:rsid w:val="00DC7C13"/>
    <w:rsid w:val="00DD028C"/>
    <w:rsid w:val="00DD02CF"/>
    <w:rsid w:val="00DD02E8"/>
    <w:rsid w:val="00DD045C"/>
    <w:rsid w:val="00DD058B"/>
    <w:rsid w:val="00DD059B"/>
    <w:rsid w:val="00DD05D5"/>
    <w:rsid w:val="00DD06F9"/>
    <w:rsid w:val="00DD0702"/>
    <w:rsid w:val="00DD072E"/>
    <w:rsid w:val="00DD07E1"/>
    <w:rsid w:val="00DD0CBC"/>
    <w:rsid w:val="00DD0D61"/>
    <w:rsid w:val="00DD0D75"/>
    <w:rsid w:val="00DD0ED3"/>
    <w:rsid w:val="00DD0F40"/>
    <w:rsid w:val="00DD0FBA"/>
    <w:rsid w:val="00DD10AA"/>
    <w:rsid w:val="00DD10B9"/>
    <w:rsid w:val="00DD10E4"/>
    <w:rsid w:val="00DD13D2"/>
    <w:rsid w:val="00DD162D"/>
    <w:rsid w:val="00DD16D6"/>
    <w:rsid w:val="00DD182D"/>
    <w:rsid w:val="00DD1870"/>
    <w:rsid w:val="00DD1B69"/>
    <w:rsid w:val="00DD1D73"/>
    <w:rsid w:val="00DD1FBA"/>
    <w:rsid w:val="00DD2251"/>
    <w:rsid w:val="00DD23BC"/>
    <w:rsid w:val="00DD257F"/>
    <w:rsid w:val="00DD275C"/>
    <w:rsid w:val="00DD27AD"/>
    <w:rsid w:val="00DD294E"/>
    <w:rsid w:val="00DD2CC2"/>
    <w:rsid w:val="00DD2DA0"/>
    <w:rsid w:val="00DD2E21"/>
    <w:rsid w:val="00DD2E3A"/>
    <w:rsid w:val="00DD2E49"/>
    <w:rsid w:val="00DD3036"/>
    <w:rsid w:val="00DD3056"/>
    <w:rsid w:val="00DD3458"/>
    <w:rsid w:val="00DD3784"/>
    <w:rsid w:val="00DD3805"/>
    <w:rsid w:val="00DD3A6C"/>
    <w:rsid w:val="00DD3BF2"/>
    <w:rsid w:val="00DD3CDB"/>
    <w:rsid w:val="00DD3CE2"/>
    <w:rsid w:val="00DD3D25"/>
    <w:rsid w:val="00DD3D69"/>
    <w:rsid w:val="00DD3D9E"/>
    <w:rsid w:val="00DD3E0F"/>
    <w:rsid w:val="00DD3F37"/>
    <w:rsid w:val="00DD3F76"/>
    <w:rsid w:val="00DD4131"/>
    <w:rsid w:val="00DD41BC"/>
    <w:rsid w:val="00DD4867"/>
    <w:rsid w:val="00DD48E6"/>
    <w:rsid w:val="00DD4A05"/>
    <w:rsid w:val="00DD4B0B"/>
    <w:rsid w:val="00DD4C60"/>
    <w:rsid w:val="00DD4CBB"/>
    <w:rsid w:val="00DD4DA8"/>
    <w:rsid w:val="00DD53F4"/>
    <w:rsid w:val="00DD5486"/>
    <w:rsid w:val="00DD588F"/>
    <w:rsid w:val="00DD58C8"/>
    <w:rsid w:val="00DD5A3B"/>
    <w:rsid w:val="00DD5BFD"/>
    <w:rsid w:val="00DD5F14"/>
    <w:rsid w:val="00DD61E9"/>
    <w:rsid w:val="00DD648B"/>
    <w:rsid w:val="00DD650F"/>
    <w:rsid w:val="00DD6633"/>
    <w:rsid w:val="00DD66CD"/>
    <w:rsid w:val="00DD696F"/>
    <w:rsid w:val="00DD6C25"/>
    <w:rsid w:val="00DD6E20"/>
    <w:rsid w:val="00DD72BC"/>
    <w:rsid w:val="00DD7509"/>
    <w:rsid w:val="00DD76D3"/>
    <w:rsid w:val="00DD7953"/>
    <w:rsid w:val="00DD7C59"/>
    <w:rsid w:val="00DD7D3E"/>
    <w:rsid w:val="00DD7E25"/>
    <w:rsid w:val="00DD7F21"/>
    <w:rsid w:val="00DE0467"/>
    <w:rsid w:val="00DE099C"/>
    <w:rsid w:val="00DE0B64"/>
    <w:rsid w:val="00DE0C80"/>
    <w:rsid w:val="00DE0D85"/>
    <w:rsid w:val="00DE0E61"/>
    <w:rsid w:val="00DE0F82"/>
    <w:rsid w:val="00DE1269"/>
    <w:rsid w:val="00DE1394"/>
    <w:rsid w:val="00DE1498"/>
    <w:rsid w:val="00DE183A"/>
    <w:rsid w:val="00DE1869"/>
    <w:rsid w:val="00DE1DB1"/>
    <w:rsid w:val="00DE21C8"/>
    <w:rsid w:val="00DE22F1"/>
    <w:rsid w:val="00DE24AD"/>
    <w:rsid w:val="00DE2901"/>
    <w:rsid w:val="00DE2906"/>
    <w:rsid w:val="00DE2978"/>
    <w:rsid w:val="00DE2B56"/>
    <w:rsid w:val="00DE2B8E"/>
    <w:rsid w:val="00DE2BDB"/>
    <w:rsid w:val="00DE2DBF"/>
    <w:rsid w:val="00DE2DFE"/>
    <w:rsid w:val="00DE3181"/>
    <w:rsid w:val="00DE3233"/>
    <w:rsid w:val="00DE3241"/>
    <w:rsid w:val="00DE3378"/>
    <w:rsid w:val="00DE3410"/>
    <w:rsid w:val="00DE3638"/>
    <w:rsid w:val="00DE3645"/>
    <w:rsid w:val="00DE377B"/>
    <w:rsid w:val="00DE38C5"/>
    <w:rsid w:val="00DE3AA1"/>
    <w:rsid w:val="00DE3D79"/>
    <w:rsid w:val="00DE4062"/>
    <w:rsid w:val="00DE411A"/>
    <w:rsid w:val="00DE4214"/>
    <w:rsid w:val="00DE4216"/>
    <w:rsid w:val="00DE44C7"/>
    <w:rsid w:val="00DE4641"/>
    <w:rsid w:val="00DE4660"/>
    <w:rsid w:val="00DE4ADA"/>
    <w:rsid w:val="00DE4B26"/>
    <w:rsid w:val="00DE4E25"/>
    <w:rsid w:val="00DE4E4F"/>
    <w:rsid w:val="00DE50CB"/>
    <w:rsid w:val="00DE51EE"/>
    <w:rsid w:val="00DE52A4"/>
    <w:rsid w:val="00DE52F0"/>
    <w:rsid w:val="00DE534F"/>
    <w:rsid w:val="00DE537F"/>
    <w:rsid w:val="00DE553D"/>
    <w:rsid w:val="00DE55A7"/>
    <w:rsid w:val="00DE5936"/>
    <w:rsid w:val="00DE5BC2"/>
    <w:rsid w:val="00DE5C92"/>
    <w:rsid w:val="00DE6167"/>
    <w:rsid w:val="00DE61F6"/>
    <w:rsid w:val="00DE62DF"/>
    <w:rsid w:val="00DE65C0"/>
    <w:rsid w:val="00DE6762"/>
    <w:rsid w:val="00DE6833"/>
    <w:rsid w:val="00DE68D9"/>
    <w:rsid w:val="00DE69C1"/>
    <w:rsid w:val="00DE6A89"/>
    <w:rsid w:val="00DE6AF3"/>
    <w:rsid w:val="00DE6CF8"/>
    <w:rsid w:val="00DE73F0"/>
    <w:rsid w:val="00DE747F"/>
    <w:rsid w:val="00DE7937"/>
    <w:rsid w:val="00DE79D1"/>
    <w:rsid w:val="00DE7A3A"/>
    <w:rsid w:val="00DE7CAA"/>
    <w:rsid w:val="00DF02A5"/>
    <w:rsid w:val="00DF04A1"/>
    <w:rsid w:val="00DF0635"/>
    <w:rsid w:val="00DF073B"/>
    <w:rsid w:val="00DF08AC"/>
    <w:rsid w:val="00DF0A93"/>
    <w:rsid w:val="00DF0A97"/>
    <w:rsid w:val="00DF0E8A"/>
    <w:rsid w:val="00DF10BE"/>
    <w:rsid w:val="00DF1298"/>
    <w:rsid w:val="00DF1477"/>
    <w:rsid w:val="00DF17F6"/>
    <w:rsid w:val="00DF1918"/>
    <w:rsid w:val="00DF1C53"/>
    <w:rsid w:val="00DF22F3"/>
    <w:rsid w:val="00DF24C2"/>
    <w:rsid w:val="00DF24CD"/>
    <w:rsid w:val="00DF2BCA"/>
    <w:rsid w:val="00DF2BF6"/>
    <w:rsid w:val="00DF2C0D"/>
    <w:rsid w:val="00DF2E0C"/>
    <w:rsid w:val="00DF347D"/>
    <w:rsid w:val="00DF3484"/>
    <w:rsid w:val="00DF35E8"/>
    <w:rsid w:val="00DF386C"/>
    <w:rsid w:val="00DF38EC"/>
    <w:rsid w:val="00DF3955"/>
    <w:rsid w:val="00DF3DD0"/>
    <w:rsid w:val="00DF3F68"/>
    <w:rsid w:val="00DF45DD"/>
    <w:rsid w:val="00DF48D1"/>
    <w:rsid w:val="00DF4B08"/>
    <w:rsid w:val="00DF4F01"/>
    <w:rsid w:val="00DF5223"/>
    <w:rsid w:val="00DF527D"/>
    <w:rsid w:val="00DF53D8"/>
    <w:rsid w:val="00DF587E"/>
    <w:rsid w:val="00DF5A6D"/>
    <w:rsid w:val="00DF5B6B"/>
    <w:rsid w:val="00DF5F59"/>
    <w:rsid w:val="00DF5F6D"/>
    <w:rsid w:val="00DF614F"/>
    <w:rsid w:val="00DF6423"/>
    <w:rsid w:val="00DF64A3"/>
    <w:rsid w:val="00DF655D"/>
    <w:rsid w:val="00DF666D"/>
    <w:rsid w:val="00DF69C4"/>
    <w:rsid w:val="00DF6A06"/>
    <w:rsid w:val="00DF6A6E"/>
    <w:rsid w:val="00DF6D93"/>
    <w:rsid w:val="00DF6F7B"/>
    <w:rsid w:val="00DF6F80"/>
    <w:rsid w:val="00DF6FE0"/>
    <w:rsid w:val="00DF73C8"/>
    <w:rsid w:val="00DF7456"/>
    <w:rsid w:val="00DF77B0"/>
    <w:rsid w:val="00DF78E1"/>
    <w:rsid w:val="00DF798F"/>
    <w:rsid w:val="00DF7AC9"/>
    <w:rsid w:val="00DF7B34"/>
    <w:rsid w:val="00DF7B67"/>
    <w:rsid w:val="00DF7C66"/>
    <w:rsid w:val="00DF7DF2"/>
    <w:rsid w:val="00DF7E1B"/>
    <w:rsid w:val="00DF7EC9"/>
    <w:rsid w:val="00DF7F26"/>
    <w:rsid w:val="00DF7F2C"/>
    <w:rsid w:val="00E001C2"/>
    <w:rsid w:val="00E0024D"/>
    <w:rsid w:val="00E005C8"/>
    <w:rsid w:val="00E005CC"/>
    <w:rsid w:val="00E005D5"/>
    <w:rsid w:val="00E00606"/>
    <w:rsid w:val="00E0060E"/>
    <w:rsid w:val="00E009D5"/>
    <w:rsid w:val="00E00FD3"/>
    <w:rsid w:val="00E01211"/>
    <w:rsid w:val="00E01457"/>
    <w:rsid w:val="00E01D73"/>
    <w:rsid w:val="00E01E64"/>
    <w:rsid w:val="00E01EF8"/>
    <w:rsid w:val="00E0207A"/>
    <w:rsid w:val="00E020FD"/>
    <w:rsid w:val="00E02128"/>
    <w:rsid w:val="00E0213F"/>
    <w:rsid w:val="00E02221"/>
    <w:rsid w:val="00E0231B"/>
    <w:rsid w:val="00E024F8"/>
    <w:rsid w:val="00E025DD"/>
    <w:rsid w:val="00E0281B"/>
    <w:rsid w:val="00E02F58"/>
    <w:rsid w:val="00E02F7B"/>
    <w:rsid w:val="00E030A9"/>
    <w:rsid w:val="00E030B3"/>
    <w:rsid w:val="00E031C1"/>
    <w:rsid w:val="00E035CD"/>
    <w:rsid w:val="00E03828"/>
    <w:rsid w:val="00E0384F"/>
    <w:rsid w:val="00E03A14"/>
    <w:rsid w:val="00E03BF8"/>
    <w:rsid w:val="00E03EB0"/>
    <w:rsid w:val="00E0404A"/>
    <w:rsid w:val="00E042B3"/>
    <w:rsid w:val="00E04432"/>
    <w:rsid w:val="00E04658"/>
    <w:rsid w:val="00E0479D"/>
    <w:rsid w:val="00E04995"/>
    <w:rsid w:val="00E049C7"/>
    <w:rsid w:val="00E04A1F"/>
    <w:rsid w:val="00E04B55"/>
    <w:rsid w:val="00E04DBA"/>
    <w:rsid w:val="00E04E43"/>
    <w:rsid w:val="00E04FA7"/>
    <w:rsid w:val="00E05008"/>
    <w:rsid w:val="00E050F8"/>
    <w:rsid w:val="00E05217"/>
    <w:rsid w:val="00E05248"/>
    <w:rsid w:val="00E05BB4"/>
    <w:rsid w:val="00E06352"/>
    <w:rsid w:val="00E064FE"/>
    <w:rsid w:val="00E06BCE"/>
    <w:rsid w:val="00E071C6"/>
    <w:rsid w:val="00E073A2"/>
    <w:rsid w:val="00E07658"/>
    <w:rsid w:val="00E07679"/>
    <w:rsid w:val="00E078F5"/>
    <w:rsid w:val="00E07EA6"/>
    <w:rsid w:val="00E07F3A"/>
    <w:rsid w:val="00E10114"/>
    <w:rsid w:val="00E10908"/>
    <w:rsid w:val="00E10D50"/>
    <w:rsid w:val="00E111D1"/>
    <w:rsid w:val="00E11242"/>
    <w:rsid w:val="00E11353"/>
    <w:rsid w:val="00E1145E"/>
    <w:rsid w:val="00E11652"/>
    <w:rsid w:val="00E11681"/>
    <w:rsid w:val="00E11AD0"/>
    <w:rsid w:val="00E11DC0"/>
    <w:rsid w:val="00E11E98"/>
    <w:rsid w:val="00E12284"/>
    <w:rsid w:val="00E122AC"/>
    <w:rsid w:val="00E123FF"/>
    <w:rsid w:val="00E12405"/>
    <w:rsid w:val="00E12572"/>
    <w:rsid w:val="00E12624"/>
    <w:rsid w:val="00E1263B"/>
    <w:rsid w:val="00E12A6C"/>
    <w:rsid w:val="00E12B2F"/>
    <w:rsid w:val="00E12BDD"/>
    <w:rsid w:val="00E12D35"/>
    <w:rsid w:val="00E12E2F"/>
    <w:rsid w:val="00E1300B"/>
    <w:rsid w:val="00E13072"/>
    <w:rsid w:val="00E13306"/>
    <w:rsid w:val="00E133E0"/>
    <w:rsid w:val="00E135EF"/>
    <w:rsid w:val="00E138E5"/>
    <w:rsid w:val="00E13911"/>
    <w:rsid w:val="00E13A21"/>
    <w:rsid w:val="00E13CFC"/>
    <w:rsid w:val="00E13E7A"/>
    <w:rsid w:val="00E1421A"/>
    <w:rsid w:val="00E1437F"/>
    <w:rsid w:val="00E1441E"/>
    <w:rsid w:val="00E146A6"/>
    <w:rsid w:val="00E14CB9"/>
    <w:rsid w:val="00E15243"/>
    <w:rsid w:val="00E15285"/>
    <w:rsid w:val="00E15598"/>
    <w:rsid w:val="00E1569D"/>
    <w:rsid w:val="00E1599A"/>
    <w:rsid w:val="00E15AE4"/>
    <w:rsid w:val="00E15E3D"/>
    <w:rsid w:val="00E1650F"/>
    <w:rsid w:val="00E165ED"/>
    <w:rsid w:val="00E1673F"/>
    <w:rsid w:val="00E16AB9"/>
    <w:rsid w:val="00E16B61"/>
    <w:rsid w:val="00E16E3B"/>
    <w:rsid w:val="00E1715D"/>
    <w:rsid w:val="00E17178"/>
    <w:rsid w:val="00E172F9"/>
    <w:rsid w:val="00E1739C"/>
    <w:rsid w:val="00E17413"/>
    <w:rsid w:val="00E17613"/>
    <w:rsid w:val="00E1779A"/>
    <w:rsid w:val="00E1789C"/>
    <w:rsid w:val="00E178DE"/>
    <w:rsid w:val="00E17E61"/>
    <w:rsid w:val="00E203B9"/>
    <w:rsid w:val="00E20458"/>
    <w:rsid w:val="00E204D5"/>
    <w:rsid w:val="00E20543"/>
    <w:rsid w:val="00E206BC"/>
    <w:rsid w:val="00E20781"/>
    <w:rsid w:val="00E207C7"/>
    <w:rsid w:val="00E20822"/>
    <w:rsid w:val="00E20BFD"/>
    <w:rsid w:val="00E20CA4"/>
    <w:rsid w:val="00E20FEE"/>
    <w:rsid w:val="00E2105C"/>
    <w:rsid w:val="00E2125F"/>
    <w:rsid w:val="00E213DF"/>
    <w:rsid w:val="00E21623"/>
    <w:rsid w:val="00E2162A"/>
    <w:rsid w:val="00E216F2"/>
    <w:rsid w:val="00E2170C"/>
    <w:rsid w:val="00E218FA"/>
    <w:rsid w:val="00E21C30"/>
    <w:rsid w:val="00E21C48"/>
    <w:rsid w:val="00E21EA3"/>
    <w:rsid w:val="00E21EF0"/>
    <w:rsid w:val="00E21F02"/>
    <w:rsid w:val="00E21F93"/>
    <w:rsid w:val="00E22162"/>
    <w:rsid w:val="00E221F7"/>
    <w:rsid w:val="00E22216"/>
    <w:rsid w:val="00E22BCE"/>
    <w:rsid w:val="00E22EBB"/>
    <w:rsid w:val="00E22F89"/>
    <w:rsid w:val="00E22F9D"/>
    <w:rsid w:val="00E22FE1"/>
    <w:rsid w:val="00E23049"/>
    <w:rsid w:val="00E232AA"/>
    <w:rsid w:val="00E237F0"/>
    <w:rsid w:val="00E238F3"/>
    <w:rsid w:val="00E23C1C"/>
    <w:rsid w:val="00E23E8D"/>
    <w:rsid w:val="00E24002"/>
    <w:rsid w:val="00E246EF"/>
    <w:rsid w:val="00E2470F"/>
    <w:rsid w:val="00E248DA"/>
    <w:rsid w:val="00E249C2"/>
    <w:rsid w:val="00E249E4"/>
    <w:rsid w:val="00E24B56"/>
    <w:rsid w:val="00E24C5B"/>
    <w:rsid w:val="00E24E1E"/>
    <w:rsid w:val="00E24EC0"/>
    <w:rsid w:val="00E25194"/>
    <w:rsid w:val="00E25210"/>
    <w:rsid w:val="00E25307"/>
    <w:rsid w:val="00E25462"/>
    <w:rsid w:val="00E25593"/>
    <w:rsid w:val="00E255DD"/>
    <w:rsid w:val="00E2567D"/>
    <w:rsid w:val="00E259EE"/>
    <w:rsid w:val="00E25A57"/>
    <w:rsid w:val="00E25D01"/>
    <w:rsid w:val="00E25E98"/>
    <w:rsid w:val="00E25F48"/>
    <w:rsid w:val="00E2634A"/>
    <w:rsid w:val="00E264A7"/>
    <w:rsid w:val="00E265D7"/>
    <w:rsid w:val="00E2678B"/>
    <w:rsid w:val="00E268F0"/>
    <w:rsid w:val="00E26C2B"/>
    <w:rsid w:val="00E26C9F"/>
    <w:rsid w:val="00E26EBA"/>
    <w:rsid w:val="00E2710D"/>
    <w:rsid w:val="00E273DD"/>
    <w:rsid w:val="00E275B3"/>
    <w:rsid w:val="00E27867"/>
    <w:rsid w:val="00E27A4A"/>
    <w:rsid w:val="00E27CE4"/>
    <w:rsid w:val="00E27DAE"/>
    <w:rsid w:val="00E27F25"/>
    <w:rsid w:val="00E306AA"/>
    <w:rsid w:val="00E30C1A"/>
    <w:rsid w:val="00E30F66"/>
    <w:rsid w:val="00E30F8E"/>
    <w:rsid w:val="00E311EA"/>
    <w:rsid w:val="00E311EB"/>
    <w:rsid w:val="00E31900"/>
    <w:rsid w:val="00E31BB9"/>
    <w:rsid w:val="00E3218C"/>
    <w:rsid w:val="00E3222A"/>
    <w:rsid w:val="00E323F4"/>
    <w:rsid w:val="00E328F5"/>
    <w:rsid w:val="00E32901"/>
    <w:rsid w:val="00E32ADD"/>
    <w:rsid w:val="00E32E13"/>
    <w:rsid w:val="00E33147"/>
    <w:rsid w:val="00E33151"/>
    <w:rsid w:val="00E33192"/>
    <w:rsid w:val="00E331BF"/>
    <w:rsid w:val="00E331F7"/>
    <w:rsid w:val="00E336C6"/>
    <w:rsid w:val="00E337AB"/>
    <w:rsid w:val="00E33869"/>
    <w:rsid w:val="00E3391E"/>
    <w:rsid w:val="00E33B84"/>
    <w:rsid w:val="00E33BE1"/>
    <w:rsid w:val="00E33CA5"/>
    <w:rsid w:val="00E343DA"/>
    <w:rsid w:val="00E34877"/>
    <w:rsid w:val="00E34901"/>
    <w:rsid w:val="00E349D5"/>
    <w:rsid w:val="00E34C99"/>
    <w:rsid w:val="00E34CA4"/>
    <w:rsid w:val="00E34CC1"/>
    <w:rsid w:val="00E35005"/>
    <w:rsid w:val="00E35367"/>
    <w:rsid w:val="00E3548B"/>
    <w:rsid w:val="00E357CD"/>
    <w:rsid w:val="00E3597A"/>
    <w:rsid w:val="00E35A6D"/>
    <w:rsid w:val="00E35B45"/>
    <w:rsid w:val="00E35B98"/>
    <w:rsid w:val="00E361FE"/>
    <w:rsid w:val="00E36257"/>
    <w:rsid w:val="00E36491"/>
    <w:rsid w:val="00E366DE"/>
    <w:rsid w:val="00E3681B"/>
    <w:rsid w:val="00E36836"/>
    <w:rsid w:val="00E36FEC"/>
    <w:rsid w:val="00E37039"/>
    <w:rsid w:val="00E377B3"/>
    <w:rsid w:val="00E37A2A"/>
    <w:rsid w:val="00E37B43"/>
    <w:rsid w:val="00E37ECE"/>
    <w:rsid w:val="00E37FAA"/>
    <w:rsid w:val="00E403F9"/>
    <w:rsid w:val="00E40461"/>
    <w:rsid w:val="00E404FD"/>
    <w:rsid w:val="00E4072A"/>
    <w:rsid w:val="00E409C5"/>
    <w:rsid w:val="00E40A49"/>
    <w:rsid w:val="00E40B1F"/>
    <w:rsid w:val="00E40C7D"/>
    <w:rsid w:val="00E40D3B"/>
    <w:rsid w:val="00E4123F"/>
    <w:rsid w:val="00E41251"/>
    <w:rsid w:val="00E41875"/>
    <w:rsid w:val="00E418FA"/>
    <w:rsid w:val="00E41B0A"/>
    <w:rsid w:val="00E41E77"/>
    <w:rsid w:val="00E424B0"/>
    <w:rsid w:val="00E425A1"/>
    <w:rsid w:val="00E426DD"/>
    <w:rsid w:val="00E428F6"/>
    <w:rsid w:val="00E42972"/>
    <w:rsid w:val="00E42BD0"/>
    <w:rsid w:val="00E42EC3"/>
    <w:rsid w:val="00E43136"/>
    <w:rsid w:val="00E4357D"/>
    <w:rsid w:val="00E43656"/>
    <w:rsid w:val="00E438AB"/>
    <w:rsid w:val="00E43A1B"/>
    <w:rsid w:val="00E43D98"/>
    <w:rsid w:val="00E43ED6"/>
    <w:rsid w:val="00E44058"/>
    <w:rsid w:val="00E4429C"/>
    <w:rsid w:val="00E444D3"/>
    <w:rsid w:val="00E448BE"/>
    <w:rsid w:val="00E44E12"/>
    <w:rsid w:val="00E44FC8"/>
    <w:rsid w:val="00E45002"/>
    <w:rsid w:val="00E45155"/>
    <w:rsid w:val="00E4517D"/>
    <w:rsid w:val="00E453DE"/>
    <w:rsid w:val="00E4541D"/>
    <w:rsid w:val="00E4547D"/>
    <w:rsid w:val="00E45492"/>
    <w:rsid w:val="00E4563A"/>
    <w:rsid w:val="00E45714"/>
    <w:rsid w:val="00E457D7"/>
    <w:rsid w:val="00E4586A"/>
    <w:rsid w:val="00E4595B"/>
    <w:rsid w:val="00E45965"/>
    <w:rsid w:val="00E45C70"/>
    <w:rsid w:val="00E45CC2"/>
    <w:rsid w:val="00E45D07"/>
    <w:rsid w:val="00E45DF1"/>
    <w:rsid w:val="00E46159"/>
    <w:rsid w:val="00E467BF"/>
    <w:rsid w:val="00E4680D"/>
    <w:rsid w:val="00E46860"/>
    <w:rsid w:val="00E46931"/>
    <w:rsid w:val="00E46E8E"/>
    <w:rsid w:val="00E46EAD"/>
    <w:rsid w:val="00E470DE"/>
    <w:rsid w:val="00E470E3"/>
    <w:rsid w:val="00E47160"/>
    <w:rsid w:val="00E47188"/>
    <w:rsid w:val="00E472A5"/>
    <w:rsid w:val="00E4731D"/>
    <w:rsid w:val="00E47542"/>
    <w:rsid w:val="00E475DB"/>
    <w:rsid w:val="00E477EF"/>
    <w:rsid w:val="00E47A36"/>
    <w:rsid w:val="00E47A9F"/>
    <w:rsid w:val="00E47AF2"/>
    <w:rsid w:val="00E5052A"/>
    <w:rsid w:val="00E5070B"/>
    <w:rsid w:val="00E50AF2"/>
    <w:rsid w:val="00E50BBC"/>
    <w:rsid w:val="00E50F9D"/>
    <w:rsid w:val="00E50FCF"/>
    <w:rsid w:val="00E51138"/>
    <w:rsid w:val="00E511E5"/>
    <w:rsid w:val="00E5135D"/>
    <w:rsid w:val="00E513C0"/>
    <w:rsid w:val="00E51BBC"/>
    <w:rsid w:val="00E51C16"/>
    <w:rsid w:val="00E51F39"/>
    <w:rsid w:val="00E5270A"/>
    <w:rsid w:val="00E52710"/>
    <w:rsid w:val="00E52875"/>
    <w:rsid w:val="00E5288B"/>
    <w:rsid w:val="00E52A86"/>
    <w:rsid w:val="00E52D19"/>
    <w:rsid w:val="00E52D43"/>
    <w:rsid w:val="00E52F40"/>
    <w:rsid w:val="00E53248"/>
    <w:rsid w:val="00E532D8"/>
    <w:rsid w:val="00E5347D"/>
    <w:rsid w:val="00E53801"/>
    <w:rsid w:val="00E538BB"/>
    <w:rsid w:val="00E53976"/>
    <w:rsid w:val="00E53AD2"/>
    <w:rsid w:val="00E53C7C"/>
    <w:rsid w:val="00E543B6"/>
    <w:rsid w:val="00E544A6"/>
    <w:rsid w:val="00E54900"/>
    <w:rsid w:val="00E54B99"/>
    <w:rsid w:val="00E5503D"/>
    <w:rsid w:val="00E55097"/>
    <w:rsid w:val="00E5520B"/>
    <w:rsid w:val="00E5538F"/>
    <w:rsid w:val="00E55699"/>
    <w:rsid w:val="00E559BA"/>
    <w:rsid w:val="00E55BCA"/>
    <w:rsid w:val="00E55FA5"/>
    <w:rsid w:val="00E5605D"/>
    <w:rsid w:val="00E56871"/>
    <w:rsid w:val="00E56B15"/>
    <w:rsid w:val="00E56B25"/>
    <w:rsid w:val="00E56B34"/>
    <w:rsid w:val="00E56B78"/>
    <w:rsid w:val="00E56D62"/>
    <w:rsid w:val="00E57060"/>
    <w:rsid w:val="00E57156"/>
    <w:rsid w:val="00E573AB"/>
    <w:rsid w:val="00E57411"/>
    <w:rsid w:val="00E57922"/>
    <w:rsid w:val="00E579C9"/>
    <w:rsid w:val="00E57B73"/>
    <w:rsid w:val="00E57DE6"/>
    <w:rsid w:val="00E60389"/>
    <w:rsid w:val="00E604A3"/>
    <w:rsid w:val="00E6052A"/>
    <w:rsid w:val="00E607B8"/>
    <w:rsid w:val="00E60A88"/>
    <w:rsid w:val="00E60A8C"/>
    <w:rsid w:val="00E60B1A"/>
    <w:rsid w:val="00E60F03"/>
    <w:rsid w:val="00E61084"/>
    <w:rsid w:val="00E6173E"/>
    <w:rsid w:val="00E617D0"/>
    <w:rsid w:val="00E61B4D"/>
    <w:rsid w:val="00E61C7D"/>
    <w:rsid w:val="00E61D1B"/>
    <w:rsid w:val="00E61E59"/>
    <w:rsid w:val="00E61E94"/>
    <w:rsid w:val="00E61ED4"/>
    <w:rsid w:val="00E61F77"/>
    <w:rsid w:val="00E62123"/>
    <w:rsid w:val="00E62170"/>
    <w:rsid w:val="00E6265C"/>
    <w:rsid w:val="00E627D1"/>
    <w:rsid w:val="00E627F9"/>
    <w:rsid w:val="00E62ABA"/>
    <w:rsid w:val="00E62AEE"/>
    <w:rsid w:val="00E62B5D"/>
    <w:rsid w:val="00E62FB3"/>
    <w:rsid w:val="00E6313D"/>
    <w:rsid w:val="00E6314D"/>
    <w:rsid w:val="00E634DD"/>
    <w:rsid w:val="00E637F4"/>
    <w:rsid w:val="00E6390F"/>
    <w:rsid w:val="00E63948"/>
    <w:rsid w:val="00E63DD6"/>
    <w:rsid w:val="00E63EB1"/>
    <w:rsid w:val="00E640BC"/>
    <w:rsid w:val="00E640D5"/>
    <w:rsid w:val="00E641EF"/>
    <w:rsid w:val="00E642DC"/>
    <w:rsid w:val="00E6431C"/>
    <w:rsid w:val="00E644FD"/>
    <w:rsid w:val="00E64535"/>
    <w:rsid w:val="00E64618"/>
    <w:rsid w:val="00E6498E"/>
    <w:rsid w:val="00E64BFF"/>
    <w:rsid w:val="00E64C3C"/>
    <w:rsid w:val="00E64C44"/>
    <w:rsid w:val="00E64D07"/>
    <w:rsid w:val="00E6535A"/>
    <w:rsid w:val="00E65558"/>
    <w:rsid w:val="00E65D6D"/>
    <w:rsid w:val="00E662CE"/>
    <w:rsid w:val="00E66330"/>
    <w:rsid w:val="00E66778"/>
    <w:rsid w:val="00E6677F"/>
    <w:rsid w:val="00E66A86"/>
    <w:rsid w:val="00E66BFD"/>
    <w:rsid w:val="00E6736E"/>
    <w:rsid w:val="00E6757D"/>
    <w:rsid w:val="00E67612"/>
    <w:rsid w:val="00E676B2"/>
    <w:rsid w:val="00E67710"/>
    <w:rsid w:val="00E6795E"/>
    <w:rsid w:val="00E679FE"/>
    <w:rsid w:val="00E67A51"/>
    <w:rsid w:val="00E67ACE"/>
    <w:rsid w:val="00E67D50"/>
    <w:rsid w:val="00E67F97"/>
    <w:rsid w:val="00E70169"/>
    <w:rsid w:val="00E7024D"/>
    <w:rsid w:val="00E702B2"/>
    <w:rsid w:val="00E70311"/>
    <w:rsid w:val="00E70667"/>
    <w:rsid w:val="00E70A00"/>
    <w:rsid w:val="00E70B90"/>
    <w:rsid w:val="00E70BC5"/>
    <w:rsid w:val="00E70E70"/>
    <w:rsid w:val="00E7107D"/>
    <w:rsid w:val="00E71293"/>
    <w:rsid w:val="00E7176A"/>
    <w:rsid w:val="00E71785"/>
    <w:rsid w:val="00E71788"/>
    <w:rsid w:val="00E7188C"/>
    <w:rsid w:val="00E7193B"/>
    <w:rsid w:val="00E71977"/>
    <w:rsid w:val="00E71CDE"/>
    <w:rsid w:val="00E71D9B"/>
    <w:rsid w:val="00E71DC8"/>
    <w:rsid w:val="00E720CB"/>
    <w:rsid w:val="00E72393"/>
    <w:rsid w:val="00E723C0"/>
    <w:rsid w:val="00E724E0"/>
    <w:rsid w:val="00E72609"/>
    <w:rsid w:val="00E72A86"/>
    <w:rsid w:val="00E72B39"/>
    <w:rsid w:val="00E72BC2"/>
    <w:rsid w:val="00E72BEE"/>
    <w:rsid w:val="00E72C03"/>
    <w:rsid w:val="00E72CAE"/>
    <w:rsid w:val="00E72CEA"/>
    <w:rsid w:val="00E73182"/>
    <w:rsid w:val="00E733C6"/>
    <w:rsid w:val="00E7343D"/>
    <w:rsid w:val="00E735F7"/>
    <w:rsid w:val="00E73802"/>
    <w:rsid w:val="00E73833"/>
    <w:rsid w:val="00E73862"/>
    <w:rsid w:val="00E738BE"/>
    <w:rsid w:val="00E7390B"/>
    <w:rsid w:val="00E73A62"/>
    <w:rsid w:val="00E73C57"/>
    <w:rsid w:val="00E7400F"/>
    <w:rsid w:val="00E7410F"/>
    <w:rsid w:val="00E746FA"/>
    <w:rsid w:val="00E749DD"/>
    <w:rsid w:val="00E74A4C"/>
    <w:rsid w:val="00E74A76"/>
    <w:rsid w:val="00E74D69"/>
    <w:rsid w:val="00E74D77"/>
    <w:rsid w:val="00E74F5C"/>
    <w:rsid w:val="00E75548"/>
    <w:rsid w:val="00E758B3"/>
    <w:rsid w:val="00E75B63"/>
    <w:rsid w:val="00E763CE"/>
    <w:rsid w:val="00E76518"/>
    <w:rsid w:val="00E766DB"/>
    <w:rsid w:val="00E7679A"/>
    <w:rsid w:val="00E769C1"/>
    <w:rsid w:val="00E769CD"/>
    <w:rsid w:val="00E769D7"/>
    <w:rsid w:val="00E76A58"/>
    <w:rsid w:val="00E76DA1"/>
    <w:rsid w:val="00E76F76"/>
    <w:rsid w:val="00E76F82"/>
    <w:rsid w:val="00E77566"/>
    <w:rsid w:val="00E77817"/>
    <w:rsid w:val="00E77AA2"/>
    <w:rsid w:val="00E77BD6"/>
    <w:rsid w:val="00E77CFF"/>
    <w:rsid w:val="00E77D4A"/>
    <w:rsid w:val="00E8006A"/>
    <w:rsid w:val="00E8011C"/>
    <w:rsid w:val="00E802B2"/>
    <w:rsid w:val="00E805B7"/>
    <w:rsid w:val="00E80697"/>
    <w:rsid w:val="00E806D2"/>
    <w:rsid w:val="00E808CD"/>
    <w:rsid w:val="00E8095E"/>
    <w:rsid w:val="00E80989"/>
    <w:rsid w:val="00E80B14"/>
    <w:rsid w:val="00E80EB0"/>
    <w:rsid w:val="00E81277"/>
    <w:rsid w:val="00E8167E"/>
    <w:rsid w:val="00E8195F"/>
    <w:rsid w:val="00E819DE"/>
    <w:rsid w:val="00E81B59"/>
    <w:rsid w:val="00E81B6A"/>
    <w:rsid w:val="00E81B90"/>
    <w:rsid w:val="00E81C3B"/>
    <w:rsid w:val="00E81D44"/>
    <w:rsid w:val="00E81DC7"/>
    <w:rsid w:val="00E81E02"/>
    <w:rsid w:val="00E8201D"/>
    <w:rsid w:val="00E82185"/>
    <w:rsid w:val="00E8256B"/>
    <w:rsid w:val="00E82DAF"/>
    <w:rsid w:val="00E82EAA"/>
    <w:rsid w:val="00E830D0"/>
    <w:rsid w:val="00E83308"/>
    <w:rsid w:val="00E833EA"/>
    <w:rsid w:val="00E83528"/>
    <w:rsid w:val="00E83630"/>
    <w:rsid w:val="00E83700"/>
    <w:rsid w:val="00E83EDF"/>
    <w:rsid w:val="00E83F20"/>
    <w:rsid w:val="00E84226"/>
    <w:rsid w:val="00E8444A"/>
    <w:rsid w:val="00E844CB"/>
    <w:rsid w:val="00E84622"/>
    <w:rsid w:val="00E84C86"/>
    <w:rsid w:val="00E84DA8"/>
    <w:rsid w:val="00E84E1E"/>
    <w:rsid w:val="00E84EA5"/>
    <w:rsid w:val="00E85095"/>
    <w:rsid w:val="00E850E6"/>
    <w:rsid w:val="00E851FA"/>
    <w:rsid w:val="00E85225"/>
    <w:rsid w:val="00E85335"/>
    <w:rsid w:val="00E8539C"/>
    <w:rsid w:val="00E854A0"/>
    <w:rsid w:val="00E85835"/>
    <w:rsid w:val="00E859F2"/>
    <w:rsid w:val="00E85B2D"/>
    <w:rsid w:val="00E85B73"/>
    <w:rsid w:val="00E85D3A"/>
    <w:rsid w:val="00E85DA2"/>
    <w:rsid w:val="00E85EE6"/>
    <w:rsid w:val="00E860CF"/>
    <w:rsid w:val="00E8612B"/>
    <w:rsid w:val="00E862EF"/>
    <w:rsid w:val="00E864C3"/>
    <w:rsid w:val="00E86530"/>
    <w:rsid w:val="00E86A88"/>
    <w:rsid w:val="00E86D52"/>
    <w:rsid w:val="00E86ED1"/>
    <w:rsid w:val="00E8707E"/>
    <w:rsid w:val="00E8762E"/>
    <w:rsid w:val="00E8794F"/>
    <w:rsid w:val="00E87AE9"/>
    <w:rsid w:val="00E87BE0"/>
    <w:rsid w:val="00E900E4"/>
    <w:rsid w:val="00E90399"/>
    <w:rsid w:val="00E904B7"/>
    <w:rsid w:val="00E9077B"/>
    <w:rsid w:val="00E90864"/>
    <w:rsid w:val="00E90900"/>
    <w:rsid w:val="00E90928"/>
    <w:rsid w:val="00E90998"/>
    <w:rsid w:val="00E909EC"/>
    <w:rsid w:val="00E90A02"/>
    <w:rsid w:val="00E90F34"/>
    <w:rsid w:val="00E91442"/>
    <w:rsid w:val="00E9159B"/>
    <w:rsid w:val="00E9173A"/>
    <w:rsid w:val="00E918BC"/>
    <w:rsid w:val="00E91D9B"/>
    <w:rsid w:val="00E91DB3"/>
    <w:rsid w:val="00E91F45"/>
    <w:rsid w:val="00E9231A"/>
    <w:rsid w:val="00E92797"/>
    <w:rsid w:val="00E9299E"/>
    <w:rsid w:val="00E92A5B"/>
    <w:rsid w:val="00E92A68"/>
    <w:rsid w:val="00E92A98"/>
    <w:rsid w:val="00E92ADB"/>
    <w:rsid w:val="00E92C8E"/>
    <w:rsid w:val="00E92CFE"/>
    <w:rsid w:val="00E92E62"/>
    <w:rsid w:val="00E9301C"/>
    <w:rsid w:val="00E930CC"/>
    <w:rsid w:val="00E932DA"/>
    <w:rsid w:val="00E9334D"/>
    <w:rsid w:val="00E9338D"/>
    <w:rsid w:val="00E9341B"/>
    <w:rsid w:val="00E93628"/>
    <w:rsid w:val="00E93A1D"/>
    <w:rsid w:val="00E9466B"/>
    <w:rsid w:val="00E94708"/>
    <w:rsid w:val="00E947E3"/>
    <w:rsid w:val="00E94C2D"/>
    <w:rsid w:val="00E94DCC"/>
    <w:rsid w:val="00E95046"/>
    <w:rsid w:val="00E95053"/>
    <w:rsid w:val="00E95161"/>
    <w:rsid w:val="00E95214"/>
    <w:rsid w:val="00E955C5"/>
    <w:rsid w:val="00E95898"/>
    <w:rsid w:val="00E9594E"/>
    <w:rsid w:val="00E9598E"/>
    <w:rsid w:val="00E95A07"/>
    <w:rsid w:val="00E95C45"/>
    <w:rsid w:val="00E95CA2"/>
    <w:rsid w:val="00E96006"/>
    <w:rsid w:val="00E9608A"/>
    <w:rsid w:val="00E96273"/>
    <w:rsid w:val="00E96816"/>
    <w:rsid w:val="00E96864"/>
    <w:rsid w:val="00E9691F"/>
    <w:rsid w:val="00E96A0E"/>
    <w:rsid w:val="00E96AEB"/>
    <w:rsid w:val="00E96BC5"/>
    <w:rsid w:val="00E96D0B"/>
    <w:rsid w:val="00E96EB4"/>
    <w:rsid w:val="00E96F91"/>
    <w:rsid w:val="00E9700F"/>
    <w:rsid w:val="00E97043"/>
    <w:rsid w:val="00E971A7"/>
    <w:rsid w:val="00E972A2"/>
    <w:rsid w:val="00E97362"/>
    <w:rsid w:val="00E977BF"/>
    <w:rsid w:val="00E978EF"/>
    <w:rsid w:val="00E97AC6"/>
    <w:rsid w:val="00E97C1E"/>
    <w:rsid w:val="00E97D7E"/>
    <w:rsid w:val="00E97EE3"/>
    <w:rsid w:val="00E97F42"/>
    <w:rsid w:val="00EA006C"/>
    <w:rsid w:val="00EA01A4"/>
    <w:rsid w:val="00EA030E"/>
    <w:rsid w:val="00EA0375"/>
    <w:rsid w:val="00EA08E7"/>
    <w:rsid w:val="00EA09B6"/>
    <w:rsid w:val="00EA0A78"/>
    <w:rsid w:val="00EA0CA2"/>
    <w:rsid w:val="00EA0CC2"/>
    <w:rsid w:val="00EA0E75"/>
    <w:rsid w:val="00EA0E83"/>
    <w:rsid w:val="00EA0F7B"/>
    <w:rsid w:val="00EA13EF"/>
    <w:rsid w:val="00EA1507"/>
    <w:rsid w:val="00EA17F9"/>
    <w:rsid w:val="00EA1878"/>
    <w:rsid w:val="00EA19C5"/>
    <w:rsid w:val="00EA1B04"/>
    <w:rsid w:val="00EA1DED"/>
    <w:rsid w:val="00EA1E8F"/>
    <w:rsid w:val="00EA1EC1"/>
    <w:rsid w:val="00EA23CB"/>
    <w:rsid w:val="00EA23E4"/>
    <w:rsid w:val="00EA2541"/>
    <w:rsid w:val="00EA2574"/>
    <w:rsid w:val="00EA267B"/>
    <w:rsid w:val="00EA273C"/>
    <w:rsid w:val="00EA28DA"/>
    <w:rsid w:val="00EA2925"/>
    <w:rsid w:val="00EA2A06"/>
    <w:rsid w:val="00EA2A8A"/>
    <w:rsid w:val="00EA2DD7"/>
    <w:rsid w:val="00EA2E61"/>
    <w:rsid w:val="00EA2EB4"/>
    <w:rsid w:val="00EA303D"/>
    <w:rsid w:val="00EA3302"/>
    <w:rsid w:val="00EA347D"/>
    <w:rsid w:val="00EA4095"/>
    <w:rsid w:val="00EA433D"/>
    <w:rsid w:val="00EA4541"/>
    <w:rsid w:val="00EA4612"/>
    <w:rsid w:val="00EA4AA9"/>
    <w:rsid w:val="00EA4D24"/>
    <w:rsid w:val="00EA4DAA"/>
    <w:rsid w:val="00EA4E76"/>
    <w:rsid w:val="00EA5017"/>
    <w:rsid w:val="00EA5032"/>
    <w:rsid w:val="00EA5141"/>
    <w:rsid w:val="00EA5352"/>
    <w:rsid w:val="00EA53AE"/>
    <w:rsid w:val="00EA54B6"/>
    <w:rsid w:val="00EA5558"/>
    <w:rsid w:val="00EA56D3"/>
    <w:rsid w:val="00EA5954"/>
    <w:rsid w:val="00EA5A8D"/>
    <w:rsid w:val="00EA5BE7"/>
    <w:rsid w:val="00EA5CFF"/>
    <w:rsid w:val="00EA6304"/>
    <w:rsid w:val="00EA6B7C"/>
    <w:rsid w:val="00EA6C88"/>
    <w:rsid w:val="00EA6FDB"/>
    <w:rsid w:val="00EA7022"/>
    <w:rsid w:val="00EA70F7"/>
    <w:rsid w:val="00EA782B"/>
    <w:rsid w:val="00EA7900"/>
    <w:rsid w:val="00EA7A35"/>
    <w:rsid w:val="00EA7CCA"/>
    <w:rsid w:val="00EA7E68"/>
    <w:rsid w:val="00EA7FDE"/>
    <w:rsid w:val="00EB0416"/>
    <w:rsid w:val="00EB0496"/>
    <w:rsid w:val="00EB058C"/>
    <w:rsid w:val="00EB05F7"/>
    <w:rsid w:val="00EB07A3"/>
    <w:rsid w:val="00EB07FD"/>
    <w:rsid w:val="00EB087D"/>
    <w:rsid w:val="00EB09B8"/>
    <w:rsid w:val="00EB09FF"/>
    <w:rsid w:val="00EB0B70"/>
    <w:rsid w:val="00EB0D29"/>
    <w:rsid w:val="00EB155A"/>
    <w:rsid w:val="00EB1633"/>
    <w:rsid w:val="00EB17E6"/>
    <w:rsid w:val="00EB1952"/>
    <w:rsid w:val="00EB19D1"/>
    <w:rsid w:val="00EB1AED"/>
    <w:rsid w:val="00EB1D23"/>
    <w:rsid w:val="00EB1D44"/>
    <w:rsid w:val="00EB1F80"/>
    <w:rsid w:val="00EB2033"/>
    <w:rsid w:val="00EB230C"/>
    <w:rsid w:val="00EB241A"/>
    <w:rsid w:val="00EB257C"/>
    <w:rsid w:val="00EB2731"/>
    <w:rsid w:val="00EB286D"/>
    <w:rsid w:val="00EB29EE"/>
    <w:rsid w:val="00EB2A15"/>
    <w:rsid w:val="00EB2A52"/>
    <w:rsid w:val="00EB2E89"/>
    <w:rsid w:val="00EB2F70"/>
    <w:rsid w:val="00EB2FBF"/>
    <w:rsid w:val="00EB30EF"/>
    <w:rsid w:val="00EB31E9"/>
    <w:rsid w:val="00EB32AC"/>
    <w:rsid w:val="00EB345D"/>
    <w:rsid w:val="00EB3692"/>
    <w:rsid w:val="00EB36A7"/>
    <w:rsid w:val="00EB36C8"/>
    <w:rsid w:val="00EB3703"/>
    <w:rsid w:val="00EB3845"/>
    <w:rsid w:val="00EB3A40"/>
    <w:rsid w:val="00EB3D06"/>
    <w:rsid w:val="00EB3D35"/>
    <w:rsid w:val="00EB3E1C"/>
    <w:rsid w:val="00EB4061"/>
    <w:rsid w:val="00EB41A7"/>
    <w:rsid w:val="00EB44F2"/>
    <w:rsid w:val="00EB45DD"/>
    <w:rsid w:val="00EB486B"/>
    <w:rsid w:val="00EB4DED"/>
    <w:rsid w:val="00EB52B9"/>
    <w:rsid w:val="00EB5424"/>
    <w:rsid w:val="00EB5439"/>
    <w:rsid w:val="00EB5520"/>
    <w:rsid w:val="00EB5851"/>
    <w:rsid w:val="00EB5B86"/>
    <w:rsid w:val="00EB5BCD"/>
    <w:rsid w:val="00EB5DE0"/>
    <w:rsid w:val="00EB6273"/>
    <w:rsid w:val="00EB637B"/>
    <w:rsid w:val="00EB6825"/>
    <w:rsid w:val="00EB689E"/>
    <w:rsid w:val="00EB6A75"/>
    <w:rsid w:val="00EB6DFF"/>
    <w:rsid w:val="00EB6F3B"/>
    <w:rsid w:val="00EB704D"/>
    <w:rsid w:val="00EB7B18"/>
    <w:rsid w:val="00EB7C34"/>
    <w:rsid w:val="00EB7ED0"/>
    <w:rsid w:val="00EC0045"/>
    <w:rsid w:val="00EC027C"/>
    <w:rsid w:val="00EC02F7"/>
    <w:rsid w:val="00EC04A2"/>
    <w:rsid w:val="00EC0535"/>
    <w:rsid w:val="00EC0627"/>
    <w:rsid w:val="00EC09FB"/>
    <w:rsid w:val="00EC0B1D"/>
    <w:rsid w:val="00EC0CA0"/>
    <w:rsid w:val="00EC0FD0"/>
    <w:rsid w:val="00EC1184"/>
    <w:rsid w:val="00EC1636"/>
    <w:rsid w:val="00EC1641"/>
    <w:rsid w:val="00EC17FB"/>
    <w:rsid w:val="00EC1999"/>
    <w:rsid w:val="00EC1A15"/>
    <w:rsid w:val="00EC1FEB"/>
    <w:rsid w:val="00EC2041"/>
    <w:rsid w:val="00EC2058"/>
    <w:rsid w:val="00EC222F"/>
    <w:rsid w:val="00EC2400"/>
    <w:rsid w:val="00EC247B"/>
    <w:rsid w:val="00EC24A1"/>
    <w:rsid w:val="00EC279D"/>
    <w:rsid w:val="00EC311C"/>
    <w:rsid w:val="00EC31B5"/>
    <w:rsid w:val="00EC32BC"/>
    <w:rsid w:val="00EC3991"/>
    <w:rsid w:val="00EC3AA1"/>
    <w:rsid w:val="00EC3D2D"/>
    <w:rsid w:val="00EC40CF"/>
    <w:rsid w:val="00EC41E5"/>
    <w:rsid w:val="00EC4204"/>
    <w:rsid w:val="00EC445F"/>
    <w:rsid w:val="00EC4511"/>
    <w:rsid w:val="00EC459B"/>
    <w:rsid w:val="00EC466D"/>
    <w:rsid w:val="00EC48DC"/>
    <w:rsid w:val="00EC4CF4"/>
    <w:rsid w:val="00EC4F93"/>
    <w:rsid w:val="00EC5385"/>
    <w:rsid w:val="00EC539B"/>
    <w:rsid w:val="00EC5479"/>
    <w:rsid w:val="00EC548E"/>
    <w:rsid w:val="00EC57E0"/>
    <w:rsid w:val="00EC5970"/>
    <w:rsid w:val="00EC5AEA"/>
    <w:rsid w:val="00EC5C43"/>
    <w:rsid w:val="00EC5C44"/>
    <w:rsid w:val="00EC6149"/>
    <w:rsid w:val="00EC6493"/>
    <w:rsid w:val="00EC66B2"/>
    <w:rsid w:val="00EC687B"/>
    <w:rsid w:val="00EC6901"/>
    <w:rsid w:val="00EC6997"/>
    <w:rsid w:val="00EC6D53"/>
    <w:rsid w:val="00EC7217"/>
    <w:rsid w:val="00EC749F"/>
    <w:rsid w:val="00EC74D7"/>
    <w:rsid w:val="00EC7663"/>
    <w:rsid w:val="00EC7752"/>
    <w:rsid w:val="00EC7A8A"/>
    <w:rsid w:val="00EC7C13"/>
    <w:rsid w:val="00EC7CCE"/>
    <w:rsid w:val="00ED010C"/>
    <w:rsid w:val="00ED03AD"/>
    <w:rsid w:val="00ED094C"/>
    <w:rsid w:val="00ED0E7F"/>
    <w:rsid w:val="00ED1112"/>
    <w:rsid w:val="00ED12C5"/>
    <w:rsid w:val="00ED19D8"/>
    <w:rsid w:val="00ED1BAA"/>
    <w:rsid w:val="00ED1BF6"/>
    <w:rsid w:val="00ED22DD"/>
    <w:rsid w:val="00ED2401"/>
    <w:rsid w:val="00ED249F"/>
    <w:rsid w:val="00ED25BF"/>
    <w:rsid w:val="00ED2764"/>
    <w:rsid w:val="00ED294D"/>
    <w:rsid w:val="00ED2AD1"/>
    <w:rsid w:val="00ED2DA7"/>
    <w:rsid w:val="00ED2DC5"/>
    <w:rsid w:val="00ED2EA0"/>
    <w:rsid w:val="00ED3117"/>
    <w:rsid w:val="00ED32E3"/>
    <w:rsid w:val="00ED3427"/>
    <w:rsid w:val="00ED39BB"/>
    <w:rsid w:val="00ED3AA6"/>
    <w:rsid w:val="00ED3B42"/>
    <w:rsid w:val="00ED3C20"/>
    <w:rsid w:val="00ED3D15"/>
    <w:rsid w:val="00ED4146"/>
    <w:rsid w:val="00ED42EC"/>
    <w:rsid w:val="00ED432B"/>
    <w:rsid w:val="00ED44A0"/>
    <w:rsid w:val="00ED47D0"/>
    <w:rsid w:val="00ED48F2"/>
    <w:rsid w:val="00ED48FE"/>
    <w:rsid w:val="00ED499A"/>
    <w:rsid w:val="00ED4C71"/>
    <w:rsid w:val="00ED4C9A"/>
    <w:rsid w:val="00ED4D61"/>
    <w:rsid w:val="00ED4D67"/>
    <w:rsid w:val="00ED4DE9"/>
    <w:rsid w:val="00ED5168"/>
    <w:rsid w:val="00ED544D"/>
    <w:rsid w:val="00ED562C"/>
    <w:rsid w:val="00ED56B2"/>
    <w:rsid w:val="00ED5F6E"/>
    <w:rsid w:val="00ED61A0"/>
    <w:rsid w:val="00ED65C1"/>
    <w:rsid w:val="00ED6769"/>
    <w:rsid w:val="00ED69B4"/>
    <w:rsid w:val="00ED6A59"/>
    <w:rsid w:val="00ED6A7C"/>
    <w:rsid w:val="00ED6C36"/>
    <w:rsid w:val="00ED7084"/>
    <w:rsid w:val="00ED74B7"/>
    <w:rsid w:val="00ED7572"/>
    <w:rsid w:val="00ED758E"/>
    <w:rsid w:val="00ED7667"/>
    <w:rsid w:val="00ED7726"/>
    <w:rsid w:val="00ED7CE8"/>
    <w:rsid w:val="00EE0072"/>
    <w:rsid w:val="00EE023A"/>
    <w:rsid w:val="00EE044E"/>
    <w:rsid w:val="00EE04F0"/>
    <w:rsid w:val="00EE07CC"/>
    <w:rsid w:val="00EE0908"/>
    <w:rsid w:val="00EE0A98"/>
    <w:rsid w:val="00EE0AE4"/>
    <w:rsid w:val="00EE0B84"/>
    <w:rsid w:val="00EE0E77"/>
    <w:rsid w:val="00EE1039"/>
    <w:rsid w:val="00EE10DF"/>
    <w:rsid w:val="00EE15B2"/>
    <w:rsid w:val="00EE15FC"/>
    <w:rsid w:val="00EE165C"/>
    <w:rsid w:val="00EE1738"/>
    <w:rsid w:val="00EE1837"/>
    <w:rsid w:val="00EE1D24"/>
    <w:rsid w:val="00EE1E45"/>
    <w:rsid w:val="00EE1E48"/>
    <w:rsid w:val="00EE1F15"/>
    <w:rsid w:val="00EE1FAF"/>
    <w:rsid w:val="00EE203A"/>
    <w:rsid w:val="00EE21DA"/>
    <w:rsid w:val="00EE2989"/>
    <w:rsid w:val="00EE2A6E"/>
    <w:rsid w:val="00EE2CE3"/>
    <w:rsid w:val="00EE2DC5"/>
    <w:rsid w:val="00EE2E6D"/>
    <w:rsid w:val="00EE3217"/>
    <w:rsid w:val="00EE33CC"/>
    <w:rsid w:val="00EE352D"/>
    <w:rsid w:val="00EE38FF"/>
    <w:rsid w:val="00EE39B1"/>
    <w:rsid w:val="00EE3C1A"/>
    <w:rsid w:val="00EE3D3B"/>
    <w:rsid w:val="00EE3E60"/>
    <w:rsid w:val="00EE3E9D"/>
    <w:rsid w:val="00EE406F"/>
    <w:rsid w:val="00EE467A"/>
    <w:rsid w:val="00EE477E"/>
    <w:rsid w:val="00EE4830"/>
    <w:rsid w:val="00EE4BCE"/>
    <w:rsid w:val="00EE4CE0"/>
    <w:rsid w:val="00EE4EEE"/>
    <w:rsid w:val="00EE4FFE"/>
    <w:rsid w:val="00EE51DA"/>
    <w:rsid w:val="00EE52CA"/>
    <w:rsid w:val="00EE544D"/>
    <w:rsid w:val="00EE572D"/>
    <w:rsid w:val="00EE57C6"/>
    <w:rsid w:val="00EE5939"/>
    <w:rsid w:val="00EE5CD5"/>
    <w:rsid w:val="00EE5E73"/>
    <w:rsid w:val="00EE5EF8"/>
    <w:rsid w:val="00EE621B"/>
    <w:rsid w:val="00EE62AB"/>
    <w:rsid w:val="00EE65C0"/>
    <w:rsid w:val="00EE68AA"/>
    <w:rsid w:val="00EE6E99"/>
    <w:rsid w:val="00EE6FDE"/>
    <w:rsid w:val="00EE734C"/>
    <w:rsid w:val="00EE73F9"/>
    <w:rsid w:val="00EE76E7"/>
    <w:rsid w:val="00EE7861"/>
    <w:rsid w:val="00EE79DD"/>
    <w:rsid w:val="00EE7C18"/>
    <w:rsid w:val="00EE7C38"/>
    <w:rsid w:val="00EF002A"/>
    <w:rsid w:val="00EF00A7"/>
    <w:rsid w:val="00EF017E"/>
    <w:rsid w:val="00EF0780"/>
    <w:rsid w:val="00EF08B1"/>
    <w:rsid w:val="00EF094E"/>
    <w:rsid w:val="00EF0B8F"/>
    <w:rsid w:val="00EF0BB1"/>
    <w:rsid w:val="00EF0D10"/>
    <w:rsid w:val="00EF1575"/>
    <w:rsid w:val="00EF159C"/>
    <w:rsid w:val="00EF1751"/>
    <w:rsid w:val="00EF1C0E"/>
    <w:rsid w:val="00EF1CDC"/>
    <w:rsid w:val="00EF234F"/>
    <w:rsid w:val="00EF2399"/>
    <w:rsid w:val="00EF262B"/>
    <w:rsid w:val="00EF297A"/>
    <w:rsid w:val="00EF2A2F"/>
    <w:rsid w:val="00EF2A91"/>
    <w:rsid w:val="00EF2AA0"/>
    <w:rsid w:val="00EF2B43"/>
    <w:rsid w:val="00EF2C25"/>
    <w:rsid w:val="00EF2DB3"/>
    <w:rsid w:val="00EF316B"/>
    <w:rsid w:val="00EF3614"/>
    <w:rsid w:val="00EF3866"/>
    <w:rsid w:val="00EF3D31"/>
    <w:rsid w:val="00EF3D52"/>
    <w:rsid w:val="00EF3F0C"/>
    <w:rsid w:val="00EF441A"/>
    <w:rsid w:val="00EF44D7"/>
    <w:rsid w:val="00EF4517"/>
    <w:rsid w:val="00EF471E"/>
    <w:rsid w:val="00EF4732"/>
    <w:rsid w:val="00EF47E8"/>
    <w:rsid w:val="00EF4AA5"/>
    <w:rsid w:val="00EF4B5A"/>
    <w:rsid w:val="00EF4B9A"/>
    <w:rsid w:val="00EF4BB5"/>
    <w:rsid w:val="00EF4F0F"/>
    <w:rsid w:val="00EF50D1"/>
    <w:rsid w:val="00EF50EC"/>
    <w:rsid w:val="00EF555E"/>
    <w:rsid w:val="00EF585B"/>
    <w:rsid w:val="00EF587B"/>
    <w:rsid w:val="00EF5882"/>
    <w:rsid w:val="00EF5DDF"/>
    <w:rsid w:val="00EF615C"/>
    <w:rsid w:val="00EF6728"/>
    <w:rsid w:val="00EF6AB2"/>
    <w:rsid w:val="00EF6B15"/>
    <w:rsid w:val="00EF6F70"/>
    <w:rsid w:val="00EF71AC"/>
    <w:rsid w:val="00EF728C"/>
    <w:rsid w:val="00EF750A"/>
    <w:rsid w:val="00EF75FE"/>
    <w:rsid w:val="00EF769F"/>
    <w:rsid w:val="00EF7857"/>
    <w:rsid w:val="00EF7B73"/>
    <w:rsid w:val="00EF7C7A"/>
    <w:rsid w:val="00EF7D27"/>
    <w:rsid w:val="00EF7E21"/>
    <w:rsid w:val="00EF7F07"/>
    <w:rsid w:val="00EF7FDB"/>
    <w:rsid w:val="00F000AB"/>
    <w:rsid w:val="00F008BB"/>
    <w:rsid w:val="00F00A79"/>
    <w:rsid w:val="00F00D10"/>
    <w:rsid w:val="00F00EDC"/>
    <w:rsid w:val="00F01128"/>
    <w:rsid w:val="00F01581"/>
    <w:rsid w:val="00F017A6"/>
    <w:rsid w:val="00F018D2"/>
    <w:rsid w:val="00F01CCC"/>
    <w:rsid w:val="00F01EF9"/>
    <w:rsid w:val="00F01F64"/>
    <w:rsid w:val="00F02113"/>
    <w:rsid w:val="00F021A2"/>
    <w:rsid w:val="00F024EF"/>
    <w:rsid w:val="00F02591"/>
    <w:rsid w:val="00F025F9"/>
    <w:rsid w:val="00F02718"/>
    <w:rsid w:val="00F02B0B"/>
    <w:rsid w:val="00F02DFA"/>
    <w:rsid w:val="00F02E6C"/>
    <w:rsid w:val="00F03015"/>
    <w:rsid w:val="00F03053"/>
    <w:rsid w:val="00F0315B"/>
    <w:rsid w:val="00F03207"/>
    <w:rsid w:val="00F034FF"/>
    <w:rsid w:val="00F03591"/>
    <w:rsid w:val="00F039BD"/>
    <w:rsid w:val="00F039F4"/>
    <w:rsid w:val="00F03A39"/>
    <w:rsid w:val="00F03A94"/>
    <w:rsid w:val="00F03D1F"/>
    <w:rsid w:val="00F04059"/>
    <w:rsid w:val="00F0406F"/>
    <w:rsid w:val="00F042EC"/>
    <w:rsid w:val="00F043AA"/>
    <w:rsid w:val="00F048E8"/>
    <w:rsid w:val="00F04EB5"/>
    <w:rsid w:val="00F04EDC"/>
    <w:rsid w:val="00F04EFF"/>
    <w:rsid w:val="00F04F5B"/>
    <w:rsid w:val="00F05095"/>
    <w:rsid w:val="00F052C7"/>
    <w:rsid w:val="00F0571F"/>
    <w:rsid w:val="00F05B4A"/>
    <w:rsid w:val="00F05C49"/>
    <w:rsid w:val="00F05CEB"/>
    <w:rsid w:val="00F05D9C"/>
    <w:rsid w:val="00F0630D"/>
    <w:rsid w:val="00F06389"/>
    <w:rsid w:val="00F063B3"/>
    <w:rsid w:val="00F06816"/>
    <w:rsid w:val="00F06997"/>
    <w:rsid w:val="00F06E52"/>
    <w:rsid w:val="00F07033"/>
    <w:rsid w:val="00F0705A"/>
    <w:rsid w:val="00F074EB"/>
    <w:rsid w:val="00F07504"/>
    <w:rsid w:val="00F07574"/>
    <w:rsid w:val="00F07782"/>
    <w:rsid w:val="00F07A98"/>
    <w:rsid w:val="00F07BFC"/>
    <w:rsid w:val="00F07E99"/>
    <w:rsid w:val="00F1007B"/>
    <w:rsid w:val="00F10419"/>
    <w:rsid w:val="00F1045D"/>
    <w:rsid w:val="00F107F4"/>
    <w:rsid w:val="00F1083B"/>
    <w:rsid w:val="00F109E1"/>
    <w:rsid w:val="00F10CD1"/>
    <w:rsid w:val="00F10E09"/>
    <w:rsid w:val="00F10E5A"/>
    <w:rsid w:val="00F11278"/>
    <w:rsid w:val="00F11460"/>
    <w:rsid w:val="00F119D0"/>
    <w:rsid w:val="00F119DE"/>
    <w:rsid w:val="00F119F2"/>
    <w:rsid w:val="00F12273"/>
    <w:rsid w:val="00F125E9"/>
    <w:rsid w:val="00F12753"/>
    <w:rsid w:val="00F127BC"/>
    <w:rsid w:val="00F12AA6"/>
    <w:rsid w:val="00F12ACD"/>
    <w:rsid w:val="00F12DF5"/>
    <w:rsid w:val="00F12DF6"/>
    <w:rsid w:val="00F12E23"/>
    <w:rsid w:val="00F12F5F"/>
    <w:rsid w:val="00F1303A"/>
    <w:rsid w:val="00F13068"/>
    <w:rsid w:val="00F132D1"/>
    <w:rsid w:val="00F134CD"/>
    <w:rsid w:val="00F1355B"/>
    <w:rsid w:val="00F1372B"/>
    <w:rsid w:val="00F13741"/>
    <w:rsid w:val="00F138C6"/>
    <w:rsid w:val="00F13B66"/>
    <w:rsid w:val="00F13C72"/>
    <w:rsid w:val="00F13C87"/>
    <w:rsid w:val="00F13D2E"/>
    <w:rsid w:val="00F13FBE"/>
    <w:rsid w:val="00F1400C"/>
    <w:rsid w:val="00F14098"/>
    <w:rsid w:val="00F14233"/>
    <w:rsid w:val="00F14300"/>
    <w:rsid w:val="00F146DB"/>
    <w:rsid w:val="00F1479E"/>
    <w:rsid w:val="00F149A4"/>
    <w:rsid w:val="00F151D2"/>
    <w:rsid w:val="00F15297"/>
    <w:rsid w:val="00F155B4"/>
    <w:rsid w:val="00F1572E"/>
    <w:rsid w:val="00F158D7"/>
    <w:rsid w:val="00F158F0"/>
    <w:rsid w:val="00F15AB5"/>
    <w:rsid w:val="00F15CAB"/>
    <w:rsid w:val="00F15DAD"/>
    <w:rsid w:val="00F160F3"/>
    <w:rsid w:val="00F1641D"/>
    <w:rsid w:val="00F16474"/>
    <w:rsid w:val="00F16B93"/>
    <w:rsid w:val="00F16D0F"/>
    <w:rsid w:val="00F16D90"/>
    <w:rsid w:val="00F1702B"/>
    <w:rsid w:val="00F17147"/>
    <w:rsid w:val="00F1721F"/>
    <w:rsid w:val="00F1742A"/>
    <w:rsid w:val="00F174DC"/>
    <w:rsid w:val="00F17611"/>
    <w:rsid w:val="00F17D44"/>
    <w:rsid w:val="00F17FF5"/>
    <w:rsid w:val="00F20041"/>
    <w:rsid w:val="00F201F0"/>
    <w:rsid w:val="00F20646"/>
    <w:rsid w:val="00F20805"/>
    <w:rsid w:val="00F209CF"/>
    <w:rsid w:val="00F20C95"/>
    <w:rsid w:val="00F20E43"/>
    <w:rsid w:val="00F20EF4"/>
    <w:rsid w:val="00F2106A"/>
    <w:rsid w:val="00F2159E"/>
    <w:rsid w:val="00F21603"/>
    <w:rsid w:val="00F216DD"/>
    <w:rsid w:val="00F21762"/>
    <w:rsid w:val="00F2190D"/>
    <w:rsid w:val="00F21C15"/>
    <w:rsid w:val="00F21E38"/>
    <w:rsid w:val="00F21EF4"/>
    <w:rsid w:val="00F22934"/>
    <w:rsid w:val="00F22975"/>
    <w:rsid w:val="00F22A68"/>
    <w:rsid w:val="00F2316D"/>
    <w:rsid w:val="00F23248"/>
    <w:rsid w:val="00F23606"/>
    <w:rsid w:val="00F23626"/>
    <w:rsid w:val="00F236A4"/>
    <w:rsid w:val="00F23B25"/>
    <w:rsid w:val="00F23C2B"/>
    <w:rsid w:val="00F23CD7"/>
    <w:rsid w:val="00F2403C"/>
    <w:rsid w:val="00F240AC"/>
    <w:rsid w:val="00F24313"/>
    <w:rsid w:val="00F24611"/>
    <w:rsid w:val="00F24B9D"/>
    <w:rsid w:val="00F24D29"/>
    <w:rsid w:val="00F24FBE"/>
    <w:rsid w:val="00F25269"/>
    <w:rsid w:val="00F2534E"/>
    <w:rsid w:val="00F253A9"/>
    <w:rsid w:val="00F254F1"/>
    <w:rsid w:val="00F256A9"/>
    <w:rsid w:val="00F25B58"/>
    <w:rsid w:val="00F25BFB"/>
    <w:rsid w:val="00F25C7B"/>
    <w:rsid w:val="00F25F2B"/>
    <w:rsid w:val="00F268B8"/>
    <w:rsid w:val="00F268DE"/>
    <w:rsid w:val="00F26AA8"/>
    <w:rsid w:val="00F26DCC"/>
    <w:rsid w:val="00F26DEC"/>
    <w:rsid w:val="00F27092"/>
    <w:rsid w:val="00F270EB"/>
    <w:rsid w:val="00F27107"/>
    <w:rsid w:val="00F27424"/>
    <w:rsid w:val="00F2748F"/>
    <w:rsid w:val="00F275AE"/>
    <w:rsid w:val="00F27716"/>
    <w:rsid w:val="00F277AD"/>
    <w:rsid w:val="00F27B69"/>
    <w:rsid w:val="00F27DA1"/>
    <w:rsid w:val="00F3039C"/>
    <w:rsid w:val="00F303F0"/>
    <w:rsid w:val="00F305D1"/>
    <w:rsid w:val="00F30962"/>
    <w:rsid w:val="00F30EE7"/>
    <w:rsid w:val="00F3198E"/>
    <w:rsid w:val="00F319D6"/>
    <w:rsid w:val="00F31D82"/>
    <w:rsid w:val="00F31EE4"/>
    <w:rsid w:val="00F31F2A"/>
    <w:rsid w:val="00F32913"/>
    <w:rsid w:val="00F32E1E"/>
    <w:rsid w:val="00F32ED1"/>
    <w:rsid w:val="00F3308F"/>
    <w:rsid w:val="00F33299"/>
    <w:rsid w:val="00F33334"/>
    <w:rsid w:val="00F334A6"/>
    <w:rsid w:val="00F335B5"/>
    <w:rsid w:val="00F33621"/>
    <w:rsid w:val="00F3369E"/>
    <w:rsid w:val="00F336F1"/>
    <w:rsid w:val="00F3380A"/>
    <w:rsid w:val="00F338DB"/>
    <w:rsid w:val="00F338F1"/>
    <w:rsid w:val="00F3391B"/>
    <w:rsid w:val="00F339DA"/>
    <w:rsid w:val="00F33AFB"/>
    <w:rsid w:val="00F33D2F"/>
    <w:rsid w:val="00F33FBD"/>
    <w:rsid w:val="00F34002"/>
    <w:rsid w:val="00F340D6"/>
    <w:rsid w:val="00F34305"/>
    <w:rsid w:val="00F34461"/>
    <w:rsid w:val="00F3450E"/>
    <w:rsid w:val="00F3466D"/>
    <w:rsid w:val="00F34823"/>
    <w:rsid w:val="00F348C7"/>
    <w:rsid w:val="00F34C42"/>
    <w:rsid w:val="00F34D28"/>
    <w:rsid w:val="00F34FE2"/>
    <w:rsid w:val="00F35357"/>
    <w:rsid w:val="00F35439"/>
    <w:rsid w:val="00F3543F"/>
    <w:rsid w:val="00F3545B"/>
    <w:rsid w:val="00F356A6"/>
    <w:rsid w:val="00F35741"/>
    <w:rsid w:val="00F3586D"/>
    <w:rsid w:val="00F35A57"/>
    <w:rsid w:val="00F35DF2"/>
    <w:rsid w:val="00F35FC3"/>
    <w:rsid w:val="00F3600A"/>
    <w:rsid w:val="00F36043"/>
    <w:rsid w:val="00F3615B"/>
    <w:rsid w:val="00F36403"/>
    <w:rsid w:val="00F36788"/>
    <w:rsid w:val="00F36866"/>
    <w:rsid w:val="00F36882"/>
    <w:rsid w:val="00F36FB0"/>
    <w:rsid w:val="00F3730E"/>
    <w:rsid w:val="00F3794F"/>
    <w:rsid w:val="00F37BE2"/>
    <w:rsid w:val="00F37F34"/>
    <w:rsid w:val="00F400C9"/>
    <w:rsid w:val="00F40267"/>
    <w:rsid w:val="00F403D1"/>
    <w:rsid w:val="00F4078E"/>
    <w:rsid w:val="00F40915"/>
    <w:rsid w:val="00F40B51"/>
    <w:rsid w:val="00F40D4F"/>
    <w:rsid w:val="00F40EF4"/>
    <w:rsid w:val="00F41127"/>
    <w:rsid w:val="00F41401"/>
    <w:rsid w:val="00F41532"/>
    <w:rsid w:val="00F415E4"/>
    <w:rsid w:val="00F41777"/>
    <w:rsid w:val="00F41839"/>
    <w:rsid w:val="00F41995"/>
    <w:rsid w:val="00F419FA"/>
    <w:rsid w:val="00F41B2C"/>
    <w:rsid w:val="00F41C35"/>
    <w:rsid w:val="00F41D19"/>
    <w:rsid w:val="00F41EAF"/>
    <w:rsid w:val="00F42084"/>
    <w:rsid w:val="00F42626"/>
    <w:rsid w:val="00F4263D"/>
    <w:rsid w:val="00F4270A"/>
    <w:rsid w:val="00F428FA"/>
    <w:rsid w:val="00F42FDD"/>
    <w:rsid w:val="00F431C0"/>
    <w:rsid w:val="00F431F7"/>
    <w:rsid w:val="00F43590"/>
    <w:rsid w:val="00F43617"/>
    <w:rsid w:val="00F43935"/>
    <w:rsid w:val="00F43A30"/>
    <w:rsid w:val="00F43BCC"/>
    <w:rsid w:val="00F43C5C"/>
    <w:rsid w:val="00F43F7A"/>
    <w:rsid w:val="00F44100"/>
    <w:rsid w:val="00F441B2"/>
    <w:rsid w:val="00F44287"/>
    <w:rsid w:val="00F44624"/>
    <w:rsid w:val="00F44768"/>
    <w:rsid w:val="00F448A1"/>
    <w:rsid w:val="00F44B82"/>
    <w:rsid w:val="00F44CFE"/>
    <w:rsid w:val="00F45161"/>
    <w:rsid w:val="00F45191"/>
    <w:rsid w:val="00F45246"/>
    <w:rsid w:val="00F45534"/>
    <w:rsid w:val="00F45570"/>
    <w:rsid w:val="00F4587E"/>
    <w:rsid w:val="00F4596E"/>
    <w:rsid w:val="00F45CE3"/>
    <w:rsid w:val="00F46058"/>
    <w:rsid w:val="00F461CF"/>
    <w:rsid w:val="00F46709"/>
    <w:rsid w:val="00F467C5"/>
    <w:rsid w:val="00F468D8"/>
    <w:rsid w:val="00F46909"/>
    <w:rsid w:val="00F46946"/>
    <w:rsid w:val="00F469A3"/>
    <w:rsid w:val="00F46B58"/>
    <w:rsid w:val="00F46C4F"/>
    <w:rsid w:val="00F46C54"/>
    <w:rsid w:val="00F46C7C"/>
    <w:rsid w:val="00F46F4D"/>
    <w:rsid w:val="00F472C4"/>
    <w:rsid w:val="00F47675"/>
    <w:rsid w:val="00F477C4"/>
    <w:rsid w:val="00F479B3"/>
    <w:rsid w:val="00F47A08"/>
    <w:rsid w:val="00F47E24"/>
    <w:rsid w:val="00F47E75"/>
    <w:rsid w:val="00F47F38"/>
    <w:rsid w:val="00F500BF"/>
    <w:rsid w:val="00F504E7"/>
    <w:rsid w:val="00F50690"/>
    <w:rsid w:val="00F506E8"/>
    <w:rsid w:val="00F5072D"/>
    <w:rsid w:val="00F50C93"/>
    <w:rsid w:val="00F50CB5"/>
    <w:rsid w:val="00F50E8D"/>
    <w:rsid w:val="00F50EC6"/>
    <w:rsid w:val="00F50F8B"/>
    <w:rsid w:val="00F510E6"/>
    <w:rsid w:val="00F51395"/>
    <w:rsid w:val="00F5154A"/>
    <w:rsid w:val="00F5186D"/>
    <w:rsid w:val="00F51BE8"/>
    <w:rsid w:val="00F51D85"/>
    <w:rsid w:val="00F51DE9"/>
    <w:rsid w:val="00F51F4E"/>
    <w:rsid w:val="00F523EF"/>
    <w:rsid w:val="00F524DA"/>
    <w:rsid w:val="00F5260E"/>
    <w:rsid w:val="00F52637"/>
    <w:rsid w:val="00F52911"/>
    <w:rsid w:val="00F52BEF"/>
    <w:rsid w:val="00F52ED7"/>
    <w:rsid w:val="00F53150"/>
    <w:rsid w:val="00F531FA"/>
    <w:rsid w:val="00F53475"/>
    <w:rsid w:val="00F5348F"/>
    <w:rsid w:val="00F535A1"/>
    <w:rsid w:val="00F535EE"/>
    <w:rsid w:val="00F536D4"/>
    <w:rsid w:val="00F536F0"/>
    <w:rsid w:val="00F537B8"/>
    <w:rsid w:val="00F5387E"/>
    <w:rsid w:val="00F53A55"/>
    <w:rsid w:val="00F53C94"/>
    <w:rsid w:val="00F53E10"/>
    <w:rsid w:val="00F53FCF"/>
    <w:rsid w:val="00F54091"/>
    <w:rsid w:val="00F541D4"/>
    <w:rsid w:val="00F543C8"/>
    <w:rsid w:val="00F54523"/>
    <w:rsid w:val="00F54649"/>
    <w:rsid w:val="00F549D0"/>
    <w:rsid w:val="00F54A2B"/>
    <w:rsid w:val="00F54D9E"/>
    <w:rsid w:val="00F54ED6"/>
    <w:rsid w:val="00F54F56"/>
    <w:rsid w:val="00F550DC"/>
    <w:rsid w:val="00F5535E"/>
    <w:rsid w:val="00F555C5"/>
    <w:rsid w:val="00F557D3"/>
    <w:rsid w:val="00F55810"/>
    <w:rsid w:val="00F558C4"/>
    <w:rsid w:val="00F55918"/>
    <w:rsid w:val="00F55B75"/>
    <w:rsid w:val="00F55F61"/>
    <w:rsid w:val="00F56078"/>
    <w:rsid w:val="00F561B4"/>
    <w:rsid w:val="00F56574"/>
    <w:rsid w:val="00F56665"/>
    <w:rsid w:val="00F566DD"/>
    <w:rsid w:val="00F566FB"/>
    <w:rsid w:val="00F5691F"/>
    <w:rsid w:val="00F56959"/>
    <w:rsid w:val="00F56C78"/>
    <w:rsid w:val="00F56C91"/>
    <w:rsid w:val="00F56D83"/>
    <w:rsid w:val="00F56F7F"/>
    <w:rsid w:val="00F56FC6"/>
    <w:rsid w:val="00F577B0"/>
    <w:rsid w:val="00F5799C"/>
    <w:rsid w:val="00F601BC"/>
    <w:rsid w:val="00F603D2"/>
    <w:rsid w:val="00F60507"/>
    <w:rsid w:val="00F6058D"/>
    <w:rsid w:val="00F60D78"/>
    <w:rsid w:val="00F60E06"/>
    <w:rsid w:val="00F60F0A"/>
    <w:rsid w:val="00F61021"/>
    <w:rsid w:val="00F61190"/>
    <w:rsid w:val="00F61268"/>
    <w:rsid w:val="00F6136A"/>
    <w:rsid w:val="00F6149B"/>
    <w:rsid w:val="00F6155A"/>
    <w:rsid w:val="00F61678"/>
    <w:rsid w:val="00F618A9"/>
    <w:rsid w:val="00F618AD"/>
    <w:rsid w:val="00F61ABF"/>
    <w:rsid w:val="00F61BDB"/>
    <w:rsid w:val="00F61D98"/>
    <w:rsid w:val="00F61FF9"/>
    <w:rsid w:val="00F6205A"/>
    <w:rsid w:val="00F622C4"/>
    <w:rsid w:val="00F62560"/>
    <w:rsid w:val="00F62622"/>
    <w:rsid w:val="00F628BB"/>
    <w:rsid w:val="00F628E3"/>
    <w:rsid w:val="00F629B9"/>
    <w:rsid w:val="00F62C26"/>
    <w:rsid w:val="00F62C52"/>
    <w:rsid w:val="00F62F21"/>
    <w:rsid w:val="00F62F5B"/>
    <w:rsid w:val="00F62F92"/>
    <w:rsid w:val="00F63494"/>
    <w:rsid w:val="00F6356E"/>
    <w:rsid w:val="00F63849"/>
    <w:rsid w:val="00F63973"/>
    <w:rsid w:val="00F63A7A"/>
    <w:rsid w:val="00F63AE4"/>
    <w:rsid w:val="00F63AEF"/>
    <w:rsid w:val="00F63BA3"/>
    <w:rsid w:val="00F6411A"/>
    <w:rsid w:val="00F6424F"/>
    <w:rsid w:val="00F64575"/>
    <w:rsid w:val="00F646BC"/>
    <w:rsid w:val="00F646DD"/>
    <w:rsid w:val="00F64BEA"/>
    <w:rsid w:val="00F64CA8"/>
    <w:rsid w:val="00F64D7C"/>
    <w:rsid w:val="00F64F49"/>
    <w:rsid w:val="00F65040"/>
    <w:rsid w:val="00F650BF"/>
    <w:rsid w:val="00F65376"/>
    <w:rsid w:val="00F654B3"/>
    <w:rsid w:val="00F65810"/>
    <w:rsid w:val="00F65825"/>
    <w:rsid w:val="00F658B3"/>
    <w:rsid w:val="00F65A4A"/>
    <w:rsid w:val="00F6600F"/>
    <w:rsid w:val="00F66420"/>
    <w:rsid w:val="00F66465"/>
    <w:rsid w:val="00F66731"/>
    <w:rsid w:val="00F668B1"/>
    <w:rsid w:val="00F6691C"/>
    <w:rsid w:val="00F6694A"/>
    <w:rsid w:val="00F66E6C"/>
    <w:rsid w:val="00F6720F"/>
    <w:rsid w:val="00F67353"/>
    <w:rsid w:val="00F673AA"/>
    <w:rsid w:val="00F679CD"/>
    <w:rsid w:val="00F67ABD"/>
    <w:rsid w:val="00F67F20"/>
    <w:rsid w:val="00F7008C"/>
    <w:rsid w:val="00F7031F"/>
    <w:rsid w:val="00F70335"/>
    <w:rsid w:val="00F704FC"/>
    <w:rsid w:val="00F705BE"/>
    <w:rsid w:val="00F70746"/>
    <w:rsid w:val="00F70861"/>
    <w:rsid w:val="00F7091E"/>
    <w:rsid w:val="00F70D00"/>
    <w:rsid w:val="00F70FD6"/>
    <w:rsid w:val="00F70FDF"/>
    <w:rsid w:val="00F713E7"/>
    <w:rsid w:val="00F7163A"/>
    <w:rsid w:val="00F716AE"/>
    <w:rsid w:val="00F71AA7"/>
    <w:rsid w:val="00F71DAE"/>
    <w:rsid w:val="00F7214D"/>
    <w:rsid w:val="00F721A7"/>
    <w:rsid w:val="00F7237F"/>
    <w:rsid w:val="00F723C6"/>
    <w:rsid w:val="00F72585"/>
    <w:rsid w:val="00F72665"/>
    <w:rsid w:val="00F7281A"/>
    <w:rsid w:val="00F72ACE"/>
    <w:rsid w:val="00F72AFB"/>
    <w:rsid w:val="00F72E52"/>
    <w:rsid w:val="00F72FA0"/>
    <w:rsid w:val="00F730D1"/>
    <w:rsid w:val="00F73241"/>
    <w:rsid w:val="00F7345F"/>
    <w:rsid w:val="00F73496"/>
    <w:rsid w:val="00F73988"/>
    <w:rsid w:val="00F739E8"/>
    <w:rsid w:val="00F73B06"/>
    <w:rsid w:val="00F73B2B"/>
    <w:rsid w:val="00F73B84"/>
    <w:rsid w:val="00F73E31"/>
    <w:rsid w:val="00F73EE8"/>
    <w:rsid w:val="00F73F2D"/>
    <w:rsid w:val="00F74477"/>
    <w:rsid w:val="00F7453C"/>
    <w:rsid w:val="00F74617"/>
    <w:rsid w:val="00F746A6"/>
    <w:rsid w:val="00F748E7"/>
    <w:rsid w:val="00F74C48"/>
    <w:rsid w:val="00F74F91"/>
    <w:rsid w:val="00F74FDB"/>
    <w:rsid w:val="00F74FEC"/>
    <w:rsid w:val="00F7501F"/>
    <w:rsid w:val="00F7519E"/>
    <w:rsid w:val="00F7533A"/>
    <w:rsid w:val="00F753B9"/>
    <w:rsid w:val="00F754AA"/>
    <w:rsid w:val="00F75509"/>
    <w:rsid w:val="00F75622"/>
    <w:rsid w:val="00F75649"/>
    <w:rsid w:val="00F756FB"/>
    <w:rsid w:val="00F75A7A"/>
    <w:rsid w:val="00F75C04"/>
    <w:rsid w:val="00F75D58"/>
    <w:rsid w:val="00F75D7A"/>
    <w:rsid w:val="00F76356"/>
    <w:rsid w:val="00F763DB"/>
    <w:rsid w:val="00F765A1"/>
    <w:rsid w:val="00F767BC"/>
    <w:rsid w:val="00F76B62"/>
    <w:rsid w:val="00F76CCC"/>
    <w:rsid w:val="00F76D09"/>
    <w:rsid w:val="00F76D53"/>
    <w:rsid w:val="00F76F74"/>
    <w:rsid w:val="00F772E7"/>
    <w:rsid w:val="00F7743B"/>
    <w:rsid w:val="00F774EC"/>
    <w:rsid w:val="00F77604"/>
    <w:rsid w:val="00F777B5"/>
    <w:rsid w:val="00F77889"/>
    <w:rsid w:val="00F77EE3"/>
    <w:rsid w:val="00F80043"/>
    <w:rsid w:val="00F8009B"/>
    <w:rsid w:val="00F802EE"/>
    <w:rsid w:val="00F803F1"/>
    <w:rsid w:val="00F80428"/>
    <w:rsid w:val="00F8065F"/>
    <w:rsid w:val="00F80701"/>
    <w:rsid w:val="00F808E4"/>
    <w:rsid w:val="00F808EF"/>
    <w:rsid w:val="00F80DAD"/>
    <w:rsid w:val="00F80F2E"/>
    <w:rsid w:val="00F8100E"/>
    <w:rsid w:val="00F810BB"/>
    <w:rsid w:val="00F812D6"/>
    <w:rsid w:val="00F8134C"/>
    <w:rsid w:val="00F8141B"/>
    <w:rsid w:val="00F814A7"/>
    <w:rsid w:val="00F814BA"/>
    <w:rsid w:val="00F815CF"/>
    <w:rsid w:val="00F8165C"/>
    <w:rsid w:val="00F81C99"/>
    <w:rsid w:val="00F81E2A"/>
    <w:rsid w:val="00F821F3"/>
    <w:rsid w:val="00F82552"/>
    <w:rsid w:val="00F829CE"/>
    <w:rsid w:val="00F82D94"/>
    <w:rsid w:val="00F82E61"/>
    <w:rsid w:val="00F83026"/>
    <w:rsid w:val="00F8306D"/>
    <w:rsid w:val="00F83137"/>
    <w:rsid w:val="00F831C1"/>
    <w:rsid w:val="00F832C8"/>
    <w:rsid w:val="00F832EF"/>
    <w:rsid w:val="00F8373A"/>
    <w:rsid w:val="00F837F3"/>
    <w:rsid w:val="00F8383B"/>
    <w:rsid w:val="00F8399D"/>
    <w:rsid w:val="00F83B26"/>
    <w:rsid w:val="00F83C0C"/>
    <w:rsid w:val="00F83C6D"/>
    <w:rsid w:val="00F841D9"/>
    <w:rsid w:val="00F841F3"/>
    <w:rsid w:val="00F842B7"/>
    <w:rsid w:val="00F84496"/>
    <w:rsid w:val="00F844D9"/>
    <w:rsid w:val="00F8459C"/>
    <w:rsid w:val="00F84A32"/>
    <w:rsid w:val="00F84AA6"/>
    <w:rsid w:val="00F84C3D"/>
    <w:rsid w:val="00F84D73"/>
    <w:rsid w:val="00F85006"/>
    <w:rsid w:val="00F8557D"/>
    <w:rsid w:val="00F8561F"/>
    <w:rsid w:val="00F857B2"/>
    <w:rsid w:val="00F85A22"/>
    <w:rsid w:val="00F85BC5"/>
    <w:rsid w:val="00F85ECC"/>
    <w:rsid w:val="00F85F19"/>
    <w:rsid w:val="00F85FC1"/>
    <w:rsid w:val="00F8618F"/>
    <w:rsid w:val="00F8639C"/>
    <w:rsid w:val="00F8664C"/>
    <w:rsid w:val="00F867C2"/>
    <w:rsid w:val="00F8688A"/>
    <w:rsid w:val="00F86986"/>
    <w:rsid w:val="00F86999"/>
    <w:rsid w:val="00F86B84"/>
    <w:rsid w:val="00F86E23"/>
    <w:rsid w:val="00F86FD7"/>
    <w:rsid w:val="00F871C6"/>
    <w:rsid w:val="00F87214"/>
    <w:rsid w:val="00F87352"/>
    <w:rsid w:val="00F8760D"/>
    <w:rsid w:val="00F87794"/>
    <w:rsid w:val="00F87B68"/>
    <w:rsid w:val="00F87CB7"/>
    <w:rsid w:val="00F903F9"/>
    <w:rsid w:val="00F907DF"/>
    <w:rsid w:val="00F9093C"/>
    <w:rsid w:val="00F90C56"/>
    <w:rsid w:val="00F90E18"/>
    <w:rsid w:val="00F90E76"/>
    <w:rsid w:val="00F91471"/>
    <w:rsid w:val="00F914EF"/>
    <w:rsid w:val="00F91556"/>
    <w:rsid w:val="00F915EA"/>
    <w:rsid w:val="00F91B5F"/>
    <w:rsid w:val="00F91B81"/>
    <w:rsid w:val="00F92164"/>
    <w:rsid w:val="00F92182"/>
    <w:rsid w:val="00F921B1"/>
    <w:rsid w:val="00F921E7"/>
    <w:rsid w:val="00F9221B"/>
    <w:rsid w:val="00F9237E"/>
    <w:rsid w:val="00F925AC"/>
    <w:rsid w:val="00F92627"/>
    <w:rsid w:val="00F92667"/>
    <w:rsid w:val="00F9280E"/>
    <w:rsid w:val="00F9287B"/>
    <w:rsid w:val="00F92A49"/>
    <w:rsid w:val="00F92B97"/>
    <w:rsid w:val="00F92D18"/>
    <w:rsid w:val="00F93122"/>
    <w:rsid w:val="00F93216"/>
    <w:rsid w:val="00F93470"/>
    <w:rsid w:val="00F93639"/>
    <w:rsid w:val="00F9375B"/>
    <w:rsid w:val="00F93AD5"/>
    <w:rsid w:val="00F941F9"/>
    <w:rsid w:val="00F94460"/>
    <w:rsid w:val="00F94B07"/>
    <w:rsid w:val="00F94C04"/>
    <w:rsid w:val="00F94DC3"/>
    <w:rsid w:val="00F94E25"/>
    <w:rsid w:val="00F95098"/>
    <w:rsid w:val="00F952FD"/>
    <w:rsid w:val="00F9545C"/>
    <w:rsid w:val="00F956FC"/>
    <w:rsid w:val="00F9577B"/>
    <w:rsid w:val="00F95C88"/>
    <w:rsid w:val="00F96156"/>
    <w:rsid w:val="00F9629E"/>
    <w:rsid w:val="00F9641A"/>
    <w:rsid w:val="00F96688"/>
    <w:rsid w:val="00F96780"/>
    <w:rsid w:val="00F968E6"/>
    <w:rsid w:val="00F969B9"/>
    <w:rsid w:val="00F96D81"/>
    <w:rsid w:val="00F96E4F"/>
    <w:rsid w:val="00F96E79"/>
    <w:rsid w:val="00F97057"/>
    <w:rsid w:val="00F970F2"/>
    <w:rsid w:val="00F9735A"/>
    <w:rsid w:val="00F9751D"/>
    <w:rsid w:val="00F975A0"/>
    <w:rsid w:val="00F975A4"/>
    <w:rsid w:val="00F9773C"/>
    <w:rsid w:val="00F979A7"/>
    <w:rsid w:val="00F97A29"/>
    <w:rsid w:val="00F97E57"/>
    <w:rsid w:val="00F97E97"/>
    <w:rsid w:val="00F97F49"/>
    <w:rsid w:val="00F97F8B"/>
    <w:rsid w:val="00FA0033"/>
    <w:rsid w:val="00FA00A5"/>
    <w:rsid w:val="00FA0200"/>
    <w:rsid w:val="00FA0396"/>
    <w:rsid w:val="00FA0463"/>
    <w:rsid w:val="00FA05E2"/>
    <w:rsid w:val="00FA080A"/>
    <w:rsid w:val="00FA0963"/>
    <w:rsid w:val="00FA0CA6"/>
    <w:rsid w:val="00FA0D29"/>
    <w:rsid w:val="00FA0F17"/>
    <w:rsid w:val="00FA1087"/>
    <w:rsid w:val="00FA126D"/>
    <w:rsid w:val="00FA1598"/>
    <w:rsid w:val="00FA1623"/>
    <w:rsid w:val="00FA1981"/>
    <w:rsid w:val="00FA205A"/>
    <w:rsid w:val="00FA2584"/>
    <w:rsid w:val="00FA289D"/>
    <w:rsid w:val="00FA28DD"/>
    <w:rsid w:val="00FA2939"/>
    <w:rsid w:val="00FA29BB"/>
    <w:rsid w:val="00FA2D55"/>
    <w:rsid w:val="00FA2E01"/>
    <w:rsid w:val="00FA32A1"/>
    <w:rsid w:val="00FA32EC"/>
    <w:rsid w:val="00FA39F4"/>
    <w:rsid w:val="00FA3DDA"/>
    <w:rsid w:val="00FA3E32"/>
    <w:rsid w:val="00FA404B"/>
    <w:rsid w:val="00FA4300"/>
    <w:rsid w:val="00FA44D0"/>
    <w:rsid w:val="00FA465A"/>
    <w:rsid w:val="00FA475F"/>
    <w:rsid w:val="00FA4A57"/>
    <w:rsid w:val="00FA4A63"/>
    <w:rsid w:val="00FA4B52"/>
    <w:rsid w:val="00FA4C5F"/>
    <w:rsid w:val="00FA4C6A"/>
    <w:rsid w:val="00FA521D"/>
    <w:rsid w:val="00FA523A"/>
    <w:rsid w:val="00FA52C7"/>
    <w:rsid w:val="00FA532E"/>
    <w:rsid w:val="00FA5551"/>
    <w:rsid w:val="00FA558B"/>
    <w:rsid w:val="00FA5767"/>
    <w:rsid w:val="00FA5B79"/>
    <w:rsid w:val="00FA5DF4"/>
    <w:rsid w:val="00FA5E2F"/>
    <w:rsid w:val="00FA687D"/>
    <w:rsid w:val="00FA68DC"/>
    <w:rsid w:val="00FA6A01"/>
    <w:rsid w:val="00FA6CB1"/>
    <w:rsid w:val="00FA6E67"/>
    <w:rsid w:val="00FA6F75"/>
    <w:rsid w:val="00FA727F"/>
    <w:rsid w:val="00FA72E4"/>
    <w:rsid w:val="00FA736E"/>
    <w:rsid w:val="00FA74F5"/>
    <w:rsid w:val="00FA771C"/>
    <w:rsid w:val="00FA775E"/>
    <w:rsid w:val="00FA77BF"/>
    <w:rsid w:val="00FA79C0"/>
    <w:rsid w:val="00FA7AB2"/>
    <w:rsid w:val="00FB0009"/>
    <w:rsid w:val="00FB0370"/>
    <w:rsid w:val="00FB06C8"/>
    <w:rsid w:val="00FB07C6"/>
    <w:rsid w:val="00FB091E"/>
    <w:rsid w:val="00FB09AE"/>
    <w:rsid w:val="00FB0B11"/>
    <w:rsid w:val="00FB0D21"/>
    <w:rsid w:val="00FB0D2C"/>
    <w:rsid w:val="00FB0DA1"/>
    <w:rsid w:val="00FB10F3"/>
    <w:rsid w:val="00FB123A"/>
    <w:rsid w:val="00FB12AE"/>
    <w:rsid w:val="00FB162F"/>
    <w:rsid w:val="00FB1754"/>
    <w:rsid w:val="00FB17CD"/>
    <w:rsid w:val="00FB1AA3"/>
    <w:rsid w:val="00FB1ADE"/>
    <w:rsid w:val="00FB1C95"/>
    <w:rsid w:val="00FB1E62"/>
    <w:rsid w:val="00FB2060"/>
    <w:rsid w:val="00FB20AA"/>
    <w:rsid w:val="00FB20EE"/>
    <w:rsid w:val="00FB2128"/>
    <w:rsid w:val="00FB232E"/>
    <w:rsid w:val="00FB2363"/>
    <w:rsid w:val="00FB2744"/>
    <w:rsid w:val="00FB2B9E"/>
    <w:rsid w:val="00FB2C73"/>
    <w:rsid w:val="00FB2D75"/>
    <w:rsid w:val="00FB2E33"/>
    <w:rsid w:val="00FB2E40"/>
    <w:rsid w:val="00FB2EF4"/>
    <w:rsid w:val="00FB3420"/>
    <w:rsid w:val="00FB359C"/>
    <w:rsid w:val="00FB3B54"/>
    <w:rsid w:val="00FB3BE8"/>
    <w:rsid w:val="00FB3E3D"/>
    <w:rsid w:val="00FB3F28"/>
    <w:rsid w:val="00FB3FEF"/>
    <w:rsid w:val="00FB42B2"/>
    <w:rsid w:val="00FB4546"/>
    <w:rsid w:val="00FB4608"/>
    <w:rsid w:val="00FB4749"/>
    <w:rsid w:val="00FB47C3"/>
    <w:rsid w:val="00FB4850"/>
    <w:rsid w:val="00FB49B1"/>
    <w:rsid w:val="00FB4A10"/>
    <w:rsid w:val="00FB4CA9"/>
    <w:rsid w:val="00FB4E52"/>
    <w:rsid w:val="00FB4FB8"/>
    <w:rsid w:val="00FB4FDB"/>
    <w:rsid w:val="00FB5002"/>
    <w:rsid w:val="00FB50B3"/>
    <w:rsid w:val="00FB50C6"/>
    <w:rsid w:val="00FB51AE"/>
    <w:rsid w:val="00FB51C5"/>
    <w:rsid w:val="00FB529B"/>
    <w:rsid w:val="00FB5696"/>
    <w:rsid w:val="00FB5823"/>
    <w:rsid w:val="00FB5E61"/>
    <w:rsid w:val="00FB6BF5"/>
    <w:rsid w:val="00FB6C60"/>
    <w:rsid w:val="00FB6D68"/>
    <w:rsid w:val="00FB6F8C"/>
    <w:rsid w:val="00FB7029"/>
    <w:rsid w:val="00FB72C5"/>
    <w:rsid w:val="00FB7329"/>
    <w:rsid w:val="00FB7537"/>
    <w:rsid w:val="00FB78FF"/>
    <w:rsid w:val="00FB7964"/>
    <w:rsid w:val="00FB7C1D"/>
    <w:rsid w:val="00FB7F32"/>
    <w:rsid w:val="00FB7F63"/>
    <w:rsid w:val="00FC058F"/>
    <w:rsid w:val="00FC078D"/>
    <w:rsid w:val="00FC07FE"/>
    <w:rsid w:val="00FC095A"/>
    <w:rsid w:val="00FC0A46"/>
    <w:rsid w:val="00FC0C5B"/>
    <w:rsid w:val="00FC0C87"/>
    <w:rsid w:val="00FC0CC0"/>
    <w:rsid w:val="00FC0EC2"/>
    <w:rsid w:val="00FC113F"/>
    <w:rsid w:val="00FC178F"/>
    <w:rsid w:val="00FC1E79"/>
    <w:rsid w:val="00FC2253"/>
    <w:rsid w:val="00FC23C2"/>
    <w:rsid w:val="00FC27CC"/>
    <w:rsid w:val="00FC2837"/>
    <w:rsid w:val="00FC28B1"/>
    <w:rsid w:val="00FC2AAB"/>
    <w:rsid w:val="00FC2E1E"/>
    <w:rsid w:val="00FC2E8D"/>
    <w:rsid w:val="00FC2EB2"/>
    <w:rsid w:val="00FC3202"/>
    <w:rsid w:val="00FC3316"/>
    <w:rsid w:val="00FC35BE"/>
    <w:rsid w:val="00FC363A"/>
    <w:rsid w:val="00FC388F"/>
    <w:rsid w:val="00FC39C4"/>
    <w:rsid w:val="00FC3AA6"/>
    <w:rsid w:val="00FC3CB2"/>
    <w:rsid w:val="00FC3EC1"/>
    <w:rsid w:val="00FC40C3"/>
    <w:rsid w:val="00FC44F8"/>
    <w:rsid w:val="00FC45AB"/>
    <w:rsid w:val="00FC498B"/>
    <w:rsid w:val="00FC4A30"/>
    <w:rsid w:val="00FC4C0B"/>
    <w:rsid w:val="00FC4C35"/>
    <w:rsid w:val="00FC4D0F"/>
    <w:rsid w:val="00FC4EE9"/>
    <w:rsid w:val="00FC50B8"/>
    <w:rsid w:val="00FC5500"/>
    <w:rsid w:val="00FC5511"/>
    <w:rsid w:val="00FC5A48"/>
    <w:rsid w:val="00FC5C9E"/>
    <w:rsid w:val="00FC5D22"/>
    <w:rsid w:val="00FC5D2D"/>
    <w:rsid w:val="00FC5EF5"/>
    <w:rsid w:val="00FC5FBE"/>
    <w:rsid w:val="00FC60DF"/>
    <w:rsid w:val="00FC64B0"/>
    <w:rsid w:val="00FC654E"/>
    <w:rsid w:val="00FC68B2"/>
    <w:rsid w:val="00FC69EF"/>
    <w:rsid w:val="00FC6C6B"/>
    <w:rsid w:val="00FC6DD4"/>
    <w:rsid w:val="00FC6E50"/>
    <w:rsid w:val="00FC6FD6"/>
    <w:rsid w:val="00FC72B5"/>
    <w:rsid w:val="00FC74D4"/>
    <w:rsid w:val="00FC787F"/>
    <w:rsid w:val="00FC7A51"/>
    <w:rsid w:val="00FC7B20"/>
    <w:rsid w:val="00FC7BD8"/>
    <w:rsid w:val="00FC7CB2"/>
    <w:rsid w:val="00FC7ED4"/>
    <w:rsid w:val="00FC7EE4"/>
    <w:rsid w:val="00FD01D6"/>
    <w:rsid w:val="00FD0314"/>
    <w:rsid w:val="00FD05E0"/>
    <w:rsid w:val="00FD0622"/>
    <w:rsid w:val="00FD08C1"/>
    <w:rsid w:val="00FD0AB4"/>
    <w:rsid w:val="00FD0CB1"/>
    <w:rsid w:val="00FD10EF"/>
    <w:rsid w:val="00FD120D"/>
    <w:rsid w:val="00FD127B"/>
    <w:rsid w:val="00FD1A53"/>
    <w:rsid w:val="00FD1BD7"/>
    <w:rsid w:val="00FD1BF5"/>
    <w:rsid w:val="00FD1E8D"/>
    <w:rsid w:val="00FD1FB2"/>
    <w:rsid w:val="00FD2245"/>
    <w:rsid w:val="00FD234E"/>
    <w:rsid w:val="00FD2531"/>
    <w:rsid w:val="00FD2619"/>
    <w:rsid w:val="00FD27DD"/>
    <w:rsid w:val="00FD2854"/>
    <w:rsid w:val="00FD2B5B"/>
    <w:rsid w:val="00FD2B8C"/>
    <w:rsid w:val="00FD2C6B"/>
    <w:rsid w:val="00FD3251"/>
    <w:rsid w:val="00FD36C7"/>
    <w:rsid w:val="00FD39C9"/>
    <w:rsid w:val="00FD3D40"/>
    <w:rsid w:val="00FD3D99"/>
    <w:rsid w:val="00FD40A1"/>
    <w:rsid w:val="00FD45B4"/>
    <w:rsid w:val="00FD4755"/>
    <w:rsid w:val="00FD47E2"/>
    <w:rsid w:val="00FD4B96"/>
    <w:rsid w:val="00FD4CA6"/>
    <w:rsid w:val="00FD4DF4"/>
    <w:rsid w:val="00FD4F29"/>
    <w:rsid w:val="00FD5099"/>
    <w:rsid w:val="00FD5414"/>
    <w:rsid w:val="00FD54C8"/>
    <w:rsid w:val="00FD5787"/>
    <w:rsid w:val="00FD57FD"/>
    <w:rsid w:val="00FD58A9"/>
    <w:rsid w:val="00FD5999"/>
    <w:rsid w:val="00FD5A03"/>
    <w:rsid w:val="00FD5B9A"/>
    <w:rsid w:val="00FD5D21"/>
    <w:rsid w:val="00FD5E06"/>
    <w:rsid w:val="00FD6012"/>
    <w:rsid w:val="00FD638E"/>
    <w:rsid w:val="00FD653F"/>
    <w:rsid w:val="00FD6617"/>
    <w:rsid w:val="00FD6896"/>
    <w:rsid w:val="00FD6AA3"/>
    <w:rsid w:val="00FD6AB3"/>
    <w:rsid w:val="00FD6B7E"/>
    <w:rsid w:val="00FD6F94"/>
    <w:rsid w:val="00FD6FB0"/>
    <w:rsid w:val="00FD6FB9"/>
    <w:rsid w:val="00FD7137"/>
    <w:rsid w:val="00FD71BC"/>
    <w:rsid w:val="00FD740D"/>
    <w:rsid w:val="00FD7427"/>
    <w:rsid w:val="00FD7731"/>
    <w:rsid w:val="00FD77B6"/>
    <w:rsid w:val="00FD788F"/>
    <w:rsid w:val="00FD7B79"/>
    <w:rsid w:val="00FD7F7F"/>
    <w:rsid w:val="00FE006A"/>
    <w:rsid w:val="00FE0191"/>
    <w:rsid w:val="00FE048E"/>
    <w:rsid w:val="00FE0526"/>
    <w:rsid w:val="00FE070F"/>
    <w:rsid w:val="00FE09C8"/>
    <w:rsid w:val="00FE0A66"/>
    <w:rsid w:val="00FE1154"/>
    <w:rsid w:val="00FE1244"/>
    <w:rsid w:val="00FE1372"/>
    <w:rsid w:val="00FE13E6"/>
    <w:rsid w:val="00FE17D8"/>
    <w:rsid w:val="00FE1B8F"/>
    <w:rsid w:val="00FE1B9E"/>
    <w:rsid w:val="00FE1EC4"/>
    <w:rsid w:val="00FE1FE4"/>
    <w:rsid w:val="00FE24E3"/>
    <w:rsid w:val="00FE2819"/>
    <w:rsid w:val="00FE2A07"/>
    <w:rsid w:val="00FE2D14"/>
    <w:rsid w:val="00FE2DFB"/>
    <w:rsid w:val="00FE2FD9"/>
    <w:rsid w:val="00FE305C"/>
    <w:rsid w:val="00FE32D9"/>
    <w:rsid w:val="00FE33E6"/>
    <w:rsid w:val="00FE3768"/>
    <w:rsid w:val="00FE3BA0"/>
    <w:rsid w:val="00FE3D6C"/>
    <w:rsid w:val="00FE3EA4"/>
    <w:rsid w:val="00FE3F7C"/>
    <w:rsid w:val="00FE3FDE"/>
    <w:rsid w:val="00FE40FA"/>
    <w:rsid w:val="00FE41DF"/>
    <w:rsid w:val="00FE4439"/>
    <w:rsid w:val="00FE44C0"/>
    <w:rsid w:val="00FE46D1"/>
    <w:rsid w:val="00FE4906"/>
    <w:rsid w:val="00FE4CC8"/>
    <w:rsid w:val="00FE50F9"/>
    <w:rsid w:val="00FE5425"/>
    <w:rsid w:val="00FE57C3"/>
    <w:rsid w:val="00FE5BCA"/>
    <w:rsid w:val="00FE5F2B"/>
    <w:rsid w:val="00FE6345"/>
    <w:rsid w:val="00FE634B"/>
    <w:rsid w:val="00FE64F5"/>
    <w:rsid w:val="00FE6887"/>
    <w:rsid w:val="00FE6913"/>
    <w:rsid w:val="00FE6D5C"/>
    <w:rsid w:val="00FE6F8D"/>
    <w:rsid w:val="00FE70B8"/>
    <w:rsid w:val="00FE70EF"/>
    <w:rsid w:val="00FE70F5"/>
    <w:rsid w:val="00FE7103"/>
    <w:rsid w:val="00FE7503"/>
    <w:rsid w:val="00FE760A"/>
    <w:rsid w:val="00FE766F"/>
    <w:rsid w:val="00FE767F"/>
    <w:rsid w:val="00FE76FC"/>
    <w:rsid w:val="00FE7777"/>
    <w:rsid w:val="00FE7BA3"/>
    <w:rsid w:val="00FE7C9C"/>
    <w:rsid w:val="00FF0394"/>
    <w:rsid w:val="00FF044D"/>
    <w:rsid w:val="00FF055C"/>
    <w:rsid w:val="00FF0721"/>
    <w:rsid w:val="00FF08D4"/>
    <w:rsid w:val="00FF0C8A"/>
    <w:rsid w:val="00FF13CE"/>
    <w:rsid w:val="00FF163B"/>
    <w:rsid w:val="00FF17F0"/>
    <w:rsid w:val="00FF1828"/>
    <w:rsid w:val="00FF1956"/>
    <w:rsid w:val="00FF1E38"/>
    <w:rsid w:val="00FF1F68"/>
    <w:rsid w:val="00FF2007"/>
    <w:rsid w:val="00FF21E9"/>
    <w:rsid w:val="00FF2483"/>
    <w:rsid w:val="00FF24F2"/>
    <w:rsid w:val="00FF251F"/>
    <w:rsid w:val="00FF26B6"/>
    <w:rsid w:val="00FF270B"/>
    <w:rsid w:val="00FF28D5"/>
    <w:rsid w:val="00FF2975"/>
    <w:rsid w:val="00FF2C26"/>
    <w:rsid w:val="00FF2D4B"/>
    <w:rsid w:val="00FF2EB0"/>
    <w:rsid w:val="00FF2EF9"/>
    <w:rsid w:val="00FF3062"/>
    <w:rsid w:val="00FF3317"/>
    <w:rsid w:val="00FF3427"/>
    <w:rsid w:val="00FF34E3"/>
    <w:rsid w:val="00FF377B"/>
    <w:rsid w:val="00FF3862"/>
    <w:rsid w:val="00FF39F1"/>
    <w:rsid w:val="00FF3B90"/>
    <w:rsid w:val="00FF3BDC"/>
    <w:rsid w:val="00FF41EE"/>
    <w:rsid w:val="00FF43DE"/>
    <w:rsid w:val="00FF46BF"/>
    <w:rsid w:val="00FF4809"/>
    <w:rsid w:val="00FF487C"/>
    <w:rsid w:val="00FF4E75"/>
    <w:rsid w:val="00FF4EAC"/>
    <w:rsid w:val="00FF5182"/>
    <w:rsid w:val="00FF55D0"/>
    <w:rsid w:val="00FF5661"/>
    <w:rsid w:val="00FF5789"/>
    <w:rsid w:val="00FF5AF7"/>
    <w:rsid w:val="00FF5E85"/>
    <w:rsid w:val="00FF5F05"/>
    <w:rsid w:val="00FF5FAE"/>
    <w:rsid w:val="00FF5FFD"/>
    <w:rsid w:val="00FF606A"/>
    <w:rsid w:val="00FF65F9"/>
    <w:rsid w:val="00FF665E"/>
    <w:rsid w:val="00FF6868"/>
    <w:rsid w:val="00FF6D42"/>
    <w:rsid w:val="00FF6ECB"/>
    <w:rsid w:val="00FF7317"/>
    <w:rsid w:val="00FF760B"/>
    <w:rsid w:val="00FF7728"/>
    <w:rsid w:val="00FF7BFB"/>
    <w:rsid w:val="00FF7C92"/>
    <w:rsid w:val="00FF7CC1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0E32990"/>
  <w15:chartTrackingRefBased/>
  <w15:docId w15:val="{449C8BAC-97D5-4C88-8172-2AA19EF4C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3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28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212CE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54A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54A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F754AA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rsid w:val="00F754AA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AC3E62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rsid w:val="00286E01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1">
    <w:name w:val="Footer Char1"/>
    <w:link w:val="Footer"/>
    <w:uiPriority w:val="99"/>
    <w:rsid w:val="00286E0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character" w:customStyle="1" w:styleId="BodyTextFirstIndentChar">
    <w:name w:val="Body Text First Indent Char"/>
    <w:link w:val="BodyTextFirstIndent"/>
    <w:rsid w:val="00F754A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754A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F754AA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F754AA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BF1E86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character" w:customStyle="1" w:styleId="BodyText3Char">
    <w:name w:val="Body Text 3 Char"/>
    <w:link w:val="BodyText3"/>
    <w:rsid w:val="00F754AA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54A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754A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rsid w:val="00F754AA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F754AA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character" w:customStyle="1" w:styleId="SignatureChar">
    <w:name w:val="Signature Char"/>
    <w:link w:val="Signature"/>
    <w:rsid w:val="00F754AA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C52CA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C52CA6"/>
    <w:rPr>
      <w:rFonts w:ascii="Angsana New" w:eastAsia="Calibri" w:hAnsi="Angsana New"/>
      <w:sz w:val="30"/>
      <w:szCs w:val="30"/>
    </w:rPr>
  </w:style>
  <w:style w:type="paragraph" w:customStyle="1" w:styleId="Default">
    <w:name w:val="Default"/>
    <w:rsid w:val="00292B9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2Char1">
    <w:name w:val="Heading 2 Char1"/>
    <w:rsid w:val="002C179A"/>
    <w:rPr>
      <w:rFonts w:ascii="Arial" w:eastAsia="Times New Roman" w:hAnsi="Arial" w:cs="Times New Roman"/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A66F7"/>
    <w:pPr>
      <w:ind w:left="720"/>
      <w:contextualSpacing/>
    </w:pPr>
    <w:rPr>
      <w:szCs w:val="22"/>
    </w:rPr>
  </w:style>
  <w:style w:type="table" w:customStyle="1" w:styleId="TableGridLight1">
    <w:name w:val="Table Grid Light1"/>
    <w:basedOn w:val="TableNormal"/>
    <w:uiPriority w:val="40"/>
    <w:rsid w:val="00286E01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erChar">
    <w:name w:val="Header Char"/>
    <w:uiPriority w:val="99"/>
    <w:locked/>
    <w:rsid w:val="005A0862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AB366C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AB366C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212CE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B212CE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Char0">
    <w:name w:val="Char0"/>
    <w:basedOn w:val="Normal"/>
    <w:rsid w:val="00F75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1Char1">
    <w:name w:val="Heading 1 Char1"/>
    <w:uiPriority w:val="99"/>
    <w:rsid w:val="003B317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B317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B317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B317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3B317C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rsid w:val="003B317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B317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B317C"/>
  </w:style>
  <w:style w:type="character" w:customStyle="1" w:styleId="BodyText2Char1">
    <w:name w:val="Body Text 2 Char1"/>
    <w:rsid w:val="003B317C"/>
    <w:rPr>
      <w:rFonts w:ascii="Book Antiqua" w:eastAsia="Times New Roman" w:hAnsi="Book Antiqua" w:cs="Times New Roman"/>
      <w:szCs w:val="22"/>
    </w:rPr>
  </w:style>
  <w:style w:type="paragraph" w:customStyle="1" w:styleId="a6">
    <w:name w:val="ลบ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3B317C"/>
    <w:rPr>
      <w:rFonts w:ascii="Times New Roman" w:eastAsia="Times New Roman" w:hAnsi="Times New Roman"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B317C"/>
    <w:rPr>
      <w:rFonts w:eastAsia="Times New Roman" w:cs="EucrosiaUPC"/>
      <w:sz w:val="30"/>
      <w:szCs w:val="30"/>
    </w:rPr>
  </w:style>
  <w:style w:type="character" w:customStyle="1" w:styleId="BodyTextIndent2Char">
    <w:name w:val="Body Text Indent 2 Char"/>
    <w:rsid w:val="003B317C"/>
    <w:rPr>
      <w:rFonts w:ascii="Arial" w:hAnsi="Arial"/>
      <w:sz w:val="18"/>
      <w:szCs w:val="22"/>
    </w:rPr>
  </w:style>
  <w:style w:type="character" w:customStyle="1" w:styleId="SignatureChar1">
    <w:name w:val="Signature Char1"/>
    <w:rsid w:val="003B317C"/>
    <w:rPr>
      <w:rFonts w:ascii="Arial" w:eastAsia="Times New Roman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B317C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3B317C"/>
    <w:pPr>
      <w:spacing w:after="0"/>
    </w:pPr>
  </w:style>
  <w:style w:type="paragraph" w:customStyle="1" w:styleId="acctindent">
    <w:name w:val="acct indent"/>
    <w:aliases w:val="ai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B317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317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B317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B317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B317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B317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B317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B317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3B317C"/>
    <w:pPr>
      <w:spacing w:after="0"/>
    </w:pPr>
  </w:style>
  <w:style w:type="paragraph" w:customStyle="1" w:styleId="List1a">
    <w:name w:val="List 1a"/>
    <w:aliases w:val="1a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3B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3B317C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B317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B317C"/>
    <w:rPr>
      <w:rFonts w:eastAsia="Times New Roman" w:cs="Times New Roman"/>
    </w:rPr>
  </w:style>
  <w:style w:type="paragraph" w:customStyle="1" w:styleId="zreportaddinfo">
    <w:name w:val="zreport addinfo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B317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B317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B317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B317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B317C"/>
    <w:rPr>
      <w:b/>
      <w:bCs/>
    </w:rPr>
  </w:style>
  <w:style w:type="paragraph" w:customStyle="1" w:styleId="nineptbodytext">
    <w:name w:val="nine pt body text"/>
    <w:aliases w:val="9bt"/>
    <w:basedOn w:val="nineptnormal"/>
    <w:rsid w:val="003B317C"/>
    <w:pPr>
      <w:spacing w:after="220"/>
    </w:pPr>
  </w:style>
  <w:style w:type="paragraph" w:customStyle="1" w:styleId="nineptnormal">
    <w:name w:val="nine pt normal"/>
    <w:aliases w:val="9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B317C"/>
    <w:pPr>
      <w:jc w:val="center"/>
    </w:pPr>
  </w:style>
  <w:style w:type="paragraph" w:customStyle="1" w:styleId="heading">
    <w:name w:val="heading"/>
    <w:aliases w:val="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B317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B317C"/>
  </w:style>
  <w:style w:type="paragraph" w:customStyle="1" w:styleId="nineptheadingcentredbold">
    <w:name w:val="nine pt heading centred bold"/>
    <w:aliases w:val="9hc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B317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B317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B317C"/>
    <w:rPr>
      <w:b/>
    </w:rPr>
  </w:style>
  <w:style w:type="paragraph" w:customStyle="1" w:styleId="nineptcolumntab1">
    <w:name w:val="nine pt column tab1"/>
    <w:aliases w:val="a91"/>
    <w:basedOn w:val="nineptnormal"/>
    <w:rsid w:val="003B317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B317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B317C"/>
    <w:pPr>
      <w:jc w:val="center"/>
    </w:pPr>
  </w:style>
  <w:style w:type="paragraph" w:customStyle="1" w:styleId="Normalheading">
    <w:name w:val="Normal heading"/>
    <w:aliases w:val="nh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B317C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B317C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B317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B317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B317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B317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B317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B317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B317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B317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B317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B317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3B317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B317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3B317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B317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B317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B317C"/>
    <w:pPr>
      <w:spacing w:after="0"/>
    </w:pPr>
  </w:style>
  <w:style w:type="paragraph" w:customStyle="1" w:styleId="smallreturn">
    <w:name w:val="small return"/>
    <w:aliases w:val="sr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B317C"/>
    <w:pPr>
      <w:spacing w:after="0"/>
    </w:pPr>
  </w:style>
  <w:style w:type="paragraph" w:customStyle="1" w:styleId="headingbolditalic">
    <w:name w:val="heading bold italic"/>
    <w:aliases w:val="hbi"/>
    <w:basedOn w:val="heading"/>
    <w:rsid w:val="003B317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B317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B317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B317C"/>
    <w:pPr>
      <w:spacing w:after="0"/>
    </w:pPr>
  </w:style>
  <w:style w:type="paragraph" w:customStyle="1" w:styleId="blockbullet">
    <w:name w:val="block bullet"/>
    <w:aliases w:val="bb"/>
    <w:basedOn w:val="block"/>
    <w:rsid w:val="003B317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B317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B317C"/>
    <w:pPr>
      <w:spacing w:after="0"/>
    </w:pPr>
  </w:style>
  <w:style w:type="paragraph" w:customStyle="1" w:styleId="eightptnormal">
    <w:name w:val="eight pt normal"/>
    <w:aliases w:val="8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B317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B317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B317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B317C"/>
    <w:rPr>
      <w:b/>
      <w:bCs/>
    </w:rPr>
  </w:style>
  <w:style w:type="paragraph" w:customStyle="1" w:styleId="eightptbodytext">
    <w:name w:val="eight pt body text"/>
    <w:aliases w:val="8bt"/>
    <w:basedOn w:val="eightptnormal"/>
    <w:rsid w:val="003B317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B317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B317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B317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B317C"/>
    <w:pPr>
      <w:spacing w:after="0"/>
    </w:pPr>
  </w:style>
  <w:style w:type="paragraph" w:customStyle="1" w:styleId="eightptblock">
    <w:name w:val="eight pt block"/>
    <w:aliases w:val="8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B317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B317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B317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B317C"/>
    <w:pPr>
      <w:spacing w:after="0"/>
    </w:pPr>
  </w:style>
  <w:style w:type="paragraph" w:customStyle="1" w:styleId="blockindent">
    <w:name w:val="block indent"/>
    <w:aliases w:val="bi"/>
    <w:basedOn w:val="block"/>
    <w:rsid w:val="003B317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3B317C"/>
    <w:pPr>
      <w:jc w:val="center"/>
    </w:pPr>
  </w:style>
  <w:style w:type="paragraph" w:customStyle="1" w:styleId="nineptcol">
    <w:name w:val="nine pt %col"/>
    <w:aliases w:val="9%"/>
    <w:basedOn w:val="nineptnormal"/>
    <w:rsid w:val="003B317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B317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B317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B317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B317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B317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B317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B317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B317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B317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B317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B317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B317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B317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B317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B317C"/>
    <w:pPr>
      <w:spacing w:after="80"/>
    </w:pPr>
  </w:style>
  <w:style w:type="paragraph" w:customStyle="1" w:styleId="nineptratecol">
    <w:name w:val="nine pt rate col"/>
    <w:aliases w:val="a9r"/>
    <w:basedOn w:val="nineptnormal"/>
    <w:rsid w:val="003B317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B317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B317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B317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B317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B317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B317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B317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B317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B317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B317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B317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3B317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B317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B317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B317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B317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B317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B317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B317C"/>
    <w:pPr>
      <w:spacing w:after="80"/>
    </w:pPr>
  </w:style>
  <w:style w:type="paragraph" w:customStyle="1" w:styleId="blockbullet2">
    <w:name w:val="block bullet 2"/>
    <w:aliases w:val="bb2"/>
    <w:basedOn w:val="BodyText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B317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B317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B317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B317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B317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B317C"/>
    <w:rPr>
      <w:sz w:val="29"/>
      <w:szCs w:val="29"/>
    </w:rPr>
  </w:style>
  <w:style w:type="character" w:customStyle="1" w:styleId="shorttext">
    <w:name w:val="short_text"/>
    <w:rsid w:val="003B317C"/>
  </w:style>
  <w:style w:type="paragraph" w:styleId="PlainText">
    <w:name w:val="Plain Text"/>
    <w:basedOn w:val="Normal"/>
    <w:link w:val="PlainTextChar"/>
    <w:uiPriority w:val="99"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B317C"/>
    <w:rPr>
      <w:rFonts w:ascii="Consolas" w:eastAsia="Times New Roman" w:hAnsi="Consolas"/>
      <w:sz w:val="21"/>
      <w:szCs w:val="26"/>
    </w:rPr>
  </w:style>
  <w:style w:type="character" w:customStyle="1" w:styleId="FooterChar">
    <w:name w:val="Footer Char"/>
    <w:uiPriority w:val="99"/>
    <w:locked/>
    <w:rsid w:val="003B317C"/>
    <w:rPr>
      <w:rFonts w:ascii="Arial" w:hAnsi="Arial" w:cs="Times New Roman"/>
      <w:sz w:val="18"/>
      <w:szCs w:val="18"/>
    </w:rPr>
  </w:style>
  <w:style w:type="character" w:customStyle="1" w:styleId="hps">
    <w:name w:val="hps"/>
    <w:rsid w:val="003B317C"/>
    <w:rPr>
      <w:rFonts w:cs="Times New Roman"/>
    </w:rPr>
  </w:style>
  <w:style w:type="character" w:customStyle="1" w:styleId="gt-icon-text1">
    <w:name w:val="gt-icon-text1"/>
    <w:rsid w:val="003B317C"/>
    <w:rPr>
      <w:rFonts w:cs="Times New Roman"/>
    </w:rPr>
  </w:style>
  <w:style w:type="character" w:customStyle="1" w:styleId="longtext">
    <w:name w:val="long_text"/>
    <w:rsid w:val="003B317C"/>
    <w:rPr>
      <w:rFonts w:cs="Times New Roman"/>
    </w:rPr>
  </w:style>
  <w:style w:type="character" w:customStyle="1" w:styleId="CharChar22">
    <w:name w:val="Char Char22"/>
    <w:rsid w:val="003B317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B317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B317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B317C"/>
  </w:style>
  <w:style w:type="character" w:styleId="Emphasis">
    <w:name w:val="Emphasis"/>
    <w:uiPriority w:val="20"/>
    <w:qFormat/>
    <w:rsid w:val="003B317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3B317C"/>
  </w:style>
  <w:style w:type="character" w:styleId="Hyperlink">
    <w:name w:val="Hyperlink"/>
    <w:uiPriority w:val="99"/>
    <w:unhideWhenUsed/>
    <w:rsid w:val="003B317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B317C"/>
    <w:rPr>
      <w:color w:val="4D90F0"/>
    </w:rPr>
  </w:style>
  <w:style w:type="paragraph" w:styleId="NormalWeb">
    <w:name w:val="Normal (Web)"/>
    <w:basedOn w:val="Normal"/>
    <w:uiPriority w:val="99"/>
    <w:unhideWhenUsed/>
    <w:rsid w:val="003B31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B317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317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90E18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4447F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Revision">
    <w:name w:val="Revision"/>
    <w:hidden/>
    <w:uiPriority w:val="99"/>
    <w:semiHidden/>
    <w:rsid w:val="00D35F13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0A00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DF58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Char00">
    <w:name w:val="Char00"/>
    <w:basedOn w:val="Normal"/>
    <w:rsid w:val="00B233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">
    <w:name w:val="Char000"/>
    <w:basedOn w:val="Normal"/>
    <w:rsid w:val="002102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000">
    <w:name w:val="Char0000"/>
    <w:basedOn w:val="Normal"/>
    <w:rsid w:val="00C902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073190-E559-4933-84B6-ADDBD0E7D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89ED8B-BBE9-4DA1-9CD4-139C1D9BB5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01206B-FDAB-439F-8F0D-41729AF6B8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2875</TotalTime>
  <Pages>9</Pages>
  <Words>3082</Words>
  <Characters>12086</Characters>
  <Application>Microsoft Office Word</Application>
  <DocSecurity>0</DocSecurity>
  <Lines>268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dc:description/>
  <cp:lastModifiedBy>Kornsiri, Chongaksorn</cp:lastModifiedBy>
  <cp:revision>406</cp:revision>
  <cp:lastPrinted>2026-02-19T10:47:00Z</cp:lastPrinted>
  <dcterms:created xsi:type="dcterms:W3CDTF">2023-02-16T16:08:00Z</dcterms:created>
  <dcterms:modified xsi:type="dcterms:W3CDTF">2026-02-25T02:26:00Z</dcterms:modified>
</cp:coreProperties>
</file>