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03748B" w14:paraId="75FE8518" w14:textId="77777777" w:rsidTr="00D40E5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89738079"/>
            <w:r w:rsidRPr="0003748B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bookmarkEnd w:id="0"/>
      <w:tr w:rsidR="00CA76C3" w:rsidRPr="0003748B" w14:paraId="54248525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37E08A8" w14:textId="7EE0290E" w:rsidR="00CA76C3" w:rsidRPr="0003748B" w:rsidRDefault="00B955E7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03748B" w14:paraId="43C9755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814BFF3" w14:textId="2D7AA890" w:rsidR="00CA76C3" w:rsidRPr="0003748B" w:rsidRDefault="00B955E7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03748B" w14:paraId="46FC7146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006A7D6" w14:textId="5060DE25" w:rsidR="00D07EBD" w:rsidRPr="0003748B" w:rsidRDefault="00B955E7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03748B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F014FD2" w:rsidR="00D07EBD" w:rsidRPr="0003748B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606DA3"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1670EA" w:rsidRPr="0003748B" w14:paraId="24CF9CFF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C93C8F6" w14:textId="4643E7B0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C916B32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1CA313B" w14:textId="012E744D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670EA" w:rsidRPr="0003748B" w14:paraId="3E0FD0D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393428BE" w14:textId="306F832B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10BE0B6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B857DE" w14:textId="52E8F580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670EA" w:rsidRPr="0003748B" w14:paraId="7946AAB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D92532F" w14:textId="3D8BC89B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18E1A39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170F67C8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ลูกหนี้การค้าและอื่นๆ</w:t>
            </w:r>
          </w:p>
        </w:tc>
      </w:tr>
      <w:tr w:rsidR="001670EA" w:rsidRPr="0003748B" w14:paraId="77B4197C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7101DE7" w14:textId="1CC29509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57DE4B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237F368A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1670EA" w:rsidRPr="0003748B" w14:paraId="3889742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342B21E" w14:textId="4072F291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B7FD58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03EA55FA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670EA" w:rsidRPr="0003748B" w14:paraId="6DAC21C8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0C3962C5" w14:textId="4D0CC7E0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08EE34E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6F509D00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670EA" w:rsidRPr="0003748B" w14:paraId="00D5BF9A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F98EED0" w14:textId="6330C0F0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90E96D4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680238A8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1670EA" w:rsidRPr="0003748B" w14:paraId="64CDFCED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32430B8" w14:textId="151A2E0C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E6DB80B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33A4C66B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670EA" w:rsidRPr="0003748B" w14:paraId="74C543A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D6CFE04" w14:textId="6E657C93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959CB33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5B4CC4CB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70EA" w:rsidRPr="0003748B" w14:paraId="3ABFDF6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EC05287" w14:textId="2D95E0FD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32AD331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50C9B3ED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70EA" w:rsidRPr="0003748B" w14:paraId="72E234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DE94661" w14:textId="56CE7710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93DF5A5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5933B84D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670EA" w:rsidRPr="0003748B" w14:paraId="525E8B3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AF53DD4" w14:textId="2D26F874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5D51E85F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140C97EC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670EA" w:rsidRPr="0003748B" w14:paraId="058C829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0109CC6" w14:textId="109C0353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85B03D6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25706928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670EA" w:rsidRPr="0003748B" w14:paraId="13D9958C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A7A1026" w14:textId="6CA2EC41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37CA7E56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7B80D71E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670EA" w:rsidRPr="0003748B" w14:paraId="53B1B9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D4ACFA3" w14:textId="1E4D3739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A0C6765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3057D92E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1670EA" w:rsidRPr="0003748B" w14:paraId="744D6D26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4168B62" w14:textId="76196F34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4FEE1B3F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353373EE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670EA" w:rsidRPr="0003748B" w14:paraId="6B417BF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96150B3" w14:textId="44A11B68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561D3A6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11F35079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670EA" w:rsidRPr="0003748B" w14:paraId="4BCD08E1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A3C9994" w14:textId="23916042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1DC921E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3E62F1B9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70EA" w:rsidRPr="0003748B" w14:paraId="3ACA2DC2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3DA863E" w14:textId="3161EE79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15CBE95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74E00FC9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70EA" w:rsidRPr="0003748B" w14:paraId="71BCDA6B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94A49E2" w14:textId="11BF864B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2015E36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3BF3BE2E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670EA" w:rsidRPr="0003748B" w14:paraId="79F03D6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5143860" w14:textId="11B28DD6" w:rsidR="001670EA" w:rsidRPr="0003748B" w:rsidRDefault="00B955E7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55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23C39E4F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10D3CB5F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42D11" w:rsidRPr="0003748B" w14:paraId="6AE0FEAF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0719F06" w14:textId="69DB6EBA" w:rsidR="00542D11" w:rsidRPr="0003748B" w:rsidRDefault="00542D11" w:rsidP="00542D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1EE589B" w14:textId="77777777" w:rsidR="00542D11" w:rsidRPr="0003748B" w:rsidRDefault="00542D11" w:rsidP="00542D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2233C358" w:rsidR="00542D11" w:rsidRPr="0003748B" w:rsidRDefault="00542D11" w:rsidP="00542D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3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670EA" w:rsidRPr="0003748B" w14:paraId="60D6E0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4975FEE" w14:textId="7D709CA1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481E14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52CA7A18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670EA" w:rsidRPr="0003748B" w14:paraId="266F7DB9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E5FC5BF" w14:textId="6435BCCE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31FFBD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3CBAD019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670EA" w:rsidRPr="0003748B" w14:paraId="44CE1249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E36E259" w14:textId="7C990F76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963664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65CE1FB4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670EA" w:rsidRPr="0003748B" w14:paraId="7C064208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0144D59A" w14:textId="16F31FE6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C31F94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09F582C" w14:textId="2FA32751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670EA" w:rsidRPr="0003748B" w14:paraId="2C39DDC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30A058EE" w14:textId="081B821D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807735" w14:textId="77777777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2128099F" w:rsidR="001670EA" w:rsidRPr="0003748B" w:rsidRDefault="001670EA" w:rsidP="00167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05121F2E" w14:textId="5041706D" w:rsidR="001924CD" w:rsidRPr="0003748B" w:rsidRDefault="00A35291" w:rsidP="00392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/>
          <w:sz w:val="30"/>
          <w:szCs w:val="30"/>
          <w:cs/>
        </w:rPr>
        <w:br w:type="page"/>
      </w:r>
      <w:r w:rsidR="001924CD" w:rsidRPr="0003748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7C587C3" w14:textId="567DD4FD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E97168" w:rsidRPr="0003748B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E97168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="00B955E7" w:rsidRPr="00B955E7">
        <w:rPr>
          <w:rFonts w:ascii="Angsana New" w:hAnsi="Angsana New"/>
          <w:sz w:val="30"/>
          <w:szCs w:val="30"/>
        </w:rPr>
        <w:t>5</w:t>
      </w:r>
      <w:r w:rsidR="008F2F2D" w:rsidRPr="0003748B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9</w:t>
      </w:r>
    </w:p>
    <w:p w14:paraId="4FF62CD0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22213C3" w14:textId="77777777" w:rsidR="001924CD" w:rsidRPr="0003748B" w:rsidRDefault="001924CD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t>ข้อมูลทั่วไป</w:t>
      </w:r>
    </w:p>
    <w:p w14:paraId="605CDE6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65CD08F5" w14:textId="7995E4D3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บริษัท ล็อกซเล่ย์ จำกัด </w:t>
      </w: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มหาชน</w:t>
      </w:r>
      <w:r w:rsidRPr="0003748B">
        <w:rPr>
          <w:rFonts w:ascii="Angsana New" w:hAnsi="Angsana New" w:hint="cs"/>
          <w:sz w:val="30"/>
          <w:szCs w:val="30"/>
        </w:rPr>
        <w:t>) “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” </w:t>
      </w:r>
      <w:r w:rsidRPr="0003748B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FB5823" w:rsidRPr="0003748B">
        <w:rPr>
          <w:rFonts w:ascii="Angsana New" w:hAnsi="Angsana New" w:hint="cs"/>
          <w:sz w:val="30"/>
          <w:szCs w:val="30"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FB5823" w:rsidRPr="0003748B">
        <w:rPr>
          <w:rFonts w:ascii="Angsana New" w:hAnsi="Angsana New" w:hint="cs"/>
          <w:sz w:val="30"/>
          <w:szCs w:val="30"/>
          <w:cs/>
        </w:rPr>
        <w:br/>
        <w:t>ตลาดหลักทรัพย์แห่งประเทศไทยเมื่อ</w:t>
      </w:r>
      <w:r w:rsidR="009067BD" w:rsidRPr="0003748B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="00B955E7" w:rsidRPr="00B955E7">
        <w:rPr>
          <w:rFonts w:ascii="Angsana New" w:hAnsi="Angsana New" w:hint="cs"/>
          <w:sz w:val="30"/>
          <w:szCs w:val="30"/>
        </w:rPr>
        <w:t>2537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>โดย</w:t>
      </w:r>
      <w:r w:rsidRPr="0003748B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FB5823" w:rsidRPr="0003748B">
        <w:rPr>
          <w:rFonts w:ascii="Angsana New" w:hAnsi="Angsana New" w:hint="cs"/>
          <w:sz w:val="30"/>
          <w:szCs w:val="30"/>
          <w:cs/>
        </w:rPr>
        <w:t>ของบริษัท</w:t>
      </w:r>
      <w:r w:rsidRPr="0003748B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B955E7" w:rsidRPr="00B955E7">
        <w:rPr>
          <w:rFonts w:ascii="Angsana New" w:hAnsi="Angsana New" w:hint="cs"/>
          <w:sz w:val="30"/>
          <w:szCs w:val="30"/>
        </w:rPr>
        <w:t>102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9067BD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B955E7" w:rsidRPr="00B955E7">
        <w:rPr>
          <w:rFonts w:ascii="Angsana New" w:hAnsi="Angsana New" w:hint="cs"/>
          <w:sz w:val="30"/>
          <w:szCs w:val="30"/>
        </w:rPr>
        <w:t>10110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ประเทศไทย</w:t>
      </w:r>
    </w:p>
    <w:p w14:paraId="05DD7C4B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F60232" w14:textId="6E43315B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3748B">
        <w:rPr>
          <w:rFonts w:ascii="Angsana New" w:hAnsi="Angsana New" w:hint="cs"/>
          <w:spacing w:val="-6"/>
          <w:sz w:val="30"/>
          <w:szCs w:val="30"/>
          <w:cs/>
        </w:rPr>
        <w:t>ผู้ถือหุ้นรายใหญ่ในระหว่างปี</w:t>
      </w:r>
      <w:r w:rsidR="0079525B" w:rsidRPr="0003748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>ได้แก่ บริษัท เอกภาวี</w:t>
      </w:r>
      <w:r w:rsidRPr="0003748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 xml:space="preserve">จำกัด (ถือหุ้นร้อยละ </w:t>
      </w:r>
      <w:r w:rsidR="00B955E7" w:rsidRPr="00B955E7">
        <w:rPr>
          <w:rFonts w:ascii="Angsana New" w:hAnsi="Angsana New" w:hint="cs"/>
          <w:spacing w:val="-6"/>
          <w:sz w:val="30"/>
          <w:szCs w:val="30"/>
        </w:rPr>
        <w:t>2</w:t>
      </w:r>
      <w:r w:rsidR="00B955E7" w:rsidRPr="00B955E7">
        <w:rPr>
          <w:rFonts w:ascii="Angsana New" w:hAnsi="Angsana New"/>
          <w:spacing w:val="-6"/>
          <w:sz w:val="30"/>
          <w:szCs w:val="30"/>
        </w:rPr>
        <w:t>8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4BA7C125" w14:textId="22F90221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03748B">
        <w:rPr>
          <w:rFonts w:ascii="Angsana New" w:hAnsi="Angsana New" w:hint="cs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03748B">
        <w:rPr>
          <w:rFonts w:ascii="Angsana New" w:hAnsi="Angsana New" w:hint="cs"/>
          <w:sz w:val="30"/>
          <w:szCs w:val="30"/>
          <w:cs/>
        </w:rPr>
        <w:t>และระบบอื่นๆ พร้อมติดตั้ง</w:t>
      </w:r>
      <w:r w:rsidR="00A3198D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บริษัทย่อยดำเนินธุรกิจหลักในด้านการซื้อมาขายไป การขายและให้บริการ</w:t>
      </w:r>
      <w:r w:rsidR="002D56C8" w:rsidRPr="0003748B">
        <w:rPr>
          <w:rFonts w:ascii="Angsana New" w:hAnsi="Angsana New" w:hint="cs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03748B">
        <w:rPr>
          <w:rFonts w:ascii="Angsana New" w:hAnsi="Angsana New" w:hint="cs"/>
          <w:sz w:val="30"/>
          <w:szCs w:val="30"/>
          <w:cs/>
        </w:rPr>
        <w:t xml:space="preserve">ธุรกิจบริการด้านอาหาร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และการให้บริการอื่นๆ </w:t>
      </w:r>
      <w:r w:rsidR="00FB5823" w:rsidRPr="0003748B">
        <w:rPr>
          <w:rFonts w:ascii="Angsana New" w:hAnsi="Angsana New" w:hint="cs"/>
          <w:sz w:val="30"/>
          <w:szCs w:val="30"/>
          <w:cs/>
        </w:rPr>
        <w:t>โดย</w:t>
      </w:r>
      <w:r w:rsidRPr="0003748B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="002D56C8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ณ</w:t>
      </w:r>
      <w:r w:rsidR="002D56C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8E5708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="00B955E7" w:rsidRPr="00B955E7">
        <w:rPr>
          <w:rFonts w:ascii="Angsana New" w:hAnsi="Angsana New"/>
          <w:sz w:val="30"/>
          <w:szCs w:val="30"/>
        </w:rPr>
        <w:t>0</w:t>
      </w:r>
    </w:p>
    <w:p w14:paraId="7DA99203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6D537AAB" w14:textId="77777777" w:rsidR="001924CD" w:rsidRPr="0003748B" w:rsidRDefault="001924CD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เกณฑ์การจัดทำงบการเงิน</w:t>
      </w:r>
    </w:p>
    <w:p w14:paraId="08162ED8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5647ECF" w14:textId="0715F980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72C37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D18C5" w:rsidRPr="0003748B">
        <w:rPr>
          <w:rFonts w:ascii="Angsana New" w:eastAsia="MS Mincho" w:hAnsi="Angsana New" w:hint="cs"/>
          <w:sz w:val="30"/>
          <w:szCs w:val="30"/>
          <w:lang w:val="en-GB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E70A00" w:rsidRPr="0003748B">
        <w:rPr>
          <w:rFonts w:ascii="Angsana New" w:hAnsi="Angsana New" w:hint="cs"/>
          <w:sz w:val="30"/>
          <w:szCs w:val="30"/>
          <w:cs/>
        </w:rPr>
        <w:t>นำเสนอ</w:t>
      </w:r>
      <w:r w:rsidRPr="0003748B">
        <w:rPr>
          <w:rFonts w:ascii="Angsana New" w:hAnsi="Angsana New" w:hint="cs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="0079525B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7C69133" w14:textId="77777777" w:rsidR="00CD18C5" w:rsidRPr="0003748B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0631BCE4" w14:textId="04C17E16" w:rsidR="00CD18C5" w:rsidRPr="0003748B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="00261C7F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6A9BD35" w14:textId="3CACE2F7" w:rsidR="001924CD" w:rsidRPr="0003748B" w:rsidRDefault="0098777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cs/>
        </w:rPr>
        <w:br w:type="page"/>
      </w:r>
      <w:r w:rsidR="001924CD" w:rsidRPr="0003748B">
        <w:rPr>
          <w:rFonts w:hint="cs"/>
          <w:b/>
          <w:bCs/>
          <w:cs/>
        </w:rPr>
        <w:lastRenderedPageBreak/>
        <w:t>นโยบายการบัญชีที่</w:t>
      </w:r>
      <w:r w:rsidR="000E0E5C" w:rsidRPr="0003748B">
        <w:rPr>
          <w:rFonts w:hint="cs"/>
          <w:b/>
          <w:bCs/>
          <w:cs/>
          <w:lang w:val="en-US"/>
        </w:rPr>
        <w:t>มีสาระ</w:t>
      </w:r>
      <w:r w:rsidR="001924CD" w:rsidRPr="0003748B">
        <w:rPr>
          <w:rFonts w:hint="cs"/>
          <w:b/>
          <w:bCs/>
          <w:cs/>
        </w:rPr>
        <w:t xml:space="preserve">สำคัญ </w:t>
      </w:r>
    </w:p>
    <w:p w14:paraId="28CC699B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4FC207F" w14:textId="484D2B6D" w:rsidR="001924CD" w:rsidRPr="0003748B" w:rsidRDefault="001924CD" w:rsidP="00FE3F8B">
      <w:pPr>
        <w:pStyle w:val="AccPolicyalternative"/>
        <w:ind w:right="0"/>
      </w:pPr>
      <w:r w:rsidRPr="0003748B">
        <w:rPr>
          <w:rFonts w:hint="cs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77830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5EEA63AE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03748B" w:rsidRDefault="001924CD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30487853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 w:eastAsia="th-TH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03748B">
        <w:rPr>
          <w:rFonts w:ascii="Angsana New" w:eastAsia="MS Mincho" w:hAnsi="Angsana New" w:hint="cs"/>
          <w:sz w:val="30"/>
          <w:szCs w:val="30"/>
          <w:cs/>
          <w:lang w:eastAsia="th-TH"/>
        </w:rPr>
        <w:t>และ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บริษัทย่อย</w:t>
      </w:r>
      <w:r w:rsidR="004C4D75"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(รวมกันเรียกว่า 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>“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>”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)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03748B" w:rsidRDefault="00AC5702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CAA7850" w14:textId="11C58298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88854C9" w14:textId="77777777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4"/>
          <w:szCs w:val="24"/>
          <w:lang w:val="en-GB"/>
        </w:rPr>
      </w:pPr>
    </w:p>
    <w:p w14:paraId="79C84B30" w14:textId="08665B59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</w:t>
      </w:r>
      <w:r w:rsidR="005078F2" w:rsidRPr="0003748B">
        <w:rPr>
          <w:rFonts w:ascii="Angsana New" w:hAnsi="Angsana New" w:hint="cs"/>
          <w:sz w:val="30"/>
          <w:szCs w:val="30"/>
          <w:cs/>
        </w:rPr>
        <w:t>สุทธิที่ระบุได้</w:t>
      </w:r>
      <w:r w:rsidRPr="0003748B">
        <w:rPr>
          <w:rFonts w:ascii="Angsana New" w:hAnsi="Angsana New" w:hint="cs"/>
          <w:sz w:val="30"/>
          <w:szCs w:val="30"/>
          <w:cs/>
        </w:rPr>
        <w:t>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7C213E33" w14:textId="77777777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8"/>
          <w:szCs w:val="28"/>
          <w:lang w:val="en-GB"/>
        </w:rPr>
      </w:pPr>
    </w:p>
    <w:p w14:paraId="0A8537FD" w14:textId="79DE4F18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3748B">
        <w:rPr>
          <w:rFonts w:ascii="Angsana New" w:eastAsia="MS Mincho" w:hAnsi="Angsana New" w:hint="cs"/>
          <w:sz w:val="30"/>
          <w:szCs w:val="30"/>
          <w:cs/>
        </w:rPr>
        <w:t>ผล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2EEB50" w14:textId="41063BBF" w:rsidR="00836E1F" w:rsidRPr="0003748B" w:rsidRDefault="00836E1F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D4DADB7" w14:textId="49D62393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1F9937" w14:textId="77777777" w:rsidR="00705B54" w:rsidRPr="0003748B" w:rsidRDefault="00705B54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A748C13" w14:textId="77777777" w:rsidR="00654BD4" w:rsidRPr="0003748B" w:rsidRDefault="00705B54" w:rsidP="00654B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บริษัทร่วมและการร่วมค้า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ในงบการเงินรวมด้วย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เงินปันผล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</w:t>
      </w:r>
      <w:r w:rsidRPr="0003748B">
        <w:rPr>
          <w:rFonts w:ascii="Angsana New" w:hAnsi="Angsana New" w:hint="cs"/>
          <w:sz w:val="30"/>
          <w:szCs w:val="30"/>
          <w:cs/>
        </w:rPr>
        <w:t>ลง</w:t>
      </w:r>
    </w:p>
    <w:p w14:paraId="1F690597" w14:textId="4EA6A77F" w:rsidR="00705B54" w:rsidRPr="0003748B" w:rsidRDefault="00705B54" w:rsidP="00654BD4">
      <w:pPr>
        <w:pStyle w:val="BodyText"/>
        <w:spacing w:after="0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0D390DC" w14:textId="77777777" w:rsidR="00705B54" w:rsidRPr="0003748B" w:rsidRDefault="00705B54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EFFA3C" w14:textId="35575205" w:rsidR="009A6453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03748B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การรวมธุรกิจ</w:t>
      </w:r>
      <w:r w:rsidRPr="0003748B">
        <w:rPr>
          <w:rFonts w:ascii="Angsana New" w:eastAsia="MS Mincho" w:hAnsi="Angsana New" w:hint="cs"/>
          <w:i/>
          <w:iCs/>
          <w:sz w:val="30"/>
          <w:szCs w:val="30"/>
        </w:rPr>
        <w:t xml:space="preserve"> </w:t>
      </w:r>
    </w:p>
    <w:p w14:paraId="49B571D6" w14:textId="02646489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152AB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8B67B5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8B67B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โดยวันที่ซื้อกิจการคือวันที่อำนาจในการควบคุมนั้นได้ถูกโอนมาให้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="005E4EEB"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="008B67B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  <w:r w:rsidR="00312883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</w:p>
    <w:p w14:paraId="60719371" w14:textId="00322E53" w:rsidR="005E4EEB" w:rsidRPr="0003748B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027C939" w14:textId="42D0F14B" w:rsidR="005E4EEB" w:rsidRPr="0003748B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บริษัทเลือกใช้วิธีการทดสอบการกระจุกตัว (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concentration test)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0DD03D2" w14:textId="77777777" w:rsidR="001924CD" w:rsidRPr="0003748B" w:rsidRDefault="001924CD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387CED" w14:textId="171D24DD" w:rsidR="001924CD" w:rsidRPr="0003748B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ค่าความนิยม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344B9C" w:rsidRPr="0003748B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สุทธิของสินทรัพย์ที่ระบุได้ที่ได้มาและหนี้สินที่รับมาซึ่งวัดมูลค่า ณ วันที่ซื้อ</w:t>
      </w:r>
      <w:r w:rsidR="009D5EBE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9D5EBE" w:rsidRPr="0003748B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03748B" w:rsidRDefault="001924CD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B276A8" w14:textId="6C3EFFEC" w:rsidR="001924CD" w:rsidRPr="0003748B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สิ่งตอบแทนที่โอนให้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รวมถึง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สินทรัพย์ที่โอนไป หนี้สินที่กลุ่มบริษัท</w:t>
      </w:r>
      <w:r w:rsidR="001924CD" w:rsidRPr="0003748B">
        <w:rPr>
          <w:rFonts w:ascii="Angsana New" w:eastAsia="MS Mincho" w:hAnsi="Angsana New" w:hint="cs"/>
          <w:sz w:val="30"/>
          <w:szCs w:val="30"/>
        </w:rPr>
        <w:t>/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บริษัทก่อขึ้นเพื่อจ่ายชำระให้แก่เจ้าของเดิม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หนี้สินที่อาจเกิดขึ้น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และส่วนได้เสียในส่วนของเจ้าของที่ออกโดยกลุ่มบริษัท</w:t>
      </w:r>
      <w:r w:rsidR="001924CD" w:rsidRPr="0003748B">
        <w:rPr>
          <w:rFonts w:ascii="Angsana New" w:eastAsia="MS Mincho" w:hAnsi="Angsana New" w:hint="cs"/>
          <w:sz w:val="30"/>
          <w:szCs w:val="30"/>
        </w:rPr>
        <w:t>/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</w:p>
    <w:p w14:paraId="31C69A4F" w14:textId="77777777" w:rsidR="00344B9C" w:rsidRPr="0003748B" w:rsidRDefault="00344B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560E7F80" w14:textId="6E52CF2E" w:rsidR="00C46D6A" w:rsidRPr="0003748B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1206A1" w:rsidRPr="0003748B">
        <w:rPr>
          <w:rFonts w:ascii="Angsana New" w:eastAsia="MS Mincho" w:hAnsi="Angsana New"/>
          <w:sz w:val="30"/>
          <w:szCs w:val="30"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053E268C" w14:textId="77777777" w:rsidR="00A47469" w:rsidRPr="0003748B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3C59828E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114B97" w14:textId="51F6F3DE" w:rsidR="00E627D1" w:rsidRPr="0003748B" w:rsidRDefault="00E627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6C87FCC5" w14:textId="18454428" w:rsidR="00C7746E" w:rsidRPr="0003748B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034B1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หรือกำไรขาดทุนเบ็ดเสร็จอื่น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</w:t>
      </w:r>
      <w:r w:rsidR="00034B1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รับรู้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เสมือนว่าได้ขายเงินลงทุนดังกล่าวออกไป</w:t>
      </w:r>
    </w:p>
    <w:p w14:paraId="6676C38E" w14:textId="724C5BD3" w:rsidR="00C7746E" w:rsidRPr="0003748B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จนถึงวันที่การควบคุมสิ้นสุด</w:t>
      </w:r>
    </w:p>
    <w:p w14:paraId="2636DD0D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1CAFFC2" w14:textId="77777777" w:rsidR="00806039" w:rsidRPr="0003748B" w:rsidRDefault="00806039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เงินลงทุนในบริษัทย่อย บริษัทร่วมและการร่วมค้า</w:t>
      </w:r>
    </w:p>
    <w:p w14:paraId="03C28C9F" w14:textId="77777777" w:rsidR="00806039" w:rsidRPr="0003748B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996CC1" w14:textId="685ADB78" w:rsidR="00806039" w:rsidRPr="0003748B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</w:t>
      </w:r>
      <w:r w:rsidR="005E272A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ค่าเผื่อการด้อยค่า</w:t>
      </w:r>
      <w:r w:rsidR="008732A9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8732A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8732A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กำไรหรือขาดทุนจากการขายเงินลงทุนบันทึกในกำไรหรือขาดทุน </w:t>
      </w:r>
    </w:p>
    <w:p w14:paraId="14399A5D" w14:textId="77777777" w:rsidR="00726D49" w:rsidRPr="0003748B" w:rsidRDefault="00726D4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C88A61D" w14:textId="15F8F073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เงินตราต่างประเทศ</w:t>
      </w:r>
    </w:p>
    <w:p w14:paraId="115971D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882F623" w14:textId="306D9763" w:rsidR="001924CD" w:rsidRPr="0003748B" w:rsidRDefault="001924CD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03748B">
        <w:rPr>
          <w:rFonts w:hint="cs"/>
          <w:cs/>
        </w:rPr>
        <w:t>รายการบัญชีที่เป็นเงินตราต่างประเทศ</w:t>
      </w:r>
      <w:r w:rsidR="004A37F2" w:rsidRPr="0003748B">
        <w:rPr>
          <w:rFonts w:hint="cs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3748B">
        <w:rPr>
          <w:rFonts w:hint="cs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A13FA4" w:rsidRPr="0003748B">
        <w:rPr>
          <w:rFonts w:hint="cs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046134" w14:textId="77777777" w:rsidR="00431710" w:rsidRPr="0003748B" w:rsidRDefault="0043171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0B22C3" w14:textId="0765F486" w:rsidR="005E272A" w:rsidRPr="0003748B" w:rsidRDefault="005E272A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03748B"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</w:p>
    <w:p w14:paraId="3F15A37B" w14:textId="3AB73E25" w:rsidR="00612D74" w:rsidRPr="0003748B" w:rsidRDefault="00612D7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B414592" w14:textId="51798CA6" w:rsidR="001924CD" w:rsidRPr="0003748B" w:rsidRDefault="001924CD" w:rsidP="00FE3F8B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6216A464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9AD6C91" w14:textId="685CEFF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03748B">
        <w:rPr>
          <w:rFonts w:ascii="Angsana New" w:hAnsi="Angsana New" w:hint="cs"/>
          <w:sz w:val="30"/>
          <w:szCs w:val="30"/>
          <w:cs/>
          <w:lang w:val="th-TH" w:eastAsia="x-none"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="00A2481B" w:rsidRPr="0003748B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A2481B" w:rsidRPr="0003748B">
        <w:rPr>
          <w:rFonts w:ascii="Angsana New" w:hAnsi="Angsana New" w:hint="cs"/>
          <w:sz w:val="30"/>
          <w:szCs w:val="30"/>
        </w:rPr>
        <w:t xml:space="preserve">  </w:t>
      </w:r>
    </w:p>
    <w:p w14:paraId="1243DE6E" w14:textId="77777777" w:rsidR="00E96F91" w:rsidRPr="0003748B" w:rsidRDefault="00E96F9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9A349D" w14:textId="2A407EC4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2481B" w:rsidRPr="0003748B">
        <w:rPr>
          <w:rFonts w:ascii="Angsana New" w:hAnsi="Angsana New" w:hint="cs"/>
          <w:sz w:val="30"/>
          <w:szCs w:val="30"/>
          <w:cs/>
        </w:rPr>
        <w:t>จะรับรู้</w:t>
      </w:r>
      <w:r w:rsidRPr="0003748B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0E69CD" w:rsidRPr="0003748B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03748B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2C0BCC" w:rsidRPr="0003748B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074BFBF9" w14:textId="77777777" w:rsidR="00154A86" w:rsidRPr="0003748B" w:rsidRDefault="00154A8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F45B63" w14:textId="3A70D3D7" w:rsidR="002C0BCC" w:rsidRPr="0003748B" w:rsidRDefault="002C0B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95683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956838" w:rsidRPr="0003748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EF1B0DB" w14:textId="766BB57F" w:rsidR="00F20805" w:rsidRPr="0003748B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F3E8B00" w14:textId="77777777" w:rsidR="001924CD" w:rsidRPr="0003748B" w:rsidRDefault="00017C4A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-72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เครื่องมือทางการเงิน</w:t>
      </w:r>
    </w:p>
    <w:p w14:paraId="6D6742E2" w14:textId="77777777" w:rsidR="00017C4A" w:rsidRPr="0003748B" w:rsidRDefault="00017C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9316177" w14:textId="1A21CB84" w:rsidR="00612D74" w:rsidRPr="0003748B" w:rsidRDefault="00E83528" w:rsidP="00654BD4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  <w:bookmarkStart w:id="1" w:name="_Hlk65750396"/>
    </w:p>
    <w:p w14:paraId="61F1CC2F" w14:textId="35564D1E" w:rsidR="00E83528" w:rsidRPr="0003748B" w:rsidRDefault="005106D5" w:rsidP="001206A1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ตราสารหนี้ที่ออกโดยกลุ่มบริษัท/บริษัทรับรู้รายการเมื่อเริ่มแรกเมื่อมีการออกตราสารหนี้</w:t>
      </w:r>
      <w:r w:rsidRPr="0003748B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B955E7" w:rsidRPr="00B955E7">
        <w:rPr>
          <w:rFonts w:ascii="Angsana New" w:eastAsia="Times New Roman" w:hAnsi="Angsana New" w:hint="cs"/>
          <w:color w:val="000000"/>
          <w:sz w:val="30"/>
          <w:szCs w:val="30"/>
        </w:rPr>
        <w:t>3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480F19" w:rsidRPr="00DE7141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จ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))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และวัดมูลค่า</w:t>
      </w:r>
      <w:bookmarkEnd w:id="1"/>
      <w:r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143307A9" w14:textId="77777777" w:rsidR="00E83528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79009B3D" w14:textId="3F3E33DC" w:rsidR="005106D5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58362D7" w14:textId="77777777" w:rsidR="001206A1" w:rsidRPr="0003748B" w:rsidRDefault="001206A1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595426B" w14:textId="7F66DDC3" w:rsidR="00E83528" w:rsidRPr="0003748B" w:rsidRDefault="00E83528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</w:r>
    </w:p>
    <w:p w14:paraId="7A21EAF1" w14:textId="77777777" w:rsidR="00E83528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47982065" w14:textId="3CA6FF17" w:rsidR="00F63849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545E19" w14:textId="0D2BD0EC" w:rsidR="001206A1" w:rsidRPr="0003748B" w:rsidRDefault="0012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3748B">
        <w:rPr>
          <w:rFonts w:ascii="Angsana New" w:hAnsi="Angsana New"/>
          <w:sz w:val="24"/>
          <w:szCs w:val="24"/>
        </w:rPr>
        <w:br w:type="page"/>
      </w:r>
    </w:p>
    <w:p w14:paraId="25B386F2" w14:textId="157BC097" w:rsidR="008C1B64" w:rsidRPr="0003748B" w:rsidRDefault="008C1B64" w:rsidP="001206A1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144CF753" w14:textId="77777777" w:rsidR="00C7746E" w:rsidRPr="0003748B" w:rsidRDefault="00C7746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38224AC" w14:textId="6B9892EC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เงินปันผลรับรับรู้เป็นรายได้ในกำไรหรือขาดทุนในวันที่กลุ่มบริษัท/บริษัทมีสิทธิได้รับเงินปันผล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6011450" w14:textId="77777777" w:rsidR="00DE7141" w:rsidRPr="0003748B" w:rsidRDefault="00DE7141" w:rsidP="00DE71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42750373" w14:textId="17D2B95D" w:rsidR="00DE7141" w:rsidRPr="0003748B" w:rsidRDefault="00DE7141" w:rsidP="00DE714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111C5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หรือขาดทุนถูกวัดมูลค่าในภายหลังด้วยมูลค่ายุติธรรม รับรู้ในกำไรหรือขาดทุน</w:t>
      </w:r>
    </w:p>
    <w:p w14:paraId="12C5C928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0DD5F9D8" w14:textId="79A721D2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9466A5" w14:textId="0A04D7E5" w:rsidR="008C1B64" w:rsidRPr="0003748B" w:rsidRDefault="008C1B64" w:rsidP="00654BD4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E066DE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</w:t>
      </w:r>
      <w:r w:rsidR="00C8295E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และไม่ได้คงไว้ซึ่งการควบคุมในสินทรัพย์ทางการเงิน</w:t>
      </w:r>
    </w:p>
    <w:p w14:paraId="4232B197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DD3CC31" w14:textId="274B4A1E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46CC5085" w14:textId="6D94D7F7" w:rsidR="000E471E" w:rsidRPr="0003748B" w:rsidRDefault="000E471E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D99311" w14:textId="64DE7F73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7A5EE96" w14:textId="77777777" w:rsidR="00C7746E" w:rsidRPr="0003748B" w:rsidRDefault="00C7746E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856F28" w14:textId="4F61B750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03748B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36063B2E" w14:textId="77777777" w:rsidR="008C1B64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47B674CC" w14:textId="77777777" w:rsidR="00DE7141" w:rsidRDefault="00DE71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7A8765E5" w14:textId="77777777" w:rsidR="00DE7141" w:rsidRPr="0003748B" w:rsidRDefault="00DE71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F999A0C" w14:textId="5DD8350A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อนุพันธ์</w:t>
      </w:r>
    </w:p>
    <w:p w14:paraId="699C0464" w14:textId="2739CDD1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4020DEB" w14:textId="375CEE04" w:rsidR="00654BD4" w:rsidRPr="0003748B" w:rsidRDefault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02787A" w14:textId="7D6F6088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98DBA3" w14:textId="72B7B75E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2EC26C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  <w:shd w:val="clear" w:color="auto" w:fill="D9D9D9" w:themeFill="background1" w:themeFillShade="D9"/>
        </w:rPr>
      </w:pPr>
    </w:p>
    <w:p w14:paraId="07E58AA5" w14:textId="30B606B6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55E7" w:rsidRPr="00B955E7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04948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C244C0" w14:textId="11578DA3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D4477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BC5EE7B" w14:textId="04DD8E0A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955E7" w:rsidRPr="00B955E7">
        <w:rPr>
          <w:rFonts w:ascii="Angsana New" w:hAnsi="Angsana New" w:hint="cs"/>
          <w:sz w:val="30"/>
          <w:szCs w:val="30"/>
        </w:rPr>
        <w:t>12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</w:t>
      </w:r>
    </w:p>
    <w:p w14:paraId="22FFAAB6" w14:textId="022E0AEE" w:rsidR="000E471E" w:rsidRPr="0003748B" w:rsidRDefault="000E471E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7CB14B4" w14:textId="0217E8B1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955E7" w:rsidRPr="00B955E7">
        <w:rPr>
          <w:rFonts w:ascii="Angsana New" w:hAnsi="Angsana New" w:hint="cs"/>
          <w:sz w:val="30"/>
          <w:szCs w:val="30"/>
        </w:rPr>
        <w:t>90</w:t>
      </w:r>
      <w:r w:rsidRPr="0003748B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4E6043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FCB48F9" w14:textId="33A6980E" w:rsidR="008C1B64" w:rsidRPr="0003748B" w:rsidRDefault="008C1B64" w:rsidP="00FE3525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</w:t>
      </w:r>
    </w:p>
    <w:p w14:paraId="2CD05324" w14:textId="77777777" w:rsidR="008C1B64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02D5CCA" w14:textId="77777777" w:rsidR="00DE7141" w:rsidRPr="0003748B" w:rsidRDefault="00DE71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E27761B" w14:textId="17DC8190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58EDB7C7" w14:textId="51BAEF46" w:rsidR="008C1B64" w:rsidRPr="0003748B" w:rsidRDefault="008C1B64" w:rsidP="0084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F43290D" w14:textId="374D6250" w:rsidR="00B332C6" w:rsidRPr="0003748B" w:rsidRDefault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571F19FD" w14:textId="5197FFF5" w:rsidR="000E471E" w:rsidRPr="0003748B" w:rsidRDefault="008C1B64" w:rsidP="00FE3525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ดอกเบี้ย </w:t>
      </w:r>
    </w:p>
    <w:p w14:paraId="2AF6D3BB" w14:textId="3AEAA740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3683276" w14:textId="77777777" w:rsidR="00F20805" w:rsidRPr="0003748B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76BA0DF" w14:textId="5F34F3A6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03748B">
        <w:rPr>
          <w:rFonts w:cs="Angsana New" w:hint="cs"/>
          <w:i/>
          <w:iCs/>
          <w:cs/>
        </w:rPr>
        <w:t>ลูกหนี้การค้า</w:t>
      </w:r>
      <w:r w:rsidR="00F9280E" w:rsidRPr="0003748B">
        <w:rPr>
          <w:rFonts w:cs="Angsana New" w:hint="cs"/>
          <w:i/>
          <w:iCs/>
          <w:cs/>
        </w:rPr>
        <w:t>และ</w:t>
      </w:r>
      <w:r w:rsidRPr="0003748B">
        <w:rPr>
          <w:rFonts w:cs="Angsana New" w:hint="cs"/>
          <w:i/>
          <w:iCs/>
          <w:cs/>
        </w:rPr>
        <w:t>ลูกหนี้อื่น</w:t>
      </w:r>
    </w:p>
    <w:p w14:paraId="170738CC" w14:textId="77777777" w:rsidR="001924CD" w:rsidRPr="0003748B" w:rsidRDefault="001924CD" w:rsidP="00FE3F8B">
      <w:pPr>
        <w:pStyle w:val="BodyText2"/>
        <w:tabs>
          <w:tab w:val="left" w:pos="540"/>
        </w:tabs>
        <w:ind w:right="47"/>
        <w:jc w:val="left"/>
        <w:rPr>
          <w:sz w:val="24"/>
          <w:szCs w:val="24"/>
          <w:cs/>
        </w:rPr>
      </w:pPr>
    </w:p>
    <w:p w14:paraId="0B1A9CEA" w14:textId="1AEAEC02" w:rsidR="00722C00" w:rsidRPr="0003748B" w:rsidRDefault="00722C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ลูกหนี้รับรู้เมื่อกลุ่มบริษัท/บริษัทมีสิทธิที่ปราศจากเงื่อนไขในการได้รับสิ่งตอบแทนตามสัญญา </w:t>
      </w:r>
      <w:r w:rsidR="0043474D" w:rsidRPr="0003748B">
        <w:rPr>
          <w:rFonts w:ascii="Angsana New" w:hAnsi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635AA"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635AA" w:rsidRPr="0003748B">
        <w:rPr>
          <w:rFonts w:ascii="Angsana New" w:hAnsi="Angsana New"/>
          <w:sz w:val="30"/>
          <w:szCs w:val="30"/>
          <w:cs/>
        </w:rPr>
        <w:t>/</w:t>
      </w:r>
      <w:r w:rsidR="007635AA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7635AA" w:rsidRPr="0003748B">
        <w:rPr>
          <w:rFonts w:ascii="Angsana New" w:hAnsi="Angsana New"/>
          <w:sz w:val="30"/>
          <w:szCs w:val="30"/>
          <w:cs/>
        </w:rPr>
        <w:br/>
      </w:r>
      <w:r w:rsidR="007635AA" w:rsidRPr="0003748B">
        <w:rPr>
          <w:rFonts w:ascii="Angsana New" w:hAnsi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66B30819" w14:textId="6E7913A4" w:rsidR="00DD4CBB" w:rsidRPr="0003748B" w:rsidRDefault="00DD4CBB" w:rsidP="00FE3F8B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00FFFF"/>
        </w:rPr>
      </w:pPr>
    </w:p>
    <w:p w14:paraId="0BDFED33" w14:textId="57D9F72A" w:rsidR="00DD4CBB" w:rsidRPr="0003748B" w:rsidRDefault="00DD4CBB" w:rsidP="00FE3F8B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color w:val="000000"/>
          <w:sz w:val="30"/>
          <w:szCs w:val="30"/>
        </w:rPr>
        <w:t>/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715A6B6" w14:textId="77777777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4A98A80" w14:textId="1647C4AC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03748B">
        <w:rPr>
          <w:rFonts w:cs="Angsana New" w:hint="cs"/>
          <w:i/>
          <w:iCs/>
          <w:cs/>
        </w:rPr>
        <w:t>สินค้าคงเหลือ</w:t>
      </w:r>
    </w:p>
    <w:p w14:paraId="27335068" w14:textId="7F91D654" w:rsidR="001924CD" w:rsidRPr="0003748B" w:rsidRDefault="001924CD" w:rsidP="00FE3525">
      <w:pPr>
        <w:spacing w:line="240" w:lineRule="auto"/>
        <w:ind w:left="540"/>
        <w:jc w:val="both"/>
        <w:rPr>
          <w:sz w:val="24"/>
          <w:szCs w:val="24"/>
          <w:cs/>
        </w:rPr>
      </w:pPr>
    </w:p>
    <w:p w14:paraId="55FED75E" w14:textId="37A042A5" w:rsidR="00861AD9" w:rsidRPr="0003748B" w:rsidRDefault="00861AD9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3748B">
        <w:rPr>
          <w:rFonts w:ascii="Angsana New" w:hAnsi="Angsana New" w:cs="Angsana New" w:hint="cs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270E86AC" w14:textId="70C50945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3748B">
        <w:rPr>
          <w:rFonts w:ascii="Angsana New" w:hAnsi="Angsana New" w:cs="Angsana New" w:hint="cs"/>
          <w:cs/>
        </w:rPr>
        <w:t>สินค้าคงเหลือ</w:t>
      </w:r>
      <w:r w:rsidR="009A4838" w:rsidRPr="0003748B">
        <w:rPr>
          <w:rFonts w:ascii="Angsana New" w:hAnsi="Angsana New" w:cs="Angsana New" w:hint="cs"/>
          <w:cs/>
        </w:rPr>
        <w:t>วัดมูลค่าด้วย</w:t>
      </w:r>
      <w:r w:rsidRPr="0003748B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</w:t>
      </w:r>
      <w:r w:rsidR="0043474D" w:rsidRPr="0003748B">
        <w:rPr>
          <w:rFonts w:ascii="Angsana New" w:hAnsi="Angsana New" w:cs="Angsana New" w:hint="cs"/>
          <w:cs/>
        </w:rPr>
        <w:t xml:space="preserve">า </w:t>
      </w:r>
      <w:r w:rsidRPr="0003748B">
        <w:rPr>
          <w:rFonts w:ascii="Angsana New" w:hAnsi="Angsana New" w:cs="Angsana New" w:hint="cs"/>
          <w:cs/>
        </w:rPr>
        <w:t>ต้นทุนของ</w:t>
      </w:r>
      <w:r w:rsidR="00861AD9" w:rsidRPr="0003748B">
        <w:rPr>
          <w:rFonts w:ascii="Angsana New" w:hAnsi="Angsana New" w:cs="Angsana New" w:hint="cs"/>
          <w:cs/>
        </w:rPr>
        <w:t>วัตถุดิบ</w:t>
      </w:r>
      <w:r w:rsidRPr="0003748B">
        <w:rPr>
          <w:rFonts w:ascii="Angsana New" w:hAnsi="Angsana New" w:cs="Angsana New" w:hint="cs"/>
          <w:cs/>
        </w:rPr>
        <w:t>คำนวณโดย</w:t>
      </w:r>
      <w:r w:rsidR="00861AD9" w:rsidRPr="0003748B">
        <w:rPr>
          <w:rFonts w:ascii="Angsana New" w:hAnsi="Angsana New" w:cs="Angsana New" w:hint="cs"/>
          <w:cs/>
        </w:rPr>
        <w:t>ใช้วิธีเข้าก่อนออกก่อน</w:t>
      </w:r>
      <w:r w:rsidR="0043474D" w:rsidRPr="0003748B">
        <w:rPr>
          <w:rFonts w:ascii="Angsana New" w:hAnsi="Angsana New" w:cs="Angsana New" w:hint="cs"/>
          <w:cs/>
        </w:rPr>
        <w:t xml:space="preserve"> </w:t>
      </w:r>
      <w:r w:rsidR="00861AD9" w:rsidRPr="0003748B">
        <w:rPr>
          <w:rFonts w:ascii="Angsana New" w:hAnsi="Angsana New" w:cs="Angsana New" w:hint="cs"/>
          <w:cs/>
        </w:rPr>
        <w:t>ต้นทุนของสินค้าที่มีไว้เพื่อขายใช้วิธีเข้าก่อนออกก่อนและ</w:t>
      </w:r>
      <w:r w:rsidRPr="0003748B">
        <w:rPr>
          <w:rFonts w:ascii="Angsana New" w:hAnsi="Angsana New" w:cs="Angsana New" w:hint="cs"/>
          <w:cs/>
        </w:rPr>
        <w:t xml:space="preserve">วิธีราคาทุนถัวเฉลี่ยถ่วงน้ำหนัก </w:t>
      </w:r>
      <w:bookmarkStart w:id="2" w:name="_Hlk96716985"/>
      <w:r w:rsidR="00861AD9" w:rsidRPr="0003748B">
        <w:rPr>
          <w:rFonts w:ascii="Angsana New" w:hAnsi="Angsana New" w:cs="Angsana New" w:hint="cs"/>
          <w:cs/>
        </w:rPr>
        <w:t>และต้นทุนของอุปกรณ์งานโครงการใช้วิธี</w:t>
      </w:r>
      <w:r w:rsidR="00941836" w:rsidRPr="0003748B">
        <w:rPr>
          <w:rFonts w:ascii="Angsana New" w:hAnsi="Angsana New" w:cs="Angsana New" w:hint="cs"/>
          <w:cs/>
        </w:rPr>
        <w:t>ราคาเจาะจงสำหรับแต่ละโครงการ</w:t>
      </w:r>
      <w:r w:rsidRPr="0003748B">
        <w:rPr>
          <w:rFonts w:ascii="Angsana New" w:hAnsi="Angsana New" w:cs="Angsana New" w:hint="cs"/>
          <w:cs/>
        </w:rPr>
        <w:t xml:space="preserve"> </w:t>
      </w:r>
      <w:bookmarkStart w:id="3" w:name="_Hlk96717360"/>
      <w:r w:rsidR="00F20805" w:rsidRPr="0003748B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03748B">
        <w:rPr>
          <w:rFonts w:ascii="Angsana New" w:hAnsi="Angsana New" w:cs="Angsana New" w:hint="cs"/>
          <w:cs/>
        </w:rPr>
        <w:t xml:space="preserve"> </w:t>
      </w:r>
      <w:bookmarkEnd w:id="2"/>
      <w:bookmarkEnd w:id="3"/>
    </w:p>
    <w:p w14:paraId="6243D8B4" w14:textId="77777777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3748B">
        <w:rPr>
          <w:rFonts w:ascii="Angsana New" w:hAnsi="Angsana New" w:cs="Angsana New" w:hint="cs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DD61B5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AFA414F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55509816" w14:textId="0FE75FB5" w:rsidR="00941836" w:rsidRPr="0003748B" w:rsidRDefault="00941836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5E8022A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ที่ดิน อาคารและอุปกรณ์</w:t>
      </w:r>
    </w:p>
    <w:p w14:paraId="30A7B656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34BAE1F" w14:textId="27603978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9A4838" w:rsidRPr="0003748B">
        <w:rPr>
          <w:rFonts w:ascii="Angsana New" w:hAnsi="Angsana New" w:hint="cs"/>
          <w:sz w:val="30"/>
          <w:szCs w:val="30"/>
          <w:cs/>
        </w:rPr>
        <w:t>วัดมูลค่า</w:t>
      </w:r>
      <w:r w:rsidRPr="0003748B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ยกเว้นที่ดิน</w:t>
      </w:r>
      <w:r w:rsidR="00987116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ที่</w:t>
      </w:r>
      <w:r w:rsidR="009A4838" w:rsidRPr="0003748B">
        <w:rPr>
          <w:rFonts w:ascii="Angsana New" w:hAnsi="Angsana New" w:hint="cs"/>
          <w:sz w:val="30"/>
          <w:szCs w:val="30"/>
          <w:cs/>
        </w:rPr>
        <w:t>วัดมูลค่า</w:t>
      </w:r>
      <w:r w:rsidRPr="0003748B">
        <w:rPr>
          <w:rFonts w:ascii="Angsana New" w:hAnsi="Angsana New" w:hint="cs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7D7C4F6C" w14:textId="77777777" w:rsidR="00F8165C" w:rsidRPr="0003748B" w:rsidRDefault="00F816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05252E" w14:textId="2BA9680E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35B9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รวมถึง</w:t>
      </w:r>
      <w:r w:rsidR="0095523C" w:rsidRPr="0003748B">
        <w:rPr>
          <w:rFonts w:ascii="Angsana New" w:hAnsi="Angsana New" w:hint="cs"/>
          <w:sz w:val="30"/>
          <w:szCs w:val="30"/>
          <w:cs/>
        </w:rPr>
        <w:t>ต้นทุนการกู้ยืมและ</w:t>
      </w:r>
      <w:r w:rsidRPr="0003748B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การขนย้าย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95523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 w:rsidRPr="0003748B">
        <w:rPr>
          <w:rFonts w:ascii="Angsana New" w:hAnsi="Angsana New" w:hint="cs"/>
          <w:sz w:val="30"/>
          <w:szCs w:val="30"/>
          <w:cs/>
        </w:rPr>
        <w:t>ถูกโอนจาก</w:t>
      </w:r>
      <w:r w:rsidRPr="0003748B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="0095523C" w:rsidRPr="0003748B">
        <w:rPr>
          <w:rFonts w:ascii="Angsana New" w:hAnsi="Angsana New" w:hint="cs"/>
          <w:sz w:val="30"/>
          <w:szCs w:val="30"/>
          <w:cs/>
        </w:rPr>
        <w:t>อื่น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 สำหรับเครื่องมือที่ควบคุมโดยลิขสิทธิ์ซอฟ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แวร์ดังกล่าวเป็นส่วนหนึ่งของอุปกรณ์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39E4EE52" w14:textId="77777777" w:rsidR="000A26B4" w:rsidRDefault="000A26B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E70A0" w14:textId="0E7F04B9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อาคาร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15D74413" w14:textId="77777777" w:rsidR="001D7943" w:rsidRPr="0003748B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8FD5BFD" w14:textId="6D68CFAB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eastAsia="Calibri" w:hAnsi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Pr="0003748B">
        <w:rPr>
          <w:rFonts w:ascii="Angsana New" w:hAnsi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จำนวนเงินที่บันทึกอยู่ใน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สำรองการตีราคา</w:t>
      </w:r>
      <w:r w:rsidRPr="0003748B">
        <w:rPr>
          <w:rFonts w:ascii="Angsana New" w:hAnsi="Angsana New" w:hint="cs"/>
          <w:sz w:val="30"/>
          <w:szCs w:val="30"/>
          <w:cs/>
        </w:rPr>
        <w:t>สินทรัพย์จะถูกโอนไปยังกำไรสะสม</w:t>
      </w:r>
    </w:p>
    <w:p w14:paraId="2A2F5699" w14:textId="43464C2A" w:rsidR="003B6A5C" w:rsidRPr="0003748B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E1042CA" w14:textId="0725750E" w:rsidR="003B6A5C" w:rsidRPr="0003748B" w:rsidRDefault="001924CD" w:rsidP="00FE3F8B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สินทรัพย์ที่ตีราคาใหม่</w:t>
      </w:r>
    </w:p>
    <w:p w14:paraId="2B63A0B4" w14:textId="7519E918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การตีราคา</w:t>
      </w:r>
      <w:r w:rsidR="00844A81" w:rsidRPr="0003748B">
        <w:rPr>
          <w:rFonts w:ascii="Angsana New" w:hAnsi="Angsana New" w:hint="cs"/>
          <w:sz w:val="30"/>
          <w:szCs w:val="30"/>
          <w:cs/>
        </w:rPr>
        <w:t>สินทรัพย์</w:t>
      </w:r>
      <w:r w:rsidRPr="0003748B">
        <w:rPr>
          <w:rFonts w:ascii="Angsana New" w:hAnsi="Angsana New" w:hint="cs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844A81" w:rsidRPr="0003748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03748B">
        <w:rPr>
          <w:rFonts w:ascii="Angsana New" w:hAnsi="Angsana New" w:hint="cs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03748B">
        <w:rPr>
          <w:rFonts w:ascii="Angsana New" w:hAnsi="Angsana New" w:hint="cs"/>
          <w:sz w:val="30"/>
          <w:szCs w:val="30"/>
        </w:rPr>
        <w:t>“</w:t>
      </w:r>
      <w:r w:rsidR="00006B69" w:rsidRPr="0003748B">
        <w:rPr>
          <w:rFonts w:ascii="Angsana New" w:hAnsi="Angsana New" w:hint="cs"/>
          <w:sz w:val="30"/>
          <w:szCs w:val="30"/>
          <w:cs/>
        </w:rPr>
        <w:t>สำรองการตีราคาสินทรัพย์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E971A7" w:rsidRPr="0003748B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สำรองการ</w:t>
      </w:r>
      <w:r w:rsidRPr="0003748B">
        <w:rPr>
          <w:rFonts w:ascii="Angsana New" w:hAnsi="Angsana New" w:hint="cs"/>
          <w:sz w:val="30"/>
          <w:szCs w:val="30"/>
          <w:cs/>
        </w:rPr>
        <w:t>ตีราคาสินทรัพย์ที่เคยบันทึกไว้ครั้งก่อนในกำไรขาดทุนเบ็ดเสร็จอื่นของ</w:t>
      </w: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สินทรัพย์ชิ้นเดียวกันนั้น   ในกรณีที่มีการจำหน่ายสินทรัพย์ที่ตีราคาใหม่ 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การตีราคาของสินทรัพย์ที่จำหน่ายจะโอ</w:t>
      </w:r>
      <w:r w:rsidR="00844A81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>โดยตรงไปยังกำไรสะสมและไม่รวมในการคำนวณกำไรหรือขาดทุนจากการจำหน่ายสินทรัพย์</w:t>
      </w:r>
    </w:p>
    <w:p w14:paraId="2818ED50" w14:textId="77777777" w:rsidR="00152012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6CC60E42" w14:textId="3514F29D" w:rsidR="003B6A5C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C453BC" w14:textId="76DB3312" w:rsidR="00152012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BB23E0" w:rsidRPr="0003748B">
        <w:rPr>
          <w:rFonts w:ascii="Angsana New" w:hAnsi="Angsana New" w:hint="cs"/>
          <w:sz w:val="30"/>
          <w:szCs w:val="30"/>
          <w:cs/>
        </w:rPr>
        <w:t>ที่วัดมูลค่าด้วยมูลค่ายุติธรรม กลุ่มบริษัท/บริษัท</w:t>
      </w:r>
      <w:r w:rsidRPr="0003748B">
        <w:rPr>
          <w:rFonts w:ascii="Angsana New" w:hAnsi="Angsana New" w:hint="cs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กำไรส่วนที่เหลือรับรู้ในกำไรขาดทุนเบ็ดเสร็จอื่น  และแสดง</w:t>
      </w:r>
      <w:r w:rsidR="00BB23E0" w:rsidRPr="0003748B">
        <w:rPr>
          <w:rFonts w:ascii="Angsana New" w:hAnsi="Angsana New" w:hint="cs"/>
          <w:sz w:val="30"/>
          <w:szCs w:val="30"/>
          <w:cs/>
        </w:rPr>
        <w:t>เป็น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</w:t>
      </w:r>
      <w:r w:rsidR="00BB23E0" w:rsidRPr="0003748B">
        <w:rPr>
          <w:rFonts w:ascii="Angsana New" w:hAnsi="Angsana New" w:hint="cs"/>
          <w:sz w:val="30"/>
          <w:szCs w:val="30"/>
          <w:cs/>
        </w:rPr>
        <w:t>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การตีราคาสินทรัพย์</w:t>
      </w:r>
      <w:r w:rsidRPr="0003748B">
        <w:rPr>
          <w:rFonts w:ascii="Angsana New" w:hAnsi="Angsana New" w:hint="cs"/>
          <w:sz w:val="30"/>
          <w:szCs w:val="30"/>
        </w:rPr>
        <w:t xml:space="preserve">” </w:t>
      </w:r>
      <w:r w:rsidRPr="0003748B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F90E76" w:rsidRPr="0003748B">
        <w:rPr>
          <w:rFonts w:ascii="Angsana New" w:hAnsi="Angsana New" w:hint="cs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F20805" w:rsidRPr="0003748B">
        <w:rPr>
          <w:rFonts w:ascii="Angsana New" w:hAnsi="Angsana New" w:hint="cs"/>
          <w:sz w:val="30"/>
          <w:szCs w:val="30"/>
          <w:cs/>
        </w:rPr>
        <w:t>สำรอง</w:t>
      </w:r>
      <w:r w:rsidR="00F90E76" w:rsidRPr="0003748B">
        <w:rPr>
          <w:rFonts w:ascii="Angsana New" w:hAnsi="Angsana New" w:hint="cs"/>
          <w:sz w:val="30"/>
          <w:szCs w:val="30"/>
          <w:cs/>
        </w:rPr>
        <w:t xml:space="preserve">การตีราคาสินทรัพย์” </w:t>
      </w:r>
      <w:r w:rsidR="00E066DE">
        <w:rPr>
          <w:rFonts w:ascii="Angsana New" w:hAnsi="Angsana New"/>
          <w:sz w:val="30"/>
          <w:szCs w:val="30"/>
        </w:rPr>
        <w:br/>
      </w:r>
      <w:r w:rsidR="00F90E76" w:rsidRPr="0003748B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ส่วนที่ลดลงต้องรับรู้ในกำไรขาดทุนเบ็ดเสร็จอื่น  และต้องนำไปลด</w:t>
      </w:r>
      <w:r w:rsidR="00BB23E0" w:rsidRPr="0003748B">
        <w:rPr>
          <w:rFonts w:ascii="Angsana New" w:hAnsi="Angsana New" w:hint="cs"/>
          <w:sz w:val="30"/>
          <w:szCs w:val="30"/>
          <w:cs/>
        </w:rPr>
        <w:t>สำรอง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3B5E1F1F" w14:textId="77777777" w:rsidR="002A192F" w:rsidRDefault="002A192F" w:rsidP="002A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789E5AF" w14:textId="63AE9384" w:rsidR="003B6A5C" w:rsidRPr="0003748B" w:rsidRDefault="001924CD" w:rsidP="002A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B4F952" w14:textId="051DE940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03748B">
        <w:rPr>
          <w:rFonts w:ascii="Angsana New" w:hAnsi="Angsana New" w:hint="cs"/>
          <w:spacing w:val="-5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3748B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 xml:space="preserve">อาคารและอุปกรณ์  </w:t>
      </w:r>
      <w:r w:rsidR="00941836" w:rsidRPr="0003748B">
        <w:rPr>
          <w:rFonts w:ascii="Angsana New" w:hAnsi="Angsana New" w:hint="cs"/>
          <w:spacing w:val="-5"/>
          <w:sz w:val="30"/>
          <w:szCs w:val="30"/>
          <w:cs/>
        </w:rPr>
        <w:br/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เมื่อ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เป็นประจำ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ในการซ่อมบำรุงที่ดิน</w:t>
      </w:r>
      <w:r w:rsidRPr="0003748B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อาคารและอุปกรณ์ที่จะรับรู้ในกำไรหรือขาดทุนเมื่อเกิดขึ้น</w:t>
      </w:r>
    </w:p>
    <w:p w14:paraId="3C08AA91" w14:textId="7AE4B15C" w:rsidR="003B6A5C" w:rsidRPr="0003748B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374201A" w14:textId="3ABD6398" w:rsidR="003B6A5C" w:rsidRPr="0003748B" w:rsidRDefault="001924CD" w:rsidP="00FE3F8B">
      <w:pPr>
        <w:spacing w:line="240" w:lineRule="auto"/>
        <w:ind w:left="540" w:right="-16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39F7312" w14:textId="33843F10" w:rsidR="00531430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03748B">
        <w:rPr>
          <w:rFonts w:ascii="Angsana New" w:hAnsi="Angsana New" w:hint="cs"/>
          <w:spacing w:val="-5"/>
          <w:sz w:val="30"/>
          <w:szCs w:val="30"/>
          <w:cs/>
        </w:rPr>
        <w:t>ค่าเสื่อมราคาคำนวณจาก</w:t>
      </w:r>
      <w:r w:rsidR="00531430" w:rsidRPr="0003748B">
        <w:rPr>
          <w:rFonts w:ascii="Angsana New" w:hAnsi="Angsana New" w:hint="cs"/>
          <w:spacing w:val="-5"/>
          <w:sz w:val="30"/>
          <w:szCs w:val="30"/>
          <w:cs/>
        </w:rPr>
        <w:t>โดย</w:t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531430" w:rsidRPr="0003748B">
        <w:rPr>
          <w:rFonts w:ascii="Angsana New" w:hAnsi="Angsana New" w:hint="cs"/>
          <w:spacing w:val="-5"/>
          <w:sz w:val="30"/>
          <w:szCs w:val="30"/>
          <w:cs/>
        </w:rPr>
        <w:t>และรับรู้ในกำไรหรือขาดทุน ทั้งนี้ 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642CE7DF" w14:textId="570E4225" w:rsidR="00697FE8" w:rsidRPr="0003748B" w:rsidRDefault="00697FE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DBEDB8" w14:textId="11903423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83B94E5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</w:p>
    <w:p w14:paraId="00CBF900" w14:textId="13968BF0" w:rsidR="001924CD" w:rsidRPr="0003748B" w:rsidRDefault="001924CD" w:rsidP="009C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 - </w:t>
      </w:r>
      <w:r w:rsidR="00B955E7" w:rsidRPr="00B955E7">
        <w:rPr>
          <w:rFonts w:ascii="Angsana New" w:hAnsi="Angsana New" w:hint="cs"/>
          <w:sz w:val="30"/>
          <w:szCs w:val="30"/>
        </w:rPr>
        <w:t>25</w:t>
      </w:r>
      <w:r w:rsidRPr="0003748B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2C1C2661" w14:textId="69207CE0" w:rsidR="001924CD" w:rsidRPr="009111C5" w:rsidRDefault="001924CD" w:rsidP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03748B">
        <w:rPr>
          <w:rFonts w:ascii="Angsana New" w:hAnsi="Angsana New" w:hint="cs"/>
          <w:sz w:val="30"/>
          <w:szCs w:val="30"/>
        </w:rPr>
        <w:tab/>
      </w:r>
      <w:r w:rsidR="00B955E7" w:rsidRPr="00B955E7">
        <w:rPr>
          <w:rFonts w:ascii="Angsana New" w:hAnsi="Angsana New"/>
          <w:sz w:val="30"/>
          <w:szCs w:val="30"/>
        </w:rPr>
        <w:t>2</w:t>
      </w:r>
      <w:r w:rsidR="003C6628" w:rsidRPr="009111C5">
        <w:rPr>
          <w:rFonts w:ascii="Angsana New" w:hAnsi="Angsana New" w:hint="cs"/>
          <w:sz w:val="30"/>
          <w:szCs w:val="30"/>
          <w:cs/>
        </w:rPr>
        <w:t xml:space="preserve"> - </w:t>
      </w:r>
      <w:r w:rsidR="00B955E7" w:rsidRPr="00B955E7">
        <w:rPr>
          <w:rFonts w:ascii="Angsana New" w:hAnsi="Angsana New" w:hint="cs"/>
          <w:sz w:val="30"/>
          <w:szCs w:val="30"/>
        </w:rPr>
        <w:t>10</w:t>
      </w:r>
      <w:r w:rsidR="003C6628" w:rsidRPr="009111C5">
        <w:rPr>
          <w:rFonts w:ascii="Angsana New" w:hAnsi="Angsana New" w:hint="cs"/>
          <w:sz w:val="30"/>
          <w:szCs w:val="30"/>
        </w:rPr>
        <w:t xml:space="preserve"> </w:t>
      </w:r>
      <w:r w:rsidRPr="009111C5">
        <w:rPr>
          <w:rFonts w:ascii="Angsana New" w:hAnsi="Angsana New" w:hint="cs"/>
          <w:sz w:val="30"/>
          <w:szCs w:val="30"/>
        </w:rPr>
        <w:tab/>
      </w:r>
      <w:r w:rsidRPr="009111C5">
        <w:rPr>
          <w:rFonts w:ascii="Angsana New" w:hAnsi="Angsana New" w:hint="cs"/>
          <w:sz w:val="30"/>
          <w:szCs w:val="30"/>
          <w:cs/>
        </w:rPr>
        <w:t>ปี</w:t>
      </w:r>
    </w:p>
    <w:p w14:paraId="4EF9259D" w14:textId="7A391D98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9111C5">
        <w:rPr>
          <w:rFonts w:ascii="Angsana New" w:hAnsi="Angsana New" w:hint="cs"/>
          <w:sz w:val="30"/>
          <w:szCs w:val="30"/>
          <w:cs/>
        </w:rPr>
        <w:t>เครื่องมือ</w:t>
      </w:r>
      <w:r w:rsidR="00A25B32" w:rsidRPr="009111C5">
        <w:rPr>
          <w:rFonts w:ascii="Angsana New" w:hAnsi="Angsana New" w:hint="cs"/>
          <w:sz w:val="30"/>
          <w:szCs w:val="30"/>
          <w:cs/>
        </w:rPr>
        <w:t xml:space="preserve"> </w:t>
      </w:r>
      <w:r w:rsidRPr="009111C5">
        <w:rPr>
          <w:rFonts w:ascii="Angsana New" w:hAnsi="Angsana New" w:hint="cs"/>
          <w:sz w:val="30"/>
          <w:szCs w:val="30"/>
          <w:cs/>
        </w:rPr>
        <w:t>อุปกรณ์</w:t>
      </w:r>
      <w:r w:rsidR="00A25B32" w:rsidRPr="009111C5">
        <w:rPr>
          <w:rFonts w:ascii="Angsana New" w:hAnsi="Angsana New" w:hint="cs"/>
          <w:sz w:val="30"/>
          <w:szCs w:val="30"/>
          <w:cs/>
        </w:rPr>
        <w:t>และอุปกรณ์ให้เช่า</w:t>
      </w:r>
      <w:r w:rsidRPr="009111C5">
        <w:rPr>
          <w:rFonts w:ascii="Angsana New" w:hAnsi="Angsana New" w:hint="cs"/>
          <w:sz w:val="30"/>
          <w:szCs w:val="30"/>
          <w:cs/>
        </w:rPr>
        <w:tab/>
      </w:r>
      <w:r w:rsidR="00B955E7" w:rsidRPr="00B955E7">
        <w:rPr>
          <w:rFonts w:ascii="Angsana New" w:hAnsi="Angsana New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- </w:t>
      </w:r>
      <w:r w:rsidR="00B955E7" w:rsidRPr="00B955E7">
        <w:rPr>
          <w:rFonts w:ascii="Angsana New" w:hAnsi="Angsana New" w:hint="cs"/>
          <w:sz w:val="30"/>
          <w:szCs w:val="30"/>
        </w:rPr>
        <w:t>10</w:t>
      </w:r>
      <w:r w:rsidRPr="0003748B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4724DD3A" w14:textId="6FD0F134" w:rsidR="00B93A55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ยานพาหนะ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B955E7" w:rsidRPr="00B955E7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214AE267" w14:textId="77777777" w:rsidR="005D2E17" w:rsidRPr="0003748B" w:rsidRDefault="005D2E17" w:rsidP="002A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26F9BB" w14:textId="3FC5D038" w:rsidR="001A5932" w:rsidRPr="0003748B" w:rsidRDefault="001A5932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lastRenderedPageBreak/>
        <w:t>สัญญาเช่า</w:t>
      </w:r>
    </w:p>
    <w:p w14:paraId="54475D3D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DCE655" w14:textId="2186B8B6" w:rsidR="00406A4E" w:rsidRPr="0003748B" w:rsidRDefault="00406A4E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CCCDABD" w14:textId="2EC178FF" w:rsidR="002A192F" w:rsidRDefault="002A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B64AAC8" w14:textId="1DBE68F2" w:rsidR="003B6A5C" w:rsidRPr="0003748B" w:rsidRDefault="001A593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052AE02A" w14:textId="425ED6D6" w:rsidR="001A5932" w:rsidRPr="0003748B" w:rsidRDefault="001A5932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81C99" w:rsidRPr="0003748B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03748B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บริษัทเลือกที่จะไม่แยกส่วนประกอบที่ไม่เป็นการเช่าและส่วนประกอบที่ไม่เป็นการเช่าเป็นสัญญาเช่า</w:t>
      </w:r>
      <w:r w:rsidR="00F81C99" w:rsidRPr="0003748B">
        <w:rPr>
          <w:rFonts w:ascii="Angsana New" w:hAnsi="Angsana New" w:hint="cs"/>
          <w:sz w:val="30"/>
          <w:szCs w:val="30"/>
          <w:cs/>
        </w:rPr>
        <w:t>ทั้งหมด</w:t>
      </w:r>
    </w:p>
    <w:p w14:paraId="58E66B9F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1ABB8DBA" w14:textId="77777777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3748B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8E9D826" w14:textId="5243334C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5179D2" w:rsidRPr="0003748B">
        <w:rPr>
          <w:rFonts w:ascii="Angsana New" w:hAnsi="Angsana New" w:hint="cs"/>
          <w:sz w:val="30"/>
          <w:szCs w:val="30"/>
          <w:cs/>
        </w:rPr>
        <w:t>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674D4D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674D4D" w:rsidRPr="0003748B">
        <w:rPr>
          <w:rFonts w:ascii="Angsana New" w:hAnsi="Angsana New" w:hint="cs"/>
          <w:sz w:val="30"/>
          <w:szCs w:val="30"/>
          <w:cs/>
        </w:rPr>
        <w:t>ที่</w:t>
      </w:r>
      <w:r w:rsidRPr="0003748B">
        <w:rPr>
          <w:rFonts w:ascii="Angsana New" w:hAnsi="Angsana New" w:hint="cs"/>
          <w:sz w:val="30"/>
          <w:szCs w:val="30"/>
          <w:cs/>
        </w:rPr>
        <w:t>โอนกรรมสิทธิ์ในสินทรัพย์ที่เช่าให้กับกลุ่มบริษัท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บริษัทเมื่อสิ้นสุดสัญญาเช่า หรือ</w:t>
      </w:r>
      <w:r w:rsidR="00674D4D"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74D4D" w:rsidRPr="0003748B">
        <w:rPr>
          <w:rFonts w:ascii="Angsana New" w:hAnsi="Angsana New" w:hint="cs"/>
          <w:sz w:val="30"/>
          <w:szCs w:val="30"/>
        </w:rPr>
        <w:t>/</w:t>
      </w:r>
      <w:r w:rsidR="00674D4D" w:rsidRPr="0003748B">
        <w:rPr>
          <w:rFonts w:ascii="Angsana New" w:hAnsi="Angsana New" w:hint="cs"/>
          <w:sz w:val="30"/>
          <w:szCs w:val="30"/>
          <w:cs/>
        </w:rPr>
        <w:t>บริษัทจะ</w:t>
      </w:r>
      <w:r w:rsidRPr="0003748B">
        <w:rPr>
          <w:rFonts w:ascii="Angsana New" w:hAnsi="Angsana New" w:hint="cs"/>
          <w:sz w:val="30"/>
          <w:szCs w:val="30"/>
          <w:cs/>
        </w:rPr>
        <w:t>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</w:t>
      </w:r>
      <w:r w:rsidR="00E066DE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2CA2521D" w14:textId="77777777" w:rsidR="003B6A5C" w:rsidRPr="0003748B" w:rsidRDefault="003B6A5C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00B7F2" w14:textId="2018BE04" w:rsidR="00674D4D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ต้องจ่ายทั้งหมดตามสัญญา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บริษัทใช้อัตราดอกเบี้ยเงินกู้ยืมส่วนเพิ่มของกลุ่มบริษัท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ในการคิดลดเป็นมูลค่าปัจจุบัน กลุ่มบริษัท</w:t>
      </w:r>
      <w:r w:rsidR="00674D4D" w:rsidRPr="0003748B">
        <w:rPr>
          <w:rFonts w:ascii="Angsana New" w:hAnsi="Angsana New" w:hint="cs"/>
          <w:b/>
          <w:sz w:val="30"/>
          <w:szCs w:val="30"/>
        </w:rPr>
        <w:t>/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4D3B9F" w14:textId="19E267E2" w:rsidR="001D7943" w:rsidRPr="0003748B" w:rsidRDefault="001D7943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19B983E" w14:textId="4430DA80" w:rsidR="00F20805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วัดมูลค่าใหม่เมื่อมีการเปลี่ยนแปลงอายุสัญญาเช่าหรือ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มี</w:t>
      </w:r>
      <w:r w:rsidRPr="0003748B">
        <w:rPr>
          <w:rFonts w:ascii="Angsana New" w:hAnsi="Angsana New" w:hint="cs"/>
          <w:b/>
          <w:sz w:val="30"/>
          <w:szCs w:val="30"/>
          <w:cs/>
        </w:rPr>
        <w:t>การเปลี่ยนแปลงการประเมินการ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เลือก</w:t>
      </w:r>
      <w:r w:rsidRPr="0003748B">
        <w:rPr>
          <w:rFonts w:ascii="Angsana New" w:hAnsi="Angsana New" w:hint="cs"/>
          <w:b/>
          <w:sz w:val="30"/>
          <w:szCs w:val="30"/>
          <w:cs/>
        </w:rPr>
        <w:t>ใช้สิทธิ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ที่ระบุในสัญญาเช่า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ACC6BBF" w14:textId="4EED7290" w:rsidR="003B6A5C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B7877F9" w14:textId="5C1633C1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03748B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eastAsia="Times New Roman" w:hAnsi="Angsana New" w:hint="cs"/>
          <w:sz w:val="30"/>
          <w:szCs w:val="30"/>
        </w:rPr>
        <w:t>/</w:t>
      </w:r>
      <w:r w:rsidRPr="0003748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03748B" w:rsidRDefault="005E272A" w:rsidP="00FE3525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361E0764" w14:textId="3D2C2F57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ให้เช่ากลุ่มบริษัท</w:t>
      </w:r>
      <w:r w:rsidR="00BC3947" w:rsidRPr="0003748B">
        <w:rPr>
          <w:rFonts w:ascii="Angsana New" w:hAnsi="Angsana New" w:hint="cs"/>
          <w:b/>
          <w:sz w:val="30"/>
          <w:szCs w:val="30"/>
        </w:rPr>
        <w:t>/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0E4DB0" w14:textId="77777777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74C721EA" w14:textId="61EDBFA4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เมื่อกลุ่มบริษัท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บริษัทเป็นผู้ให้เช่าช่วง 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166D0B11" w14:textId="35A6523E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C9AA560" w14:textId="576ADD63" w:rsidR="00BC3947" w:rsidRPr="0003748B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73C702DA" w14:textId="77777777" w:rsidR="00BC3947" w:rsidRPr="0003748B" w:rsidRDefault="00BC39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24"/>
          <w:szCs w:val="24"/>
        </w:rPr>
      </w:pPr>
    </w:p>
    <w:p w14:paraId="34C56121" w14:textId="60EA1FB3" w:rsidR="00BC3947" w:rsidRPr="0003748B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้จากการขายและการให้บริการ</w:t>
      </w:r>
      <w:r w:rsidR="00D87724"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Pr="0003748B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รายได้จากการขายและการให้บริการ</w:t>
      </w:r>
      <w:r w:rsidR="00D87724" w:rsidRPr="0003748B">
        <w:rPr>
          <w:rFonts w:ascii="Angsana New" w:hAnsi="Angsana New" w:hint="cs"/>
          <w:b/>
          <w:sz w:val="30"/>
          <w:szCs w:val="30"/>
        </w:rPr>
        <w:t>/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รายได้อื่น</w:t>
      </w:r>
      <w:r w:rsidRPr="0003748B">
        <w:rPr>
          <w:rFonts w:ascii="Angsana New" w:hAnsi="Angsana New" w:hint="cs"/>
          <w:b/>
          <w:sz w:val="30"/>
          <w:szCs w:val="30"/>
          <w:cs/>
        </w:rPr>
        <w:t>ในรอบระยะเวลาบัญชีที่ได้รับ</w:t>
      </w:r>
    </w:p>
    <w:p w14:paraId="10CF1290" w14:textId="77777777" w:rsidR="003B6A5C" w:rsidRPr="0003748B" w:rsidRDefault="003B6A5C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DBE458A" w14:textId="0B122F1F" w:rsidR="008D3AB1" w:rsidRPr="0003748B" w:rsidRDefault="008D3AB1" w:rsidP="00FE3F8B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บริษัทตัดรายการลูกหนี้สัญญาเช่าตามที่เปิดเผยในหมายเหตุข้อ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bCs/>
          <w:sz w:val="30"/>
          <w:szCs w:val="30"/>
        </w:rPr>
        <w:t>3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(ง) </w:t>
      </w:r>
    </w:p>
    <w:p w14:paraId="19CFBB56" w14:textId="77777777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  <w:r w:rsidRPr="0003748B">
        <w:rPr>
          <w:i/>
          <w:iCs/>
          <w:cs/>
        </w:rPr>
        <w:br w:type="page"/>
      </w:r>
    </w:p>
    <w:p w14:paraId="646673BE" w14:textId="0B280836" w:rsidR="00AB4DA6" w:rsidRPr="0003748B" w:rsidRDefault="009358F1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lastRenderedPageBreak/>
        <w:t>การด้อยค่าสินทรัพย์ที่ไม่ใช่สินทรัพย์ทางการเงิน</w:t>
      </w:r>
    </w:p>
    <w:p w14:paraId="497328B3" w14:textId="77777777" w:rsidR="009358F1" w:rsidRPr="0003748B" w:rsidRDefault="009358F1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ED2B59" w14:textId="77777777" w:rsidR="009358F1" w:rsidRPr="0003748B" w:rsidRDefault="009358F1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03748B" w:rsidRDefault="00CA238C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E6D10" w14:textId="2E6A13A4" w:rsidR="009358F1" w:rsidRPr="00BF3C5E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3C5E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B4D6E" w:rsidRPr="00BF3C5E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BF3C5E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 หรือมูลค่าตามบัญชีของหน่วยสินทรัพย์ที่ก่อให้เกิดเงินสดสูงกว่ามูลค่าที่จะได้รับคืน เว้นแต่เมื่</w:t>
      </w:r>
      <w:r w:rsidR="00AE32F8" w:rsidRPr="00BF3C5E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BF3C5E">
        <w:rPr>
          <w:rFonts w:ascii="Angsana New" w:hAnsi="Angsana New" w:hint="cs"/>
          <w:spacing w:val="-4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AFB9CE3" w14:textId="77777777" w:rsidR="00271EF8" w:rsidRPr="0003748B" w:rsidRDefault="00271EF8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D614B8F" w14:textId="777D4286" w:rsidR="003B6A5C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42A833" w14:textId="50D3E509" w:rsidR="009358F1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BAC79B" w14:textId="77777777" w:rsidR="009358F1" w:rsidRPr="0003748B" w:rsidRDefault="009358F1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E884C44" w14:textId="137B4AC2" w:rsidR="009358F1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</w:t>
      </w:r>
      <w:r w:rsidR="00AE32F8" w:rsidRPr="0003748B">
        <w:rPr>
          <w:rFonts w:ascii="Angsana New" w:hAnsi="Angsana New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6E4DFE75" w14:textId="77777777" w:rsidR="00A60D86" w:rsidRPr="0003748B" w:rsidRDefault="00A60D86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16FB4" w14:textId="156771C9" w:rsidR="00C51046" w:rsidRPr="0003748B" w:rsidRDefault="001924CD" w:rsidP="002B5EEE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ผลประโยชน์พนักงาน</w:t>
      </w:r>
      <w:r w:rsidR="009531E1" w:rsidRPr="0003748B">
        <w:rPr>
          <w:iCs/>
          <w:cs/>
        </w:rPr>
        <w:br/>
      </w:r>
    </w:p>
    <w:p w14:paraId="13CA5C71" w14:textId="0D3359FE" w:rsidR="003B6A5C" w:rsidRPr="0003748B" w:rsidRDefault="000B08BF" w:rsidP="00C510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t>โครงการ</w:t>
      </w:r>
      <w:r w:rsidR="002B5EEE" w:rsidRPr="0003748B">
        <w:rPr>
          <w:rFonts w:ascii="Angsana New" w:hAnsi="Angsana New" w:hint="cs"/>
          <w:iCs/>
          <w:sz w:val="30"/>
          <w:szCs w:val="30"/>
          <w:cs/>
        </w:rPr>
        <w:t>สมทบเงิน</w:t>
      </w:r>
    </w:p>
    <w:p w14:paraId="42AB9AA7" w14:textId="77777777" w:rsidR="002B5EEE" w:rsidRPr="0003748B" w:rsidRDefault="002B5EEE" w:rsidP="002B5E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Pr="0003748B">
        <w:rPr>
          <w:rFonts w:ascii="Angsana New" w:hAnsi="Angsana New"/>
          <w:i/>
          <w:sz w:val="30"/>
          <w:szCs w:val="30"/>
          <w:cs/>
        </w:rPr>
        <w:t>/</w:t>
      </w:r>
      <w:r w:rsidRPr="0003748B">
        <w:rPr>
          <w:rFonts w:ascii="Angsana New" w:hAnsi="Angsana New" w:hint="cs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3748B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07B2E9D7" w14:textId="11EBDA34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03748B">
        <w:rPr>
          <w:rFonts w:ascii="Angsana New" w:hAnsi="Angsana New"/>
          <w:i/>
          <w:sz w:val="30"/>
          <w:szCs w:val="30"/>
          <w:cs/>
        </w:rPr>
        <w:br w:type="page"/>
      </w:r>
    </w:p>
    <w:p w14:paraId="5A6F0C0F" w14:textId="79DBF512" w:rsidR="002B5EEE" w:rsidRPr="0003748B" w:rsidRDefault="002B5EEE" w:rsidP="002B5E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12E84F2" w14:textId="723D343C" w:rsidR="002B5EEE" w:rsidRPr="0003748B" w:rsidRDefault="002B5EEE" w:rsidP="002B5EE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คิดลดแต่ละหน่วยที่ประมาณการไว้</w:t>
      </w:r>
    </w:p>
    <w:p w14:paraId="7250919A" w14:textId="7528C368" w:rsidR="000B08BF" w:rsidRPr="00BF3C5E" w:rsidRDefault="000B08BF" w:rsidP="00FE3F8B">
      <w:pPr>
        <w:spacing w:line="240" w:lineRule="auto"/>
        <w:ind w:left="540"/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3BAB950A" w14:textId="77777777" w:rsidR="000B08BF" w:rsidRPr="0003748B" w:rsidRDefault="000B08BF" w:rsidP="00FE3F8B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3748B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3748B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กลุ่มบริษัท/บริษัทกำหนดดอกเบี้ยจ่ายของ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3748B">
        <w:rPr>
          <w:rFonts w:ascii="Angsana New" w:hAnsi="Angsana New" w:hint="cs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BF3C5E" w:rsidRDefault="00CC55A9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2A8E11A" w14:textId="69082E92" w:rsidR="000B08BF" w:rsidRPr="0003748B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กำไรหรือขาดทุนจากการลดขนาดโครงการต้องรับรู้ในกำไรหรือขาดทุนทันทีกลุ่มบริษัท/บริษัท รับรู้กำไรและขาดทุนจากการจ่ายชำระผลประโยชน์พนักงานเมื่อเกิดขึ้น</w:t>
      </w:r>
    </w:p>
    <w:p w14:paraId="6423010D" w14:textId="77777777" w:rsidR="001D7943" w:rsidRPr="00BF3C5E" w:rsidRDefault="001D7943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14:paraId="70C48B6F" w14:textId="6ED1E63D" w:rsidR="003B6A5C" w:rsidRPr="0003748B" w:rsidRDefault="000B08BF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B955E7" w:rsidRPr="00B955E7">
        <w:rPr>
          <w:rFonts w:ascii="Angsana New" w:hAnsi="Angsana New" w:hint="cs"/>
          <w:iCs/>
          <w:sz w:val="30"/>
          <w:szCs w:val="30"/>
        </w:rPr>
        <w:t>12</w:t>
      </w:r>
      <w:r w:rsidRPr="0003748B">
        <w:rPr>
          <w:rFonts w:ascii="Angsana New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799FE78" w14:textId="77777777" w:rsidR="009F0F75" w:rsidRPr="00BF3C5E" w:rsidRDefault="009F0F75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72A8BF" w14:textId="77777777" w:rsidR="009F0F75" w:rsidRPr="0003748B" w:rsidRDefault="009F0F75" w:rsidP="009F0F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3748B">
        <w:rPr>
          <w:rFonts w:ascii="Angsana New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EBFD0B1" w14:textId="77777777" w:rsidR="009531E1" w:rsidRPr="00BF3C5E" w:rsidRDefault="009531E1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4BE24C6C" w14:textId="55491C03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ประมาณการหนี้สิน</w:t>
      </w:r>
    </w:p>
    <w:p w14:paraId="439AA3BA" w14:textId="77777777" w:rsidR="001924CD" w:rsidRPr="00BF3C5E" w:rsidRDefault="001924CD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29813348" w14:textId="70FC6C62" w:rsidR="00990C6B" w:rsidRPr="0003748B" w:rsidRDefault="001924CD" w:rsidP="00F04A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บริษัทมีภาระ</w:t>
      </w:r>
      <w:r w:rsidR="009A4838" w:rsidRPr="0003748B">
        <w:rPr>
          <w:rFonts w:ascii="Angsana New" w:hAnsi="Angsana New" w:hint="cs"/>
          <w:sz w:val="30"/>
          <w:szCs w:val="30"/>
          <w:cs/>
        </w:rPr>
        <w:t>ผูกพัน</w:t>
      </w:r>
      <w:r w:rsidRPr="0003748B">
        <w:rPr>
          <w:rFonts w:ascii="Angsana New" w:hAnsi="Angsana New" w:hint="cs"/>
          <w:sz w:val="30"/>
          <w:szCs w:val="30"/>
          <w:cs/>
        </w:rPr>
        <w:t>ตามกฎหมาย</w:t>
      </w:r>
      <w:r w:rsidR="009A4838" w:rsidRPr="0003748B">
        <w:rPr>
          <w:rFonts w:ascii="Angsana New" w:hAnsi="Angsana New" w:hint="cs"/>
          <w:sz w:val="30"/>
          <w:szCs w:val="30"/>
          <w:cs/>
        </w:rPr>
        <w:t>หรือ</w:t>
      </w:r>
      <w:r w:rsidR="00C01EE9" w:rsidRPr="0003748B">
        <w:rPr>
          <w:rFonts w:ascii="Angsana New" w:hAnsi="Angsana New" w:hint="cs"/>
          <w:sz w:val="30"/>
          <w:szCs w:val="30"/>
          <w:cs/>
        </w:rPr>
        <w:t>ภาระผูกพันจากการอนุมาน</w:t>
      </w:r>
      <w:r w:rsidRPr="0003748B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01EE9" w:rsidRPr="0003748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3748B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 w:rsidRPr="0003748B">
        <w:rPr>
          <w:rFonts w:ascii="Angsana New" w:hAnsi="Angsana New" w:hint="cs"/>
          <w:sz w:val="30"/>
          <w:szCs w:val="30"/>
          <w:cs/>
        </w:rPr>
        <w:t>ผูกพัน</w:t>
      </w:r>
      <w:r w:rsidRPr="0003748B">
        <w:rPr>
          <w:rFonts w:ascii="Angsana New" w:hAnsi="Angsana New" w:hint="cs"/>
          <w:sz w:val="30"/>
          <w:szCs w:val="30"/>
          <w:cs/>
        </w:rPr>
        <w:t>ดังกล่าว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2E160D0" w14:textId="7F4603F6" w:rsidR="003B6A5C" w:rsidRPr="0003748B" w:rsidRDefault="001924CD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28DD555A" w14:textId="4C80C55D" w:rsidR="009531E1" w:rsidRPr="0003748B" w:rsidRDefault="001924CD" w:rsidP="00840D3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111EA6AF" w14:textId="77777777" w:rsidR="00181D9F" w:rsidRPr="0003748B" w:rsidRDefault="00181D9F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990108" w14:textId="1FB61F59" w:rsidR="003B6A5C" w:rsidRPr="0003748B" w:rsidRDefault="008B7BAA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C874071" w14:textId="0B4BCA35" w:rsidR="008B7BAA" w:rsidRPr="0003748B" w:rsidRDefault="008B7BAA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บริษัทจะบันทึกเมื่อประโยชน์ที่</w:t>
      </w:r>
      <w:r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B1F8729" w14:textId="77777777" w:rsidR="001D7943" w:rsidRPr="0003748B" w:rsidRDefault="001D7943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FD677" w14:textId="77777777" w:rsidR="009F6C15" w:rsidRPr="0003748B" w:rsidRDefault="009F6C15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การวัดมูลค่ายุติธรรม</w:t>
      </w:r>
    </w:p>
    <w:p w14:paraId="49935B89" w14:textId="77777777" w:rsidR="009F6C15" w:rsidRPr="0003748B" w:rsidRDefault="009F6C15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52B7B79" w14:textId="77777777" w:rsidR="00D921C1" w:rsidRPr="0003748B" w:rsidRDefault="00D921C1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65ED043" w14:textId="5FED36ED" w:rsidR="00B44683" w:rsidRPr="0003748B" w:rsidRDefault="00B44683" w:rsidP="00FE352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8"/>
          <w:sz w:val="30"/>
          <w:szCs w:val="30"/>
          <w:cs/>
        </w:rPr>
      </w:pPr>
    </w:p>
    <w:p w14:paraId="2D2C3B37" w14:textId="053019D4" w:rsidR="008C0E54" w:rsidRPr="0003748B" w:rsidRDefault="008C0E54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03748B">
        <w:rPr>
          <w:rFonts w:ascii="Angsana New" w:hAnsi="Angsana New" w:hint="cs"/>
          <w:spacing w:val="-8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3748B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8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hAnsi="Angsana New" w:hint="cs"/>
          <w:spacing w:val="-8"/>
          <w:sz w:val="30"/>
          <w:szCs w:val="30"/>
          <w:lang w:val="en-GB"/>
        </w:rPr>
        <w:t>/</w:t>
      </w:r>
      <w:r w:rsidRPr="0003748B">
        <w:rPr>
          <w:rFonts w:ascii="Angsana New" w:hAnsi="Angsana New" w:hint="cs"/>
          <w:spacing w:val="-8"/>
          <w:sz w:val="30"/>
          <w:szCs w:val="30"/>
          <w:cs/>
          <w:lang w:val="en-GB"/>
        </w:rPr>
        <w:t>บริษัท</w:t>
      </w:r>
      <w:r w:rsidRPr="0003748B">
        <w:rPr>
          <w:rFonts w:ascii="Angsana New" w:hAnsi="Angsana New" w:hint="cs"/>
          <w:spacing w:val="-8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3748B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8"/>
          <w:sz w:val="30"/>
          <w:szCs w:val="30"/>
          <w:cs/>
        </w:rPr>
        <w:t xml:space="preserve">ดังนี้ </w:t>
      </w:r>
    </w:p>
    <w:p w14:paraId="215B8E65" w14:textId="77777777" w:rsidR="00D41147" w:rsidRPr="0003748B" w:rsidRDefault="00D41147" w:rsidP="00FE352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8"/>
          <w:sz w:val="30"/>
          <w:szCs w:val="30"/>
        </w:rPr>
      </w:pPr>
    </w:p>
    <w:p w14:paraId="14E889E5" w14:textId="2FCC732E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4A484316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45E46746" w14:textId="31049467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07BA17E" w14:textId="52348DCA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54C33ED" w14:textId="50726AE5" w:rsidR="00456073" w:rsidRPr="0003748B" w:rsidRDefault="00456073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 w:rsidDel="001A6CC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 w:rsidDel="001A6CC8">
        <w:rPr>
          <w:rFonts w:ascii="Angsana New" w:hAnsi="Angsana New" w:hint="cs"/>
          <w:sz w:val="30"/>
          <w:szCs w:val="30"/>
        </w:rPr>
        <w:t>/</w:t>
      </w:r>
      <w:r w:rsidRPr="0003748B" w:rsidDel="001A6CC8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2243D8" w14:textId="77777777" w:rsidR="00596798" w:rsidRPr="0003748B" w:rsidRDefault="00596798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04DD2B" w14:textId="2FCB93F9" w:rsidR="00596798" w:rsidRPr="0003748B" w:rsidRDefault="00596798" w:rsidP="004C322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BA574C3" w14:textId="5F1E271D" w:rsidR="00596798" w:rsidRPr="0003748B" w:rsidRDefault="00596798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03748B">
        <w:rPr>
          <w:rFonts w:ascii="Angsana New" w:hAnsi="Angsana New" w:hint="cs"/>
          <w:sz w:val="30"/>
          <w:szCs w:val="30"/>
          <w:lang w:bidi="th-TH"/>
        </w:rPr>
        <w:br/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456073" w:rsidRPr="0003748B" w:rsidDel="001A6CC8">
        <w:rPr>
          <w:rFonts w:ascii="Angsana New" w:hAnsi="Angsana New" w:hint="cs"/>
          <w:sz w:val="30"/>
          <w:szCs w:val="30"/>
          <w:cs/>
          <w:lang w:bidi="th-TH"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BFB496" w14:textId="77777777" w:rsidR="008C0E54" w:rsidRPr="0003748B" w:rsidRDefault="008C0E54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D7F9916" w14:textId="56F4A583" w:rsidR="00B212CE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รายได้</w:t>
      </w:r>
      <w:r w:rsidR="00456073" w:rsidRPr="0003748B">
        <w:rPr>
          <w:rFonts w:cs="Angsana New" w:hint="cs"/>
          <w:i/>
          <w:iCs/>
          <w:cs/>
        </w:rPr>
        <w:t>จากสัญญาที่ทำกับลูกค้า</w:t>
      </w:r>
    </w:p>
    <w:p w14:paraId="6320BC7A" w14:textId="4EA4104A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4907529" w14:textId="60B3D11F" w:rsidR="003B6A5C" w:rsidRPr="0003748B" w:rsidRDefault="00456073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การรับรู้รายได้</w:t>
      </w:r>
    </w:p>
    <w:p w14:paraId="79EB8C34" w14:textId="09C98F70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</w:t>
      </w:r>
      <w:r w:rsidR="00FF43DE" w:rsidRPr="0003748B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03748B">
        <w:rPr>
          <w:rFonts w:ascii="Angsana New" w:hAnsi="Angsana New" w:hint="cs"/>
          <w:sz w:val="30"/>
          <w:szCs w:val="30"/>
          <w:cs/>
        </w:rPr>
        <w:t>ภาษีมูลค่าเพิ่ม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82DEB96" w14:textId="77777777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64B38207" w14:textId="1EFE17BC" w:rsidR="00C03C77" w:rsidRPr="0003748B" w:rsidRDefault="00C03C77" w:rsidP="000E49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3748B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สำหรับการขายที่ให้สิทธิลูกค้าในการคืนสินค้า กลุ่มบริษัท/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bookmarkStart w:id="4" w:name="_Hlk108774250"/>
      <w:r w:rsidR="005106D5" w:rsidRPr="0003748B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bookmarkEnd w:id="4"/>
    </w:p>
    <w:p w14:paraId="74E4B9E5" w14:textId="77777777" w:rsidR="00D67ADF" w:rsidRPr="0003748B" w:rsidRDefault="00D67ADF" w:rsidP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16C0EF8F" w14:textId="77777777" w:rsidR="00C03C77" w:rsidRPr="0003748B" w:rsidRDefault="00C03C77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เมื่อได้ให้บริการ </w:t>
      </w:r>
      <w:r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4530572C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E7594C" w14:textId="7CB03DDD" w:rsidR="00C03C77" w:rsidRPr="0003748B" w:rsidRDefault="00C03C77" w:rsidP="00FE3F8B">
      <w:pPr>
        <w:tabs>
          <w:tab w:val="clear" w:pos="454"/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FF43DE" w:rsidRPr="0003748B">
        <w:rPr>
          <w:rFonts w:ascii="Angsana New" w:hAnsi="Angsana New" w:hint="cs"/>
          <w:sz w:val="30"/>
          <w:szCs w:val="30"/>
          <w:cs/>
        </w:rPr>
        <w:t>รับรู้รายได้จากการขาย</w:t>
      </w:r>
      <w:r w:rsidR="00FF43DE" w:rsidRPr="0003748B">
        <w:rPr>
          <w:rFonts w:ascii="Angsana New" w:hAnsi="Angsana New" w:hint="cs"/>
          <w:sz w:val="30"/>
          <w:szCs w:val="30"/>
          <w:cs/>
          <w:lang w:val="en-GB"/>
        </w:rPr>
        <w:t>สินค้าและการให้บริการแยกจากกัน หาก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03748B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03748B">
        <w:rPr>
          <w:rFonts w:ascii="Angsana New" w:hAnsi="Angsana New" w:hint="cs"/>
          <w:sz w:val="30"/>
          <w:szCs w:val="30"/>
          <w:cs/>
        </w:rPr>
        <w:t>ของ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10424684" w14:textId="5997F9E9" w:rsidR="00493B2B" w:rsidRPr="0003748B" w:rsidRDefault="00493B2B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991C29" w14:textId="77777777" w:rsidR="00BF3C5E" w:rsidRDefault="00BF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55A4EE1A" w14:textId="6A8D1630" w:rsidR="003B6A5C" w:rsidRPr="0003748B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ยอดคงเหลือของสัญญา</w:t>
      </w:r>
    </w:p>
    <w:p w14:paraId="27C1A75C" w14:textId="04EB6596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กลุ่มบริษัท/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/บริษัทมีสิทธิที่ปราศจากเงื่อนไขในการได้รับสิ่งตอบแทน</w:t>
      </w:r>
    </w:p>
    <w:p w14:paraId="4B3E38AE" w14:textId="77777777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14:paraId="2D115742" w14:textId="44AE085C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บริษัทรับรู้รายได้ที่เกี่ยวข้อง </w:t>
      </w:r>
    </w:p>
    <w:p w14:paraId="6A42C318" w14:textId="77777777" w:rsidR="00181D9F" w:rsidRPr="0003748B" w:rsidRDefault="00181D9F" w:rsidP="000E496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C4383" w14:textId="69231A41" w:rsidR="003B6A5C" w:rsidRPr="0003748B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สินทรัพย์ต้นทุนของสัญญา</w:t>
      </w:r>
    </w:p>
    <w:p w14:paraId="1103E858" w14:textId="334F47A5" w:rsidR="00493B2B" w:rsidRPr="0003748B" w:rsidRDefault="00493B2B" w:rsidP="00FE3F8B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5DF52AC5" w14:textId="77777777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p w14:paraId="365B562F" w14:textId="3220C01F" w:rsidR="00493B2B" w:rsidRPr="0003748B" w:rsidRDefault="00493B2B" w:rsidP="00FE3F8B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1596E42" w14:textId="77777777" w:rsidR="00540F88" w:rsidRPr="0003748B" w:rsidRDefault="00540F88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shd w:val="clear" w:color="auto" w:fill="D9D9D9"/>
        </w:rPr>
      </w:pPr>
    </w:p>
    <w:p w14:paraId="3D2A32D7" w14:textId="79AE9533" w:rsidR="000E4964" w:rsidRPr="0003748B" w:rsidRDefault="00421B26" w:rsidP="000E4964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รายได้อื่น</w:t>
      </w:r>
    </w:p>
    <w:p w14:paraId="174BB457" w14:textId="77777777" w:rsidR="000E4964" w:rsidRPr="0003748B" w:rsidRDefault="000E4964" w:rsidP="000E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28F6817" w14:textId="171D3751" w:rsidR="00F20805" w:rsidRDefault="00421B26" w:rsidP="00840D3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รายได้อื่น</w:t>
      </w:r>
      <w:r w:rsidR="00FF43DE" w:rsidRPr="0003748B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ประกอบด้วยเงินปันผล ดอกเบี้ยรับและอื่นๆ </w:t>
      </w:r>
      <w:r w:rsidR="00FF43DE" w:rsidRPr="0003748B">
        <w:rPr>
          <w:rFonts w:ascii="Angsana New" w:hAnsi="Angsana New" w:hint="cs"/>
          <w:i/>
          <w:sz w:val="30"/>
          <w:szCs w:val="30"/>
          <w:cs/>
        </w:rPr>
        <w:t>โดยทั่วไปบันทึกด้วยเกณฑ์คงค้าง ยกเว้น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</w:t>
      </w:r>
      <w:r w:rsidR="00DA277D" w:rsidRPr="0003748B">
        <w:rPr>
          <w:rFonts w:ascii="Angsana New" w:hAnsi="Angsana New" w:hint="cs"/>
          <w:sz w:val="30"/>
          <w:szCs w:val="30"/>
          <w:cs/>
          <w:lang w:val="en-GB"/>
        </w:rPr>
        <w:t>ล</w:t>
      </w:r>
    </w:p>
    <w:p w14:paraId="5123B24D" w14:textId="77777777" w:rsidR="00BF3C5E" w:rsidRPr="0003748B" w:rsidRDefault="00BF3C5E" w:rsidP="00840D3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651D6D" w14:textId="03F0ACAE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 xml:space="preserve">ภาษีเงินได้ </w:t>
      </w:r>
    </w:p>
    <w:p w14:paraId="3126B7EA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A5344" w14:textId="774CEF46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FF43DE" w:rsidRPr="0003748B">
        <w:rPr>
          <w:rFonts w:ascii="Angsana New" w:hAnsi="Angsana New" w:hint="cs"/>
          <w:sz w:val="30"/>
          <w:szCs w:val="30"/>
          <w:cs/>
        </w:rPr>
        <w:t>ซึ่ง</w:t>
      </w:r>
      <w:r w:rsidRPr="0003748B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D844EC2" w14:textId="77777777" w:rsidR="003B4D08" w:rsidRPr="0003748B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092794" w14:textId="595A312F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FF43DE" w:rsidRPr="0003748B">
        <w:rPr>
          <w:rFonts w:ascii="Angsana New" w:hAnsi="Angsana New" w:hint="cs"/>
          <w:sz w:val="30"/>
          <w:szCs w:val="30"/>
          <w:cs/>
        </w:rPr>
        <w:t>บันทึก</w:t>
      </w:r>
      <w:r w:rsidRPr="0003748B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03748B" w:rsidRDefault="00932E7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00E8D" w14:textId="6B4E586A" w:rsidR="001924CD" w:rsidRPr="0003748B" w:rsidRDefault="001924CD" w:rsidP="00BB393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FF43DE" w:rsidRPr="0003748B">
        <w:rPr>
          <w:rFonts w:ascii="Angsana New" w:hAnsi="Angsana New" w:hint="cs"/>
          <w:sz w:val="30"/>
          <w:szCs w:val="30"/>
          <w:cs/>
        </w:rPr>
        <w:t>สำหรับ</w:t>
      </w:r>
      <w:r w:rsidR="00F90E76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BB393E" w:rsidRPr="0003748B">
        <w:rPr>
          <w:rFonts w:ascii="Angsana New" w:hAnsi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ณ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วันที่เกิดรายการนั้น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ณ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 xml:space="preserve">วันที่เกิดรายการนั้น </w:t>
      </w:r>
      <w:r w:rsidRPr="0003748B">
        <w:rPr>
          <w:rFonts w:ascii="Angsana New" w:hAnsi="Angsana New" w:hint="cs"/>
          <w:sz w:val="30"/>
          <w:szCs w:val="30"/>
          <w:cs/>
        </w:rPr>
        <w:t>และผลแตกต่างที่เกี่ยวข้</w:t>
      </w:r>
      <w:r w:rsidR="00FA687D" w:rsidRPr="0003748B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="00EB3703" w:rsidRPr="0003748B">
        <w:rPr>
          <w:rFonts w:ascii="Angsana New" w:hAnsi="Angsana New" w:hint="cs"/>
          <w:sz w:val="30"/>
          <w:szCs w:val="30"/>
          <w:cs/>
        </w:rPr>
        <w:t xml:space="preserve"> บริษัทร่วม </w:t>
      </w:r>
      <w:r w:rsidR="00FA687D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1EFB2059" w14:textId="77777777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CA2E" w14:textId="2795A97E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</w:t>
      </w:r>
      <w:r w:rsidR="00FF43DE" w:rsidRPr="0003748B">
        <w:rPr>
          <w:rFonts w:ascii="Angsana New" w:hAnsi="Angsana New" w:hint="cs"/>
          <w:sz w:val="30"/>
          <w:szCs w:val="30"/>
        </w:rPr>
        <w:t xml:space="preserve"> </w:t>
      </w:r>
      <w:r w:rsidR="00FF43DE" w:rsidRPr="0003748B">
        <w:rPr>
          <w:rFonts w:ascii="Angsana New" w:hAnsi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F9D0400" w14:textId="77777777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B7DDE9" w14:textId="76A964BD" w:rsidR="001D7943" w:rsidRPr="0003748B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3E32E687" w14:textId="77777777" w:rsidR="00F039BD" w:rsidRPr="0003748B" w:rsidRDefault="00F039BD" w:rsidP="000E49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2A2F5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 xml:space="preserve">กำไรต่อหุ้น </w:t>
      </w:r>
    </w:p>
    <w:p w14:paraId="62F269A4" w14:textId="77777777" w:rsidR="001924CD" w:rsidRPr="0003748B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A84E42" w14:textId="12B4F3C9" w:rsidR="0034678A" w:rsidRDefault="00E1673F" w:rsidP="00840D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ด้วยจำนวนหุ้นสามัญ</w:t>
      </w:r>
      <w:r w:rsidR="00272C9B" w:rsidRPr="0003748B">
        <w:rPr>
          <w:rFonts w:ascii="Angsana New" w:hAnsi="Angsana New" w:hint="cs"/>
          <w:b/>
          <w:sz w:val="30"/>
          <w:szCs w:val="30"/>
          <w:cs/>
        </w:rPr>
        <w:br/>
      </w:r>
      <w:r w:rsidRPr="0003748B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Pr="0003748B">
        <w:rPr>
          <w:rFonts w:ascii="Angsana New" w:hAnsi="Angsana New" w:hint="cs"/>
          <w:b/>
          <w:sz w:val="30"/>
          <w:szCs w:val="30"/>
          <w:cs/>
        </w:rPr>
        <w:t>กำไรต่อหุ้นปรับลด</w:t>
      </w:r>
      <w:r w:rsidR="003B4D08" w:rsidRPr="0003748B">
        <w:rPr>
          <w:rFonts w:ascii="Angsana New" w:hAnsi="Angsana New" w:hint="cs"/>
          <w:b/>
          <w:sz w:val="30"/>
          <w:szCs w:val="30"/>
          <w:cs/>
        </w:rPr>
        <w:t>สำหรับหุ้นสามัญ</w:t>
      </w:r>
      <w:r w:rsidRPr="0003748B">
        <w:rPr>
          <w:rFonts w:ascii="Angsana New" w:hAnsi="Angsana New" w:hint="cs"/>
          <w:b/>
          <w:sz w:val="30"/>
          <w:szCs w:val="30"/>
          <w:cs/>
        </w:rPr>
        <w:t>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3B4D08" w:rsidRPr="0003748B">
        <w:rPr>
          <w:rFonts w:ascii="Angsana New" w:hAnsi="Angsana New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60DA6254" w14:textId="77777777" w:rsidR="00C54148" w:rsidRPr="0003748B" w:rsidRDefault="00C54148" w:rsidP="002A192F">
      <w:pPr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  <w:shd w:val="clear" w:color="auto" w:fill="D9D9D9"/>
        </w:rPr>
      </w:pPr>
    </w:p>
    <w:p w14:paraId="19D0CA6F" w14:textId="617C226A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รายงานทางการเงินจำแนกตามส่วนงาน</w:t>
      </w:r>
    </w:p>
    <w:p w14:paraId="79F2B95F" w14:textId="77777777" w:rsidR="001924CD" w:rsidRPr="0003748B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14:paraId="6FBE626D" w14:textId="71C17E70" w:rsidR="001924CD" w:rsidRPr="0003748B" w:rsidRDefault="001924CD" w:rsidP="00FE3F8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F20805" w:rsidRPr="0003748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3748B">
        <w:rPr>
          <w:rFonts w:ascii="Angsana New" w:hAnsi="Angsana New" w:hint="cs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03748B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03748B">
        <w:rPr>
          <w:rFonts w:ascii="Angsana New" w:hAnsi="Angsana New" w:hint="cs"/>
          <w:sz w:val="30"/>
          <w:szCs w:val="30"/>
          <w:cs/>
        </w:rPr>
        <w:t>ซึ่งบันทึกบัญชีตามวิธีส่วนได้เสีย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3C34302C" w14:textId="2FB7E50A" w:rsidR="002A192F" w:rsidRDefault="002A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  <w:r>
        <w:rPr>
          <w:rFonts w:ascii="Angsana New" w:hAnsi="Angsana New"/>
          <w:b/>
          <w:bCs/>
          <w:sz w:val="22"/>
          <w:szCs w:val="22"/>
          <w:cs/>
          <w:lang w:val="th-TH"/>
        </w:rPr>
        <w:br w:type="page"/>
      </w:r>
    </w:p>
    <w:p w14:paraId="2FB26C96" w14:textId="5318995F" w:rsidR="000D1494" w:rsidRPr="0003748B" w:rsidRDefault="000D1494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บุคคลหรือกิจการที่เกี่ยวข้องกัน</w:t>
      </w:r>
    </w:p>
    <w:p w14:paraId="6AFC7069" w14:textId="77777777" w:rsidR="000D1494" w:rsidRPr="0003748B" w:rsidRDefault="000D1494" w:rsidP="00FE3F8B">
      <w:pPr>
        <w:spacing w:line="240" w:lineRule="auto"/>
        <w:ind w:left="518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17155A4" w14:textId="2BB17AB4" w:rsidR="00F754AA" w:rsidRPr="0003748B" w:rsidRDefault="00F754AA" w:rsidP="00FE3F8B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ความสัมพันธ์ที่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>มี</w:t>
      </w:r>
      <w:r w:rsidR="002C6641" w:rsidRPr="0003748B">
        <w:rPr>
          <w:rFonts w:ascii="Angsana New" w:hAnsi="Angsana New" w:hint="cs"/>
          <w:b/>
          <w:sz w:val="30"/>
          <w:szCs w:val="30"/>
          <w:cs/>
        </w:rPr>
        <w:t>กับ</w:t>
      </w:r>
      <w:r w:rsidR="00F61190" w:rsidRPr="00DE7141">
        <w:rPr>
          <w:rFonts w:ascii="Angsana New" w:hAnsi="Angsana New" w:hint="cs"/>
          <w:b/>
          <w:sz w:val="30"/>
          <w:szCs w:val="30"/>
          <w:cs/>
        </w:rPr>
        <w:t>บริษัทร่วมและการร่วมค้า</w:t>
      </w:r>
      <w:r w:rsidR="005960B1" w:rsidRPr="00DE7141">
        <w:rPr>
          <w:rFonts w:ascii="Angsana New" w:hAnsi="Angsana New" w:hint="cs"/>
          <w:b/>
          <w:sz w:val="30"/>
          <w:szCs w:val="30"/>
          <w:cs/>
        </w:rPr>
        <w:t xml:space="preserve"> และบริษัทย่อย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>ได้เปิดเผยในหมายเหตุข้อ</w:t>
      </w:r>
      <w:r w:rsidR="00F61190" w:rsidRPr="0003748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bCs/>
          <w:sz w:val="30"/>
          <w:szCs w:val="30"/>
        </w:rPr>
        <w:t>9</w:t>
      </w:r>
      <w:r w:rsidR="00F61190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B955E7" w:rsidRPr="00B955E7">
        <w:rPr>
          <w:rFonts w:ascii="Angsana New" w:hAnsi="Angsana New" w:hint="cs"/>
          <w:bCs/>
          <w:sz w:val="30"/>
          <w:szCs w:val="30"/>
        </w:rPr>
        <w:t>1</w:t>
      </w:r>
      <w:r w:rsidR="00B955E7" w:rsidRPr="00B955E7">
        <w:rPr>
          <w:rFonts w:ascii="Angsana New" w:hAnsi="Angsana New"/>
          <w:bCs/>
          <w:sz w:val="30"/>
          <w:szCs w:val="30"/>
        </w:rPr>
        <w:t>0</w:t>
      </w:r>
      <w:r w:rsidR="00F61190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7B6FB4" w:rsidRPr="0003748B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168F2" w:rsidRPr="0003748B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23EF6B31" w14:textId="77777777" w:rsidR="00F754AA" w:rsidRPr="0003748B" w:rsidRDefault="00F754AA" w:rsidP="00FE3F8B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03748B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03748B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03748B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03748B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03748B" w14:paraId="10FC9710" w14:textId="77777777" w:rsidTr="000E4964">
        <w:trPr>
          <w:cantSplit/>
          <w:trHeight w:val="299"/>
        </w:trPr>
        <w:tc>
          <w:tcPr>
            <w:tcW w:w="4050" w:type="dxa"/>
          </w:tcPr>
          <w:p w14:paraId="10DCC3F6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00567CC1" w14:textId="5B10323C" w:rsidR="00E12256" w:rsidRPr="0003748B" w:rsidRDefault="00F754AA" w:rsidP="000E4964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ในบริษัท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24D57" w:rsidRPr="0003748B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60AA7B80" w14:textId="77777777" w:rsidR="00392314" w:rsidRDefault="00392314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53BF4F7" w14:textId="78BF5EF3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03748B" w14:paraId="459EE130" w14:textId="77777777" w:rsidTr="000E4964">
        <w:trPr>
          <w:cantSplit/>
          <w:trHeight w:val="1631"/>
        </w:trPr>
        <w:tc>
          <w:tcPr>
            <w:tcW w:w="4050" w:type="dxa"/>
          </w:tcPr>
          <w:p w14:paraId="0F1E2B60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31F5D" w:rsidRPr="0003748B">
              <w:rPr>
                <w:rFonts w:ascii="Angsana New" w:hAnsi="Angsana New" w:hint="cs"/>
                <w:sz w:val="30"/>
                <w:szCs w:val="30"/>
                <w:cs/>
              </w:rPr>
              <w:t>ควบคุมกิจกรรมต่าง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ทั้งนี้ รวมถึงกรรมการของกิจการ (ไม่ว่าจะทำหน้าที่ในระดับ</w:t>
            </w:r>
          </w:p>
          <w:p w14:paraId="2DAFA021" w14:textId="25401B65" w:rsidR="00820481" w:rsidRPr="0003748B" w:rsidRDefault="00624D57" w:rsidP="00117782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บริหารหรือไม่)</w:t>
            </w:r>
          </w:p>
        </w:tc>
      </w:tr>
      <w:tr w:rsidR="00624D57" w:rsidRPr="0003748B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03748B" w:rsidRDefault="00437BBC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03748B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4AE20A4B" w14:textId="08292B0E" w:rsidR="00624D57" w:rsidRPr="0003748B" w:rsidRDefault="00624D57" w:rsidP="00D9046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E714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750246" w:rsidRPr="00DE71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7141">
              <w:rPr>
                <w:rFonts w:ascii="Angsana New" w:hAnsi="Angsana New" w:hint="cs"/>
                <w:sz w:val="30"/>
                <w:szCs w:val="30"/>
                <w:cs/>
              </w:rPr>
              <w:t>บริษัทย่อย และมีกรรมการร่วมกั</w:t>
            </w:r>
            <w:r w:rsidR="00D90468" w:rsidRPr="00DE714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624D57" w:rsidRPr="0003748B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624D57" w:rsidRPr="0003748B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6BB734A" w14:textId="77777777" w:rsidR="00624D57" w:rsidRPr="0003748B" w:rsidRDefault="00E472A5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03748B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18988341" w14:textId="0F82A6B7" w:rsidR="00361690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10C0F" w:rsidRPr="0003748B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03748B" w:rsidRDefault="00910C0F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03748B" w:rsidRDefault="00910C0F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03748B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 และมีกรรมการร่วมกัน</w:t>
            </w:r>
          </w:p>
        </w:tc>
      </w:tr>
      <w:tr w:rsidR="00624D57" w:rsidRPr="0003748B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  <w:t xml:space="preserve">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เมนสเตย์ 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624D57" w:rsidRPr="0003748B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ภัทรลิสซิ่ง จํากัด (มหาชน)</w:t>
            </w:r>
          </w:p>
        </w:tc>
        <w:tc>
          <w:tcPr>
            <w:tcW w:w="5220" w:type="dxa"/>
          </w:tcPr>
          <w:p w14:paraId="67979FE8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03748B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60ECC" w:rsidRPr="0003748B" w14:paraId="12930D65" w14:textId="77777777" w:rsidTr="00207CAC">
        <w:trPr>
          <w:cantSplit/>
          <w:trHeight w:val="20"/>
        </w:trPr>
        <w:tc>
          <w:tcPr>
            <w:tcW w:w="4050" w:type="dxa"/>
          </w:tcPr>
          <w:p w14:paraId="7808CC65" w14:textId="2EF7B1DE" w:rsidR="00B60ECC" w:rsidRPr="0031000F" w:rsidRDefault="00280728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100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100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000F">
              <w:rPr>
                <w:rFonts w:ascii="Angsana New" w:hAnsi="Angsana New" w:hint="cs"/>
                <w:sz w:val="30"/>
                <w:szCs w:val="30"/>
                <w:cs/>
              </w:rPr>
              <w:t>เพอร์เพิล</w:t>
            </w:r>
            <w:r w:rsidRPr="003100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000F">
              <w:rPr>
                <w:rFonts w:ascii="Angsana New" w:hAnsi="Angsana New" w:hint="cs"/>
                <w:sz w:val="30"/>
                <w:szCs w:val="30"/>
                <w:cs/>
              </w:rPr>
              <w:t>เวนเจอร์ส</w:t>
            </w:r>
            <w:r w:rsidRPr="003100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00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04963C46" w14:textId="383EBB9E" w:rsidR="00B60ECC" w:rsidRPr="0031000F" w:rsidRDefault="0031000F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57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ถือหุ้นโดยบริษัทย่อย และ</w:t>
            </w:r>
            <w:r w:rsidR="00B60ECC" w:rsidRPr="00B8757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8C08D55" w14:textId="77777777" w:rsidR="000C1D52" w:rsidRPr="0003748B" w:rsidRDefault="000C1D5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7DFAAFB8" w14:textId="149E1398" w:rsidR="00CD3C40" w:rsidRDefault="00CD3C4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บุคคลและกิจการที่เกี่ยวข้องกันดังกล่าวข้างต้นจัดตั้งขึ้นในประเทศไทย </w:t>
      </w:r>
    </w:p>
    <w:p w14:paraId="70EAB3CB" w14:textId="77777777" w:rsidR="006A587B" w:rsidRPr="0003748B" w:rsidRDefault="006A587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987"/>
      </w:tblGrid>
      <w:tr w:rsidR="00F754AA" w:rsidRPr="0003748B" w14:paraId="62FEF537" w14:textId="77777777" w:rsidTr="000C2910">
        <w:trPr>
          <w:tblHeader/>
        </w:trPr>
        <w:tc>
          <w:tcPr>
            <w:tcW w:w="4140" w:type="dxa"/>
          </w:tcPr>
          <w:p w14:paraId="1D044E06" w14:textId="2610BF10" w:rsidR="00F754AA" w:rsidRPr="0003748B" w:rsidRDefault="007B6FB4" w:rsidP="00FE3F8B">
            <w:pPr>
              <w:pStyle w:val="ASSETS"/>
              <w:tabs>
                <w:tab w:val="left" w:pos="252"/>
              </w:tabs>
              <w:spacing w:line="240" w:lineRule="atLeast"/>
              <w:ind w:right="-283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  <w:lang w:val="en-US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4931EDEF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81B4AE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59FD3C4B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829" w:rsidRPr="0003748B" w14:paraId="39A19178" w14:textId="77777777" w:rsidTr="000C2910">
        <w:trPr>
          <w:trHeight w:val="164"/>
          <w:tblHeader/>
        </w:trPr>
        <w:tc>
          <w:tcPr>
            <w:tcW w:w="4140" w:type="dxa"/>
          </w:tcPr>
          <w:p w14:paraId="6A12355D" w14:textId="7206A386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79630B0" w14:textId="74856607" w:rsidR="00DB7829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7D6AC1A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19524F5" w14:textId="429A7DA8" w:rsidR="00DB7829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1B797BC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44BAC6" w14:textId="17228E34" w:rsidR="00DB7829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6BE0F9A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64696055" w14:textId="39CAEBEF" w:rsidR="00DB7829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B6A5C" w:rsidRPr="0003748B" w14:paraId="2E282595" w14:textId="77777777" w:rsidTr="000C2910">
        <w:trPr>
          <w:trHeight w:val="344"/>
          <w:tblHeader/>
        </w:trPr>
        <w:tc>
          <w:tcPr>
            <w:tcW w:w="4140" w:type="dxa"/>
          </w:tcPr>
          <w:p w14:paraId="0656745A" w14:textId="77777777" w:rsidR="003B6A5C" w:rsidRPr="0003748B" w:rsidRDefault="003B6A5C" w:rsidP="00FE3F8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947" w:type="dxa"/>
            <w:gridSpan w:val="7"/>
          </w:tcPr>
          <w:p w14:paraId="3DBA464F" w14:textId="77777777" w:rsidR="003B6A5C" w:rsidRPr="0003748B" w:rsidRDefault="003B6A5C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B6A5C" w:rsidRPr="0003748B" w14:paraId="2C9B1A1E" w14:textId="77777777" w:rsidTr="000C2910">
        <w:tc>
          <w:tcPr>
            <w:tcW w:w="4140" w:type="dxa"/>
          </w:tcPr>
          <w:p w14:paraId="553699A6" w14:textId="77777777" w:rsidR="003B6A5C" w:rsidRPr="0003748B" w:rsidRDefault="003B6A5C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B14AF3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95175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8ADD80C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46240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E1921C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F2D63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186D1A6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3A96" w:rsidRPr="0003748B" w14:paraId="69F6AB95" w14:textId="77777777" w:rsidTr="000C2910">
        <w:tc>
          <w:tcPr>
            <w:tcW w:w="4140" w:type="dxa"/>
          </w:tcPr>
          <w:p w14:paraId="5545C0EC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7006F745" w14:textId="7146571B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49149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CA7CEE1" w14:textId="27A0B3AB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CB86866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8A0904" w14:textId="3D67BCC3" w:rsidR="00743A96" w:rsidRPr="0045579F" w:rsidRDefault="00B955E7" w:rsidP="00743A9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2F88B0E0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29F653B9" w14:textId="304C54D1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743A96" w:rsidRPr="0003748B" w14:paraId="14DD24C9" w14:textId="77777777" w:rsidTr="000C2910">
        <w:tc>
          <w:tcPr>
            <w:tcW w:w="4140" w:type="dxa"/>
          </w:tcPr>
          <w:p w14:paraId="372168FE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17C5A767" w14:textId="2F047E3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B3C6B4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FDAA847" w14:textId="7B3EBD01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276912D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9AC159B" w14:textId="78C6782D" w:rsidR="00743A96" w:rsidRPr="0045579F" w:rsidRDefault="00B955E7" w:rsidP="00743A9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09C5C63C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0352A6FF" w14:textId="3D165C6F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743A96" w:rsidRPr="0003748B" w14:paraId="5E5D7BD9" w14:textId="77777777" w:rsidTr="000C2910">
        <w:tc>
          <w:tcPr>
            <w:tcW w:w="4140" w:type="dxa"/>
          </w:tcPr>
          <w:p w14:paraId="02D8E394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</w:tcPr>
          <w:p w14:paraId="559F63DB" w14:textId="29146AC8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C6A02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4FACF9D" w14:textId="78FD1A94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FB6C8A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7FADF1" w14:textId="32CB1723" w:rsidR="00743A96" w:rsidRPr="0045579F" w:rsidRDefault="00B955E7" w:rsidP="00743A9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</w:tcPr>
          <w:p w14:paraId="2940DF2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38BDA486" w14:textId="71386A1A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743A96" w:rsidRPr="0003748B" w14:paraId="6C52F14E" w14:textId="77777777" w:rsidTr="000C2910">
        <w:tc>
          <w:tcPr>
            <w:tcW w:w="4140" w:type="dxa"/>
          </w:tcPr>
          <w:p w14:paraId="43652580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1A5C6809" w14:textId="7123875F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0FCE26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7648071" w14:textId="6F0330BD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03376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5DE3097C" w14:textId="6F8796F3" w:rsidR="00743A96" w:rsidRPr="0045579F" w:rsidRDefault="00B955E7" w:rsidP="00743A9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69EFCF28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</w:tcPr>
          <w:p w14:paraId="2FEB2E10" w14:textId="6269DEBD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43A96" w:rsidRPr="0003748B" w14:paraId="2F21DB63" w14:textId="77777777" w:rsidTr="000C2910">
        <w:tc>
          <w:tcPr>
            <w:tcW w:w="4140" w:type="dxa"/>
          </w:tcPr>
          <w:p w14:paraId="450020D7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</w:tcPr>
          <w:p w14:paraId="30F8BA56" w14:textId="3A83BC0B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11541A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0D441A3" w14:textId="6ED78F68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9E6DC0A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8942C98" w14:textId="1DFE2BE1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77FAF90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</w:tcPr>
          <w:p w14:paraId="287F1A54" w14:textId="34F84650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43A96" w:rsidRPr="0003748B" w14:paraId="52C5DDCD" w14:textId="77777777" w:rsidTr="000C2910">
        <w:tc>
          <w:tcPr>
            <w:tcW w:w="4140" w:type="dxa"/>
          </w:tcPr>
          <w:p w14:paraId="40EA3AC2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4DCFD7D" w14:textId="1E612A1F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F59C85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5827AC0" w14:textId="0E1DAD8A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9ABE8D3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30FAEA9" w14:textId="19F1690E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2BAC523A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</w:tcPr>
          <w:p w14:paraId="0CDB43D4" w14:textId="4A9196D7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743A96" w:rsidRPr="0003748B" w14:paraId="63CF1B01" w14:textId="77777777" w:rsidTr="000C2910">
        <w:tc>
          <w:tcPr>
            <w:tcW w:w="4140" w:type="dxa"/>
          </w:tcPr>
          <w:p w14:paraId="0BDAEDBF" w14:textId="77777777" w:rsidR="00743A96" w:rsidRPr="0003748B" w:rsidRDefault="00743A96" w:rsidP="0074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8DF7DEB" w14:textId="35DF7B90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EE8FCA" w14:textId="77777777" w:rsidR="00743A96" w:rsidRPr="0003748B" w:rsidRDefault="00743A96" w:rsidP="00743A96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3B0F160B" w14:textId="7A6B72F4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CD7FC8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AC090E" w14:textId="61DDBED2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CE4190F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</w:tcPr>
          <w:p w14:paraId="75A2060D" w14:textId="138A1F97" w:rsidR="00743A96" w:rsidRPr="00743A96" w:rsidRDefault="00B955E7" w:rsidP="00743A9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A288B" w:rsidRPr="0003748B" w14:paraId="6E01732F" w14:textId="77777777" w:rsidTr="000C2910">
        <w:tc>
          <w:tcPr>
            <w:tcW w:w="4140" w:type="dxa"/>
          </w:tcPr>
          <w:p w14:paraId="399D29ED" w14:textId="77777777" w:rsidR="00CA288B" w:rsidRPr="0031000F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D5E395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2CAD36B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</w:tcPr>
          <w:p w14:paraId="3A1D594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2F7F05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</w:tcPr>
          <w:p w14:paraId="4CCBEC6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639317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</w:tcPr>
          <w:p w14:paraId="1B2B7A59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A288B" w:rsidRPr="0003748B" w14:paraId="35E906D8" w14:textId="77777777" w:rsidTr="000C2910">
        <w:tc>
          <w:tcPr>
            <w:tcW w:w="4140" w:type="dxa"/>
          </w:tcPr>
          <w:p w14:paraId="1B4BDFFD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8DCB29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BC483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32B1509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2D6C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1878330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C0A6EC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17D08773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3A96" w:rsidRPr="0003748B" w14:paraId="3686B82D" w14:textId="77777777" w:rsidTr="000C2910">
        <w:tc>
          <w:tcPr>
            <w:tcW w:w="4140" w:type="dxa"/>
          </w:tcPr>
          <w:p w14:paraId="47B84B8F" w14:textId="77777777" w:rsidR="00743A96" w:rsidRPr="0003748B" w:rsidRDefault="00743A96" w:rsidP="00743A9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0437848B" w14:textId="28C07385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60E488EF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A661AC2" w14:textId="41197A8A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7A1D4776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4B628B" w14:textId="61B37832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7103EE4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549AD36" w14:textId="5A0B6EF1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743A96" w:rsidRPr="0003748B" w14:paraId="406CC3CE" w14:textId="77777777" w:rsidTr="000C2910">
        <w:tc>
          <w:tcPr>
            <w:tcW w:w="4140" w:type="dxa"/>
          </w:tcPr>
          <w:p w14:paraId="69545BBB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44FF66A" w14:textId="205363DC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6AAD2668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FA76530" w14:textId="76CA3AF8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3E18A27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7DB7FC" w14:textId="4624218F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580812C4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8C4C956" w14:textId="2334D540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43A96" w:rsidRPr="0003748B" w14:paraId="02DECFBD" w14:textId="77777777" w:rsidTr="000C2910">
        <w:tc>
          <w:tcPr>
            <w:tcW w:w="4140" w:type="dxa"/>
          </w:tcPr>
          <w:p w14:paraId="27A08E54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5580F3D9" w14:textId="5DCD8B4E" w:rsidR="00743A96" w:rsidRPr="00751F1C" w:rsidRDefault="00743A96" w:rsidP="00743A96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1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17A2AC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8C88E54" w14:textId="79240379" w:rsidR="00743A96" w:rsidRPr="00743A96" w:rsidRDefault="00743A96" w:rsidP="00743A96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A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9114C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E94FD9" w14:textId="136814EA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58A91D5C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6AD8310E" w14:textId="632F2F1C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743A96" w:rsidRPr="0003748B" w14:paraId="258B86BA" w14:textId="77777777" w:rsidTr="000C2910">
        <w:tc>
          <w:tcPr>
            <w:tcW w:w="4140" w:type="dxa"/>
          </w:tcPr>
          <w:p w14:paraId="38D43DA2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</w:tcPr>
          <w:p w14:paraId="414D3DA1" w14:textId="1549297A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</w:tcPr>
          <w:p w14:paraId="4B4228CC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423F5BF" w14:textId="03B2FB6D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32977FD9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9106B0A" w14:textId="5FAF806B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</w:tcPr>
          <w:p w14:paraId="05E75C3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17C96DF1" w14:textId="6CBC3DC6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CA288B" w:rsidRPr="0003748B" w14:paraId="6D5259BD" w14:textId="77777777" w:rsidTr="000E4964">
        <w:trPr>
          <w:trHeight w:val="164"/>
        </w:trPr>
        <w:tc>
          <w:tcPr>
            <w:tcW w:w="4140" w:type="dxa"/>
          </w:tcPr>
          <w:p w14:paraId="45A97B4D" w14:textId="59AC0C57" w:rsidR="00CF3C3B" w:rsidRPr="0003748B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1EC07BA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6F11A60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</w:tcPr>
          <w:p w14:paraId="0A8DAA5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77CDBBA6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</w:tcPr>
          <w:p w14:paraId="2AA4D7E7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0FB717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</w:tcPr>
          <w:p w14:paraId="193DA792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03748B" w14:paraId="2355CF4A" w14:textId="77777777" w:rsidTr="009B1964">
        <w:tc>
          <w:tcPr>
            <w:tcW w:w="4140" w:type="dxa"/>
          </w:tcPr>
          <w:p w14:paraId="2E855637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C4950CD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3AD93A0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505421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C4FB1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E27F6D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C3F1DB1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6C62BF6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3A96" w:rsidRPr="0003748B" w14:paraId="0541A799" w14:textId="77777777" w:rsidTr="009B1964">
        <w:tc>
          <w:tcPr>
            <w:tcW w:w="4140" w:type="dxa"/>
          </w:tcPr>
          <w:p w14:paraId="2DFE054D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51E3664" w14:textId="260471D4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14:paraId="73193E84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A8043E4" w14:textId="719D24DB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15B95813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748701" w14:textId="783866A3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B6BEA62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060B9437" w14:textId="0FB80C63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743A96" w:rsidRPr="0003748B" w14:paraId="1C350D56" w14:textId="77777777" w:rsidTr="009B1964">
        <w:tc>
          <w:tcPr>
            <w:tcW w:w="4140" w:type="dxa"/>
          </w:tcPr>
          <w:p w14:paraId="42C7531A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3CBE0F6" w14:textId="08F78B49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F82395F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71DFE306" w14:textId="78E1C0AE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5156493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C03DF0" w14:textId="19769761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A14CE32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B371BDF" w14:textId="333EFCA5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43A96" w:rsidRPr="0003748B" w14:paraId="0FFDF8C4" w14:textId="77777777" w:rsidTr="009B1964">
        <w:tc>
          <w:tcPr>
            <w:tcW w:w="4140" w:type="dxa"/>
          </w:tcPr>
          <w:p w14:paraId="3A4D4F1F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42E1188D" w14:textId="40A87209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5077AD3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A3D0893" w14:textId="3EF0EC0B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327EB0F7" w14:textId="77777777" w:rsidR="00743A96" w:rsidRPr="0003748B" w:rsidRDefault="00743A96" w:rsidP="00743A9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157CB19" w14:textId="4B821492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0174FFA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</w:tcPr>
          <w:p w14:paraId="7964181D" w14:textId="21D539BA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43A96" w:rsidRPr="0003748B" w14:paraId="779906A0" w14:textId="77777777" w:rsidTr="009B1964">
        <w:tc>
          <w:tcPr>
            <w:tcW w:w="4140" w:type="dxa"/>
          </w:tcPr>
          <w:p w14:paraId="1D3D1DCB" w14:textId="6BAC911B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ACBD20" w14:textId="399DB185" w:rsidR="00743A96" w:rsidRPr="00751F1C" w:rsidRDefault="00B955E7" w:rsidP="00743A96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43A96" w:rsidRPr="00751F1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  <w:r w:rsidRPr="00B955E7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19E0604D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FDB1E1F" w14:textId="0C8A014D" w:rsidR="00743A96" w:rsidRPr="00743A96" w:rsidRDefault="00B955E7" w:rsidP="00743A96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43A96" w:rsidRPr="00743A9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  <w:r w:rsidRPr="00B955E7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241F754A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5E34C2E" w14:textId="214B92FF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BEE78AB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669830E7" w14:textId="38E0D0B9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43A96" w:rsidRPr="0003748B" w14:paraId="7B8D133A" w14:textId="77777777" w:rsidTr="009B1964">
        <w:tc>
          <w:tcPr>
            <w:tcW w:w="4140" w:type="dxa"/>
          </w:tcPr>
          <w:p w14:paraId="1D5ED38D" w14:textId="3EBD521E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59E68F8E" w14:textId="2459727D" w:rsidR="00743A96" w:rsidRPr="00751F1C" w:rsidRDefault="00B955E7" w:rsidP="00743A96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D1E116D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58F7072" w14:textId="05ABD187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AD983FA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9015C" w14:textId="2A7CCC39" w:rsidR="00743A96" w:rsidRPr="0045579F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7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603DC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0EEED5CF" w14:textId="38E676F2" w:rsidR="00743A96" w:rsidRPr="00743A96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A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3A96" w:rsidRPr="0003748B" w14:paraId="22151C1F" w14:textId="77777777" w:rsidTr="009B1964">
        <w:tc>
          <w:tcPr>
            <w:tcW w:w="4140" w:type="dxa"/>
          </w:tcPr>
          <w:p w14:paraId="44A019DE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D0D294C" w14:textId="51E7C710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CF625AC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A1001E3" w14:textId="6B06B033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325497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8803891" w14:textId="15249E67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A06E074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64DD8A72" w14:textId="2914C278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43A96" w:rsidRPr="0003748B" w14:paraId="4BB02A59" w14:textId="77777777" w:rsidTr="009B1964">
        <w:tc>
          <w:tcPr>
            <w:tcW w:w="4140" w:type="dxa"/>
          </w:tcPr>
          <w:p w14:paraId="1EE48989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07D100E" w14:textId="5B838659" w:rsidR="00743A96" w:rsidRPr="00751F1C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8DDC746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F328846" w14:textId="4A981706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0A28F9E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6C5DFE" w14:textId="5F9350F2" w:rsidR="00743A96" w:rsidRPr="0045579F" w:rsidRDefault="00B955E7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35E9897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F109EFD" w14:textId="45B63B92" w:rsidR="00743A96" w:rsidRPr="00743A96" w:rsidRDefault="00B955E7" w:rsidP="00743A9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A288B" w:rsidRPr="0003748B" w14:paraId="51DFBADA" w14:textId="77777777" w:rsidTr="000E4964">
        <w:trPr>
          <w:trHeight w:val="70"/>
        </w:trPr>
        <w:tc>
          <w:tcPr>
            <w:tcW w:w="4140" w:type="dxa"/>
          </w:tcPr>
          <w:p w14:paraId="2F1AB03C" w14:textId="6D174B2A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DE7C3BE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F4D109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</w:tcPr>
          <w:p w14:paraId="3A83208A" w14:textId="77777777" w:rsidR="00CA288B" w:rsidRPr="0003748B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53842F3D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</w:tcPr>
          <w:p w14:paraId="11152096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28FE3C5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</w:tcPr>
          <w:p w14:paraId="1521EF22" w14:textId="77777777" w:rsidR="00CA288B" w:rsidRPr="0003748B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03748B" w14:paraId="124F5117" w14:textId="77777777" w:rsidTr="000C2910">
        <w:tc>
          <w:tcPr>
            <w:tcW w:w="4140" w:type="dxa"/>
          </w:tcPr>
          <w:p w14:paraId="457ECCB9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C80BB09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1941C5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A1007C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8274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7D7A688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71CA425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00D1F922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88B" w:rsidRPr="0003748B" w14:paraId="6F08BF94" w14:textId="77777777" w:rsidTr="000C2910">
        <w:tc>
          <w:tcPr>
            <w:tcW w:w="4140" w:type="dxa"/>
          </w:tcPr>
          <w:p w14:paraId="07E69AA1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34C6C51A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88457E4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82C9511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5F770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6731AC" w14:textId="77777777" w:rsidR="00CA288B" w:rsidRPr="00627506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FE9684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38534EF4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3A96" w:rsidRPr="0003748B" w14:paraId="040DDC9F" w14:textId="77777777" w:rsidTr="000C2910">
        <w:tc>
          <w:tcPr>
            <w:tcW w:w="4140" w:type="dxa"/>
          </w:tcPr>
          <w:p w14:paraId="3DAA81E8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14685E9" w14:textId="286EAD1F" w:rsidR="00743A96" w:rsidRPr="00E9251E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198C1350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DCDAB78" w14:textId="28402C70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vAlign w:val="bottom"/>
          </w:tcPr>
          <w:p w14:paraId="4637F867" w14:textId="77777777" w:rsidR="00743A96" w:rsidRPr="0003748B" w:rsidRDefault="00743A96" w:rsidP="00743A96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417124" w14:textId="1B2920BC" w:rsidR="00743A96" w:rsidRPr="00914FFE" w:rsidRDefault="00B955E7" w:rsidP="00743A96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59E573C" w14:textId="77777777" w:rsidR="00743A96" w:rsidRPr="0003748B" w:rsidRDefault="00743A96" w:rsidP="00743A96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68554AA" w14:textId="04CA4E32" w:rsidR="00743A96" w:rsidRPr="00743A96" w:rsidRDefault="00B955E7" w:rsidP="00743A96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</w:tr>
      <w:tr w:rsidR="00743A96" w:rsidRPr="0003748B" w14:paraId="19C41083" w14:textId="77777777" w:rsidTr="000C2910">
        <w:tc>
          <w:tcPr>
            <w:tcW w:w="4140" w:type="dxa"/>
          </w:tcPr>
          <w:p w14:paraId="22D57197" w14:textId="77777777" w:rsidR="00743A96" w:rsidRPr="0003748B" w:rsidRDefault="00743A96" w:rsidP="00743A9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71737FAD" w14:textId="0E6D5CB3" w:rsidR="00743A96" w:rsidRPr="00E9251E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6F5F72C" w14:textId="77777777" w:rsidR="00743A96" w:rsidRPr="0003748B" w:rsidRDefault="00743A96" w:rsidP="00743A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5183F68" w14:textId="478111C8" w:rsidR="00743A96" w:rsidRPr="00743A96" w:rsidRDefault="00B955E7" w:rsidP="00743A9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E454C54" w14:textId="77777777" w:rsidR="00743A96" w:rsidRPr="0003748B" w:rsidRDefault="00743A96" w:rsidP="00743A96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8DFA4C" w14:textId="70F06F94" w:rsidR="00743A96" w:rsidRPr="00914FFE" w:rsidRDefault="00B955E7" w:rsidP="0074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8C80FE6" w14:textId="77777777" w:rsidR="00743A96" w:rsidRPr="0003748B" w:rsidRDefault="00743A96" w:rsidP="00743A96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E16BFAD" w14:textId="2BE943E1" w:rsidR="00743A96" w:rsidRPr="00743A96" w:rsidRDefault="00B955E7" w:rsidP="0074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F16A4" w:rsidRPr="0003748B" w14:paraId="1534174F" w14:textId="77777777" w:rsidTr="000C2910">
        <w:tc>
          <w:tcPr>
            <w:tcW w:w="4140" w:type="dxa"/>
          </w:tcPr>
          <w:p w14:paraId="1494D31E" w14:textId="77777777" w:rsidR="002F16A4" w:rsidRPr="0003748B" w:rsidRDefault="002F16A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C73D3D5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7292531D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</w:tcPr>
          <w:p w14:paraId="728B7D56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544B8B" w14:textId="77777777" w:rsidR="002F16A4" w:rsidRPr="0003748B" w:rsidRDefault="002F16A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E304B6" w14:textId="77777777" w:rsidR="002F16A4" w:rsidRPr="0003748B" w:rsidRDefault="002F16A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838A5A4" w14:textId="77777777" w:rsidR="002F16A4" w:rsidRPr="0003748B" w:rsidRDefault="002F16A4" w:rsidP="00FE3F8B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37513A" w14:textId="77777777" w:rsidR="002F16A4" w:rsidRPr="0003748B" w:rsidRDefault="002F16A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</w:rPr>
            </w:pPr>
          </w:p>
        </w:tc>
      </w:tr>
    </w:tbl>
    <w:p w14:paraId="1D1D5EFE" w14:textId="77777777" w:rsidR="00CA288B" w:rsidRPr="0003748B" w:rsidRDefault="00CA288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12"/>
          <w:szCs w:val="12"/>
          <w:vertAlign w:val="superscript"/>
        </w:rPr>
      </w:pPr>
    </w:p>
    <w:p w14:paraId="31853CCD" w14:textId="25A1D3EE" w:rsidR="00207CAC" w:rsidRPr="0003748B" w:rsidRDefault="00B955E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B955E7">
        <w:rPr>
          <w:rFonts w:ascii="Angsana New" w:hAnsi="Angsana New" w:hint="cs"/>
          <w:sz w:val="36"/>
          <w:szCs w:val="36"/>
          <w:vertAlign w:val="superscript"/>
        </w:rPr>
        <w:lastRenderedPageBreak/>
        <w:t>1</w:t>
      </w:r>
      <w:r w:rsidR="00F754AA" w:rsidRPr="0003748B">
        <w:rPr>
          <w:rFonts w:ascii="Angsana New" w:hAnsi="Angsana New" w:hint="cs"/>
          <w:sz w:val="30"/>
          <w:szCs w:val="30"/>
          <w:vertAlign w:val="superscript"/>
        </w:rPr>
        <w:tab/>
      </w:r>
      <w:r w:rsidR="00F754AA" w:rsidRPr="0003748B">
        <w:rPr>
          <w:rFonts w:ascii="Angsana New" w:hAnsi="Angsana New" w:hint="cs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Pr="00B955E7">
        <w:rPr>
          <w:rFonts w:ascii="Angsana New" w:hAnsi="Angsana New" w:hint="cs"/>
          <w:sz w:val="30"/>
          <w:szCs w:val="30"/>
        </w:rPr>
        <w:t>1</w:t>
      </w:r>
      <w:r w:rsidR="00E97168" w:rsidRPr="00751F1C">
        <w:rPr>
          <w:rFonts w:ascii="Angsana New" w:hAnsi="Angsana New" w:hint="cs"/>
          <w:sz w:val="30"/>
          <w:szCs w:val="30"/>
        </w:rPr>
        <w:t>,</w:t>
      </w:r>
      <w:r w:rsidRPr="00B955E7">
        <w:rPr>
          <w:rFonts w:ascii="Angsana New" w:hAnsi="Angsana New"/>
          <w:sz w:val="30"/>
          <w:szCs w:val="30"/>
        </w:rPr>
        <w:t>858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B955E7">
        <w:rPr>
          <w:rFonts w:ascii="Angsana New" w:hAnsi="Angsana New"/>
          <w:sz w:val="30"/>
          <w:szCs w:val="30"/>
        </w:rPr>
        <w:t>1</w:t>
      </w:r>
      <w:r w:rsidR="00271DE1" w:rsidRPr="0003748B">
        <w:rPr>
          <w:rFonts w:ascii="Angsana New" w:hAnsi="Angsana New" w:hint="cs"/>
          <w:sz w:val="30"/>
          <w:szCs w:val="30"/>
        </w:rPr>
        <w:t>,</w:t>
      </w:r>
      <w:r w:rsidRPr="00B955E7">
        <w:rPr>
          <w:rFonts w:ascii="Angsana New" w:hAnsi="Angsana New"/>
          <w:sz w:val="30"/>
          <w:szCs w:val="30"/>
        </w:rPr>
        <w:t>242</w:t>
      </w:r>
      <w:r w:rsidR="00271DE1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ล้านบาท สำหรับแต่ละปีสิ้นสุดวันที่ </w:t>
      </w:r>
      <w:r w:rsidRPr="00B955E7">
        <w:rPr>
          <w:rFonts w:ascii="Angsana New" w:hAnsi="Angsana New" w:hint="cs"/>
          <w:sz w:val="30"/>
          <w:szCs w:val="30"/>
        </w:rPr>
        <w:t>31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955E7">
        <w:rPr>
          <w:rFonts w:ascii="Angsana New" w:hAnsi="Angsana New" w:hint="cs"/>
          <w:sz w:val="30"/>
          <w:szCs w:val="30"/>
        </w:rPr>
        <w:t>256</w:t>
      </w:r>
      <w:r w:rsidRPr="00B955E7">
        <w:rPr>
          <w:rFonts w:ascii="Angsana New" w:hAnsi="Angsana New"/>
          <w:sz w:val="30"/>
          <w:szCs w:val="30"/>
        </w:rPr>
        <w:t>8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955E7">
        <w:rPr>
          <w:rFonts w:ascii="Angsana New" w:hAnsi="Angsana New" w:hint="cs"/>
          <w:sz w:val="30"/>
          <w:szCs w:val="30"/>
        </w:rPr>
        <w:t>256</w:t>
      </w:r>
      <w:r w:rsidRPr="00B955E7">
        <w:rPr>
          <w:rFonts w:ascii="Angsana New" w:hAnsi="Angsana New"/>
          <w:sz w:val="30"/>
          <w:szCs w:val="30"/>
        </w:rPr>
        <w:t>7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ของงบการเงินรวม ตามลำดับ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1415F884" w14:textId="2FD32AAA" w:rsidR="004E0849" w:rsidRDefault="004E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1D9085" w14:textId="47619421" w:rsidR="002C7308" w:rsidRPr="0003748B" w:rsidRDefault="002C73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ณ วันที่</w:t>
      </w:r>
      <w:r w:rsidRPr="0003748B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41F25027" w14:textId="4E8156CC" w:rsidR="00037489" w:rsidRPr="0003748B" w:rsidRDefault="0003748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99"/>
        <w:gridCol w:w="1060"/>
        <w:gridCol w:w="18"/>
        <w:gridCol w:w="218"/>
        <w:gridCol w:w="22"/>
        <w:gridCol w:w="1096"/>
        <w:gridCol w:w="22"/>
        <w:gridCol w:w="251"/>
        <w:gridCol w:w="22"/>
        <w:gridCol w:w="1021"/>
        <w:gridCol w:w="27"/>
        <w:gridCol w:w="245"/>
        <w:gridCol w:w="27"/>
        <w:gridCol w:w="1079"/>
        <w:gridCol w:w="27"/>
      </w:tblGrid>
      <w:tr w:rsidR="00CF3C3B" w:rsidRPr="0003748B" w14:paraId="766CD4EE" w14:textId="77777777" w:rsidTr="00842341">
        <w:trPr>
          <w:gridAfter w:val="1"/>
          <w:wAfter w:w="27" w:type="dxa"/>
          <w:tblHeader/>
        </w:trPr>
        <w:tc>
          <w:tcPr>
            <w:tcW w:w="3326" w:type="dxa"/>
          </w:tcPr>
          <w:p w14:paraId="73C2D465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145B21E0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4" w:type="dxa"/>
            <w:gridSpan w:val="5"/>
          </w:tcPr>
          <w:p w14:paraId="072F5988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8A7100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601DE87C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C3B" w:rsidRPr="0003748B" w14:paraId="7C671833" w14:textId="77777777" w:rsidTr="00842341">
        <w:trPr>
          <w:gridAfter w:val="1"/>
          <w:wAfter w:w="27" w:type="dxa"/>
          <w:tblHeader/>
        </w:trPr>
        <w:tc>
          <w:tcPr>
            <w:tcW w:w="3326" w:type="dxa"/>
          </w:tcPr>
          <w:p w14:paraId="4831A047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2DE9A56" w14:textId="5B77A701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20D3A737" w14:textId="200F2731" w:rsidR="00CF3C3B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72C2B7E1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  <w:gridSpan w:val="2"/>
          </w:tcPr>
          <w:p w14:paraId="331516D8" w14:textId="58E15347" w:rsidR="00CF3C3B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3" w:type="dxa"/>
            <w:gridSpan w:val="2"/>
          </w:tcPr>
          <w:p w14:paraId="4B1A29B8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45BF5C19" w14:textId="620AD86F" w:rsidR="00CF3C3B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2" w:type="dxa"/>
            <w:gridSpan w:val="2"/>
          </w:tcPr>
          <w:p w14:paraId="593D0645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gridSpan w:val="2"/>
          </w:tcPr>
          <w:p w14:paraId="15266115" w14:textId="7E6CD808" w:rsidR="00CF3C3B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F3C3B" w:rsidRPr="0003748B" w14:paraId="2615478C" w14:textId="77777777" w:rsidTr="00842341">
        <w:trPr>
          <w:gridAfter w:val="1"/>
          <w:wAfter w:w="27" w:type="dxa"/>
          <w:tblHeader/>
        </w:trPr>
        <w:tc>
          <w:tcPr>
            <w:tcW w:w="4225" w:type="dxa"/>
            <w:gridSpan w:val="2"/>
          </w:tcPr>
          <w:p w14:paraId="1A1857DD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8" w:type="dxa"/>
            <w:gridSpan w:val="13"/>
          </w:tcPr>
          <w:p w14:paraId="32EF6C2A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03748B" w14:paraId="018F4AC8" w14:textId="77777777" w:rsidTr="00842341">
        <w:tc>
          <w:tcPr>
            <w:tcW w:w="4225" w:type="dxa"/>
            <w:gridSpan w:val="2"/>
          </w:tcPr>
          <w:p w14:paraId="6D803F55" w14:textId="1A934D9D" w:rsidR="00B46D64" w:rsidRPr="0003748B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dxa"/>
            <w:gridSpan w:val="2"/>
          </w:tcPr>
          <w:p w14:paraId="6C0A8016" w14:textId="77777777" w:rsidR="00B46D64" w:rsidRPr="0003748B" w:rsidRDefault="00B46D64" w:rsidP="00FE3F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69E0AE85" w14:textId="77777777" w:rsidR="00B46D64" w:rsidRPr="0003748B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6B941F1F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2C7ADD4D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0088A253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4C80B58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5967E37E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4BC" w:rsidRPr="0003748B" w14:paraId="2F8189C7" w14:textId="77777777" w:rsidTr="00842341">
        <w:tc>
          <w:tcPr>
            <w:tcW w:w="4225" w:type="dxa"/>
            <w:gridSpan w:val="2"/>
          </w:tcPr>
          <w:p w14:paraId="2229AE15" w14:textId="77777777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gridSpan w:val="2"/>
          </w:tcPr>
          <w:p w14:paraId="3408277F" w14:textId="32CC9CD3" w:rsidR="001064BC" w:rsidRPr="003342BA" w:rsidRDefault="001064BC" w:rsidP="001064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2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37DFF663" w14:textId="77777777" w:rsidR="001064BC" w:rsidRPr="0003748B" w:rsidRDefault="001064BC" w:rsidP="001064B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25FBFB7C" w14:textId="616198E0" w:rsidR="001064BC" w:rsidRPr="001064BC" w:rsidRDefault="001064BC" w:rsidP="001064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4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4EEB992A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3F5FC749" w14:textId="3FBD673F" w:rsidR="001064BC" w:rsidRPr="00595419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  <w:gridSpan w:val="2"/>
          </w:tcPr>
          <w:p w14:paraId="586D0BFE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6A71EC42" w14:textId="7C434BBF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064BC" w:rsidRPr="0003748B" w14:paraId="00AD4BE6" w14:textId="77777777" w:rsidTr="00F22E60">
        <w:tc>
          <w:tcPr>
            <w:tcW w:w="4225" w:type="dxa"/>
            <w:gridSpan w:val="2"/>
          </w:tcPr>
          <w:p w14:paraId="178F5D0E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78" w:type="dxa"/>
            <w:gridSpan w:val="2"/>
          </w:tcPr>
          <w:p w14:paraId="71F199AE" w14:textId="4F2120B8" w:rsidR="001064BC" w:rsidRPr="003342BA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40" w:type="dxa"/>
            <w:gridSpan w:val="2"/>
          </w:tcPr>
          <w:p w14:paraId="5CA19FDF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18" w:type="dxa"/>
            <w:gridSpan w:val="2"/>
          </w:tcPr>
          <w:p w14:paraId="3F7F0B00" w14:textId="6D5E144E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3" w:type="dxa"/>
            <w:gridSpan w:val="2"/>
          </w:tcPr>
          <w:p w14:paraId="07D5C270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2E910872" w14:textId="1ADC446C" w:rsidR="001064BC" w:rsidRPr="00595419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2" w:type="dxa"/>
            <w:gridSpan w:val="2"/>
          </w:tcPr>
          <w:p w14:paraId="0CFDDB61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6" w:type="dxa"/>
            <w:gridSpan w:val="2"/>
          </w:tcPr>
          <w:p w14:paraId="01D5C32D" w14:textId="7B1E27D2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1064BC" w:rsidRPr="0003748B" w14:paraId="5271F4E2" w14:textId="77777777" w:rsidTr="0097509F">
        <w:tc>
          <w:tcPr>
            <w:tcW w:w="4225" w:type="dxa"/>
            <w:gridSpan w:val="2"/>
          </w:tcPr>
          <w:p w14:paraId="13457307" w14:textId="77777777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6A5A8E0E" w14:textId="4F82B886" w:rsidR="001064BC" w:rsidRPr="003342BA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0" w:type="dxa"/>
            <w:gridSpan w:val="2"/>
          </w:tcPr>
          <w:p w14:paraId="2F0896D8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778FADC3" w14:textId="12611CEC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gridSpan w:val="2"/>
          </w:tcPr>
          <w:p w14:paraId="5E0A151D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43D8DC5E" w14:textId="0AFF88E8" w:rsidR="001064BC" w:rsidRPr="00595419" w:rsidRDefault="00595419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954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18ACC06" w14:textId="77777777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74C20620" w14:textId="4AE6EB8D" w:rsidR="001064BC" w:rsidRPr="001064BC" w:rsidRDefault="00B955E7" w:rsidP="001064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064BC" w:rsidRPr="0003748B" w14:paraId="522B0E59" w14:textId="77777777" w:rsidTr="00A26887">
        <w:tc>
          <w:tcPr>
            <w:tcW w:w="4225" w:type="dxa"/>
            <w:gridSpan w:val="2"/>
          </w:tcPr>
          <w:p w14:paraId="78CC544B" w14:textId="371820CE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51CACB6A" w14:textId="5CEB6330" w:rsidR="001064BC" w:rsidRPr="003342BA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40" w:type="dxa"/>
            <w:gridSpan w:val="2"/>
          </w:tcPr>
          <w:p w14:paraId="6BEA793F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</w:tcPr>
          <w:p w14:paraId="1D3A5AA1" w14:textId="336ED178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3" w:type="dxa"/>
            <w:gridSpan w:val="2"/>
          </w:tcPr>
          <w:p w14:paraId="62B385F6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</w:tcBorders>
          </w:tcPr>
          <w:p w14:paraId="1C272668" w14:textId="066D3E02" w:rsidR="001064BC" w:rsidRPr="00595419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2" w:type="dxa"/>
            <w:gridSpan w:val="2"/>
          </w:tcPr>
          <w:p w14:paraId="24F916CF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</w:tcPr>
          <w:p w14:paraId="02ECD16E" w14:textId="20E25EF7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  <w:tr w:rsidR="001064BC" w:rsidRPr="0003748B" w14:paraId="64E1C371" w14:textId="77777777" w:rsidTr="00A26887">
        <w:trPr>
          <w:trHeight w:val="209"/>
        </w:trPr>
        <w:tc>
          <w:tcPr>
            <w:tcW w:w="4225" w:type="dxa"/>
            <w:gridSpan w:val="2"/>
          </w:tcPr>
          <w:p w14:paraId="1986E45F" w14:textId="42E3AB5E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344A6933" w14:textId="33EF40E5" w:rsidR="001064BC" w:rsidRPr="003342BA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2BA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</w:t>
            </w:r>
            <w:r w:rsidRPr="003342B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</w:tcPr>
          <w:p w14:paraId="25B29488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405F5154" w14:textId="24F98017" w:rsidR="001064BC" w:rsidRPr="001064BC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4BC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</w:t>
            </w:r>
            <w:r w:rsidRPr="001064B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</w:tcPr>
          <w:p w14:paraId="23BFD44A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5C827B8D" w14:textId="2909309B" w:rsidR="001064BC" w:rsidRPr="00595419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41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5954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14CABDD9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330F1693" w14:textId="223F9DD1" w:rsidR="001064BC" w:rsidRPr="001064BC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4BC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1064B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064BC" w:rsidRPr="0003748B" w14:paraId="6995D192" w14:textId="77777777" w:rsidTr="0097509F">
        <w:tc>
          <w:tcPr>
            <w:tcW w:w="4225" w:type="dxa"/>
            <w:gridSpan w:val="2"/>
          </w:tcPr>
          <w:p w14:paraId="4413AF2D" w14:textId="77777777" w:rsidR="001064BC" w:rsidRPr="0003748B" w:rsidRDefault="001064BC" w:rsidP="001064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251E" w14:textId="54250A5C" w:rsidR="001064BC" w:rsidRPr="003342BA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gridSpan w:val="2"/>
          </w:tcPr>
          <w:p w14:paraId="6580CC95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5646C" w14:textId="47C9197D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2"/>
          </w:tcPr>
          <w:p w14:paraId="305A331D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7BC00" w14:textId="48CE7D1B" w:rsidR="001064BC" w:rsidRPr="00595419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2" w:type="dxa"/>
            <w:gridSpan w:val="2"/>
          </w:tcPr>
          <w:p w14:paraId="19A40506" w14:textId="77777777" w:rsidR="001064BC" w:rsidRPr="0003748B" w:rsidRDefault="001064BC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61736C" w14:textId="2D095E43" w:rsidR="001064BC" w:rsidRPr="001064BC" w:rsidRDefault="00B955E7" w:rsidP="0010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4A41B51E" w14:textId="129B1BC6" w:rsidR="00B578F9" w:rsidRDefault="00B578F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78"/>
        <w:gridCol w:w="240"/>
        <w:gridCol w:w="1118"/>
        <w:gridCol w:w="273"/>
        <w:gridCol w:w="1048"/>
        <w:gridCol w:w="272"/>
        <w:gridCol w:w="1106"/>
      </w:tblGrid>
      <w:tr w:rsidR="00B578F9" w:rsidRPr="0003748B" w14:paraId="39F0C9D7" w14:textId="77777777" w:rsidTr="00FF0167">
        <w:tc>
          <w:tcPr>
            <w:tcW w:w="4225" w:type="dxa"/>
          </w:tcPr>
          <w:p w14:paraId="4F962734" w14:textId="1EC04167" w:rsidR="00B578F9" w:rsidRPr="0003748B" w:rsidRDefault="00B578F9" w:rsidP="00B578F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78" w:type="dxa"/>
          </w:tcPr>
          <w:p w14:paraId="4E6ACE9B" w14:textId="77777777" w:rsidR="00B578F9" w:rsidRPr="0003748B" w:rsidRDefault="00B578F9" w:rsidP="00B578F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284EC8B" w14:textId="77777777" w:rsidR="00B578F9" w:rsidRPr="0003748B" w:rsidRDefault="00B578F9" w:rsidP="00B578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0738156" w14:textId="77777777" w:rsidR="00B578F9" w:rsidRPr="0003748B" w:rsidRDefault="00B578F9" w:rsidP="00B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1A35AF5D" w14:textId="77777777" w:rsidR="00B578F9" w:rsidRPr="0003748B" w:rsidRDefault="00B578F9" w:rsidP="00B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89544A6" w14:textId="77777777" w:rsidR="00B578F9" w:rsidRPr="0003748B" w:rsidRDefault="00B578F9" w:rsidP="00B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177612F" w14:textId="77777777" w:rsidR="00B578F9" w:rsidRPr="0003748B" w:rsidRDefault="00B578F9" w:rsidP="00B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4BD8097C" w14:textId="77777777" w:rsidR="00B578F9" w:rsidRPr="0003748B" w:rsidRDefault="00B578F9" w:rsidP="00B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8F9" w:rsidRPr="001064BC" w14:paraId="1E06F9D0" w14:textId="77777777" w:rsidTr="00FF0167">
        <w:tc>
          <w:tcPr>
            <w:tcW w:w="4225" w:type="dxa"/>
          </w:tcPr>
          <w:p w14:paraId="657C173E" w14:textId="77777777" w:rsidR="00B578F9" w:rsidRPr="0003748B" w:rsidRDefault="00B578F9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64949311" w14:textId="77777777" w:rsidR="00B578F9" w:rsidRPr="003342BA" w:rsidRDefault="00B578F9" w:rsidP="00FF016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42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32DAE272" w14:textId="77777777" w:rsidR="00B578F9" w:rsidRPr="0003748B" w:rsidRDefault="00B578F9" w:rsidP="00FF01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22DFF24" w14:textId="77777777" w:rsidR="00B578F9" w:rsidRPr="001064BC" w:rsidRDefault="00B578F9" w:rsidP="00FF016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4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09A1C5BF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E2BF6AC" w14:textId="5766C21C" w:rsidR="00B578F9" w:rsidRPr="00595419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2" w:type="dxa"/>
          </w:tcPr>
          <w:p w14:paraId="17A2E680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5F7170F3" w14:textId="428760BB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578F9" w:rsidRPr="001064BC" w14:paraId="552185B8" w14:textId="77777777" w:rsidTr="00FF0167">
        <w:tc>
          <w:tcPr>
            <w:tcW w:w="4225" w:type="dxa"/>
          </w:tcPr>
          <w:p w14:paraId="242ED41C" w14:textId="0F98C044" w:rsidR="00B578F9" w:rsidRPr="0003748B" w:rsidRDefault="003E2F20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38BF1BE" w14:textId="358B833F" w:rsidR="00B578F9" w:rsidRPr="003342BA" w:rsidRDefault="003E2F20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AC5C903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0BD3A67" w14:textId="0E90C3D2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14:paraId="667651BD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42AB512" w14:textId="77777777" w:rsidR="00B578F9" w:rsidRPr="00595419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954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5716594" w14:textId="77777777" w:rsidR="00B578F9" w:rsidRPr="0003748B" w:rsidRDefault="00B578F9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52CA22" w14:textId="53E4BA22" w:rsidR="00B578F9" w:rsidRPr="001064BC" w:rsidRDefault="00B955E7" w:rsidP="00FF016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B578F9" w:rsidRPr="001064BC" w14:paraId="1E65BB21" w14:textId="77777777" w:rsidTr="00FF0167">
        <w:tc>
          <w:tcPr>
            <w:tcW w:w="4225" w:type="dxa"/>
          </w:tcPr>
          <w:p w14:paraId="0213B7FE" w14:textId="77777777" w:rsidR="00B578F9" w:rsidRPr="0003748B" w:rsidRDefault="00B578F9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9863E13" w14:textId="4FDB030A" w:rsidR="00B578F9" w:rsidRPr="003342BA" w:rsidRDefault="003E2F20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E083E97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D55EF9C" w14:textId="203E7181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44D61BD2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4F6338F" w14:textId="31BB609A" w:rsidR="00B578F9" w:rsidRPr="00595419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2" w:type="dxa"/>
          </w:tcPr>
          <w:p w14:paraId="5424E0D8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5D2ADE4" w14:textId="58D79A22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</w:tr>
      <w:tr w:rsidR="00B578F9" w:rsidRPr="001064BC" w14:paraId="4842E202" w14:textId="77777777" w:rsidTr="00FF0167">
        <w:trPr>
          <w:trHeight w:val="209"/>
        </w:trPr>
        <w:tc>
          <w:tcPr>
            <w:tcW w:w="4225" w:type="dxa"/>
          </w:tcPr>
          <w:p w14:paraId="3FC8966A" w14:textId="77777777" w:rsidR="00B578F9" w:rsidRPr="0003748B" w:rsidRDefault="00B578F9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D3F278B" w14:textId="6F866ACE" w:rsidR="00B578F9" w:rsidRPr="003342BA" w:rsidRDefault="003E2F20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ADCBA77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0EA3F33" w14:textId="32E4EF5C" w:rsidR="00B578F9" w:rsidRPr="001064BC" w:rsidRDefault="003E2F20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5874473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15996BE" w14:textId="02262669" w:rsidR="00B578F9" w:rsidRPr="00595419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41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5954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4F8BBE2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54CA42B" w14:textId="61B845A4" w:rsidR="00B578F9" w:rsidRPr="001064BC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4BC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064B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578F9" w:rsidRPr="001064BC" w14:paraId="6736A974" w14:textId="77777777" w:rsidTr="008B482B">
        <w:tc>
          <w:tcPr>
            <w:tcW w:w="4225" w:type="dxa"/>
          </w:tcPr>
          <w:p w14:paraId="48E53F24" w14:textId="77777777" w:rsidR="00B578F9" w:rsidRPr="0003748B" w:rsidRDefault="00B578F9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DB42ECF" w14:textId="5AE2FCFD" w:rsidR="00B578F9" w:rsidRPr="003342BA" w:rsidRDefault="003E2F20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4746FCD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1F1D295" w14:textId="7B6A2EA1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14:paraId="55286011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08FA4006" w14:textId="3F036F25" w:rsidR="00B578F9" w:rsidRPr="00595419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2" w:type="dxa"/>
          </w:tcPr>
          <w:p w14:paraId="0376E37A" w14:textId="77777777" w:rsidR="00B578F9" w:rsidRPr="0003748B" w:rsidRDefault="00B578F9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030162C4" w14:textId="7366E9C8" w:rsidR="00B578F9" w:rsidRPr="001064BC" w:rsidRDefault="00B955E7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</w:p>
        </w:tc>
      </w:tr>
      <w:tr w:rsidR="009E407A" w:rsidRPr="001064BC" w14:paraId="3A2F08C3" w14:textId="77777777" w:rsidTr="008B482B">
        <w:tc>
          <w:tcPr>
            <w:tcW w:w="4225" w:type="dxa"/>
          </w:tcPr>
          <w:p w14:paraId="523D53C7" w14:textId="77777777" w:rsidR="009E407A" w:rsidRPr="0003748B" w:rsidRDefault="009E407A" w:rsidP="00FF01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5C3ED5C" w14:textId="48A50C28" w:rsidR="009E407A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875A3C3" w14:textId="77777777" w:rsidR="009E407A" w:rsidRPr="0003748B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7418324C" w14:textId="7ED03664" w:rsidR="009E407A" w:rsidRPr="009368EB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F4E923B" w14:textId="77777777" w:rsidR="009E407A" w:rsidRPr="0003748B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644CCEC1" w14:textId="14C38EB2" w:rsidR="009E407A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1A49C79" w14:textId="77777777" w:rsidR="009E407A" w:rsidRPr="0003748B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5313D068" w14:textId="2D45F997" w:rsidR="009E407A" w:rsidRDefault="009E407A" w:rsidP="00FF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407A" w:rsidRPr="001064BC" w14:paraId="0D3FB7A7" w14:textId="77777777" w:rsidTr="008B482B">
        <w:tc>
          <w:tcPr>
            <w:tcW w:w="4225" w:type="dxa"/>
          </w:tcPr>
          <w:p w14:paraId="2FABFF50" w14:textId="483C2A0F" w:rsidR="009E407A" w:rsidRPr="0003748B" w:rsidRDefault="009E407A" w:rsidP="009E40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8" w:type="dxa"/>
          </w:tcPr>
          <w:p w14:paraId="746E7ACC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D69E30A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7237C514" w14:textId="77777777" w:rsidR="009E407A" w:rsidRPr="009368E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0909749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2608B1A6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693F6E3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6573242D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407A" w:rsidRPr="001064BC" w14:paraId="7B4A124F" w14:textId="77777777" w:rsidTr="002F04B8">
        <w:tc>
          <w:tcPr>
            <w:tcW w:w="4225" w:type="dxa"/>
          </w:tcPr>
          <w:p w14:paraId="1CE1FCB9" w14:textId="37DA55EE" w:rsidR="009E407A" w:rsidRPr="0003748B" w:rsidRDefault="009E407A" w:rsidP="009E40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24A9165B" w14:textId="332B2F68" w:rsidR="009E407A" w:rsidRP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CB7009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6895CDFA" w14:textId="1AC67270" w:rsidR="009E407A" w:rsidRP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60BDF50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2082E4B2" w14:textId="4A20FB5E" w:rsidR="009E407A" w:rsidRP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8C31F7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1565BE81" w14:textId="7C013563" w:rsidR="009E407A" w:rsidRPr="009E407A" w:rsidRDefault="00B955E7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407A" w:rsidRPr="001064BC" w14:paraId="336D9458" w14:textId="77777777" w:rsidTr="002F04B8">
        <w:tc>
          <w:tcPr>
            <w:tcW w:w="4225" w:type="dxa"/>
          </w:tcPr>
          <w:p w14:paraId="27DA3031" w14:textId="77777777" w:rsidR="009E407A" w:rsidRPr="009E407A" w:rsidRDefault="009E407A" w:rsidP="009E40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8778F6E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C661AE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5E9E0748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F8A4266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26223CD1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A83D7D9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EFC62F7" w14:textId="7777777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07A" w:rsidRPr="001064BC" w14:paraId="5C014E51" w14:textId="77777777" w:rsidTr="002F04B8">
        <w:tc>
          <w:tcPr>
            <w:tcW w:w="4225" w:type="dxa"/>
          </w:tcPr>
          <w:p w14:paraId="40B40885" w14:textId="6C83EEFF" w:rsidR="009E407A" w:rsidRPr="0003748B" w:rsidRDefault="009E407A" w:rsidP="009E40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 - เงินมัดจำ</w:t>
            </w:r>
          </w:p>
        </w:tc>
        <w:tc>
          <w:tcPr>
            <w:tcW w:w="1078" w:type="dxa"/>
          </w:tcPr>
          <w:p w14:paraId="55B7A8F6" w14:textId="6A9C4D96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1D9CC9F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1B8BAEC7" w14:textId="0D6158E7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8BCD8EB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5FDA8AEF" w14:textId="6C9AE573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E10CB50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4554A9C2" w14:textId="71E801D3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07A" w:rsidRPr="001064BC" w14:paraId="0F19D79D" w14:textId="77777777" w:rsidTr="002F04B8">
        <w:tc>
          <w:tcPr>
            <w:tcW w:w="4225" w:type="dxa"/>
          </w:tcPr>
          <w:p w14:paraId="538F0594" w14:textId="7035A6B7" w:rsidR="009E407A" w:rsidRPr="0003748B" w:rsidRDefault="009E407A" w:rsidP="009E40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0D5E2B9" w14:textId="5549B30A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679286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586CE4D0" w14:textId="07666A84" w:rsidR="009E407A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92DA00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</w:tcPr>
          <w:p w14:paraId="70C2150D" w14:textId="506576D9" w:rsidR="009E407A" w:rsidRDefault="00B955E7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2" w:type="dxa"/>
          </w:tcPr>
          <w:p w14:paraId="60AE98DE" w14:textId="77777777" w:rsidR="009E407A" w:rsidRPr="0003748B" w:rsidRDefault="009E407A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52B7450" w14:textId="4A546D86" w:rsidR="009E407A" w:rsidRDefault="00B955E7" w:rsidP="009E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14:paraId="316BBA27" w14:textId="7961067F" w:rsidR="00092905" w:rsidRDefault="00092905">
      <w:pPr>
        <w:rPr>
          <w:rFonts w:asciiTheme="majorBidi" w:hAnsiTheme="majorBidi" w:cstheme="majorBidi"/>
          <w:sz w:val="16"/>
          <w:szCs w:val="16"/>
        </w:rPr>
      </w:pPr>
    </w:p>
    <w:p w14:paraId="1A433465" w14:textId="77777777" w:rsidR="00092905" w:rsidRDefault="0009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899"/>
        <w:gridCol w:w="1078"/>
        <w:gridCol w:w="240"/>
        <w:gridCol w:w="1108"/>
        <w:gridCol w:w="240"/>
        <w:gridCol w:w="1109"/>
        <w:gridCol w:w="236"/>
        <w:gridCol w:w="1124"/>
      </w:tblGrid>
      <w:tr w:rsidR="00F86B84" w:rsidRPr="0003748B" w14:paraId="586D05CA" w14:textId="77777777" w:rsidTr="0045732A">
        <w:tc>
          <w:tcPr>
            <w:tcW w:w="3326" w:type="dxa"/>
            <w:vAlign w:val="bottom"/>
          </w:tcPr>
          <w:p w14:paraId="7166E6A7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13AB9B1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969961A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2B027A2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vAlign w:val="bottom"/>
          </w:tcPr>
          <w:p w14:paraId="5AED3091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661" w:rsidRPr="0003748B" w14:paraId="416C5A15" w14:textId="77777777" w:rsidTr="0045732A">
        <w:tc>
          <w:tcPr>
            <w:tcW w:w="3326" w:type="dxa"/>
            <w:vAlign w:val="bottom"/>
          </w:tcPr>
          <w:p w14:paraId="6983EB6D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04EB94A9" w14:textId="66C090CC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B2C5A0" w14:textId="5E449E71" w:rsidR="00FF56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515467BC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E1C849E" w14:textId="4B6AABF6" w:rsidR="00FF56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17187BC4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50C3EE" w14:textId="727B2CDD" w:rsidR="00FF56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2793E01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4C7D35" w14:textId="6BEE22A9" w:rsidR="00FF56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86B84" w:rsidRPr="0003748B" w14:paraId="03AD531F" w14:textId="77777777" w:rsidTr="0045732A">
        <w:tc>
          <w:tcPr>
            <w:tcW w:w="3326" w:type="dxa"/>
          </w:tcPr>
          <w:p w14:paraId="74C8ACF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51A0A20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</w:tcPr>
          <w:p w14:paraId="1A74AACE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08C9668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316ED34F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B84" w:rsidRPr="0003748B" w14:paraId="78223EAF" w14:textId="77777777" w:rsidTr="0045732A">
        <w:tc>
          <w:tcPr>
            <w:tcW w:w="3326" w:type="dxa"/>
          </w:tcPr>
          <w:p w14:paraId="2B5A8270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99" w:type="dxa"/>
          </w:tcPr>
          <w:p w14:paraId="4A4AC2AD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1B4555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FA99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B59EC4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3CA6BAE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91F73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C595FA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8177CF9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D58" w:rsidRPr="0003748B" w14:paraId="0489502B" w14:textId="77777777" w:rsidTr="0045732A">
        <w:tc>
          <w:tcPr>
            <w:tcW w:w="3326" w:type="dxa"/>
          </w:tcPr>
          <w:p w14:paraId="54CBC4CC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99" w:type="dxa"/>
          </w:tcPr>
          <w:p w14:paraId="28499E7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50818A" w14:textId="36D0DE7D" w:rsidR="005D4D58" w:rsidRPr="00842B93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  <w:r w:rsidR="005D4D58" w:rsidRPr="00842B93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0</w:t>
            </w:r>
            <w:r w:rsidR="005D4D58" w:rsidRPr="00842B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4D58" w:rsidRPr="00842B93">
              <w:rPr>
                <w:rFonts w:ascii="Angsana New" w:hAnsi="Angsana New" w:hint="cs"/>
                <w:sz w:val="30"/>
                <w:szCs w:val="30"/>
              </w:rPr>
              <w:t>-</w:t>
            </w:r>
            <w:r w:rsidR="005D4D58" w:rsidRPr="00842B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  <w:r w:rsidR="005D4D58" w:rsidRPr="00842B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955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0" w:type="dxa"/>
          </w:tcPr>
          <w:p w14:paraId="4A8643DA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BE5EF4B" w14:textId="77F6710E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  <w:r w:rsidR="005D4D58" w:rsidRPr="005D4D58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0</w:t>
            </w:r>
            <w:r w:rsidR="005D4D58" w:rsidRPr="005D4D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4D58" w:rsidRPr="005D4D58">
              <w:rPr>
                <w:rFonts w:ascii="Angsana New" w:hAnsi="Angsana New" w:hint="cs"/>
                <w:sz w:val="30"/>
                <w:szCs w:val="30"/>
              </w:rPr>
              <w:t>-</w:t>
            </w:r>
            <w:r w:rsidR="005D4D58" w:rsidRPr="005D4D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  <w:r w:rsidR="005D4D58" w:rsidRPr="005D4D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955E7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40" w:type="dxa"/>
          </w:tcPr>
          <w:p w14:paraId="5F19D5B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2842D6" w14:textId="720B549A" w:rsidR="005D4D58" w:rsidRPr="00AA063F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C9913E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679CC6F3" w14:textId="664DF8B4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1830" w:rsidRPr="0003748B" w14:paraId="682E0D7A" w14:textId="77777777" w:rsidTr="0045732A">
        <w:tc>
          <w:tcPr>
            <w:tcW w:w="3326" w:type="dxa"/>
          </w:tcPr>
          <w:p w14:paraId="0E9126F3" w14:textId="6A54B299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99" w:type="dxa"/>
          </w:tcPr>
          <w:p w14:paraId="718FF3D8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8A8ED2" w14:textId="129A2229" w:rsidR="00C31830" w:rsidRPr="00842B93" w:rsidRDefault="00B955E7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  <w:r w:rsidR="00C31830" w:rsidRPr="00842B93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0" w:type="dxa"/>
          </w:tcPr>
          <w:p w14:paraId="7095D0BF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E763403" w14:textId="6CCDC28F" w:rsidR="00C31830" w:rsidRPr="005D4D58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B61E0C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0AB8CBA" w14:textId="06F6F98E" w:rsidR="00C31830" w:rsidRPr="00AA063F" w:rsidRDefault="00B955E7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042714B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0012D28" w14:textId="7897A301" w:rsidR="00C31830" w:rsidRPr="005D4D58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830" w:rsidRPr="0003748B" w14:paraId="5F718D30" w14:textId="77777777" w:rsidTr="0045732A">
        <w:tc>
          <w:tcPr>
            <w:tcW w:w="3326" w:type="dxa"/>
          </w:tcPr>
          <w:p w14:paraId="77D00765" w14:textId="6C5561D6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</w:tcPr>
          <w:p w14:paraId="02B8A821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116A5FA" w14:textId="77777777" w:rsidR="00C31830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CEA0CD6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9FB543E" w14:textId="77777777" w:rsidR="00C31830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DB8179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502EC93" w14:textId="685A8D73" w:rsidR="00C31830" w:rsidRPr="00AA063F" w:rsidRDefault="00B955E7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</w:t>
            </w:r>
            <w:r w:rsidRPr="00B95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C3AB9A3" w14:textId="77777777" w:rsidR="00C31830" w:rsidRPr="0003748B" w:rsidRDefault="00C31830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23F0942F" w14:textId="51D232B1" w:rsidR="00C31830" w:rsidRPr="005D4D58" w:rsidRDefault="00B955E7" w:rsidP="00C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195</w:t>
            </w:r>
          </w:p>
        </w:tc>
      </w:tr>
      <w:tr w:rsidR="005D4D58" w:rsidRPr="0003748B" w14:paraId="7E9E0F24" w14:textId="77777777" w:rsidTr="0045732A">
        <w:tc>
          <w:tcPr>
            <w:tcW w:w="3326" w:type="dxa"/>
          </w:tcPr>
          <w:p w14:paraId="22D526B6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63AEA95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7D46477E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31A629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C0304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84B1D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0366A09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8E8E39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E6F4B2D" w14:textId="77777777" w:rsidR="005D4D58" w:rsidRPr="00AA063F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EB9CCFE" w14:textId="0F284F80" w:rsidR="005D4D58" w:rsidRPr="00AA063F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A063F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13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9</w:t>
            </w:r>
            <w:r w:rsidRPr="00AA063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F9F33C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87CAA62" w14:textId="77777777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BF98633" w14:textId="498AFEFC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D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13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9</w:t>
            </w:r>
            <w:r w:rsidRPr="005D4D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D4D58" w:rsidRPr="0003748B" w14:paraId="3AACEF82" w14:textId="77777777" w:rsidTr="0045732A">
        <w:tc>
          <w:tcPr>
            <w:tcW w:w="3326" w:type="dxa"/>
          </w:tcPr>
          <w:p w14:paraId="10B7D643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9" w:type="dxa"/>
          </w:tcPr>
          <w:p w14:paraId="77A3775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255A5B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5083FAF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7FE24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D17D4F8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6520395" w14:textId="0F8FE155" w:rsidR="005D4D58" w:rsidRPr="00AA063F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436074FF" w14:textId="3DE776D6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6753CDE" w14:textId="0B04029D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19E04A78" w14:textId="4D620527" w:rsidR="003E2F20" w:rsidRDefault="003E2F20">
      <w:pPr>
        <w:rPr>
          <w:sz w:val="10"/>
          <w:szCs w:val="1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899"/>
        <w:gridCol w:w="1078"/>
        <w:gridCol w:w="240"/>
        <w:gridCol w:w="1108"/>
        <w:gridCol w:w="240"/>
        <w:gridCol w:w="1109"/>
        <w:gridCol w:w="236"/>
        <w:gridCol w:w="1124"/>
      </w:tblGrid>
      <w:tr w:rsidR="003B6A5C" w:rsidRPr="0003748B" w14:paraId="57E3946C" w14:textId="77777777" w:rsidTr="00842341">
        <w:tc>
          <w:tcPr>
            <w:tcW w:w="3326" w:type="dxa"/>
            <w:vAlign w:val="bottom"/>
          </w:tcPr>
          <w:p w14:paraId="1629B0F2" w14:textId="3DB0F608" w:rsidR="003B6A5C" w:rsidRPr="0003748B" w:rsidRDefault="003E2F2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10"/>
                <w:szCs w:val="10"/>
                <w:cs/>
              </w:rPr>
              <w:br w:type="page"/>
            </w:r>
          </w:p>
        </w:tc>
        <w:tc>
          <w:tcPr>
            <w:tcW w:w="899" w:type="dxa"/>
          </w:tcPr>
          <w:p w14:paraId="7F4A13D8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5875EEBB" w14:textId="7C55B693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3F546C54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24CC97AD" w14:textId="54FE5524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FC6" w:rsidRPr="0003748B" w14:paraId="4D6F218F" w14:textId="77777777" w:rsidTr="00842341">
        <w:tc>
          <w:tcPr>
            <w:tcW w:w="3326" w:type="dxa"/>
            <w:vAlign w:val="bottom"/>
          </w:tcPr>
          <w:p w14:paraId="50C1E580" w14:textId="7CF5F51C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034A3A4E" w14:textId="0FC3D626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8E396A" w14:textId="1DC2BBCE" w:rsidR="00396FC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03D702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0043712" w14:textId="030DC213" w:rsidR="00396FC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CC1A280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83F72B" w14:textId="1B3BACD4" w:rsidR="00396FC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0AE116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60DE5BA8" w14:textId="08600222" w:rsidR="00396FC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B6A5C" w:rsidRPr="0003748B" w14:paraId="3C25BDDC" w14:textId="77777777" w:rsidTr="00842341">
        <w:trPr>
          <w:trHeight w:val="317"/>
        </w:trPr>
        <w:tc>
          <w:tcPr>
            <w:tcW w:w="3326" w:type="dxa"/>
          </w:tcPr>
          <w:p w14:paraId="3B67498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3BD60717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</w:tcPr>
          <w:p w14:paraId="047BE2E9" w14:textId="51AB8339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1FBCC097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2735205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03748B" w14:paraId="54B0F4E7" w14:textId="77777777" w:rsidTr="00842341">
        <w:tc>
          <w:tcPr>
            <w:tcW w:w="3326" w:type="dxa"/>
          </w:tcPr>
          <w:p w14:paraId="4B767F7E" w14:textId="02C93D45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99" w:type="dxa"/>
          </w:tcPr>
          <w:p w14:paraId="1C05E79B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92EF31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EEE20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B61D4F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352C2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EBB520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0681D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8F6F20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FC6" w:rsidRPr="0003748B" w14:paraId="108BD559" w14:textId="77777777" w:rsidTr="00842341">
        <w:tc>
          <w:tcPr>
            <w:tcW w:w="3326" w:type="dxa"/>
          </w:tcPr>
          <w:p w14:paraId="0386A7D0" w14:textId="3DF89CDD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0ECF9542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E08C36" w14:textId="5519A0BE" w:rsidR="00396FC6" w:rsidRPr="0003748B" w:rsidRDefault="0081246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25FC37F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5DCEE93" w14:textId="08339AED" w:rsidR="00396FC6" w:rsidRPr="0003748B" w:rsidRDefault="00DB10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6FCF8E" w14:textId="54BF318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07A4F8F" w14:textId="60569CFC" w:rsidR="00396FC6" w:rsidRPr="00842B93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4AD3AD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4A76C90" w14:textId="7DFB32F4" w:rsidR="00396FC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96FC6" w:rsidRPr="0003748B" w14:paraId="5F83164E" w14:textId="77777777" w:rsidTr="00842341">
        <w:tc>
          <w:tcPr>
            <w:tcW w:w="3326" w:type="dxa"/>
          </w:tcPr>
          <w:p w14:paraId="20C77C03" w14:textId="77777777" w:rsidR="00396FC6" w:rsidRPr="0003748B" w:rsidRDefault="00396FC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ED66A86" w14:textId="1FED4C0B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2F3C738C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15C23" w14:textId="3E6E799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CBA33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30EC4112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EF89329" w14:textId="15DF41C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BB5C84D" w14:textId="77777777" w:rsidR="00396FC6" w:rsidRPr="00842B93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329431" w14:textId="0425BD0C" w:rsidR="00EA7FE9" w:rsidRPr="00842B93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2B9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842B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6BDEDD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03FB115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518D91" w14:textId="36BA93D2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6FC6" w:rsidRPr="0003748B" w14:paraId="1AA20D99" w14:textId="77777777" w:rsidTr="00842341">
        <w:tc>
          <w:tcPr>
            <w:tcW w:w="3326" w:type="dxa"/>
          </w:tcPr>
          <w:p w14:paraId="05A6299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9" w:type="dxa"/>
          </w:tcPr>
          <w:p w14:paraId="7EA62673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96112B" w14:textId="3D2990D6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1D88DE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22189C38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52DD594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A67624F" w14:textId="29BBD5A2" w:rsidR="00396FC6" w:rsidRPr="00842B93" w:rsidRDefault="0081246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B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335ED9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CCA5EC3" w14:textId="067ECE28" w:rsidR="00396FC6" w:rsidRPr="0003748B" w:rsidRDefault="00DB10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2FB973C" w14:textId="5CA5C449" w:rsidR="00E862EF" w:rsidRPr="00777658" w:rsidRDefault="00E862EF" w:rsidP="00676D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835996" w:rsidRPr="0003748B" w14:paraId="7C35D819" w14:textId="77777777" w:rsidTr="00BF38F8">
        <w:tc>
          <w:tcPr>
            <w:tcW w:w="3330" w:type="dxa"/>
          </w:tcPr>
          <w:p w14:paraId="457A4168" w14:textId="77777777" w:rsidR="00835996" w:rsidRPr="0003748B" w:rsidRDefault="00835996" w:rsidP="00E5302D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2C0B0B" w14:textId="77777777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B2FE65" w14:textId="7158A235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9D63486" w14:textId="77777777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79A9A542" w14:textId="7116D81C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996" w:rsidRPr="0003748B" w14:paraId="364972B1" w14:textId="77777777" w:rsidTr="00E5302D">
        <w:tc>
          <w:tcPr>
            <w:tcW w:w="3330" w:type="dxa"/>
          </w:tcPr>
          <w:p w14:paraId="38B0327D" w14:textId="77777777" w:rsidR="00835996" w:rsidRPr="0003748B" w:rsidRDefault="00835996" w:rsidP="00835996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A8DC58B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04110" w14:textId="59BC229F" w:rsidR="00835996" w:rsidRPr="0003748B" w:rsidRDefault="00B955E7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352CB4F1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2648E3" w14:textId="0AB48441" w:rsidR="00835996" w:rsidRPr="0003748B" w:rsidRDefault="00B955E7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4AC6DCF1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4A16F765" w14:textId="24F1E2B5" w:rsidR="00835996" w:rsidRPr="0003748B" w:rsidRDefault="00B955E7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E1DC27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BA5B33" w14:textId="735D504C" w:rsidR="00835996" w:rsidRPr="0003748B" w:rsidRDefault="00B955E7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35996" w:rsidRPr="0003748B" w14:paraId="249F4073" w14:textId="77777777" w:rsidTr="00777658">
        <w:trPr>
          <w:trHeight w:val="182"/>
        </w:trPr>
        <w:tc>
          <w:tcPr>
            <w:tcW w:w="3330" w:type="dxa"/>
          </w:tcPr>
          <w:p w14:paraId="3AC1CEDC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9B09A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BD20F3B" w14:textId="1190B8A4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5996" w:rsidRPr="0003748B" w14:paraId="185257DC" w14:textId="77777777" w:rsidTr="00E5302D">
        <w:tc>
          <w:tcPr>
            <w:tcW w:w="3330" w:type="dxa"/>
          </w:tcPr>
          <w:p w14:paraId="0C78327A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A353CB9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676D35" w14:textId="5151792B" w:rsidR="00835996" w:rsidRPr="0003748B" w:rsidRDefault="00DB1081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842B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D5689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71A36A1" w14:textId="1A8BE998" w:rsidR="00835996" w:rsidRPr="0003748B" w:rsidRDefault="00B955E7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3AEAD2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35BC3D" w14:textId="309DA846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842B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B83286F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B2ED9D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E910CE3" w14:textId="77777777" w:rsidR="00C5447D" w:rsidRPr="00777658" w:rsidRDefault="00C5447D" w:rsidP="00C5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5703B41E" w14:textId="77777777" w:rsidR="00DB1081" w:rsidRDefault="00C5447D" w:rsidP="00C5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3EDD4284" w14:textId="77777777" w:rsidR="00DB1081" w:rsidRPr="00777658" w:rsidRDefault="00DB1081" w:rsidP="00C5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899"/>
        <w:gridCol w:w="1078"/>
        <w:gridCol w:w="240"/>
        <w:gridCol w:w="1108"/>
        <w:gridCol w:w="240"/>
        <w:gridCol w:w="1109"/>
        <w:gridCol w:w="236"/>
        <w:gridCol w:w="1124"/>
      </w:tblGrid>
      <w:tr w:rsidR="00DB1081" w:rsidRPr="0003748B" w14:paraId="25120A33" w14:textId="77777777" w:rsidTr="00077BB1">
        <w:tc>
          <w:tcPr>
            <w:tcW w:w="3326" w:type="dxa"/>
            <w:vAlign w:val="bottom"/>
          </w:tcPr>
          <w:p w14:paraId="4421CC4F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FA7CB7D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43365D9E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7B23CC2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vAlign w:val="bottom"/>
          </w:tcPr>
          <w:p w14:paraId="2BD1A775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1081" w:rsidRPr="0003748B" w14:paraId="1CD501E1" w14:textId="77777777" w:rsidTr="00077BB1">
        <w:tc>
          <w:tcPr>
            <w:tcW w:w="3326" w:type="dxa"/>
            <w:vAlign w:val="bottom"/>
          </w:tcPr>
          <w:p w14:paraId="401E0013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9F59F8F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715CE" w14:textId="354ABE3C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80C460C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9E7F566" w14:textId="371126B6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52BE4F5A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F70EED" w14:textId="748F6EF1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6049521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8D9F692" w14:textId="2B6B129E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1081" w:rsidRPr="0003748B" w14:paraId="43512EF8" w14:textId="77777777" w:rsidTr="00077BB1">
        <w:tc>
          <w:tcPr>
            <w:tcW w:w="3326" w:type="dxa"/>
          </w:tcPr>
          <w:p w14:paraId="32B5C91D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02F1361B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</w:tcPr>
          <w:p w14:paraId="7AB551BE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190DDF1D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4435141B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1081" w:rsidRPr="0003748B" w14:paraId="19E5DDA3" w14:textId="77777777" w:rsidTr="00DB346B">
        <w:tc>
          <w:tcPr>
            <w:tcW w:w="3326" w:type="dxa"/>
          </w:tcPr>
          <w:p w14:paraId="1C83ADCC" w14:textId="6B9C0085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899" w:type="dxa"/>
          </w:tcPr>
          <w:p w14:paraId="02AF2C73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48FA3E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B4D46D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346110B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08BCB8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3CC3FF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7EFB9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EF436C5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081" w:rsidRPr="0003748B" w14:paraId="3CCA46A5" w14:textId="77777777" w:rsidTr="00DB346B">
        <w:tc>
          <w:tcPr>
            <w:tcW w:w="3326" w:type="dxa"/>
          </w:tcPr>
          <w:p w14:paraId="2274874A" w14:textId="5ACCEE5E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99" w:type="dxa"/>
          </w:tcPr>
          <w:p w14:paraId="6B76E9E3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798A8" w14:textId="472311C7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4A85426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B11DF4" w14:textId="7641E1E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DD70610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7D10675B" w14:textId="75193ED2" w:rsidR="00DB1081" w:rsidRPr="0003748B" w:rsidRDefault="00B955E7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959FC33" w14:textId="77777777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C2D3155" w14:textId="279142FD" w:rsidR="00DB1081" w:rsidRPr="0003748B" w:rsidRDefault="00DB1081" w:rsidP="000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E5575CB" w14:textId="77777777" w:rsidR="007562AD" w:rsidRPr="00777658" w:rsidRDefault="007562AD" w:rsidP="00DB1081">
      <w:pPr>
        <w:ind w:left="540"/>
        <w:rPr>
          <w:rFonts w:asciiTheme="majorBidi" w:hAnsiTheme="majorBidi" w:cstheme="majorBidi"/>
          <w:sz w:val="14"/>
          <w:szCs w:val="14"/>
        </w:rPr>
      </w:pPr>
      <w:bookmarkStart w:id="5" w:name="_Hlk205803827"/>
    </w:p>
    <w:p w14:paraId="2B570AC1" w14:textId="67B7F013" w:rsidR="00DB1081" w:rsidRDefault="00DB1081" w:rsidP="00DB1081">
      <w:pPr>
        <w:ind w:left="540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เงินให้กู้ยืมระยะ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ยาวแ</w:t>
      </w:r>
      <w:r w:rsidRPr="004C004F">
        <w:rPr>
          <w:rFonts w:asciiTheme="majorBidi" w:hAnsiTheme="majorBidi" w:cstheme="majorBidi"/>
          <w:sz w:val="30"/>
          <w:szCs w:val="30"/>
          <w:cs/>
        </w:rPr>
        <w:t>ก่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</w:t>
      </w:r>
      <w:r w:rsidRPr="004C004F">
        <w:rPr>
          <w:rFonts w:asciiTheme="majorBidi" w:hAnsiTheme="majorBidi" w:cstheme="majorBidi"/>
          <w:sz w:val="30"/>
          <w:szCs w:val="30"/>
          <w:cs/>
        </w:rPr>
        <w:t>มีกำหนดชำระคืน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ภายในปี </w:t>
      </w:r>
      <w:r w:rsidR="00B955E7" w:rsidRPr="00B955E7">
        <w:rPr>
          <w:rFonts w:asciiTheme="majorBidi" w:hAnsiTheme="majorBidi" w:cstheme="majorBidi"/>
          <w:sz w:val="30"/>
          <w:szCs w:val="30"/>
        </w:rPr>
        <w:t>2573</w:t>
      </w:r>
      <w:bookmarkEnd w:id="5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F91471" w:rsidRPr="0003748B" w14:paraId="3BA9647D" w14:textId="77777777" w:rsidTr="00E72BC2">
        <w:tc>
          <w:tcPr>
            <w:tcW w:w="4228" w:type="dxa"/>
            <w:vAlign w:val="bottom"/>
          </w:tcPr>
          <w:p w14:paraId="1846A7E5" w14:textId="77777777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2DA42B" w14:textId="5603E35D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3FFF292" w14:textId="77777777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006AC9C" w14:textId="18632D38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141" w:rsidRPr="0003748B" w14:paraId="451F26BD" w14:textId="77777777" w:rsidTr="00E72BC2">
        <w:tc>
          <w:tcPr>
            <w:tcW w:w="4228" w:type="dxa"/>
            <w:vAlign w:val="bottom"/>
          </w:tcPr>
          <w:p w14:paraId="4AD5E6F3" w14:textId="642BB786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09DCC2" w14:textId="3DDB4AA0" w:rsidR="00BE014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1466C836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1B68E7" w14:textId="3E3DA101" w:rsidR="00BE014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49442FB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A6196" w14:textId="190A550E" w:rsidR="00BE014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DE9F7E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199831C" w14:textId="57D7BF0A" w:rsidR="00BE014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1261" w:rsidRPr="0003748B" w14:paraId="382786BF" w14:textId="77777777" w:rsidTr="00F91471">
        <w:tc>
          <w:tcPr>
            <w:tcW w:w="4228" w:type="dxa"/>
          </w:tcPr>
          <w:p w14:paraId="784B9789" w14:textId="5F692966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BB8089" w14:textId="1078ECA1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3ED039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391A9459" w14:textId="5FB7B1D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03748B" w14:paraId="531D455C" w14:textId="77777777" w:rsidTr="00BA5C2C">
        <w:tc>
          <w:tcPr>
            <w:tcW w:w="4228" w:type="dxa"/>
          </w:tcPr>
          <w:p w14:paraId="278BC48A" w14:textId="7C2C8E61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37FF9E3A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65E478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3FAC1C9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90EF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EFF67E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D014AB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B5B63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D58" w:rsidRPr="0003748B" w14:paraId="0EEA665F" w14:textId="77777777" w:rsidTr="00380570">
        <w:tc>
          <w:tcPr>
            <w:tcW w:w="4228" w:type="dxa"/>
          </w:tcPr>
          <w:p w14:paraId="15999555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002A6A2" w14:textId="35F1C6F8" w:rsidR="005D4D58" w:rsidRPr="0003748B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0BF7D0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2B5546" w14:textId="78F63BDA" w:rsidR="005D4D58" w:rsidRPr="0003748B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  <w:r w:rsidR="005D4D58" w:rsidRPr="0003748B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0</w:t>
            </w:r>
            <w:r w:rsidR="005D4D58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4D58"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="005D4D58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55E7">
              <w:rPr>
                <w:rFonts w:ascii="Angsana New" w:hAnsi="Angsana New"/>
                <w:sz w:val="30"/>
                <w:szCs w:val="30"/>
              </w:rPr>
              <w:t>6</w:t>
            </w:r>
            <w:r w:rsidR="005D4D58" w:rsidRPr="000374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955E7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527323F6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3783CA" w14:textId="67E8736C" w:rsidR="005D4D58" w:rsidRPr="005B5AC0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36" w:type="dxa"/>
          </w:tcPr>
          <w:p w14:paraId="3AC793AE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795600" w14:textId="090437DF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D4D58" w:rsidRPr="0003748B" w14:paraId="6488F301" w14:textId="77777777" w:rsidTr="00380570">
        <w:tc>
          <w:tcPr>
            <w:tcW w:w="4228" w:type="dxa"/>
          </w:tcPr>
          <w:p w14:paraId="50A9CF4C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  <w:p w14:paraId="328D39C6" w14:textId="1D82896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6EEE2E8E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7CDE5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B69B67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891845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5C9E8E1" w14:textId="77777777" w:rsidR="005D4D58" w:rsidRPr="005B5AC0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74D545" w14:textId="1004A224" w:rsidR="005D4D58" w:rsidRPr="005B5AC0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AC0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16</w:t>
            </w:r>
            <w:r w:rsidRPr="005B5A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26BFD6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252C8F9" w14:textId="77777777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9A53AD" w14:textId="001FDC22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4D58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16</w:t>
            </w:r>
            <w:r w:rsidRPr="005D4D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4D58" w:rsidRPr="0003748B" w14:paraId="386B190C" w14:textId="77777777" w:rsidTr="00380570">
        <w:tc>
          <w:tcPr>
            <w:tcW w:w="4228" w:type="dxa"/>
          </w:tcPr>
          <w:p w14:paraId="2E6579DE" w14:textId="2EA0995E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6011703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2DC8E00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124093E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75FE9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B40D18" w14:textId="5F76A77C" w:rsidR="005D4D58" w:rsidRPr="005B5AC0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7D67145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683C6B6" w14:textId="593A815E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  <w:tr w:rsidR="005D4D58" w:rsidRPr="003B77D5" w14:paraId="3C9C3ADD" w14:textId="77777777" w:rsidTr="005C3481">
        <w:tc>
          <w:tcPr>
            <w:tcW w:w="4228" w:type="dxa"/>
          </w:tcPr>
          <w:p w14:paraId="056C9D68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DF4E36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BC846A2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0D4A869A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1A7BF0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</w:tcPr>
          <w:p w14:paraId="361196A8" w14:textId="77777777" w:rsidR="005D4D58" w:rsidRPr="00627506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5BCD773B" w14:textId="77777777" w:rsidR="005D4D58" w:rsidRPr="003B77D5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4640838" w14:textId="77777777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27B4" w:rsidRPr="0003748B" w14:paraId="60118DF8" w14:textId="77777777" w:rsidTr="005C3481">
        <w:tc>
          <w:tcPr>
            <w:tcW w:w="4228" w:type="dxa"/>
          </w:tcPr>
          <w:p w14:paraId="692C142D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5B0EFFA0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7191F0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4F884D8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D3873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3B4F6B" w14:textId="74DDDDD8" w:rsidR="008627B4" w:rsidRPr="005B5AC0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3162AC31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7491FE" w14:textId="559CE40D" w:rsidR="008627B4" w:rsidRPr="005D4D58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8627B4" w:rsidRPr="0003748B" w14:paraId="2D902A1E" w14:textId="77777777" w:rsidTr="005C3481">
        <w:trPr>
          <w:trHeight w:val="353"/>
        </w:trPr>
        <w:tc>
          <w:tcPr>
            <w:tcW w:w="4228" w:type="dxa"/>
          </w:tcPr>
          <w:p w14:paraId="1C8054FD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</w:tcPr>
          <w:p w14:paraId="024924FD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B1C9E6E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3F6B55C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85B45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F23F88" w14:textId="4AC2F8B3" w:rsidR="008627B4" w:rsidRPr="005B5AC0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557C1999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4EEF094" w14:textId="20539A2E" w:rsidR="008627B4" w:rsidRPr="005D4D58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627B4" w:rsidRPr="0003748B" w14:paraId="79835E43" w14:textId="77777777" w:rsidTr="005C3481">
        <w:trPr>
          <w:trHeight w:val="353"/>
        </w:trPr>
        <w:tc>
          <w:tcPr>
            <w:tcW w:w="4228" w:type="dxa"/>
          </w:tcPr>
          <w:p w14:paraId="0EAC9E43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F403042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C880522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7939A2D2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3858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9064ABB" w14:textId="08D6441E" w:rsidR="008627B4" w:rsidRPr="005B5AC0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716DBBB3" w14:textId="77777777" w:rsidR="008627B4" w:rsidRPr="0003748B" w:rsidRDefault="008627B4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9C6C514" w14:textId="25B53CE5" w:rsidR="008627B4" w:rsidRPr="005D4D58" w:rsidRDefault="00B955E7" w:rsidP="0086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04DF2D4D" w14:textId="77777777" w:rsidR="0074179F" w:rsidRPr="00F2088C" w:rsidRDefault="0074179F" w:rsidP="00A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131349" w:rsidRPr="0003748B" w14:paraId="00BE7AD2" w14:textId="77777777" w:rsidTr="00F012E1">
        <w:tc>
          <w:tcPr>
            <w:tcW w:w="3330" w:type="dxa"/>
          </w:tcPr>
          <w:p w14:paraId="1F71BC66" w14:textId="6A082324" w:rsidR="00131349" w:rsidRPr="0003748B" w:rsidRDefault="00131349" w:rsidP="00131349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9554D66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732AD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5AFCA8C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3FA4371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2F9ECB7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8FAF7D5" w14:textId="7896BAC1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26792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4C0090" w14:textId="52F9E680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349" w:rsidRPr="0003748B" w14:paraId="16FB1358" w14:textId="77777777" w:rsidTr="00F012E1">
        <w:tc>
          <w:tcPr>
            <w:tcW w:w="3330" w:type="dxa"/>
          </w:tcPr>
          <w:p w14:paraId="71AD98F2" w14:textId="7CDEB229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BD1814A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59B3A6" w14:textId="2EEDB609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4DB0E2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287B62D" w14:textId="3F294FF8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64C1A6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365ED53" w14:textId="07FCE390" w:rsidR="00131349" w:rsidRPr="0003748B" w:rsidRDefault="000A1F90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5B5A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4E51D5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A63990" w14:textId="4DD9DD1E" w:rsidR="00131349" w:rsidRPr="0003748B" w:rsidRDefault="00B955E7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p w14:paraId="6165730A" w14:textId="77777777" w:rsidR="000A1F90" w:rsidRPr="00F2088C" w:rsidRDefault="000A1F90" w:rsidP="0024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71E4083D" w14:textId="593E8DAB" w:rsidR="00D549CA" w:rsidRPr="0003748B" w:rsidRDefault="00E565E0" w:rsidP="0024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5B5AC0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5B5AC0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Pr="005B5AC0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B955E7" w:rsidRPr="00B955E7">
        <w:rPr>
          <w:rFonts w:asciiTheme="majorBidi" w:hAnsiTheme="majorBidi" w:cstheme="majorBidi"/>
          <w:sz w:val="30"/>
          <w:szCs w:val="30"/>
        </w:rPr>
        <w:t>3</w:t>
      </w:r>
      <w:r w:rsidRPr="005B5AC0">
        <w:rPr>
          <w:rFonts w:asciiTheme="majorBidi" w:hAnsiTheme="majorBidi" w:cstheme="majorBidi"/>
          <w:sz w:val="30"/>
          <w:szCs w:val="30"/>
        </w:rPr>
        <w:t xml:space="preserve"> - </w:t>
      </w:r>
      <w:r w:rsidR="00B955E7" w:rsidRPr="00B955E7">
        <w:rPr>
          <w:rFonts w:asciiTheme="majorBidi" w:hAnsiTheme="majorBidi" w:cstheme="majorBidi"/>
          <w:sz w:val="30"/>
          <w:szCs w:val="30"/>
        </w:rPr>
        <w:t>11</w:t>
      </w:r>
      <w:r w:rsidRPr="005B5AC0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5B5AC0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5B5A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2571</w:t>
      </w:r>
      <w:r w:rsidRPr="005B5AC0">
        <w:rPr>
          <w:rFonts w:asciiTheme="majorBidi" w:hAnsiTheme="majorBidi" w:cstheme="majorBidi"/>
          <w:sz w:val="30"/>
          <w:szCs w:val="30"/>
        </w:rPr>
        <w:t xml:space="preserve"> </w:t>
      </w:r>
      <w:r w:rsidRPr="005B5AC0">
        <w:rPr>
          <w:rFonts w:asciiTheme="majorBidi" w:hAnsiTheme="majorBidi" w:cstheme="majorBidi" w:hint="cs"/>
          <w:sz w:val="30"/>
          <w:szCs w:val="30"/>
          <w:cs/>
        </w:rPr>
        <w:t>-</w:t>
      </w:r>
      <w:r w:rsidRPr="005B5AC0">
        <w:rPr>
          <w:rFonts w:asciiTheme="majorBidi" w:hAnsiTheme="majorBidi" w:cs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2579</w:t>
      </w:r>
      <w:r w:rsidRPr="005B5AC0">
        <w:rPr>
          <w:rFonts w:asciiTheme="majorBidi" w:hAnsiTheme="majorBidi" w:cstheme="majorBidi"/>
          <w:sz w:val="30"/>
          <w:szCs w:val="30"/>
        </w:rPr>
        <w:t xml:space="preserve"> </w:t>
      </w:r>
      <w:r w:rsidRPr="005B5AC0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Pr="005B5AC0">
        <w:rPr>
          <w:rFonts w:asciiTheme="majorBidi" w:hAnsiTheme="majorBidi" w:cstheme="majorBidi"/>
          <w:sz w:val="30"/>
          <w:szCs w:val="30"/>
        </w:rPr>
        <w:t xml:space="preserve"> </w:t>
      </w:r>
      <w:r w:rsidRPr="005B5AC0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5B5AC0">
        <w:rPr>
          <w:rFonts w:asciiTheme="majorBidi" w:hAnsiTheme="majorBidi" w:cstheme="majorBidi"/>
          <w:sz w:val="30"/>
          <w:szCs w:val="30"/>
        </w:rPr>
        <w:t xml:space="preserve"> </w:t>
      </w:r>
      <w:r w:rsidRPr="005B5AC0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Pr="005B5AC0">
        <w:rPr>
          <w:rFonts w:asciiTheme="majorBidi" w:hAnsiTheme="majorBidi" w:hint="cs"/>
          <w:sz w:val="30"/>
          <w:szCs w:val="30"/>
          <w:cs/>
        </w:rPr>
        <w:t>รวมถึงการปฏิบัติตามเงื่อนไขตามที่ระบุไว้ในสัญญา</w:t>
      </w:r>
    </w:p>
    <w:p w14:paraId="23C04DC4" w14:textId="77777777" w:rsidR="00842341" w:rsidRPr="003B77D5" w:rsidRDefault="008423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03748B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03748B" w:rsidRDefault="00F754AA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03748B" w:rsidRDefault="00F754AA" w:rsidP="00FE3F8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03748B" w:rsidRDefault="00F754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03748B" w:rsidRDefault="00F754AA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5EF" w:rsidRPr="0003748B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03E60C41" w:rsidR="004405EF" w:rsidRPr="0003748B" w:rsidRDefault="004405EF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D6553DC" w14:textId="2487697B" w:rsidR="004405EF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34EF5E9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5D9B6CD2" w:rsidR="004405EF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6871D23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16D3CD10" w:rsidR="004405EF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FE3E2E0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5FC7FD69" w:rsidR="004405EF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01261" w:rsidRPr="0003748B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501261" w:rsidRPr="0003748B" w:rsidRDefault="00501261" w:rsidP="00FE3F8B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C48" w:rsidRPr="0003748B" w14:paraId="075E8EE7" w14:textId="77777777" w:rsidTr="004D5331">
        <w:trPr>
          <w:cantSplit/>
        </w:trPr>
        <w:tc>
          <w:tcPr>
            <w:tcW w:w="4228" w:type="dxa"/>
          </w:tcPr>
          <w:p w14:paraId="3845A1E1" w14:textId="2B70D808" w:rsidR="001F0C48" w:rsidRPr="0003748B" w:rsidRDefault="001F0C48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2600A9B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3BC4B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B56DF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089BF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12B0C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D29D9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B5667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D58" w:rsidRPr="0003748B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12438FE3" w:rsidR="005D4D58" w:rsidRPr="00CE01A6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CE01A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7EF90B16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5D4D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6CEB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09BDE691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74B18C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4AD2D70F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D4D58" w:rsidRPr="0003748B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6A7AB14" w14:textId="205841EE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295AF03D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1381E183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FB0DA8D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4429E068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E5363FF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57FE2B44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5D4D58" w:rsidRPr="0003748B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30BAFA9E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6E1BA3F0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67C5F7CD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386E65F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06D04FAA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8809082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116C598D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D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D4D58" w:rsidRPr="0003748B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32643D45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7CCCB1B7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6CDA0E0D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1FE6C6EB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3025171E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F4EE76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086C5372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</w:tbl>
    <w:p w14:paraId="32763345" w14:textId="32378934" w:rsidR="00E31E47" w:rsidRDefault="00E31E47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172C62" w:rsidRPr="0003748B" w14:paraId="43F9336B" w14:textId="77777777" w:rsidTr="00AA6F22">
        <w:trPr>
          <w:cantSplit/>
        </w:trPr>
        <w:tc>
          <w:tcPr>
            <w:tcW w:w="4228" w:type="dxa"/>
          </w:tcPr>
          <w:p w14:paraId="686BA060" w14:textId="36F0574F" w:rsidR="00172C62" w:rsidRPr="0003748B" w:rsidRDefault="00E31E47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br w:type="page"/>
            </w:r>
            <w:r w:rsidR="00172C62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172C62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172C62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2" w:type="dxa"/>
          </w:tcPr>
          <w:p w14:paraId="03F46795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7766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F6DB5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07094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B9D9C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13DA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89C83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D58" w:rsidRPr="0003748B" w14:paraId="7CE279E6" w14:textId="77777777" w:rsidTr="001B20D8">
        <w:trPr>
          <w:cantSplit/>
        </w:trPr>
        <w:tc>
          <w:tcPr>
            <w:tcW w:w="4228" w:type="dxa"/>
          </w:tcPr>
          <w:p w14:paraId="631145DD" w14:textId="2E59C9BD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28B216D6" w14:textId="0E7E6317" w:rsidR="005D4D58" w:rsidRPr="00CE01A6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1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2EAA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008FD" w14:textId="5FA3301D" w:rsidR="005D4D58" w:rsidRPr="005D4D58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5D4D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5BE56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966C" w14:textId="36C7480F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DBE9B61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BB2AD" w14:textId="5019B45D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D4D58" w:rsidRPr="0003748B" w14:paraId="0B78E7AB" w14:textId="77777777" w:rsidTr="00732ACB">
        <w:trPr>
          <w:cantSplit/>
        </w:trPr>
        <w:tc>
          <w:tcPr>
            <w:tcW w:w="4228" w:type="dxa"/>
          </w:tcPr>
          <w:p w14:paraId="5D8C919B" w14:textId="5157BB36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4BAD586" w14:textId="085F6042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9E7D4D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9C41E" w14:textId="671B2A5B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25A83E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B3F0DF" w14:textId="3F8B75AD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2C6424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AAC18" w14:textId="5F921052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D4D58" w:rsidRPr="0003748B" w14:paraId="7B672DF7" w14:textId="77777777" w:rsidTr="00777658">
        <w:trPr>
          <w:cantSplit/>
          <w:trHeight w:val="389"/>
        </w:trPr>
        <w:tc>
          <w:tcPr>
            <w:tcW w:w="4228" w:type="dxa"/>
          </w:tcPr>
          <w:p w14:paraId="0658C56D" w14:textId="0C8EC1D5" w:rsidR="005D4D58" w:rsidRPr="0003748B" w:rsidRDefault="005D4D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69AA9A9" w14:textId="0277E54E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6B81AD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960D" w14:textId="606C728D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3B4026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B9F6" w14:textId="65662F96" w:rsidR="005D4D58" w:rsidRPr="00CE01A6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2A2E923" w14:textId="77777777" w:rsidR="005D4D58" w:rsidRPr="0003748B" w:rsidRDefault="005D4D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A43B" w14:textId="61898C14" w:rsidR="005D4D58" w:rsidRPr="005D4D58" w:rsidRDefault="00B955E7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777658" w:rsidRPr="0003748B" w14:paraId="28A84000" w14:textId="77777777" w:rsidTr="00777658">
        <w:trPr>
          <w:cantSplit/>
          <w:trHeight w:val="389"/>
        </w:trPr>
        <w:tc>
          <w:tcPr>
            <w:tcW w:w="4228" w:type="dxa"/>
          </w:tcPr>
          <w:p w14:paraId="656D61DC" w14:textId="77777777" w:rsidR="00777658" w:rsidRPr="0003748B" w:rsidRDefault="00777658" w:rsidP="005D4D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05025C4" w14:textId="77777777" w:rsidR="00777658" w:rsidRPr="00CE01A6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598D0" w14:textId="77777777" w:rsidR="00777658" w:rsidRPr="0003748B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841769" w14:textId="77777777" w:rsidR="00777658" w:rsidRPr="005D4D58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30BA9" w14:textId="77777777" w:rsidR="00777658" w:rsidRPr="0003748B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631741" w14:textId="77777777" w:rsidR="00777658" w:rsidRPr="00CE01A6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FEFAE" w14:textId="77777777" w:rsidR="00777658" w:rsidRPr="0003748B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1AC29A" w14:textId="77777777" w:rsidR="00777658" w:rsidRPr="005D4D58" w:rsidRDefault="00777658" w:rsidP="005D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4D4C" w:rsidRPr="0003748B" w14:paraId="3A6488F3" w14:textId="77777777" w:rsidTr="007A5D73">
        <w:trPr>
          <w:cantSplit/>
          <w:tblHeader/>
        </w:trPr>
        <w:tc>
          <w:tcPr>
            <w:tcW w:w="4228" w:type="dxa"/>
          </w:tcPr>
          <w:p w14:paraId="3B0ABC35" w14:textId="77777777" w:rsidR="00144D4C" w:rsidRPr="0003748B" w:rsidRDefault="00144D4C" w:rsidP="007A5D73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5E30902" w14:textId="77777777" w:rsidR="00144D4C" w:rsidRPr="0003748B" w:rsidRDefault="00144D4C" w:rsidP="007A5D7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D5DB5" w14:textId="77777777" w:rsidR="00144D4C" w:rsidRPr="0003748B" w:rsidRDefault="00144D4C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60A345" w14:textId="77777777" w:rsidR="00144D4C" w:rsidRPr="0003748B" w:rsidRDefault="00144D4C" w:rsidP="007A5D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D4C" w:rsidRPr="0003748B" w14:paraId="21720E9E" w14:textId="77777777" w:rsidTr="007A5D73">
        <w:trPr>
          <w:cantSplit/>
          <w:tblHeader/>
        </w:trPr>
        <w:tc>
          <w:tcPr>
            <w:tcW w:w="4228" w:type="dxa"/>
          </w:tcPr>
          <w:p w14:paraId="3DE6A7EC" w14:textId="77777777" w:rsidR="00144D4C" w:rsidRPr="0003748B" w:rsidRDefault="00144D4C" w:rsidP="007A5D73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4C4D3D0" w14:textId="6393CE3D" w:rsidR="00144D4C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DFEAC8E" w14:textId="77777777" w:rsidR="00144D4C" w:rsidRPr="0003748B" w:rsidRDefault="00144D4C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E2E7CD5" w14:textId="197A3145" w:rsidR="00144D4C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877C886" w14:textId="77777777" w:rsidR="00144D4C" w:rsidRPr="0003748B" w:rsidRDefault="00144D4C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54B204" w14:textId="3B2D98A1" w:rsidR="00144D4C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3E2E87" w14:textId="77777777" w:rsidR="00144D4C" w:rsidRPr="0003748B" w:rsidRDefault="00144D4C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8BBA2D" w14:textId="28836E58" w:rsidR="00144D4C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44D4C" w:rsidRPr="0003748B" w14:paraId="763A43EB" w14:textId="77777777" w:rsidTr="007A5D73">
        <w:trPr>
          <w:cantSplit/>
          <w:tblHeader/>
        </w:trPr>
        <w:tc>
          <w:tcPr>
            <w:tcW w:w="4228" w:type="dxa"/>
          </w:tcPr>
          <w:p w14:paraId="2FA774B4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4634E4CC" w14:textId="77777777" w:rsidR="00144D4C" w:rsidRPr="0003748B" w:rsidRDefault="00144D4C" w:rsidP="007A5D73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4D4C" w:rsidRPr="0003748B" w14:paraId="1E3735A2" w14:textId="77777777" w:rsidTr="007A5D73">
        <w:trPr>
          <w:cantSplit/>
        </w:trPr>
        <w:tc>
          <w:tcPr>
            <w:tcW w:w="4228" w:type="dxa"/>
          </w:tcPr>
          <w:p w14:paraId="344C7819" w14:textId="77777777" w:rsidR="00144D4C" w:rsidRPr="0003748B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4A815F2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ECDF6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049AF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78708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40A2F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8378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B56A1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D4C" w:rsidRPr="005D4D58" w14:paraId="12DACBF3" w14:textId="77777777" w:rsidTr="007A5D73">
        <w:trPr>
          <w:cantSplit/>
        </w:trPr>
        <w:tc>
          <w:tcPr>
            <w:tcW w:w="4228" w:type="dxa"/>
          </w:tcPr>
          <w:p w14:paraId="471144D8" w14:textId="77777777" w:rsidR="00144D4C" w:rsidRPr="0003748B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C8AE6C2" w14:textId="5C2D04FE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7C3ADF0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4CDFE" w14:textId="391108E0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28F6236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B7A2C2" w14:textId="26C2C03B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CEBD0F4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BC10BB" w14:textId="3D140E59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144D4C" w:rsidRPr="005D4D58" w14:paraId="35BB9F0C" w14:textId="77777777" w:rsidTr="007A5D73">
        <w:trPr>
          <w:cantSplit/>
        </w:trPr>
        <w:tc>
          <w:tcPr>
            <w:tcW w:w="4228" w:type="dxa"/>
          </w:tcPr>
          <w:p w14:paraId="6ECEDFF9" w14:textId="77777777" w:rsidR="00144D4C" w:rsidRPr="009D1235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173443A" w14:textId="77777777" w:rsidR="00144D4C" w:rsidRPr="00FD5C05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26C9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95ABF6" w14:textId="77777777" w:rsidR="00144D4C" w:rsidRPr="005D4D58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2C605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A39CDD" w14:textId="77777777" w:rsidR="00144D4C" w:rsidRPr="00FD5C05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58541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95E694" w14:textId="77777777" w:rsidR="00144D4C" w:rsidRPr="005D4D58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D4C" w:rsidRPr="005D4D58" w14:paraId="776535F6" w14:textId="77777777" w:rsidTr="007A5D73">
        <w:trPr>
          <w:cantSplit/>
        </w:trPr>
        <w:tc>
          <w:tcPr>
            <w:tcW w:w="4228" w:type="dxa"/>
          </w:tcPr>
          <w:p w14:paraId="79D15CC2" w14:textId="77777777" w:rsidR="00144D4C" w:rsidRPr="0003748B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6FE070AA" w14:textId="6A104B26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04F2312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12003" w14:textId="58C53555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135EEF5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CD4A4" w14:textId="37A6B93F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361674CA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B41BA" w14:textId="0BF3B27B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44D4C" w:rsidRPr="005D4D58" w14:paraId="78E5BDA4" w14:textId="77777777" w:rsidTr="007A5D73">
        <w:trPr>
          <w:cantSplit/>
          <w:trHeight w:val="389"/>
        </w:trPr>
        <w:tc>
          <w:tcPr>
            <w:tcW w:w="4228" w:type="dxa"/>
          </w:tcPr>
          <w:p w14:paraId="00D423D2" w14:textId="77777777" w:rsidR="00144D4C" w:rsidRPr="0003748B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</w:tcPr>
          <w:p w14:paraId="656ECFBB" w14:textId="1B2E9699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7242BB9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E47FF" w14:textId="1BEDF565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60D0224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17E655" w14:textId="11802B52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EC411E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AE7A6" w14:textId="34F09B20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44D4C" w:rsidRPr="005D4D58" w14:paraId="0B3097B9" w14:textId="77777777" w:rsidTr="007A5D73">
        <w:trPr>
          <w:cantSplit/>
          <w:trHeight w:val="70"/>
        </w:trPr>
        <w:tc>
          <w:tcPr>
            <w:tcW w:w="4228" w:type="dxa"/>
          </w:tcPr>
          <w:p w14:paraId="20A943FA" w14:textId="77777777" w:rsidR="00144D4C" w:rsidRPr="0003748B" w:rsidRDefault="00144D4C" w:rsidP="007A5D7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8A189FE" w14:textId="7FFA5823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8378348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B428DD" w14:textId="633C7A7E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E90799C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6088D" w14:textId="1E437342" w:rsidR="00144D4C" w:rsidRPr="00FD5C05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1D2C983" w14:textId="77777777" w:rsidR="00144D4C" w:rsidRPr="0003748B" w:rsidRDefault="00144D4C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897A95" w14:textId="098CF186" w:rsidR="00144D4C" w:rsidRPr="005D4D58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6222B38F" w14:textId="77777777" w:rsidR="00CA0B89" w:rsidRDefault="00CA0B89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</w:p>
    <w:p w14:paraId="1BF9408F" w14:textId="32F951E8" w:rsidR="00C34360" w:rsidRPr="0003748B" w:rsidRDefault="00475178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กลุ่มบริษัท/บริษัทเช่</w:t>
      </w:r>
      <w:r w:rsidR="00DF7EC9" w:rsidRPr="0003748B">
        <w:rPr>
          <w:rFonts w:ascii="Angsana New" w:hAnsi="Angsana New" w:hint="cs"/>
          <w:sz w:val="30"/>
          <w:szCs w:val="30"/>
          <w:cs/>
        </w:rPr>
        <w:t>าที่ดิน อาคารและส่วนปรับปรุงและยานพาหนะ</w:t>
      </w:r>
      <w:r w:rsidR="003224AB" w:rsidRPr="0003748B">
        <w:rPr>
          <w:rFonts w:ascii="Angsana New" w:hAnsi="Angsana New" w:hint="cs"/>
          <w:sz w:val="30"/>
          <w:szCs w:val="30"/>
          <w:cs/>
        </w:rPr>
        <w:t xml:space="preserve">จากบุคคลหรือกิจการอื่นที่เกี่ยวข้องกัน สัญญาดังกล่าวมีระยะเวลาเช่า 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="004A4F7C" w:rsidRPr="001C2558">
        <w:rPr>
          <w:rFonts w:ascii="Angsana New" w:hAnsi="Angsana New" w:hint="cs"/>
          <w:sz w:val="30"/>
          <w:szCs w:val="30"/>
        </w:rPr>
        <w:t xml:space="preserve"> - </w:t>
      </w:r>
      <w:r w:rsidR="00B955E7" w:rsidRPr="00B955E7">
        <w:rPr>
          <w:rFonts w:ascii="Angsana New" w:hAnsi="Angsana New"/>
          <w:sz w:val="30"/>
          <w:szCs w:val="30"/>
        </w:rPr>
        <w:t>4</w:t>
      </w:r>
      <w:r w:rsidR="004A4F7C" w:rsidRPr="0003748B">
        <w:rPr>
          <w:rFonts w:ascii="Angsana New" w:hAnsi="Angsana New" w:hint="cs"/>
          <w:sz w:val="30"/>
          <w:szCs w:val="30"/>
        </w:rPr>
        <w:t xml:space="preserve"> </w:t>
      </w:r>
      <w:r w:rsidR="003224AB" w:rsidRPr="0003748B">
        <w:rPr>
          <w:rFonts w:ascii="Angsana New" w:hAnsi="Angsana New" w:hint="cs"/>
          <w:sz w:val="30"/>
          <w:szCs w:val="30"/>
          <w:cs/>
        </w:rPr>
        <w:t xml:space="preserve">ปี สิ้นสุดระหว่างปี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9</w:t>
      </w:r>
      <w:r w:rsidR="004A4F7C" w:rsidRPr="001C2558">
        <w:rPr>
          <w:rFonts w:ascii="Angsana New" w:hAnsi="Angsana New" w:hint="cs"/>
          <w:sz w:val="30"/>
          <w:szCs w:val="30"/>
        </w:rPr>
        <w:t xml:space="preserve"> - </w:t>
      </w:r>
      <w:r w:rsidR="00B955E7" w:rsidRPr="00B955E7">
        <w:rPr>
          <w:rFonts w:ascii="Angsana New" w:hAnsi="Angsana New" w:hint="cs"/>
          <w:sz w:val="30"/>
          <w:szCs w:val="30"/>
        </w:rPr>
        <w:t>257</w:t>
      </w:r>
      <w:r w:rsidR="00B955E7" w:rsidRPr="00B955E7">
        <w:rPr>
          <w:rFonts w:ascii="Angsana New" w:hAnsi="Angsana New"/>
          <w:sz w:val="30"/>
          <w:szCs w:val="30"/>
        </w:rPr>
        <w:t>2</w:t>
      </w:r>
    </w:p>
    <w:p w14:paraId="0E16327B" w14:textId="77777777" w:rsidR="00FA00A5" w:rsidRPr="003B77D5" w:rsidRDefault="00FA00A5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0"/>
          <w:szCs w:val="20"/>
        </w:rPr>
      </w:pPr>
    </w:p>
    <w:p w14:paraId="43D02D79" w14:textId="2D867D9B" w:rsidR="00F86B84" w:rsidRPr="0003748B" w:rsidRDefault="009C7C91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สัญญาดังกล่าวมีระยะเวลาเช่า 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</w:t>
      </w:r>
      <w:r w:rsidR="00B955E7" w:rsidRPr="00B955E7">
        <w:rPr>
          <w:rFonts w:ascii="Angsana New" w:hAnsi="Angsana New"/>
          <w:sz w:val="30"/>
          <w:szCs w:val="30"/>
        </w:rPr>
        <w:t>70</w:t>
      </w:r>
    </w:p>
    <w:p w14:paraId="0E92E0DB" w14:textId="77777777" w:rsidR="00FA00A5" w:rsidRPr="0003748B" w:rsidRDefault="00FA00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0A49DA" w:rsidRPr="0003748B" w14:paraId="5D8DC320" w14:textId="77777777" w:rsidTr="000A49DA">
        <w:trPr>
          <w:tblHeader/>
        </w:trPr>
        <w:tc>
          <w:tcPr>
            <w:tcW w:w="4230" w:type="dxa"/>
            <w:vAlign w:val="bottom"/>
          </w:tcPr>
          <w:p w14:paraId="0E6C42F6" w14:textId="77777777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2EE0D3" w14:textId="2A26117B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173D3EB" w14:textId="77777777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4D3DC9B1" w14:textId="01DB4A76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53CB" w:rsidRPr="0003748B" w14:paraId="2E7F916A" w14:textId="77777777" w:rsidTr="00434D07">
        <w:trPr>
          <w:tblHeader/>
        </w:trPr>
        <w:tc>
          <w:tcPr>
            <w:tcW w:w="4230" w:type="dxa"/>
            <w:vAlign w:val="bottom"/>
          </w:tcPr>
          <w:p w14:paraId="61FD9646" w14:textId="20AF3301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7ADC50" w14:textId="7E4C3F4D" w:rsidR="00CF53C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C62BD94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0FD2C5" w14:textId="19892036" w:rsidR="00CF53C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115C115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9D23A8" w14:textId="0E9A94EC" w:rsidR="00CF53C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6DECD9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434C0" w14:textId="30CB0C3D" w:rsidR="00CF53C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1261" w:rsidRPr="0003748B" w14:paraId="58BF7A37" w14:textId="77777777" w:rsidTr="000A49DA">
        <w:tc>
          <w:tcPr>
            <w:tcW w:w="4230" w:type="dxa"/>
          </w:tcPr>
          <w:p w14:paraId="3B248E9D" w14:textId="44C069A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9949B2" w14:textId="1B2245A6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2ACED9B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7ED3C37" w14:textId="37F2DDC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03748B" w14:paraId="737DE460" w14:textId="77777777" w:rsidTr="00855A47">
        <w:tc>
          <w:tcPr>
            <w:tcW w:w="4230" w:type="dxa"/>
          </w:tcPr>
          <w:p w14:paraId="31656E35" w14:textId="7C4465C8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1B41C7EA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9F1B9F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3F384C6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94386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E029DF" w14:textId="77777777" w:rsidR="00855A47" w:rsidRPr="0003748B" w:rsidRDefault="00855A47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B320B5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AB1A4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A47" w:rsidRPr="0003748B" w14:paraId="7B5434E7" w14:textId="77777777" w:rsidTr="00855A47">
        <w:tc>
          <w:tcPr>
            <w:tcW w:w="4230" w:type="dxa"/>
          </w:tcPr>
          <w:p w14:paraId="39E2E36C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03B80AC" w14:textId="6CBBD12C" w:rsidR="00855A47" w:rsidRPr="0003748B" w:rsidRDefault="008025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C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5C4298B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17A71EB" w14:textId="3037EA54" w:rsidR="00855A47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1711597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A563E2A" w14:textId="5A2B6E49" w:rsidR="00855A47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9B91EB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39DB35" w14:textId="6A1E4EAD" w:rsidR="00855A47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7E416499" w14:textId="77777777" w:rsidR="00F46C7C" w:rsidRPr="0003748B" w:rsidRDefault="00F46C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BF107" w14:textId="0AC9D633" w:rsidR="00BF4C52" w:rsidRPr="0003748B" w:rsidRDefault="004A4F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เงินกู้ยืมระยะสั้นจากบุคคลหรือกิจการอื่นที่เกี่ยวข้องกันดังกล่าวมีกำหนดชำระคืนเมื่อทวงถาม</w:t>
      </w:r>
    </w:p>
    <w:p w14:paraId="20FAE1E6" w14:textId="1E92B552" w:rsidR="008025FC" w:rsidRDefault="00802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F12DF6" w:rsidRPr="0003748B" w14:paraId="3CEF3D31" w14:textId="77777777" w:rsidTr="00434D07">
        <w:trPr>
          <w:tblHeader/>
        </w:trPr>
        <w:tc>
          <w:tcPr>
            <w:tcW w:w="4230" w:type="dxa"/>
            <w:vAlign w:val="bottom"/>
          </w:tcPr>
          <w:p w14:paraId="4103C36F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86D4214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28CE16B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1B08BC8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66A" w:rsidRPr="0003748B" w14:paraId="7BB0630D" w14:textId="77777777" w:rsidTr="00434D07">
        <w:trPr>
          <w:tblHeader/>
        </w:trPr>
        <w:tc>
          <w:tcPr>
            <w:tcW w:w="4230" w:type="dxa"/>
            <w:vAlign w:val="bottom"/>
          </w:tcPr>
          <w:p w14:paraId="410B49DB" w14:textId="2C041D96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D3437" w14:textId="2311CF01" w:rsidR="00BA46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0692422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C9BF361" w14:textId="5D4C2E9B" w:rsidR="00BA46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5D4D7F0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CC3DD" w14:textId="78B6B06F" w:rsidR="00BA46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A2DF88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653FA" w14:textId="26B1BA06" w:rsidR="00BA46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1261" w:rsidRPr="0003748B" w14:paraId="72EB4964" w14:textId="77777777" w:rsidTr="00434D07">
        <w:tc>
          <w:tcPr>
            <w:tcW w:w="4230" w:type="dxa"/>
          </w:tcPr>
          <w:p w14:paraId="38D4E3A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D85B5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F6F520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0CAA0E17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03748B" w14:paraId="79041F91" w14:textId="77777777" w:rsidTr="005C3481">
        <w:tc>
          <w:tcPr>
            <w:tcW w:w="4230" w:type="dxa"/>
            <w:vAlign w:val="bottom"/>
          </w:tcPr>
          <w:p w14:paraId="5CDEBC9B" w14:textId="2CB4B803" w:rsidR="00855A47" w:rsidRPr="001B56E9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1C25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430" w:type="dxa"/>
            <w:gridSpan w:val="3"/>
          </w:tcPr>
          <w:p w14:paraId="67F67B6C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9BFDD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3727520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03748B" w14:paraId="7A21A0DD" w14:textId="77777777" w:rsidTr="008A2090">
        <w:tc>
          <w:tcPr>
            <w:tcW w:w="4230" w:type="dxa"/>
          </w:tcPr>
          <w:p w14:paraId="476B74A5" w14:textId="061D45CE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0066A667" w14:textId="5D75F68D" w:rsidR="005012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D0A6354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2918A47" w14:textId="074C854D" w:rsidR="005012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47271EC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5896A69" w14:textId="53D80533" w:rsidR="005012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3C42BC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CFCE13" w14:textId="0AC695B5" w:rsidR="0050126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</w:tr>
    </w:tbl>
    <w:p w14:paraId="405B935E" w14:textId="77777777" w:rsidR="001D7943" w:rsidRPr="0003748B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23E525C" w14:textId="1253F674" w:rsidR="00842341" w:rsidRPr="00D544E1" w:rsidRDefault="0081782C" w:rsidP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2558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03748B">
        <w:rPr>
          <w:rFonts w:ascii="Angsana New" w:hAnsi="Angsana New" w:hint="cs"/>
          <w:sz w:val="30"/>
          <w:szCs w:val="30"/>
          <w:cs/>
        </w:rPr>
        <w:t>จาก</w:t>
      </w:r>
      <w:r w:rsidR="00CB3463" w:rsidRPr="0003748B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03748B">
        <w:rPr>
          <w:rFonts w:ascii="Angsana New" w:hAnsi="Angsana New" w:hint="cs"/>
          <w:sz w:val="30"/>
          <w:szCs w:val="30"/>
          <w:cs/>
        </w:rPr>
        <w:t>ดังกล่าวมีกำหนดชำระคืนใน</w:t>
      </w:r>
      <w:r w:rsidR="009C7C91" w:rsidRPr="0003748B">
        <w:rPr>
          <w:rFonts w:ascii="Angsana New" w:hAnsi="Angsana New" w:hint="cs"/>
          <w:sz w:val="30"/>
          <w:szCs w:val="30"/>
          <w:cs/>
        </w:rPr>
        <w:t>เดือน</w:t>
      </w:r>
      <w:r w:rsidRPr="00FD5C0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955E7" w:rsidRPr="00B955E7">
        <w:rPr>
          <w:rFonts w:ascii="Angsana New" w:hAnsi="Angsana New" w:hint="cs"/>
          <w:sz w:val="30"/>
          <w:szCs w:val="30"/>
        </w:rPr>
        <w:t>2569</w:t>
      </w:r>
    </w:p>
    <w:p w14:paraId="5F259488" w14:textId="3F57DC7B" w:rsidR="003B77D5" w:rsidRDefault="003B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BCBC826" w14:textId="44CF48B8" w:rsidR="000D1494" w:rsidRPr="0003748B" w:rsidRDefault="000D1494" w:rsidP="00FE3F8B">
      <w:pPr>
        <w:pStyle w:val="Style1"/>
        <w:tabs>
          <w:tab w:val="clear" w:pos="518"/>
        </w:tabs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14:paraId="53CA659F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03748B" w14:paraId="1C55D1F7" w14:textId="77777777" w:rsidTr="002B6F8D">
        <w:tc>
          <w:tcPr>
            <w:tcW w:w="4230" w:type="dxa"/>
          </w:tcPr>
          <w:p w14:paraId="16A95C81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7A4E8F3C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2D9F0DA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</w:tcPr>
          <w:p w14:paraId="6DF99F01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AAC" w:rsidRPr="0003748B" w14:paraId="6645DEB8" w14:textId="77777777" w:rsidTr="002B6F8D">
        <w:tc>
          <w:tcPr>
            <w:tcW w:w="4230" w:type="dxa"/>
          </w:tcPr>
          <w:p w14:paraId="2364BA16" w14:textId="77777777" w:rsidR="00B86AAC" w:rsidRPr="0003748B" w:rsidRDefault="00B86AAC" w:rsidP="00FE3F8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43B129" w14:textId="1FB422A2" w:rsidR="00B86AAC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1F06390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</w:tcPr>
          <w:p w14:paraId="3E2853D8" w14:textId="56CE2279" w:rsidR="00B86AAC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2C2558B7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</w:tcPr>
          <w:p w14:paraId="2FC936C1" w14:textId="35D6590C" w:rsidR="00B86AAC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55464E86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</w:tcPr>
          <w:p w14:paraId="053F3E4E" w14:textId="426AD2C0" w:rsidR="00B86AAC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01261" w:rsidRPr="0003748B" w14:paraId="0286EEA8" w14:textId="77777777" w:rsidTr="002B6F8D">
        <w:tc>
          <w:tcPr>
            <w:tcW w:w="4230" w:type="dxa"/>
          </w:tcPr>
          <w:p w14:paraId="217E3560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1D2795F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1F8" w:rsidRPr="0003748B" w14:paraId="1A068569" w14:textId="77777777" w:rsidTr="002B6F8D">
        <w:tc>
          <w:tcPr>
            <w:tcW w:w="4230" w:type="dxa"/>
          </w:tcPr>
          <w:p w14:paraId="0D7E5EE8" w14:textId="77777777" w:rsidR="007611F8" w:rsidRPr="0003748B" w:rsidRDefault="007611F8" w:rsidP="007611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</w:tcPr>
          <w:p w14:paraId="440B936A" w14:textId="59216A65" w:rsidR="007611F8" w:rsidRPr="001C2558" w:rsidRDefault="00B955E7" w:rsidP="007611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36" w:type="dxa"/>
          </w:tcPr>
          <w:p w14:paraId="0B231103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5056A3" w14:textId="2F97542C" w:rsidR="007611F8" w:rsidRPr="0003748B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7" w:type="dxa"/>
          </w:tcPr>
          <w:p w14:paraId="34188E0C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0E2C3D" w14:textId="263F5D40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</w:tcPr>
          <w:p w14:paraId="13C3FDC0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60EA5D34" w14:textId="77698CEA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611F8" w:rsidRPr="0003748B" w14:paraId="1E02574B" w14:textId="77777777" w:rsidTr="002B6F8D">
        <w:tc>
          <w:tcPr>
            <w:tcW w:w="4230" w:type="dxa"/>
          </w:tcPr>
          <w:p w14:paraId="0738C7BE" w14:textId="77777777" w:rsidR="007611F8" w:rsidRPr="0003748B" w:rsidRDefault="007611F8" w:rsidP="007611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8537926" w14:textId="11647801" w:rsidR="007611F8" w:rsidRPr="001C2558" w:rsidRDefault="00B955E7" w:rsidP="007611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611F8" w:rsidRPr="001C2558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36" w:type="dxa"/>
          </w:tcPr>
          <w:p w14:paraId="255B7854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23F9F8" w14:textId="2A5CBF74" w:rsidR="007611F8" w:rsidRPr="0003748B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611F8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67" w:type="dxa"/>
          </w:tcPr>
          <w:p w14:paraId="1C397590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635FE050" w14:textId="1ADD5DDC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67" w:type="dxa"/>
          </w:tcPr>
          <w:p w14:paraId="702D5672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165A3726" w14:textId="34628CF3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</w:tr>
      <w:tr w:rsidR="007611F8" w:rsidRPr="0003748B" w14:paraId="57231627" w14:textId="77777777" w:rsidTr="002B6F8D">
        <w:tc>
          <w:tcPr>
            <w:tcW w:w="4230" w:type="dxa"/>
          </w:tcPr>
          <w:p w14:paraId="5ADB8B59" w14:textId="77777777" w:rsidR="007611F8" w:rsidRPr="0003748B" w:rsidRDefault="007611F8" w:rsidP="007611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337DAA87" w14:textId="2DA87AE8" w:rsidR="007611F8" w:rsidRPr="001C2558" w:rsidRDefault="00B955E7" w:rsidP="007611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7703C4AC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9CED33" w14:textId="7942DA73" w:rsidR="007611F8" w:rsidRPr="0003748B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611F8">
              <w:rPr>
                <w:rFonts w:ascii="Angsana New" w:hAnsi="Angsana New"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67" w:type="dxa"/>
          </w:tcPr>
          <w:p w14:paraId="2D449AF7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3BF9BC9D" w14:textId="29397E1A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67" w:type="dxa"/>
          </w:tcPr>
          <w:p w14:paraId="76C5A66D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178EAA2C" w14:textId="556972AF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7611F8" w:rsidRPr="0003748B" w14:paraId="7FDFA193" w14:textId="77777777" w:rsidTr="002B6F8D">
        <w:tc>
          <w:tcPr>
            <w:tcW w:w="4230" w:type="dxa"/>
          </w:tcPr>
          <w:p w14:paraId="7815AA89" w14:textId="77777777" w:rsidR="007611F8" w:rsidRPr="0003748B" w:rsidRDefault="007611F8" w:rsidP="007611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</w:tcPr>
          <w:p w14:paraId="723C37D6" w14:textId="3EB9B2CE" w:rsidR="007611F8" w:rsidRPr="001C2558" w:rsidRDefault="00B955E7" w:rsidP="007611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0B370681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013CC8" w14:textId="7A89F75E" w:rsidR="007611F8" w:rsidRPr="0003748B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1F85AE28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667704C7" w14:textId="50260695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7EFF34BC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1F970676" w14:textId="60189236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611F8" w:rsidRPr="0003748B" w14:paraId="0F843D43" w14:textId="77777777" w:rsidTr="002B6F8D">
        <w:tc>
          <w:tcPr>
            <w:tcW w:w="4230" w:type="dxa"/>
          </w:tcPr>
          <w:p w14:paraId="414673E5" w14:textId="77777777" w:rsidR="007611F8" w:rsidRPr="0003748B" w:rsidRDefault="007611F8" w:rsidP="007611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D8FCD2" w14:textId="3F39F8F8" w:rsidR="007611F8" w:rsidRPr="001C2558" w:rsidRDefault="00B955E7" w:rsidP="007611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7611F8" w:rsidRPr="001C25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236" w:type="dxa"/>
          </w:tcPr>
          <w:p w14:paraId="0D67DBF5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6E0D69" w14:textId="3023DAC0" w:rsidR="007611F8" w:rsidRPr="0003748B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7611F8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67" w:type="dxa"/>
          </w:tcPr>
          <w:p w14:paraId="6D0552F4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04C445E" w14:textId="60E53772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67" w:type="dxa"/>
          </w:tcPr>
          <w:p w14:paraId="08E78904" w14:textId="77777777" w:rsidR="007611F8" w:rsidRPr="0003748B" w:rsidRDefault="007611F8" w:rsidP="0076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5802124" w14:textId="5831F914" w:rsidR="007611F8" w:rsidRPr="00991325" w:rsidRDefault="00B955E7" w:rsidP="007611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966</w:t>
            </w:r>
          </w:p>
        </w:tc>
      </w:tr>
    </w:tbl>
    <w:p w14:paraId="45AB2BC3" w14:textId="77777777" w:rsidR="00CA0B89" w:rsidRDefault="00CA0B89" w:rsidP="00D549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76B1A42" w14:textId="286B8438" w:rsidR="00C63A9B" w:rsidRPr="0003748B" w:rsidRDefault="000D1494" w:rsidP="00D549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เงิ</w:t>
      </w:r>
      <w:r w:rsidR="00CA3F52" w:rsidRPr="0003748B">
        <w:rPr>
          <w:rFonts w:ascii="Angsana New" w:hAnsi="Angsana New" w:hint="cs"/>
          <w:b/>
          <w:sz w:val="30"/>
          <w:szCs w:val="30"/>
          <w:cs/>
        </w:rPr>
        <w:t>นลงทุนระยะสั้นที่มีสภาพคล่องสูง</w:t>
      </w:r>
      <w:r w:rsidRPr="0003748B">
        <w:rPr>
          <w:rFonts w:ascii="Angsana New" w:hAnsi="Angsana New" w:hint="cs"/>
          <w:b/>
          <w:sz w:val="30"/>
          <w:szCs w:val="30"/>
          <w:cs/>
        </w:rPr>
        <w:t>ประกอบด้วย ตั๋วสัญญาเงิ</w:t>
      </w:r>
      <w:r w:rsidR="00DA200A" w:rsidRPr="0003748B">
        <w:rPr>
          <w:rFonts w:ascii="Angsana New" w:hAnsi="Angsana New" w:hint="cs"/>
          <w:b/>
          <w:sz w:val="30"/>
          <w:szCs w:val="30"/>
          <w:cs/>
        </w:rPr>
        <w:t>นฝาก เงินฝากประจำธนาคาร และอื่น</w:t>
      </w:r>
      <w:r w:rsidRPr="0003748B">
        <w:rPr>
          <w:rFonts w:ascii="Angsana New" w:hAnsi="Angsana New" w:hint="cs"/>
          <w:b/>
          <w:sz w:val="30"/>
          <w:szCs w:val="30"/>
          <w:cs/>
        </w:rPr>
        <w:t>ๆ</w:t>
      </w:r>
      <w:r w:rsidR="00191CD7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03748B">
        <w:rPr>
          <w:rFonts w:ascii="Angsana New" w:hAnsi="Angsana New" w:hint="cs"/>
          <w:b/>
          <w:sz w:val="30"/>
          <w:szCs w:val="30"/>
          <w:cs/>
        </w:rPr>
        <w:t>ซึ่งมีอายุ</w:t>
      </w:r>
      <w:r w:rsidR="006A135F" w:rsidRPr="0003748B">
        <w:rPr>
          <w:rFonts w:ascii="Angsana New" w:hAnsi="Angsana New" w:hint="cs"/>
          <w:b/>
          <w:sz w:val="30"/>
          <w:szCs w:val="30"/>
        </w:rPr>
        <w:br/>
      </w:r>
      <w:r w:rsidR="005406E0" w:rsidRPr="0003748B">
        <w:rPr>
          <w:rFonts w:ascii="Angsana New" w:hAnsi="Angsana New" w:hint="cs"/>
          <w:b/>
          <w:sz w:val="30"/>
          <w:szCs w:val="30"/>
          <w:cs/>
        </w:rPr>
        <w:t xml:space="preserve">ไม่เกิน </w:t>
      </w:r>
      <w:r w:rsidR="00B955E7" w:rsidRPr="00B955E7">
        <w:rPr>
          <w:rFonts w:ascii="Angsana New" w:hAnsi="Angsana New" w:hint="cs"/>
          <w:bCs/>
          <w:sz w:val="30"/>
          <w:szCs w:val="30"/>
        </w:rPr>
        <w:t>3</w:t>
      </w:r>
      <w:r w:rsidR="00191CD7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03748B">
        <w:rPr>
          <w:rFonts w:ascii="Angsana New" w:hAnsi="Angsana New" w:hint="cs"/>
          <w:b/>
          <w:sz w:val="30"/>
          <w:szCs w:val="30"/>
          <w:cs/>
        </w:rPr>
        <w:t>เดือนนับจากวันที่ลงทุน</w:t>
      </w:r>
    </w:p>
    <w:p w14:paraId="754882ED" w14:textId="77777777" w:rsidR="00A7588F" w:rsidRPr="0003748B" w:rsidRDefault="00A7588F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ADF0C93" w14:textId="699B38FA" w:rsidR="00DB3000" w:rsidRPr="0003748B" w:rsidRDefault="007D724B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ลู</w:t>
      </w:r>
      <w:r w:rsidR="00091700" w:rsidRPr="0003748B">
        <w:rPr>
          <w:rFonts w:hint="cs"/>
          <w:b/>
          <w:bCs/>
          <w:cs/>
        </w:rPr>
        <w:t>กหนี้การค้าและอื่นๆ</w:t>
      </w:r>
      <w:r w:rsidR="00C52194" w:rsidRPr="0003748B">
        <w:rPr>
          <w:rFonts w:hint="cs"/>
          <w:b/>
          <w:bCs/>
          <w:cs/>
        </w:rPr>
        <w:br/>
      </w: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70"/>
        <w:gridCol w:w="1371"/>
        <w:gridCol w:w="273"/>
        <w:gridCol w:w="1712"/>
      </w:tblGrid>
      <w:tr w:rsidR="00CA0B89" w:rsidRPr="0003748B" w14:paraId="11EA3FA2" w14:textId="77777777" w:rsidTr="00CA0B89">
        <w:trPr>
          <w:cantSplit/>
          <w:trHeight w:val="19"/>
        </w:trPr>
        <w:tc>
          <w:tcPr>
            <w:tcW w:w="2790" w:type="dxa"/>
            <w:vAlign w:val="bottom"/>
          </w:tcPr>
          <w:p w14:paraId="116BD239" w14:textId="77777777" w:rsidR="00CA0B89" w:rsidRPr="0003748B" w:rsidRDefault="00CA0B89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706C9DAF" w14:textId="5077682E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F1B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A0B89" w:rsidRPr="0003748B" w14:paraId="3E7AC956" w14:textId="77777777" w:rsidTr="00CA0B89">
        <w:trPr>
          <w:cantSplit/>
          <w:trHeight w:val="19"/>
        </w:trPr>
        <w:tc>
          <w:tcPr>
            <w:tcW w:w="2790" w:type="dxa"/>
            <w:vAlign w:val="bottom"/>
          </w:tcPr>
          <w:p w14:paraId="6297E378" w14:textId="77777777" w:rsidR="00CA0B89" w:rsidRPr="0003748B" w:rsidRDefault="00CA0B89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FE669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5B242DC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BBDEF1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C64A87C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A043DD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7B582C3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00A4CC91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4D488BF3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32DC8BC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ว่าจะเกิดขึ้น</w:t>
            </w:r>
          </w:p>
        </w:tc>
      </w:tr>
      <w:tr w:rsidR="00CA0B89" w:rsidRPr="0003748B" w14:paraId="1B3987AC" w14:textId="77777777" w:rsidTr="00CA0B89">
        <w:trPr>
          <w:cantSplit/>
          <w:trHeight w:val="19"/>
        </w:trPr>
        <w:tc>
          <w:tcPr>
            <w:tcW w:w="2790" w:type="dxa"/>
          </w:tcPr>
          <w:p w14:paraId="078AB79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6FB2036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A0B89" w:rsidRPr="0003748B" w14:paraId="59E6DCF8" w14:textId="77777777" w:rsidTr="00CA0B89">
        <w:trPr>
          <w:trHeight w:val="19"/>
        </w:trPr>
        <w:tc>
          <w:tcPr>
            <w:tcW w:w="2790" w:type="dxa"/>
          </w:tcPr>
          <w:p w14:paraId="091691B4" w14:textId="088FDF41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1E04D0E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8E16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ED46D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4DA4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9F622E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2A65E66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803E6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0B89" w:rsidRPr="00B2330A" w14:paraId="4C55E2E7" w14:textId="77777777" w:rsidTr="00CA0B89">
        <w:trPr>
          <w:trHeight w:val="19"/>
        </w:trPr>
        <w:tc>
          <w:tcPr>
            <w:tcW w:w="2790" w:type="dxa"/>
          </w:tcPr>
          <w:p w14:paraId="08B7F0FC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3A4B3B0" w14:textId="069746CB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="002F1B10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308E2CF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961061B" w14:textId="3F955729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="002F1B10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7A3420FB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3CE241F5" w14:textId="3CC84F92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2</w:t>
            </w:r>
            <w:r w:rsidR="002F1B10" w:rsidRPr="00DE7141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73" w:type="dxa"/>
          </w:tcPr>
          <w:p w14:paraId="4F0928B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2D6D11F0" w14:textId="2AA5268D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0B89" w:rsidRPr="00B2330A" w14:paraId="5D79E7CE" w14:textId="77777777" w:rsidTr="00CA0B89">
        <w:trPr>
          <w:trHeight w:val="19"/>
        </w:trPr>
        <w:tc>
          <w:tcPr>
            <w:tcW w:w="2790" w:type="dxa"/>
          </w:tcPr>
          <w:p w14:paraId="15EE9309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C8B6EF2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C4057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18ACF7FD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26918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5D76A2CC" w14:textId="77777777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B504739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41C92AC0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0B89" w:rsidRPr="00B2330A" w14:paraId="5FD51D9A" w14:textId="77777777" w:rsidTr="00CA0B89">
        <w:trPr>
          <w:trHeight w:val="19"/>
        </w:trPr>
        <w:tc>
          <w:tcPr>
            <w:tcW w:w="2790" w:type="dxa"/>
          </w:tcPr>
          <w:p w14:paraId="28BEC4CC" w14:textId="57A0E5B9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907C5C" w14:textId="18DB64ED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76FF9C60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71F0F9A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A6632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4337CC8E" w14:textId="3F41FCEB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73" w:type="dxa"/>
          </w:tcPr>
          <w:p w14:paraId="4EAF2C31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13F2E04" w14:textId="5FA3B84F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A0B89" w:rsidRPr="00B2330A" w14:paraId="27DECC48" w14:textId="77777777" w:rsidTr="00CA0B89">
        <w:trPr>
          <w:trHeight w:val="19"/>
        </w:trPr>
        <w:tc>
          <w:tcPr>
            <w:tcW w:w="2790" w:type="dxa"/>
          </w:tcPr>
          <w:p w14:paraId="0DDD8819" w14:textId="7371F089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6BAD0D2" w14:textId="76D9835F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47E9C26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6DD4F45D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AF7E09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7082E89F" w14:textId="2276C506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3" w:type="dxa"/>
          </w:tcPr>
          <w:p w14:paraId="6923154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01F4D011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0B89" w:rsidRPr="00B2330A" w14:paraId="1097D509" w14:textId="77777777" w:rsidTr="00CA0B89">
        <w:trPr>
          <w:trHeight w:val="19"/>
        </w:trPr>
        <w:tc>
          <w:tcPr>
            <w:tcW w:w="2790" w:type="dxa"/>
          </w:tcPr>
          <w:p w14:paraId="294FB12A" w14:textId="4074BB35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14C5BEA" w14:textId="56FFF62F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96F2109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7532804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3301D0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3BD952AB" w14:textId="35E0A7CD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3" w:type="dxa"/>
          </w:tcPr>
          <w:p w14:paraId="1B453640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493EFDB5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0B89" w:rsidRPr="00B2330A" w14:paraId="263EF70D" w14:textId="77777777" w:rsidTr="00CA0B89">
        <w:trPr>
          <w:trHeight w:val="19"/>
        </w:trPr>
        <w:tc>
          <w:tcPr>
            <w:tcW w:w="2790" w:type="dxa"/>
          </w:tcPr>
          <w:p w14:paraId="2BD46A4D" w14:textId="4F9C2E73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FED003" w14:textId="013FF034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607EB3DE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C72F00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630DA9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60FCD36" w14:textId="50F8EAFF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73" w:type="dxa"/>
          </w:tcPr>
          <w:p w14:paraId="274048AA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8307680" w14:textId="350EB400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CA0B89" w:rsidRPr="00B2330A" w14:paraId="760C932B" w14:textId="77777777" w:rsidTr="00CA0B89">
        <w:trPr>
          <w:trHeight w:val="19"/>
        </w:trPr>
        <w:tc>
          <w:tcPr>
            <w:tcW w:w="2790" w:type="dxa"/>
          </w:tcPr>
          <w:p w14:paraId="58986C70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84DFCC" w14:textId="411AE23F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F1B1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068A9085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6F804" w14:textId="49650679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F1B1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2DF55FA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9649930" w14:textId="23249952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A0B89" w:rsidRPr="00DE714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3" w:type="dxa"/>
          </w:tcPr>
          <w:p w14:paraId="63558D65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41E360E" w14:textId="6957E146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</w:tr>
      <w:tr w:rsidR="00CA0B89" w:rsidRPr="0003748B" w14:paraId="16F14CF2" w14:textId="77777777" w:rsidTr="00CA0B89">
        <w:trPr>
          <w:trHeight w:val="19"/>
        </w:trPr>
        <w:tc>
          <w:tcPr>
            <w:tcW w:w="2790" w:type="dxa"/>
          </w:tcPr>
          <w:p w14:paraId="5B76E1E3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7AC4B8AC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ED9E4F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DF3868" w14:textId="6C6A0C5F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397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83C35A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EA17CE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A017F3" w14:textId="276D8823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C37E26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CB4C79" w14:textId="77777777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41A18A" w14:textId="7B9ED30C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1089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141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404</w:t>
            </w:r>
            <w:r w:rsidRPr="00DE714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FDEEDF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065C1DD6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0B89" w:rsidRPr="0003748B" w14:paraId="453231F0" w14:textId="77777777" w:rsidTr="00CA0B89">
        <w:trPr>
          <w:trHeight w:val="19"/>
        </w:trPr>
        <w:tc>
          <w:tcPr>
            <w:tcW w:w="2790" w:type="dxa"/>
          </w:tcPr>
          <w:p w14:paraId="4221AE3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2546B4" w14:textId="5D033700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F1B1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2E162F40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1F6525" w14:textId="73F5B34B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F1B1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63780D70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0FA86918" w14:textId="069B291A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F1B10" w:rsidRPr="00DE714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73" w:type="dxa"/>
          </w:tcPr>
          <w:p w14:paraId="4AD4644E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118F31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0B89" w:rsidRPr="0003748B" w14:paraId="5D42667F" w14:textId="77777777" w:rsidTr="00CA0B89">
        <w:trPr>
          <w:cantSplit/>
          <w:trHeight w:val="19"/>
        </w:trPr>
        <w:tc>
          <w:tcPr>
            <w:tcW w:w="2790" w:type="dxa"/>
            <w:vAlign w:val="bottom"/>
          </w:tcPr>
          <w:p w14:paraId="0F050151" w14:textId="77777777" w:rsidR="00CA0B89" w:rsidRPr="0003748B" w:rsidRDefault="00CA0B89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4E102AAF" w14:textId="49291D61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AA3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A0B89" w:rsidRPr="0003748B" w14:paraId="198D4E4F" w14:textId="77777777" w:rsidTr="00CA0B89">
        <w:trPr>
          <w:cantSplit/>
          <w:trHeight w:val="19"/>
        </w:trPr>
        <w:tc>
          <w:tcPr>
            <w:tcW w:w="2790" w:type="dxa"/>
            <w:vAlign w:val="bottom"/>
          </w:tcPr>
          <w:p w14:paraId="5762F7B1" w14:textId="77777777" w:rsidR="00CA0B89" w:rsidRPr="0003748B" w:rsidRDefault="00CA0B89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C52E2D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98924E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59805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9E76CE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40A2D1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01B2E793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476A95FE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F0915D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A974DB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ว่าจะเกิดขึ้น</w:t>
            </w:r>
          </w:p>
        </w:tc>
      </w:tr>
      <w:tr w:rsidR="00CA0B89" w:rsidRPr="0003748B" w14:paraId="39E29AA5" w14:textId="77777777" w:rsidTr="00CA0B89">
        <w:trPr>
          <w:cantSplit/>
          <w:trHeight w:val="19"/>
        </w:trPr>
        <w:tc>
          <w:tcPr>
            <w:tcW w:w="2790" w:type="dxa"/>
          </w:tcPr>
          <w:p w14:paraId="5D01E4A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2CAE6843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A0B89" w:rsidRPr="0003748B" w14:paraId="75DF39C7" w14:textId="77777777" w:rsidTr="00CA0B89">
        <w:trPr>
          <w:trHeight w:val="19"/>
        </w:trPr>
        <w:tc>
          <w:tcPr>
            <w:tcW w:w="2790" w:type="dxa"/>
          </w:tcPr>
          <w:p w14:paraId="455390A5" w14:textId="6A3F5E2B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1E0E894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390E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6485E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1FB7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9C99499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5566F3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FF6B08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0B89" w:rsidRPr="00B2330A" w14:paraId="3C4F8E7C" w14:textId="77777777" w:rsidTr="00CA0B89">
        <w:trPr>
          <w:trHeight w:val="19"/>
        </w:trPr>
        <w:tc>
          <w:tcPr>
            <w:tcW w:w="2790" w:type="dxa"/>
          </w:tcPr>
          <w:p w14:paraId="0FB88879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5584321" w14:textId="26EAA578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="00AA3B1C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270" w:type="dxa"/>
          </w:tcPr>
          <w:p w14:paraId="1614132C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1B302BB8" w14:textId="4BDDB7D9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="00AA3B1C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70" w:type="dxa"/>
          </w:tcPr>
          <w:p w14:paraId="2209F62E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73360F5C" w14:textId="336D2638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2</w:t>
            </w:r>
            <w:r w:rsidR="00AA3B1C" w:rsidRPr="00DE7141">
              <w:rPr>
                <w:rFonts w:ascii="Angsana New" w:hAnsi="Angsana New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73" w:type="dxa"/>
          </w:tcPr>
          <w:p w14:paraId="7BF835A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7C2F43F8" w14:textId="2A90C6AC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0B89" w:rsidRPr="00B2330A" w14:paraId="08731042" w14:textId="77777777" w:rsidTr="00CA0B89">
        <w:trPr>
          <w:trHeight w:val="19"/>
        </w:trPr>
        <w:tc>
          <w:tcPr>
            <w:tcW w:w="2790" w:type="dxa"/>
          </w:tcPr>
          <w:p w14:paraId="5319FB9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D5DA2D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FAFA9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BA2D2E4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814F45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4BCAC6C2" w14:textId="77777777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D37DF43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237CDE90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0B89" w:rsidRPr="00B2330A" w14:paraId="038DCB00" w14:textId="77777777" w:rsidTr="00CA0B89">
        <w:trPr>
          <w:trHeight w:val="19"/>
        </w:trPr>
        <w:tc>
          <w:tcPr>
            <w:tcW w:w="2790" w:type="dxa"/>
          </w:tcPr>
          <w:p w14:paraId="41437491" w14:textId="427B5BB3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3DBA82E" w14:textId="36AD5206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70" w:type="dxa"/>
          </w:tcPr>
          <w:p w14:paraId="2CCFCDD2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3B17B45A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6EA9FA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0B7BA807" w14:textId="074EDFFB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73" w:type="dxa"/>
          </w:tcPr>
          <w:p w14:paraId="21E9BD9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1BAB78" w14:textId="00A4980E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0B89" w:rsidRPr="00B2330A" w14:paraId="30DE2D3F" w14:textId="77777777" w:rsidTr="00CA0B89">
        <w:trPr>
          <w:trHeight w:val="19"/>
        </w:trPr>
        <w:tc>
          <w:tcPr>
            <w:tcW w:w="2790" w:type="dxa"/>
          </w:tcPr>
          <w:p w14:paraId="71B17F83" w14:textId="227BC94B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75AD7D" w14:textId="0A4470BE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5A8D79A3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0804B45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43C81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6D2201AB" w14:textId="4CB49463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3" w:type="dxa"/>
          </w:tcPr>
          <w:p w14:paraId="4CA6FC80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D318C3F" w14:textId="368DB423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A0B89" w:rsidRPr="00B2330A" w14:paraId="40C62ADB" w14:textId="77777777" w:rsidTr="00CA0B89">
        <w:trPr>
          <w:trHeight w:val="19"/>
        </w:trPr>
        <w:tc>
          <w:tcPr>
            <w:tcW w:w="2790" w:type="dxa"/>
          </w:tcPr>
          <w:p w14:paraId="567A93FD" w14:textId="6E3BA9F0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78C4367" w14:textId="11490274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1B028EE0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C2FF3A7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A3240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1BAB3DDA" w14:textId="6178A387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3" w:type="dxa"/>
          </w:tcPr>
          <w:p w14:paraId="137084FA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EAA27CF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0B89" w:rsidRPr="00B2330A" w14:paraId="5D0B6DAD" w14:textId="77777777" w:rsidTr="00CA0B89">
        <w:trPr>
          <w:trHeight w:val="19"/>
        </w:trPr>
        <w:tc>
          <w:tcPr>
            <w:tcW w:w="2790" w:type="dxa"/>
          </w:tcPr>
          <w:p w14:paraId="0D66FAAA" w14:textId="424795DF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AAFCD6" w14:textId="726A7AFF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70" w:type="dxa"/>
          </w:tcPr>
          <w:p w14:paraId="34B2769C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7D027C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D51148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04E6E0" w14:textId="056960A5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73" w:type="dxa"/>
          </w:tcPr>
          <w:p w14:paraId="5319F29F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57D9009" w14:textId="4C870FF2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CA0B89" w:rsidRPr="00B2330A" w14:paraId="163B8962" w14:textId="77777777" w:rsidTr="00CA0B89">
        <w:trPr>
          <w:trHeight w:val="19"/>
        </w:trPr>
        <w:tc>
          <w:tcPr>
            <w:tcW w:w="2790" w:type="dxa"/>
          </w:tcPr>
          <w:p w14:paraId="1A7B7FD5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E3DD22" w14:textId="01E2005B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A3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70" w:type="dxa"/>
          </w:tcPr>
          <w:p w14:paraId="56A71128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4A0106" w14:textId="32F0E009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A3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70" w:type="dxa"/>
          </w:tcPr>
          <w:p w14:paraId="4C1626AF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8D6E9CF" w14:textId="3D50C9C8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A0B89" w:rsidRPr="00DE714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3" w:type="dxa"/>
          </w:tcPr>
          <w:p w14:paraId="37D462B2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9DB1EDA" w14:textId="00202147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</w:tr>
      <w:tr w:rsidR="00CA0B89" w:rsidRPr="0003748B" w14:paraId="36C4A223" w14:textId="77777777" w:rsidTr="00CA0B89">
        <w:trPr>
          <w:trHeight w:val="19"/>
        </w:trPr>
        <w:tc>
          <w:tcPr>
            <w:tcW w:w="2790" w:type="dxa"/>
          </w:tcPr>
          <w:p w14:paraId="05123591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269DC1A9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1B3CE6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8FC087D" w14:textId="11B616F4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484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DE8172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8CAAF" w14:textId="77777777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244E00" w14:textId="44A37FD1" w:rsidR="00CA0B89" w:rsidRPr="00B2330A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D13934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C8C6C9C" w14:textId="77777777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22F8C03" w14:textId="5A4C2A27" w:rsidR="00CA0B89" w:rsidRPr="00DE7141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1089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141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491</w:t>
            </w:r>
            <w:r w:rsidRPr="00DE714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51B4C4B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134AC718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0B89" w:rsidRPr="0003748B" w14:paraId="1FE27594" w14:textId="77777777" w:rsidTr="00CA0B89">
        <w:trPr>
          <w:trHeight w:val="19"/>
        </w:trPr>
        <w:tc>
          <w:tcPr>
            <w:tcW w:w="2790" w:type="dxa"/>
          </w:tcPr>
          <w:p w14:paraId="308CD7F5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5912C" w14:textId="2F4EF42D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A3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270" w:type="dxa"/>
          </w:tcPr>
          <w:p w14:paraId="55DEFD2E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3B064" w14:textId="70ADADA0" w:rsidR="00CA0B89" w:rsidRPr="00B2330A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A3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30B2CEA3" w14:textId="77777777" w:rsidR="00CA0B89" w:rsidRPr="00627506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56AE02AE" w14:textId="502105F1" w:rsidR="00CA0B89" w:rsidRPr="00DE7141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A3B1C" w:rsidRPr="00DE714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273" w:type="dxa"/>
          </w:tcPr>
          <w:p w14:paraId="6CA9A147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429D195A" w14:textId="77777777" w:rsidR="00CA0B89" w:rsidRPr="0003748B" w:rsidRDefault="00CA0B89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1A7E2C9" w14:textId="77777777" w:rsidR="00DB3000" w:rsidRPr="0003748B" w:rsidRDefault="00DB3000" w:rsidP="00FE3F8B">
      <w:pPr>
        <w:rPr>
          <w:rFonts w:ascii="Angsana New" w:hAnsi="Angsana New"/>
          <w:sz w:val="6"/>
          <w:szCs w:val="6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70"/>
        <w:gridCol w:w="1371"/>
        <w:gridCol w:w="273"/>
        <w:gridCol w:w="1712"/>
      </w:tblGrid>
      <w:tr w:rsidR="00A934BA" w:rsidRPr="0003748B" w14:paraId="4382DB6D" w14:textId="77777777" w:rsidTr="00A934BA">
        <w:trPr>
          <w:cantSplit/>
          <w:trHeight w:val="19"/>
          <w:tblHeader/>
        </w:trPr>
        <w:tc>
          <w:tcPr>
            <w:tcW w:w="2790" w:type="dxa"/>
            <w:vAlign w:val="bottom"/>
          </w:tcPr>
          <w:p w14:paraId="69BE3FA7" w14:textId="77777777" w:rsidR="00A934BA" w:rsidRPr="0003748B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641CE4D0" w14:textId="32BCA0C0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BA" w:rsidRPr="0003748B" w14:paraId="66D16D69" w14:textId="77777777" w:rsidTr="00A934BA">
        <w:trPr>
          <w:cantSplit/>
          <w:trHeight w:val="19"/>
          <w:tblHeader/>
        </w:trPr>
        <w:tc>
          <w:tcPr>
            <w:tcW w:w="2790" w:type="dxa"/>
            <w:vAlign w:val="bottom"/>
          </w:tcPr>
          <w:p w14:paraId="54FEB7DE" w14:textId="77777777" w:rsidR="00A934BA" w:rsidRPr="0003748B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E0A01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66A16B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CF13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31ED97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8AA30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5E9DC8E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6630C23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7798C88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B527EA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ว่าจะเกิดขึ้น</w:t>
            </w:r>
          </w:p>
        </w:tc>
      </w:tr>
      <w:tr w:rsidR="00A934BA" w:rsidRPr="0003748B" w14:paraId="44246116" w14:textId="77777777" w:rsidTr="00A934BA">
        <w:trPr>
          <w:cantSplit/>
          <w:trHeight w:val="19"/>
          <w:tblHeader/>
        </w:trPr>
        <w:tc>
          <w:tcPr>
            <w:tcW w:w="2790" w:type="dxa"/>
          </w:tcPr>
          <w:p w14:paraId="4DE0D6A2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743F86D4" w14:textId="6C184C06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934BA" w:rsidRPr="0003748B" w14:paraId="5414E3FD" w14:textId="77777777" w:rsidTr="00A934BA">
        <w:trPr>
          <w:trHeight w:val="19"/>
        </w:trPr>
        <w:tc>
          <w:tcPr>
            <w:tcW w:w="2790" w:type="dxa"/>
          </w:tcPr>
          <w:p w14:paraId="71FA7DA7" w14:textId="0E43F38E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1B36CA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BF53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12FE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70D7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79CDE61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80C2001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6434AE70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4BA" w:rsidRPr="0003748B" w14:paraId="2EE44780" w14:textId="77777777" w:rsidTr="00A934BA">
        <w:trPr>
          <w:trHeight w:val="19"/>
        </w:trPr>
        <w:tc>
          <w:tcPr>
            <w:tcW w:w="2790" w:type="dxa"/>
          </w:tcPr>
          <w:p w14:paraId="407B50E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5DC8324" w14:textId="49412991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270" w:type="dxa"/>
          </w:tcPr>
          <w:p w14:paraId="079FDD44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353B50F" w14:textId="6FE969DF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6D55F2B6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154D3079" w14:textId="67F98DFB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273" w:type="dxa"/>
          </w:tcPr>
          <w:p w14:paraId="4D494B47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0FD9BAE9" w14:textId="0EA815C0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934BA" w:rsidRPr="0003748B" w14:paraId="709D3FD1" w14:textId="77777777" w:rsidTr="00A934BA">
        <w:trPr>
          <w:trHeight w:val="19"/>
        </w:trPr>
        <w:tc>
          <w:tcPr>
            <w:tcW w:w="2790" w:type="dxa"/>
          </w:tcPr>
          <w:p w14:paraId="0697BE9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77461B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92378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C9A1B76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C70F6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212640D8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392702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E4EE78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9EE" w:rsidRPr="0003748B" w14:paraId="23424196" w14:textId="77777777" w:rsidTr="00A934BA">
        <w:trPr>
          <w:trHeight w:val="19"/>
        </w:trPr>
        <w:tc>
          <w:tcPr>
            <w:tcW w:w="2790" w:type="dxa"/>
          </w:tcPr>
          <w:p w14:paraId="5BA6270A" w14:textId="669C5FBA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349D0D" w14:textId="02471268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4D79BD36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1E351584" w14:textId="5171688B" w:rsidR="00F559EE" w:rsidRPr="00B2330A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72E55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5E097AB9" w14:textId="585E503C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73" w:type="dxa"/>
          </w:tcPr>
          <w:p w14:paraId="2CB5F130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AF27A14" w14:textId="480DC1A1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559EE" w:rsidRPr="0003748B" w14:paraId="6EB076A5" w14:textId="77777777" w:rsidTr="00A934BA">
        <w:trPr>
          <w:trHeight w:val="19"/>
        </w:trPr>
        <w:tc>
          <w:tcPr>
            <w:tcW w:w="2790" w:type="dxa"/>
          </w:tcPr>
          <w:p w14:paraId="3FDAD5AF" w14:textId="64B35785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446B46" w14:textId="2C417675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D427F5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5A75C39" w14:textId="20C98103" w:rsidR="00F559EE" w:rsidRPr="00B2330A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9B08E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3D46F3C1" w14:textId="152AA208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3" w:type="dxa"/>
          </w:tcPr>
          <w:p w14:paraId="6602077B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76E5F337" w14:textId="48EB5C34" w:rsidR="00F559EE" w:rsidRPr="00B2330A" w:rsidRDefault="00B2330A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9EE" w:rsidRPr="0003748B" w14:paraId="542F0578" w14:textId="77777777" w:rsidTr="00A934BA">
        <w:trPr>
          <w:trHeight w:val="19"/>
        </w:trPr>
        <w:tc>
          <w:tcPr>
            <w:tcW w:w="2790" w:type="dxa"/>
          </w:tcPr>
          <w:p w14:paraId="02C486EA" w14:textId="38EE9694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87872EF" w14:textId="6F975DC0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FDE0FF2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46FB294" w14:textId="0D6DB562" w:rsidR="00F559EE" w:rsidRPr="00B2330A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2C17D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3C65BD90" w14:textId="6D539601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" w:type="dxa"/>
          </w:tcPr>
          <w:p w14:paraId="26261F65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8F369E" w14:textId="3B596E4F" w:rsidR="00F559EE" w:rsidRPr="00B2330A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9EE" w:rsidRPr="0003748B" w14:paraId="1B2C3DB9" w14:textId="77777777" w:rsidTr="00A934BA">
        <w:trPr>
          <w:trHeight w:val="19"/>
        </w:trPr>
        <w:tc>
          <w:tcPr>
            <w:tcW w:w="2790" w:type="dxa"/>
          </w:tcPr>
          <w:p w14:paraId="2AF19DAB" w14:textId="33E909CD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A7121" w14:textId="6550F7D8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6712C7D1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1F9B6" w14:textId="5777F112" w:rsidR="00F559EE" w:rsidRPr="00B2330A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5A703" w14:textId="77777777" w:rsidR="00F559EE" w:rsidRPr="00627506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2750D83" w14:textId="500489DE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73" w:type="dxa"/>
          </w:tcPr>
          <w:p w14:paraId="7F9411E2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E7F0D40" w14:textId="36178EF2" w:rsidR="00F559EE" w:rsidRPr="00B2330A" w:rsidRDefault="00B955E7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A934BA" w:rsidRPr="0003748B" w14:paraId="57768CC1" w14:textId="77777777" w:rsidTr="00A934BA">
        <w:trPr>
          <w:trHeight w:val="19"/>
        </w:trPr>
        <w:tc>
          <w:tcPr>
            <w:tcW w:w="2790" w:type="dxa"/>
          </w:tcPr>
          <w:p w14:paraId="0B48A43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0D327" w14:textId="14B50403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270" w:type="dxa"/>
          </w:tcPr>
          <w:p w14:paraId="72418510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09A1" w14:textId="1B2FB34B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2EBF2E65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763A869" w14:textId="469B6796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C62A3" w:rsidRPr="00B2330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73" w:type="dxa"/>
          </w:tcPr>
          <w:p w14:paraId="4540CE8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2404A7D" w14:textId="50EB198B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</w:tr>
      <w:tr w:rsidR="00A934BA" w:rsidRPr="0003748B" w14:paraId="4110404B" w14:textId="77777777" w:rsidTr="00A934BA">
        <w:trPr>
          <w:trHeight w:val="19"/>
        </w:trPr>
        <w:tc>
          <w:tcPr>
            <w:tcW w:w="2790" w:type="dxa"/>
          </w:tcPr>
          <w:p w14:paraId="7A029ECD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519324B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09BB4C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F57A0C" w14:textId="123D292F" w:rsidR="007C62A3" w:rsidRPr="00B2330A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172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57DCDA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7F1FC7" w14:textId="77777777" w:rsidR="00A934BA" w:rsidRPr="00B2330A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079297" w14:textId="73360294" w:rsidR="007C62A3" w:rsidRPr="00B2330A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8F63A6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BB4858" w14:textId="77777777" w:rsidR="00A934BA" w:rsidRPr="00B2330A" w:rsidRDefault="00A934BA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EECB5E" w14:textId="39F5CC3B" w:rsidR="007C62A3" w:rsidRPr="00B2330A" w:rsidRDefault="007C62A3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1089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30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179</w:t>
            </w:r>
            <w:r w:rsidRPr="00B233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2FFCBCD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0DE5B9A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79A8753E" w14:textId="77777777" w:rsidTr="00A934BA">
        <w:trPr>
          <w:trHeight w:val="19"/>
        </w:trPr>
        <w:tc>
          <w:tcPr>
            <w:tcW w:w="2790" w:type="dxa"/>
          </w:tcPr>
          <w:p w14:paraId="277F440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629983" w14:textId="55F1FDF5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70" w:type="dxa"/>
          </w:tcPr>
          <w:p w14:paraId="59A81AEB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15A22" w14:textId="6E1E7138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70" w:type="dxa"/>
          </w:tcPr>
          <w:p w14:paraId="25DBC22A" w14:textId="77777777" w:rsidR="00A934BA" w:rsidRPr="00627506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AB489BD" w14:textId="3E28FBB3" w:rsidR="00A934BA" w:rsidRPr="00B2330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73" w:type="dxa"/>
          </w:tcPr>
          <w:p w14:paraId="7B15189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35E09B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62920259" w14:textId="77777777" w:rsidTr="00A934BA">
        <w:trPr>
          <w:trHeight w:val="19"/>
        </w:trPr>
        <w:tc>
          <w:tcPr>
            <w:tcW w:w="2790" w:type="dxa"/>
          </w:tcPr>
          <w:p w14:paraId="4EA6C6C8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24B8D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66F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59F9D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9300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D3C51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43D1A0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71CAFD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64BDB5DA" w14:textId="77777777" w:rsidTr="00A934BA">
        <w:trPr>
          <w:trHeight w:val="19"/>
        </w:trPr>
        <w:tc>
          <w:tcPr>
            <w:tcW w:w="2790" w:type="dxa"/>
          </w:tcPr>
          <w:p w14:paraId="1671023A" w14:textId="74BC050E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86F222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DAC5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EF4B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E9820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4A1ECB5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A6B4F3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21CA30C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91325" w:rsidRPr="0003748B" w14:paraId="0D35F87D" w14:textId="77777777" w:rsidTr="00A934BA">
        <w:trPr>
          <w:trHeight w:val="19"/>
        </w:trPr>
        <w:tc>
          <w:tcPr>
            <w:tcW w:w="2790" w:type="dxa"/>
          </w:tcPr>
          <w:p w14:paraId="5CF6668D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3C920D0" w14:textId="1424B821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70" w:type="dxa"/>
          </w:tcPr>
          <w:p w14:paraId="05FCB37E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B3E9F" w14:textId="31733B9F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13EE4271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36779303" w14:textId="00CD99F4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73" w:type="dxa"/>
          </w:tcPr>
          <w:p w14:paraId="244FA924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1895C2" w14:textId="5ED493A0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91325" w:rsidRPr="0003748B" w14:paraId="3A28E4DC" w14:textId="77777777" w:rsidTr="00A934BA">
        <w:trPr>
          <w:trHeight w:val="19"/>
        </w:trPr>
        <w:tc>
          <w:tcPr>
            <w:tcW w:w="2790" w:type="dxa"/>
          </w:tcPr>
          <w:p w14:paraId="6A8A920C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111D0DE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6ADD1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87A38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57B6E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8CF092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0F5E110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3C7FC5A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325" w:rsidRPr="0003748B" w14:paraId="304B454C" w14:textId="77777777" w:rsidTr="00A934BA">
        <w:trPr>
          <w:trHeight w:val="19"/>
        </w:trPr>
        <w:tc>
          <w:tcPr>
            <w:tcW w:w="2790" w:type="dxa"/>
          </w:tcPr>
          <w:p w14:paraId="4DE08F6F" w14:textId="461A835E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B620D" w14:textId="0CA55D68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731D668F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67C27" w14:textId="1FF125E1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25CE0A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5E48B9" w14:textId="0C95AC75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3" w:type="dxa"/>
          </w:tcPr>
          <w:p w14:paraId="6318BB0B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46CC8D08" w14:textId="5B9CC629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1325" w:rsidRPr="0003748B" w14:paraId="61AC2C78" w14:textId="77777777" w:rsidTr="00A934BA">
        <w:trPr>
          <w:trHeight w:val="19"/>
        </w:trPr>
        <w:tc>
          <w:tcPr>
            <w:tcW w:w="2790" w:type="dxa"/>
          </w:tcPr>
          <w:p w14:paraId="52AE42D5" w14:textId="564865DB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246D780" w14:textId="033D7074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2C5EF1C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8FF45" w14:textId="7C1BC16B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35C5F7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2F89503" w14:textId="60628F7F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</w:tcPr>
          <w:p w14:paraId="6579465D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88D596A" w14:textId="254522D1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91325" w:rsidRPr="0003748B" w14:paraId="2364AE5F" w14:textId="77777777" w:rsidTr="00A934BA">
        <w:trPr>
          <w:trHeight w:val="19"/>
        </w:trPr>
        <w:tc>
          <w:tcPr>
            <w:tcW w:w="2790" w:type="dxa"/>
          </w:tcPr>
          <w:p w14:paraId="2532E644" w14:textId="519CA2C6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B87D0C" w14:textId="571BDEB6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CA1EDA2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04C2" w14:textId="6C496533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275707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7426523" w14:textId="06EC9C44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</w:tcPr>
          <w:p w14:paraId="692EAF08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EFDA30B" w14:textId="35FB4368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1325" w:rsidRPr="0003748B" w14:paraId="70BC60A4" w14:textId="77777777" w:rsidTr="00A934BA">
        <w:trPr>
          <w:trHeight w:val="19"/>
        </w:trPr>
        <w:tc>
          <w:tcPr>
            <w:tcW w:w="2790" w:type="dxa"/>
          </w:tcPr>
          <w:p w14:paraId="68823007" w14:textId="38A30335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95B40" w14:textId="53C87625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BAE96DD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1B182" w14:textId="4622E8E4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43964D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E9EC27" w14:textId="7BD42382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3" w:type="dxa"/>
          </w:tcPr>
          <w:p w14:paraId="21156864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D527E19" w14:textId="00E03BB6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955E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91325" w:rsidRPr="0003748B" w14:paraId="1479B020" w14:textId="77777777" w:rsidTr="00A934BA">
        <w:trPr>
          <w:trHeight w:val="19"/>
        </w:trPr>
        <w:tc>
          <w:tcPr>
            <w:tcW w:w="2790" w:type="dxa"/>
          </w:tcPr>
          <w:p w14:paraId="05D47270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36D3BB" w14:textId="4B9F29E9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0" w:type="dxa"/>
          </w:tcPr>
          <w:p w14:paraId="4C658ABE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2285D" w14:textId="3BAF61DA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038356A6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9FD021" w14:textId="08C86300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991325" w:rsidRPr="0099132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73" w:type="dxa"/>
          </w:tcPr>
          <w:p w14:paraId="6E007A2C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35BD150" w14:textId="5FA7D1F6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991325" w:rsidRPr="0003748B" w14:paraId="04C79630" w14:textId="77777777" w:rsidTr="00A934BA">
        <w:trPr>
          <w:trHeight w:val="19"/>
        </w:trPr>
        <w:tc>
          <w:tcPr>
            <w:tcW w:w="2790" w:type="dxa"/>
          </w:tcPr>
          <w:p w14:paraId="1B6668BC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42CCB51C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AFA14D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1115E0" w14:textId="2B16C24E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8</w:t>
            </w:r>
            <w:r w:rsidRPr="0099132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80F68F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92FD41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BD1FF6" w14:textId="0698068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  <w:r w:rsidRPr="0099132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800871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F85F836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D6B8B7" w14:textId="4D051AE3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left" w:pos="1153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325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65</w:t>
            </w:r>
            <w:r w:rsidRPr="0099132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2790D3C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8FD9EF3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91325" w:rsidRPr="0003748B" w14:paraId="29645804" w14:textId="77777777" w:rsidTr="00A934BA">
        <w:trPr>
          <w:trHeight w:val="19"/>
        </w:trPr>
        <w:tc>
          <w:tcPr>
            <w:tcW w:w="2790" w:type="dxa"/>
          </w:tcPr>
          <w:p w14:paraId="77D974F8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693D82" w14:textId="736FC73B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70" w:type="dxa"/>
          </w:tcPr>
          <w:p w14:paraId="1C69A854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24162F" w14:textId="73B81060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4473DDE5" w14:textId="77777777" w:rsidR="00991325" w:rsidRPr="00991325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C146559" w14:textId="4DCFC573" w:rsidR="00991325" w:rsidRPr="00991325" w:rsidRDefault="00B955E7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73" w:type="dxa"/>
          </w:tcPr>
          <w:p w14:paraId="2580C1EE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79C7C96" w14:textId="77777777" w:rsidR="00991325" w:rsidRPr="0003748B" w:rsidRDefault="00991325" w:rsidP="0099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2507952" w14:textId="5F2A7D0D" w:rsidR="00AE4B81" w:rsidRDefault="00AE4B8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F46C7C" w:rsidRPr="0003748B" w14:paraId="1E7D8854" w14:textId="77777777" w:rsidTr="005C3481">
        <w:trPr>
          <w:tblHeader/>
        </w:trPr>
        <w:tc>
          <w:tcPr>
            <w:tcW w:w="3960" w:type="dxa"/>
          </w:tcPr>
          <w:p w14:paraId="0E4E95C9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D4FA9C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</w:tcPr>
          <w:p w14:paraId="409F3486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AECA47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</w:tcPr>
          <w:p w14:paraId="6A92D836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5BE" w:rsidRPr="0003748B" w14:paraId="4048D981" w14:textId="77777777" w:rsidTr="005C3481">
        <w:trPr>
          <w:tblHeader/>
        </w:trPr>
        <w:tc>
          <w:tcPr>
            <w:tcW w:w="3960" w:type="dxa"/>
          </w:tcPr>
          <w:p w14:paraId="50E3C9E5" w14:textId="77777777" w:rsidR="008645BE" w:rsidRPr="0003748B" w:rsidRDefault="008645BE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525B1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1F43C66D" w14:textId="2887ED69" w:rsidR="008645BE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620163F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</w:tcPr>
          <w:p w14:paraId="18022FC7" w14:textId="3E1BE1A5" w:rsidR="008645BE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6EFA44F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</w:tcPr>
          <w:p w14:paraId="527F3B52" w14:textId="2EA4B66A" w:rsidR="008645BE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  <w:gridSpan w:val="2"/>
          </w:tcPr>
          <w:p w14:paraId="7613A3B5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</w:tcPr>
          <w:p w14:paraId="6A7C5EAC" w14:textId="4028C26B" w:rsidR="008645BE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46C7C" w:rsidRPr="0003748B" w14:paraId="4040FBEC" w14:textId="77777777" w:rsidTr="005C3481">
        <w:trPr>
          <w:tblHeader/>
        </w:trPr>
        <w:tc>
          <w:tcPr>
            <w:tcW w:w="3960" w:type="dxa"/>
          </w:tcPr>
          <w:p w14:paraId="45CD0EB7" w14:textId="061CDF8D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6BA6F0D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</w:tcPr>
          <w:p w14:paraId="19432722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77EE" w:rsidRPr="0003748B" w14:paraId="651A4813" w14:textId="77777777" w:rsidTr="005C3481">
        <w:trPr>
          <w:trHeight w:val="404"/>
        </w:trPr>
        <w:tc>
          <w:tcPr>
            <w:tcW w:w="3960" w:type="dxa"/>
          </w:tcPr>
          <w:p w14:paraId="180D6BE5" w14:textId="216A4D1C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5F0FDE4" w14:textId="432074BB" w:rsidR="002D77EE" w:rsidRPr="0003748B" w:rsidRDefault="002D77EE" w:rsidP="002D77EE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948FB88" w14:textId="3DCEA3D7" w:rsidR="002D77EE" w:rsidRPr="003C5B2C" w:rsidRDefault="002D77EE" w:rsidP="002D77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FE652DF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6205ECE8" w14:textId="6D465242" w:rsidR="002D77EE" w:rsidRPr="00115430" w:rsidRDefault="002D77EE" w:rsidP="002D77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5E6D74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7999C790" w14:textId="2D21304A" w:rsidR="002D77EE" w:rsidRPr="00D73A6D" w:rsidRDefault="002D77EE" w:rsidP="002D77E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89EA02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4E30A99" w14:textId="1667F4A6" w:rsidR="002D77EE" w:rsidRPr="00115430" w:rsidRDefault="002D77EE" w:rsidP="002D77E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77EE" w:rsidRPr="0003748B" w14:paraId="6A25632B" w14:textId="77777777" w:rsidTr="005C3481">
        <w:trPr>
          <w:trHeight w:val="404"/>
        </w:trPr>
        <w:tc>
          <w:tcPr>
            <w:tcW w:w="3960" w:type="dxa"/>
          </w:tcPr>
          <w:p w14:paraId="3B6A5560" w14:textId="228D577B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810" w:type="dxa"/>
          </w:tcPr>
          <w:p w14:paraId="795A1133" w14:textId="77777777" w:rsidR="002D77EE" w:rsidRPr="0003748B" w:rsidRDefault="002D77EE" w:rsidP="002D77EE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F52BCC1" w14:textId="2361D4D7" w:rsidR="002D77EE" w:rsidRPr="00B955E7" w:rsidRDefault="002D77EE" w:rsidP="002D77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41FE8E4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07365630" w14:textId="7B2EF6B2" w:rsidR="002D77EE" w:rsidRPr="00B955E7" w:rsidRDefault="002D77EE" w:rsidP="002D77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4A951D85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559A45FD" w14:textId="53BB0C84" w:rsidR="002D77EE" w:rsidRPr="00B955E7" w:rsidRDefault="002D77EE" w:rsidP="002D77E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A7BF07A" w14:textId="77777777" w:rsidR="002D77EE" w:rsidRPr="0003748B" w:rsidRDefault="002D77EE" w:rsidP="002D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FC52B93" w14:textId="49DBF58D" w:rsidR="002D77EE" w:rsidRPr="00B955E7" w:rsidRDefault="002D77EE" w:rsidP="002D77E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7E1B42" w:rsidRPr="0003748B" w14:paraId="3D174A7E" w14:textId="77777777" w:rsidTr="005C3481">
        <w:trPr>
          <w:trHeight w:val="404"/>
        </w:trPr>
        <w:tc>
          <w:tcPr>
            <w:tcW w:w="3960" w:type="dxa"/>
          </w:tcPr>
          <w:p w14:paraId="421DDB11" w14:textId="762C7FE3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10" w:type="dxa"/>
          </w:tcPr>
          <w:p w14:paraId="0E69F0F9" w14:textId="70A44AA5" w:rsidR="007E1B42" w:rsidRPr="00DE7141" w:rsidRDefault="00B955E7" w:rsidP="007E1B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114E3E93" w14:textId="1A750673" w:rsidR="007E1B42" w:rsidRPr="003C5B2C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</w:tcPr>
          <w:p w14:paraId="01C35723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3DF28300" w14:textId="425658FB" w:rsidR="007E1B42" w:rsidRPr="00115430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36" w:type="dxa"/>
          </w:tcPr>
          <w:p w14:paraId="1B987411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42A96B38" w14:textId="3B5FF9CD" w:rsidR="007E1B42" w:rsidRPr="00D73A6D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78832246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9C6DCF3" w14:textId="0C07F50E" w:rsidR="007E1B42" w:rsidRPr="00115430" w:rsidRDefault="00B955E7" w:rsidP="007E1B4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7E1B42" w:rsidRPr="0003748B" w14:paraId="2FE6EB7B" w14:textId="77777777" w:rsidTr="005C3481">
        <w:trPr>
          <w:trHeight w:val="404"/>
        </w:trPr>
        <w:tc>
          <w:tcPr>
            <w:tcW w:w="3960" w:type="dxa"/>
          </w:tcPr>
          <w:p w14:paraId="2714E594" w14:textId="7C4E541A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7B83980" w14:textId="77777777" w:rsidR="007E1B42" w:rsidRPr="00DE7141" w:rsidRDefault="007E1B42" w:rsidP="007E1B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182E26E" w14:textId="40A86AF0" w:rsidR="007E1B42" w:rsidRPr="003C5B2C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35356443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5C54310F" w14:textId="284340C5" w:rsidR="007E1B42" w:rsidRPr="00115430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24EAFAAC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659F5360" w14:textId="321E95DB" w:rsidR="007E1B42" w:rsidRPr="00D73A6D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C4E813D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AC0C232" w14:textId="0AA93F74" w:rsidR="007E1B42" w:rsidRPr="00115430" w:rsidRDefault="00B955E7" w:rsidP="007E1B4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E1B42" w:rsidRPr="0003748B" w14:paraId="0E685467" w14:textId="77777777" w:rsidTr="005C3481">
        <w:trPr>
          <w:trHeight w:val="404"/>
        </w:trPr>
        <w:tc>
          <w:tcPr>
            <w:tcW w:w="3960" w:type="dxa"/>
          </w:tcPr>
          <w:p w14:paraId="3C4BFF75" w14:textId="55AB87F3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4A93FD53" w14:textId="71A2354F" w:rsidR="007E1B42" w:rsidRPr="00DE7141" w:rsidRDefault="007E1B42" w:rsidP="007E1B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A6A407B" w14:textId="6D3E4ED7" w:rsidR="007E1B42" w:rsidRPr="003C5B2C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493874AB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15E090A0" w14:textId="3FEBD331" w:rsidR="007E1B42" w:rsidRPr="00115430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63190F0F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5363907C" w14:textId="268BA976" w:rsidR="007E1B42" w:rsidRPr="00D73A6D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DAABD50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A2D7EDB" w14:textId="72FEB462" w:rsidR="007E1B42" w:rsidRPr="00115430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7E1B42" w:rsidRPr="0003748B" w14:paraId="52BF5B3E" w14:textId="77777777" w:rsidTr="005C3481">
        <w:trPr>
          <w:trHeight w:val="404"/>
        </w:trPr>
        <w:tc>
          <w:tcPr>
            <w:tcW w:w="3960" w:type="dxa"/>
          </w:tcPr>
          <w:p w14:paraId="75226A0C" w14:textId="77FC5891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444B334A" w14:textId="77777777" w:rsidR="007E1B42" w:rsidRPr="00DE7141" w:rsidRDefault="007E1B42" w:rsidP="007E1B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FB6B23" w14:textId="24EA85F8" w:rsidR="007E1B42" w:rsidRPr="003C5B2C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</w:tcPr>
          <w:p w14:paraId="2F49DB9B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3F7AA47F" w14:textId="242CFE79" w:rsidR="007E1B42" w:rsidRPr="00115430" w:rsidRDefault="00B955E7" w:rsidP="007E1B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5F057826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6FDF25BD" w14:textId="5EE8A92D" w:rsidR="007E1B42" w:rsidRPr="00D73A6D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5EB7BEFE" w14:textId="77777777" w:rsidR="007E1B42" w:rsidRPr="0003748B" w:rsidRDefault="007E1B42" w:rsidP="007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A26EF83" w14:textId="2CD22886" w:rsidR="007E1B42" w:rsidRPr="00115430" w:rsidRDefault="00B955E7" w:rsidP="007E1B4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</w:tr>
      <w:tr w:rsidR="00C2307D" w:rsidRPr="0003748B" w14:paraId="47295401" w14:textId="77777777" w:rsidTr="005C3481">
        <w:tc>
          <w:tcPr>
            <w:tcW w:w="3960" w:type="dxa"/>
          </w:tcPr>
          <w:p w14:paraId="121C2D85" w14:textId="532E74EC" w:rsidR="00C2307D" w:rsidRPr="0003748B" w:rsidRDefault="00C2307D" w:rsidP="00C2307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810" w:type="dxa"/>
          </w:tcPr>
          <w:p w14:paraId="5E0B128B" w14:textId="77777777" w:rsidR="00C2307D" w:rsidRPr="00DE7141" w:rsidRDefault="00C2307D" w:rsidP="00C230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9D3466B" w14:textId="466BCD2B" w:rsidR="00C2307D" w:rsidRPr="003C5B2C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69417499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0F2309D8" w14:textId="59C0463F" w:rsidR="00C2307D" w:rsidRPr="00115430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4E3D6B66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254E1048" w14:textId="34023A39" w:rsidR="00C2307D" w:rsidRPr="00D73A6D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ED36708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F2485AE" w14:textId="0951AB4D" w:rsidR="00C2307D" w:rsidRPr="00115430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2307D" w:rsidRPr="0003748B" w14:paraId="766BF707" w14:textId="77777777" w:rsidTr="005C3481">
        <w:trPr>
          <w:trHeight w:val="74"/>
        </w:trPr>
        <w:tc>
          <w:tcPr>
            <w:tcW w:w="3960" w:type="dxa"/>
          </w:tcPr>
          <w:p w14:paraId="17888481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B50100B" w14:textId="77777777" w:rsidR="00C2307D" w:rsidRPr="00DE7141" w:rsidRDefault="00C2307D" w:rsidP="00C230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846543" w14:textId="0C4B9C15" w:rsidR="00C2307D" w:rsidRPr="003C5B2C" w:rsidRDefault="00757196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672DB180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EFF6692" w14:textId="095D12F8" w:rsidR="00C2307D" w:rsidRPr="00115430" w:rsidRDefault="00757196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070EDE89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07BEC09" w14:textId="2543B9F3" w:rsidR="00C2307D" w:rsidRPr="00D73A6D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0D1AECF0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</w:tcPr>
          <w:p w14:paraId="5D007A98" w14:textId="2C26B06B" w:rsidR="00C2307D" w:rsidRPr="00115430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2307D" w:rsidRPr="0003748B" w14:paraId="1CB10C6C" w14:textId="77777777" w:rsidTr="005C3481">
        <w:tc>
          <w:tcPr>
            <w:tcW w:w="3960" w:type="dxa"/>
          </w:tcPr>
          <w:p w14:paraId="26F0B145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ACD62EE" w14:textId="77777777" w:rsidR="00C2307D" w:rsidRPr="00DE7141" w:rsidRDefault="00C2307D" w:rsidP="00C230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592D83" w14:textId="7EE33E28" w:rsidR="00C2307D" w:rsidRPr="003C5B2C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5C33C78A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97AE7E0" w14:textId="7CE8A74F" w:rsidR="00C2307D" w:rsidRPr="00115430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0B1E680D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88A6EE0" w14:textId="083CD1C7" w:rsidR="00C2307D" w:rsidRPr="00D73A6D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36" w:type="dxa"/>
          </w:tcPr>
          <w:p w14:paraId="61CC4B09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</w:tcPr>
          <w:p w14:paraId="756772EE" w14:textId="4C4625AD" w:rsidR="00C2307D" w:rsidRPr="00115430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  <w:tr w:rsidR="00C2307D" w:rsidRPr="0003748B" w14:paraId="49B27085" w14:textId="77777777" w:rsidTr="005C3481">
        <w:tc>
          <w:tcPr>
            <w:tcW w:w="3960" w:type="dxa"/>
          </w:tcPr>
          <w:p w14:paraId="4F365DBB" w14:textId="77777777" w:rsidR="00C2307D" w:rsidRPr="0003748B" w:rsidRDefault="00C2307D" w:rsidP="00C2307D">
            <w:pPr>
              <w:tabs>
                <w:tab w:val="clear" w:pos="3742"/>
                <w:tab w:val="left" w:pos="342"/>
              </w:tabs>
              <w:spacing w:line="240" w:lineRule="auto"/>
              <w:ind w:right="-470"/>
              <w:jc w:val="both"/>
              <w:rPr>
                <w:rFonts w:ascii="Angsana New" w:hAnsi="Angsana New"/>
                <w:spacing w:val="-9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pacing w:val="-9"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pacing w:val="-9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3B6A83F" w14:textId="03A5CE5A" w:rsidR="00C2307D" w:rsidRPr="00DE7141" w:rsidRDefault="00B955E7" w:rsidP="00C2307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16682" w14:textId="295774ED" w:rsidR="00C2307D" w:rsidRPr="003C5B2C" w:rsidRDefault="00C2307D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B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757196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Pr="003C5B2C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0A6592D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8B7E5EC" w14:textId="15565E1F" w:rsidR="00C2307D" w:rsidRPr="00115430" w:rsidRDefault="00C2307D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54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757196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1154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1FC48A7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67C182B" w14:textId="2BDD298E" w:rsidR="00C2307D" w:rsidRPr="00D73A6D" w:rsidRDefault="00C2307D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A6D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73A6D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1B7F9E0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</w:tcPr>
          <w:p w14:paraId="09F9A819" w14:textId="18D7852D" w:rsidR="00C2307D" w:rsidRPr="00115430" w:rsidRDefault="00C2307D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54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1154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2307D" w:rsidRPr="0003748B" w14:paraId="3779DA41" w14:textId="77777777" w:rsidTr="005C3481">
        <w:tc>
          <w:tcPr>
            <w:tcW w:w="3960" w:type="dxa"/>
          </w:tcPr>
          <w:p w14:paraId="5D9379F1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DBA0915" w14:textId="77777777" w:rsidR="00C2307D" w:rsidRPr="0003748B" w:rsidRDefault="00C2307D" w:rsidP="00C230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FB7877" w14:textId="5A4B9814" w:rsidR="00C2307D" w:rsidRPr="003C5B2C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36" w:type="dxa"/>
          </w:tcPr>
          <w:p w14:paraId="1E496797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0117D716" w14:textId="523A2479" w:rsidR="00C2307D" w:rsidRPr="00115430" w:rsidRDefault="00B955E7" w:rsidP="00C230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36" w:type="dxa"/>
          </w:tcPr>
          <w:p w14:paraId="0AA3288F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3057A6F4" w14:textId="0D2DEB0D" w:rsidR="00C2307D" w:rsidRPr="00D73A6D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2DACBC0A" w14:textId="77777777" w:rsidR="00C2307D" w:rsidRPr="0003748B" w:rsidRDefault="00C2307D" w:rsidP="00C2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B6A236" w14:textId="680B29B8" w:rsidR="00C2307D" w:rsidRPr="00115430" w:rsidRDefault="00B955E7" w:rsidP="00C2307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2AA33B7F" w14:textId="5F18D196" w:rsidR="003B77D5" w:rsidRDefault="003B77D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10"/>
          <w:szCs w:val="1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67043B" w:rsidRPr="0003748B" w14:paraId="607BC3C1" w14:textId="77777777" w:rsidTr="007A5D73">
        <w:trPr>
          <w:tblHeader/>
        </w:trPr>
        <w:tc>
          <w:tcPr>
            <w:tcW w:w="3960" w:type="dxa"/>
          </w:tcPr>
          <w:p w14:paraId="42174BB3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10"/>
                <w:szCs w:val="10"/>
              </w:rPr>
              <w:lastRenderedPageBreak/>
              <w:br w:type="column"/>
            </w:r>
          </w:p>
        </w:tc>
        <w:tc>
          <w:tcPr>
            <w:tcW w:w="810" w:type="dxa"/>
          </w:tcPr>
          <w:p w14:paraId="12BFF5FC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</w:tcPr>
          <w:p w14:paraId="694C83DC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6B7B6B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</w:tcPr>
          <w:p w14:paraId="316A9250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43B" w:rsidRPr="0003748B" w14:paraId="1F0F8F32" w14:textId="77777777" w:rsidTr="007A5D73">
        <w:trPr>
          <w:tblHeader/>
        </w:trPr>
        <w:tc>
          <w:tcPr>
            <w:tcW w:w="3960" w:type="dxa"/>
          </w:tcPr>
          <w:p w14:paraId="0711A1E7" w14:textId="77777777" w:rsidR="0067043B" w:rsidRPr="0003748B" w:rsidRDefault="0067043B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7CC5C7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FBC393D" w14:textId="66305142" w:rsidR="0067043B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2EC99BF" w14:textId="77777777" w:rsidR="0067043B" w:rsidRPr="0003748B" w:rsidRDefault="0067043B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</w:tcPr>
          <w:p w14:paraId="29D32442" w14:textId="5B4AF9E7" w:rsidR="0067043B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422B2B9" w14:textId="77777777" w:rsidR="0067043B" w:rsidRPr="0003748B" w:rsidRDefault="0067043B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</w:tcPr>
          <w:p w14:paraId="622F2644" w14:textId="2CF3BAAA" w:rsidR="0067043B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  <w:gridSpan w:val="2"/>
          </w:tcPr>
          <w:p w14:paraId="45DBEE59" w14:textId="77777777" w:rsidR="0067043B" w:rsidRPr="0003748B" w:rsidRDefault="0067043B" w:rsidP="007A5D7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</w:tcPr>
          <w:p w14:paraId="21539889" w14:textId="58C9DD5C" w:rsidR="0067043B" w:rsidRPr="0003748B" w:rsidRDefault="00B955E7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7043B" w:rsidRPr="0003748B" w14:paraId="4B098AC4" w14:textId="77777777" w:rsidTr="007A5D73">
        <w:trPr>
          <w:tblHeader/>
        </w:trPr>
        <w:tc>
          <w:tcPr>
            <w:tcW w:w="3960" w:type="dxa"/>
          </w:tcPr>
          <w:p w14:paraId="32F53952" w14:textId="77777777" w:rsidR="0067043B" w:rsidRPr="0003748B" w:rsidRDefault="0067043B" w:rsidP="007A5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A4D58F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</w:tcPr>
          <w:p w14:paraId="42A18F76" w14:textId="77777777" w:rsidR="0067043B" w:rsidRPr="0003748B" w:rsidRDefault="0067043B" w:rsidP="007A5D7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043B" w:rsidRPr="00115430" w14:paraId="41BCB94F" w14:textId="77777777" w:rsidTr="007A5D73">
        <w:tc>
          <w:tcPr>
            <w:tcW w:w="3960" w:type="dxa"/>
          </w:tcPr>
          <w:p w14:paraId="481D666E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AEF7303" w14:textId="77777777" w:rsidR="0067043B" w:rsidRPr="0003748B" w:rsidRDefault="0067043B" w:rsidP="007A5D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F1C06E4" w14:textId="7ADB1625" w:rsidR="0067043B" w:rsidRPr="003C5B2C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36" w:type="dxa"/>
          </w:tcPr>
          <w:p w14:paraId="314139A3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E4CEFC4" w14:textId="079BC91E" w:rsidR="0067043B" w:rsidRPr="00115430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36" w:type="dxa"/>
          </w:tcPr>
          <w:p w14:paraId="58970BF7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</w:tcPr>
          <w:p w14:paraId="35B2F3CC" w14:textId="259CD4E2" w:rsidR="0067043B" w:rsidRPr="00D73A6D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36" w:type="dxa"/>
          </w:tcPr>
          <w:p w14:paraId="2D3FB69F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04DBF9E" w14:textId="5132EA70" w:rsidR="0067043B" w:rsidRPr="00115430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67043B" w:rsidRPr="00115430" w14:paraId="244A2FCB" w14:textId="77777777" w:rsidTr="007A5D73">
        <w:tc>
          <w:tcPr>
            <w:tcW w:w="3960" w:type="dxa"/>
          </w:tcPr>
          <w:p w14:paraId="001DEC4A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16FE738E" w14:textId="77777777" w:rsidR="0067043B" w:rsidRPr="0003748B" w:rsidRDefault="0067043B" w:rsidP="007A5D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A3C98E" w14:textId="7003D96E" w:rsidR="0067043B" w:rsidRPr="003C5B2C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36" w:type="dxa"/>
          </w:tcPr>
          <w:p w14:paraId="387832EC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64647B8" w14:textId="537079B4" w:rsidR="0067043B" w:rsidRPr="00115430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36" w:type="dxa"/>
          </w:tcPr>
          <w:p w14:paraId="013A62B2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7E8FC17" w14:textId="493EC96E" w:rsidR="0067043B" w:rsidRPr="00D73A6D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001BC565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</w:tcPr>
          <w:p w14:paraId="447053C3" w14:textId="02F0721A" w:rsidR="0067043B" w:rsidRPr="00115430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67043B" w:rsidRPr="00115430" w14:paraId="75174DC3" w14:textId="77777777" w:rsidTr="007A5D73">
        <w:tc>
          <w:tcPr>
            <w:tcW w:w="3960" w:type="dxa"/>
          </w:tcPr>
          <w:p w14:paraId="4D183957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55C9A18" w14:textId="77777777" w:rsidR="0067043B" w:rsidRPr="0003748B" w:rsidRDefault="0067043B" w:rsidP="007A5D7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905C3E" w14:textId="3D76FA4F" w:rsidR="0067043B" w:rsidRPr="003C5B2C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36" w:type="dxa"/>
          </w:tcPr>
          <w:p w14:paraId="092F81FB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7E9A2A49" w14:textId="67F91E2E" w:rsidR="0067043B" w:rsidRPr="00115430" w:rsidRDefault="00B955E7" w:rsidP="007A5D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36" w:type="dxa"/>
          </w:tcPr>
          <w:p w14:paraId="7B5523E2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0C4E8E90" w14:textId="5062ECDC" w:rsidR="0067043B" w:rsidRPr="00D73A6D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3CBFEEB9" w14:textId="77777777" w:rsidR="0067043B" w:rsidRPr="0003748B" w:rsidRDefault="0067043B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3602D4" w14:textId="52B8BEEF" w:rsidR="0067043B" w:rsidRPr="00115430" w:rsidRDefault="00B955E7" w:rsidP="007A5D7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2124C66D" w14:textId="77777777" w:rsidR="00172C62" w:rsidRPr="0003748B" w:rsidRDefault="00172C62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A606C0" w14:textId="4D356902" w:rsidR="00DB3000" w:rsidRPr="0003748B" w:rsidRDefault="00DB3000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5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045DBEC2" w14:textId="77777777" w:rsidR="00DB3000" w:rsidRPr="0003748B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03748B" w14:paraId="749A54E9" w14:textId="77777777" w:rsidTr="00DB3000">
        <w:trPr>
          <w:tblHeader/>
        </w:trPr>
        <w:tc>
          <w:tcPr>
            <w:tcW w:w="3240" w:type="dxa"/>
            <w:vAlign w:val="bottom"/>
          </w:tcPr>
          <w:p w14:paraId="1B6BC523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768D1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F0F2F6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653C" w:rsidRPr="0003748B" w14:paraId="3E5B619E" w14:textId="77777777" w:rsidTr="00DB3000">
        <w:trPr>
          <w:tblHeader/>
        </w:trPr>
        <w:tc>
          <w:tcPr>
            <w:tcW w:w="3240" w:type="dxa"/>
            <w:vAlign w:val="bottom"/>
          </w:tcPr>
          <w:p w14:paraId="5FB86E52" w14:textId="77777777" w:rsidR="0015653C" w:rsidRPr="0003748B" w:rsidRDefault="0015653C" w:rsidP="00156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16D2D69" w14:textId="7D8DF3E2" w:rsidR="0015653C" w:rsidRPr="0003748B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73E505" w14:textId="44AFEC75" w:rsidR="0015653C" w:rsidRPr="0003748B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bottom"/>
          </w:tcPr>
          <w:p w14:paraId="3D25BC6B" w14:textId="77777777" w:rsidR="0015653C" w:rsidRPr="0003748B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BBA3946" w14:textId="7B7F25B0" w:rsidR="0015653C" w:rsidRPr="0015653C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E4B81">
              <w:rPr>
                <w:rFonts w:ascii="Angsana New" w:hAnsi="Angsana New" w:hint="cs"/>
                <w:sz w:val="30"/>
                <w:szCs w:val="30"/>
                <w:cs/>
              </w:rPr>
              <w:t>เพิ่มขึ้น/        กลับรายการ</w:t>
            </w:r>
          </w:p>
        </w:tc>
        <w:tc>
          <w:tcPr>
            <w:tcW w:w="241" w:type="dxa"/>
          </w:tcPr>
          <w:p w14:paraId="62341B8D" w14:textId="77777777" w:rsidR="0015653C" w:rsidRPr="0003748B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411EA6F" w14:textId="59513B8E" w:rsidR="0015653C" w:rsidRPr="0003748B" w:rsidRDefault="0015653C" w:rsidP="00156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B3000" w:rsidRPr="0003748B" w14:paraId="45A8AD66" w14:textId="77777777" w:rsidTr="00DB3000">
        <w:trPr>
          <w:tblHeader/>
        </w:trPr>
        <w:tc>
          <w:tcPr>
            <w:tcW w:w="3240" w:type="dxa"/>
          </w:tcPr>
          <w:p w14:paraId="52BCB434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5A058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1492252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03748B" w14:paraId="50E62483" w14:textId="77777777" w:rsidTr="007A0E4E">
        <w:trPr>
          <w:tblHeader/>
        </w:trPr>
        <w:tc>
          <w:tcPr>
            <w:tcW w:w="3240" w:type="dxa"/>
          </w:tcPr>
          <w:p w14:paraId="73110688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F347F7F" w14:textId="41C0EDD1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0C2126" w14:textId="28CD5418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58" w:type="dxa"/>
            <w:vAlign w:val="center"/>
          </w:tcPr>
          <w:p w14:paraId="08608BF2" w14:textId="77777777" w:rsidR="005A1122" w:rsidRPr="008F33A1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E56DEB" w14:textId="2BEF6CE2" w:rsidR="005A1122" w:rsidRPr="008F33A1" w:rsidRDefault="008F33A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33A1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87</w:t>
            </w:r>
            <w:r w:rsidRPr="008F33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B6DA9D" w14:textId="77777777" w:rsidR="005A1122" w:rsidRPr="008F33A1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ED97D1" w14:textId="3CC29378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5A1122" w:rsidRPr="0003748B" w14:paraId="61D5D1B5" w14:textId="77777777" w:rsidTr="007A0E4E">
        <w:trPr>
          <w:tblHeader/>
        </w:trPr>
        <w:tc>
          <w:tcPr>
            <w:tcW w:w="3240" w:type="dxa"/>
          </w:tcPr>
          <w:p w14:paraId="28138B89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0DCC75C" w14:textId="13869B18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D8DDEE" w14:textId="0213DFBF" w:rsidR="005A1122" w:rsidRPr="008F33A1" w:rsidRDefault="0075719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8" w:type="dxa"/>
            <w:vAlign w:val="center"/>
          </w:tcPr>
          <w:p w14:paraId="1AC6AE35" w14:textId="77777777" w:rsidR="005A1122" w:rsidRPr="008F33A1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315EA51" w14:textId="0FEC9733" w:rsidR="005A1122" w:rsidRPr="008F33A1" w:rsidRDefault="0075719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1" w:type="dxa"/>
          </w:tcPr>
          <w:p w14:paraId="0ACAFA36" w14:textId="77777777" w:rsidR="005A1122" w:rsidRPr="008F33A1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ED9E12" w14:textId="3BD1739F" w:rsidR="005A1122" w:rsidRPr="008F33A1" w:rsidRDefault="0075719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A1122" w:rsidRPr="0003748B" w14:paraId="47FD78FB" w14:textId="77777777" w:rsidTr="007A0E4E">
        <w:trPr>
          <w:tblHeader/>
        </w:trPr>
        <w:tc>
          <w:tcPr>
            <w:tcW w:w="3240" w:type="dxa"/>
          </w:tcPr>
          <w:p w14:paraId="351206C3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F9A3119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5A3FC9" w14:textId="230343E1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center"/>
          </w:tcPr>
          <w:p w14:paraId="064DC23D" w14:textId="77777777" w:rsidR="005A1122" w:rsidRPr="008F33A1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2144D2" w14:textId="656BE6B7" w:rsidR="005A1122" w:rsidRPr="008F33A1" w:rsidRDefault="006D3C0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33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75A2200" w14:textId="77777777" w:rsidR="005A1122" w:rsidRPr="008F33A1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D741A0" w14:textId="44E5869B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122" w:rsidRPr="0003748B" w14:paraId="69724421" w14:textId="77777777" w:rsidTr="007A0E4E">
        <w:trPr>
          <w:tblHeader/>
        </w:trPr>
        <w:tc>
          <w:tcPr>
            <w:tcW w:w="3240" w:type="dxa"/>
          </w:tcPr>
          <w:p w14:paraId="62171790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AEFDC1C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DBEE1F" w14:textId="3AE4D636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58" w:type="dxa"/>
            <w:vAlign w:val="center"/>
          </w:tcPr>
          <w:p w14:paraId="664AEDD5" w14:textId="77777777" w:rsidR="005A1122" w:rsidRPr="008F33A1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4A9" w14:textId="1C08AC4C" w:rsidR="005A1122" w:rsidRPr="008F33A1" w:rsidRDefault="008F33A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3A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8F33A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55B10E6" w14:textId="77777777" w:rsidR="005A1122" w:rsidRPr="008F33A1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1A3F170" w14:textId="4989DAAE" w:rsidR="005A1122" w:rsidRPr="008F33A1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</w:tbl>
    <w:p w14:paraId="5FAC9C26" w14:textId="77777777" w:rsidR="00DB3000" w:rsidRPr="0003748B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416B02" w:rsidRPr="0003748B" w14:paraId="23C9190E" w14:textId="77777777" w:rsidTr="005C3481">
        <w:trPr>
          <w:tblHeader/>
        </w:trPr>
        <w:tc>
          <w:tcPr>
            <w:tcW w:w="3240" w:type="dxa"/>
            <w:vAlign w:val="bottom"/>
          </w:tcPr>
          <w:p w14:paraId="26A33CD0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60C6E9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EBBC033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22C0" w:rsidRPr="0003748B" w14:paraId="30978921" w14:textId="77777777" w:rsidTr="005C3481">
        <w:trPr>
          <w:tblHeader/>
        </w:trPr>
        <w:tc>
          <w:tcPr>
            <w:tcW w:w="3240" w:type="dxa"/>
            <w:vAlign w:val="bottom"/>
          </w:tcPr>
          <w:p w14:paraId="74D2EE39" w14:textId="77777777" w:rsidR="007222C0" w:rsidRPr="0003748B" w:rsidRDefault="007222C0" w:rsidP="0072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09ED20" w14:textId="4E5904F2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6DADE89" w14:textId="5794E59F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bottom"/>
          </w:tcPr>
          <w:p w14:paraId="3597F58D" w14:textId="77777777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957827F" w14:textId="77777777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21B3FC83" w14:textId="1D35FF95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10EB02B6" w14:textId="77777777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2D3C0C8" w14:textId="7975F991" w:rsidR="007222C0" w:rsidRPr="0003748B" w:rsidRDefault="007222C0" w:rsidP="0072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B02" w:rsidRPr="0003748B" w14:paraId="02DAD843" w14:textId="77777777" w:rsidTr="005C3481">
        <w:trPr>
          <w:tblHeader/>
        </w:trPr>
        <w:tc>
          <w:tcPr>
            <w:tcW w:w="3240" w:type="dxa"/>
          </w:tcPr>
          <w:p w14:paraId="407493F9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5DA141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4A0026BC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B02" w:rsidRPr="0003748B" w14:paraId="686A5197" w14:textId="77777777" w:rsidTr="005C3481">
        <w:trPr>
          <w:tblHeader/>
        </w:trPr>
        <w:tc>
          <w:tcPr>
            <w:tcW w:w="3240" w:type="dxa"/>
          </w:tcPr>
          <w:p w14:paraId="20A72D47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880B358" w14:textId="481F8FCE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6D0A71" w14:textId="4113646E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58" w:type="dxa"/>
            <w:vAlign w:val="center"/>
          </w:tcPr>
          <w:p w14:paraId="4E3651DD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EF69B3" w14:textId="1CB13555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FB6A669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D1ACE54" w14:textId="56EBD336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416B02" w:rsidRPr="0003748B" w14:paraId="05525134" w14:textId="77777777" w:rsidTr="005C3481">
        <w:trPr>
          <w:tblHeader/>
        </w:trPr>
        <w:tc>
          <w:tcPr>
            <w:tcW w:w="3240" w:type="dxa"/>
          </w:tcPr>
          <w:p w14:paraId="51C90F55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95E04ED" w14:textId="1786CCD0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EFB1CC" w14:textId="6C7B2E84" w:rsidR="00416B02" w:rsidRPr="0003748B" w:rsidRDefault="00DA062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8" w:type="dxa"/>
            <w:vAlign w:val="center"/>
          </w:tcPr>
          <w:p w14:paraId="04848D58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C2F1F37" w14:textId="476A25A1" w:rsidR="00416B02" w:rsidRPr="0003748B" w:rsidRDefault="006D3C0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6CD6E4C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0D5A69" w14:textId="547D8BB2" w:rsidR="00416B02" w:rsidRPr="0003748B" w:rsidRDefault="0075719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416B02" w:rsidRPr="0003748B" w14:paraId="08EA2CB5" w14:textId="77777777" w:rsidTr="005C3481">
        <w:trPr>
          <w:tblHeader/>
        </w:trPr>
        <w:tc>
          <w:tcPr>
            <w:tcW w:w="3240" w:type="dxa"/>
          </w:tcPr>
          <w:p w14:paraId="4201F076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5F72BE06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F0E03E" w14:textId="2457D266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66D79239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7117D87" w14:textId="791C2A07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7509A8AA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E986F15" w14:textId="79AB465D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B02" w:rsidRPr="0003748B" w14:paraId="585E4B91" w14:textId="77777777" w:rsidTr="005C3481">
        <w:trPr>
          <w:tblHeader/>
        </w:trPr>
        <w:tc>
          <w:tcPr>
            <w:tcW w:w="3240" w:type="dxa"/>
          </w:tcPr>
          <w:p w14:paraId="1AC1D873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9996C33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D8B1C0" w14:textId="430819E6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A06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6D27E8B1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6B541" w14:textId="28135F48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15344845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1C547C0" w14:textId="7C247E32" w:rsidR="00416B0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5719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</w:tbl>
    <w:p w14:paraId="6022805C" w14:textId="77777777" w:rsidR="00416B02" w:rsidRPr="0003748B" w:rsidRDefault="00416B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03748B" w14:paraId="24B8D2B2" w14:textId="77777777" w:rsidTr="00DB3000">
        <w:trPr>
          <w:tblHeader/>
        </w:trPr>
        <w:tc>
          <w:tcPr>
            <w:tcW w:w="3240" w:type="dxa"/>
            <w:vAlign w:val="bottom"/>
          </w:tcPr>
          <w:p w14:paraId="4BD1F630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E5E4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7DD30D7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000" w:rsidRPr="0003748B" w14:paraId="25B93992" w14:textId="77777777" w:rsidTr="00DB3000">
        <w:trPr>
          <w:tblHeader/>
        </w:trPr>
        <w:tc>
          <w:tcPr>
            <w:tcW w:w="3240" w:type="dxa"/>
            <w:vAlign w:val="bottom"/>
          </w:tcPr>
          <w:p w14:paraId="6177B454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84DE729" w14:textId="49D21F0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FA9F844" w14:textId="5333606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bottom"/>
          </w:tcPr>
          <w:p w14:paraId="66A649E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6D1C46" w14:textId="1AFB34D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E2739C" w14:textId="65896DB6" w:rsidR="0003748B" w:rsidRPr="0003748B" w:rsidRDefault="00D73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6279FAC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C961BE6" w14:textId="074A2796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B3000" w:rsidRPr="0003748B" w14:paraId="56076057" w14:textId="77777777" w:rsidTr="00DB3000">
        <w:trPr>
          <w:tblHeader/>
        </w:trPr>
        <w:tc>
          <w:tcPr>
            <w:tcW w:w="3240" w:type="dxa"/>
          </w:tcPr>
          <w:p w14:paraId="4DE268FC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2685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5C8739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03748B" w14:paraId="4C29E259" w14:textId="77777777" w:rsidTr="007A0E4E">
        <w:trPr>
          <w:tblHeader/>
        </w:trPr>
        <w:tc>
          <w:tcPr>
            <w:tcW w:w="3240" w:type="dxa"/>
          </w:tcPr>
          <w:p w14:paraId="7407DD71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C73135" w14:textId="399EAE05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B7B385" w14:textId="3F24055B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58" w:type="dxa"/>
            <w:vAlign w:val="center"/>
          </w:tcPr>
          <w:p w14:paraId="126EB323" w14:textId="77777777" w:rsidR="005A1122" w:rsidRPr="00D73A6D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BDAF392" w14:textId="45DF1CDE" w:rsidR="005A1122" w:rsidRPr="00D73A6D" w:rsidRDefault="00D73A6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A6D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86</w:t>
            </w:r>
            <w:r w:rsidRPr="00D73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9BF082C" w14:textId="77777777" w:rsidR="005A1122" w:rsidRPr="00D73A6D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0A95B8D" w14:textId="17EF91DC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5A1122" w:rsidRPr="0003748B" w14:paraId="149B1A9F" w14:textId="77777777" w:rsidTr="007A0E4E">
        <w:trPr>
          <w:tblHeader/>
        </w:trPr>
        <w:tc>
          <w:tcPr>
            <w:tcW w:w="3240" w:type="dxa"/>
          </w:tcPr>
          <w:p w14:paraId="7DDD5E0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06D0963" w14:textId="2DF89FEB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DE285" w14:textId="0FA5F23C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49B7F410" w14:textId="77777777" w:rsidR="005A1122" w:rsidRPr="00D73A6D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11AEB4C" w14:textId="3D799682" w:rsidR="005A1122" w:rsidRPr="00D73A6D" w:rsidRDefault="00D73A6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A6D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</w:t>
            </w:r>
            <w:r w:rsidRPr="00D73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0C18225" w14:textId="77777777" w:rsidR="005A1122" w:rsidRPr="00D73A6D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AAAC6D8" w14:textId="2B27A6B5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1122" w:rsidRPr="0003748B" w14:paraId="55CB7BA5" w14:textId="77777777" w:rsidTr="007A0E4E">
        <w:trPr>
          <w:tblHeader/>
        </w:trPr>
        <w:tc>
          <w:tcPr>
            <w:tcW w:w="3240" w:type="dxa"/>
          </w:tcPr>
          <w:p w14:paraId="1D590A8C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BF66CF4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ED383" w14:textId="197A7B65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center"/>
          </w:tcPr>
          <w:p w14:paraId="2EC520A2" w14:textId="77777777" w:rsidR="005A1122" w:rsidRPr="00D73A6D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B81AABC" w14:textId="34063D27" w:rsidR="005A1122" w:rsidRPr="00D73A6D" w:rsidRDefault="0029738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A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87FDDDE" w14:textId="77777777" w:rsidR="005A1122" w:rsidRPr="00D73A6D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6F52E1" w14:textId="49FEA802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122" w:rsidRPr="0003748B" w14:paraId="51D4A0B5" w14:textId="77777777" w:rsidTr="007A0E4E">
        <w:trPr>
          <w:tblHeader/>
        </w:trPr>
        <w:tc>
          <w:tcPr>
            <w:tcW w:w="3240" w:type="dxa"/>
          </w:tcPr>
          <w:p w14:paraId="7A535728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A43A12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8A2651" w14:textId="544830B4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58" w:type="dxa"/>
            <w:vAlign w:val="center"/>
          </w:tcPr>
          <w:p w14:paraId="31ECC067" w14:textId="77777777" w:rsidR="005A1122" w:rsidRPr="00D73A6D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DF420" w14:textId="05F9F52F" w:rsidR="005A1122" w:rsidRPr="00D73A6D" w:rsidRDefault="00D73A6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A6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Pr="00D73A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0AB5F1E" w14:textId="77777777" w:rsidR="005A1122" w:rsidRPr="00D73A6D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96CE687" w14:textId="4BD9E752" w:rsidR="005A1122" w:rsidRPr="00D73A6D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</w:tbl>
    <w:p w14:paraId="65262D86" w14:textId="77777777" w:rsidR="00DB3000" w:rsidRPr="0003748B" w:rsidRDefault="00DB3000" w:rsidP="0092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C348CB" w:rsidRPr="0003748B" w14:paraId="50028BD1" w14:textId="77777777" w:rsidTr="005C3481">
        <w:trPr>
          <w:tblHeader/>
        </w:trPr>
        <w:tc>
          <w:tcPr>
            <w:tcW w:w="3240" w:type="dxa"/>
            <w:vAlign w:val="bottom"/>
          </w:tcPr>
          <w:p w14:paraId="4EE523EB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FC7D6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7C231EF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388" w:rsidRPr="0003748B" w14:paraId="6A89D179" w14:textId="77777777" w:rsidTr="005C3481">
        <w:trPr>
          <w:tblHeader/>
        </w:trPr>
        <w:tc>
          <w:tcPr>
            <w:tcW w:w="3240" w:type="dxa"/>
            <w:vAlign w:val="bottom"/>
          </w:tcPr>
          <w:p w14:paraId="0CBAC3A5" w14:textId="77777777" w:rsidR="00297388" w:rsidRPr="0003748B" w:rsidRDefault="00297388" w:rsidP="00297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3F047F0" w14:textId="7DDCAE25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404A876" w14:textId="297BA5ED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bottom"/>
          </w:tcPr>
          <w:p w14:paraId="21BFB4D3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7CA175E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63B12B49" w14:textId="3EEF3F13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1ED678DF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4E7C553" w14:textId="1E736A80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348CB" w:rsidRPr="0003748B" w14:paraId="76F17233" w14:textId="77777777" w:rsidTr="005C3481">
        <w:trPr>
          <w:tblHeader/>
        </w:trPr>
        <w:tc>
          <w:tcPr>
            <w:tcW w:w="3240" w:type="dxa"/>
          </w:tcPr>
          <w:p w14:paraId="4436045F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27C30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27328CF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48CB" w:rsidRPr="0003748B" w14:paraId="1C70619E" w14:textId="77777777" w:rsidTr="005C3481">
        <w:trPr>
          <w:tblHeader/>
        </w:trPr>
        <w:tc>
          <w:tcPr>
            <w:tcW w:w="3240" w:type="dxa"/>
          </w:tcPr>
          <w:p w14:paraId="27B70909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3E27783" w14:textId="1611B941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0F9CE2" w14:textId="64F1E2A7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58" w:type="dxa"/>
            <w:vAlign w:val="center"/>
          </w:tcPr>
          <w:p w14:paraId="7C0237BB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C20F286" w14:textId="68D31409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1704E69C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20F9FC0" w14:textId="78392434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C348CB" w:rsidRPr="0003748B" w14:paraId="64F5EBE8" w14:textId="77777777" w:rsidTr="005C3481">
        <w:trPr>
          <w:tblHeader/>
        </w:trPr>
        <w:tc>
          <w:tcPr>
            <w:tcW w:w="3240" w:type="dxa"/>
          </w:tcPr>
          <w:p w14:paraId="1E5DAE36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AF10FDB" w14:textId="7C93DBF6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A0DE9" w14:textId="78E970B9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7FF49D2D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63EB903" w14:textId="3EB20134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0F4C9710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4BF4AB" w14:textId="633771D4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348CB" w:rsidRPr="0003748B" w14:paraId="383C6B22" w14:textId="77777777" w:rsidTr="00697D70">
        <w:trPr>
          <w:tblHeader/>
        </w:trPr>
        <w:tc>
          <w:tcPr>
            <w:tcW w:w="3240" w:type="dxa"/>
          </w:tcPr>
          <w:p w14:paraId="49680E6E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7FE620F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04B9F5" w14:textId="603656C4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15EC40C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93C43E" w14:textId="64833FFC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6EDC6E17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9785408" w14:textId="1F6EC39D" w:rsidR="00C348C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348CB" w:rsidRPr="0003748B" w14:paraId="55CD443B" w14:textId="77777777" w:rsidTr="00685B5C">
        <w:trPr>
          <w:trHeight w:val="370"/>
          <w:tblHeader/>
        </w:trPr>
        <w:tc>
          <w:tcPr>
            <w:tcW w:w="3240" w:type="dxa"/>
          </w:tcPr>
          <w:p w14:paraId="00E6C1FC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FAC90BA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39018C" w14:textId="0FCEF500" w:rsidR="00C348CB" w:rsidRPr="0003748B" w:rsidRDefault="00B955E7" w:rsidP="0068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58" w:type="dxa"/>
            <w:vAlign w:val="center"/>
          </w:tcPr>
          <w:p w14:paraId="47FD0BE6" w14:textId="77777777" w:rsidR="00C348CB" w:rsidRPr="00697D7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42F1" w14:textId="3EE5758F" w:rsidR="00C348CB" w:rsidRPr="0003748B" w:rsidRDefault="00B955E7" w:rsidP="0068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0B1B0B8B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7968DDE" w14:textId="4D5CEC03" w:rsidR="00C348CB" w:rsidRPr="0003748B" w:rsidRDefault="00B955E7" w:rsidP="0068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</w:tr>
    </w:tbl>
    <w:p w14:paraId="4663D20C" w14:textId="020EFF67" w:rsidR="00C322C0" w:rsidRDefault="00C322C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6" w:name="_Hlk95664374"/>
    </w:p>
    <w:p w14:paraId="1468B39D" w14:textId="77777777" w:rsidR="00C322C0" w:rsidRDefault="00C3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C94248" w14:textId="45C03473" w:rsidR="000D1494" w:rsidRPr="0003748B" w:rsidRDefault="005B180F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ลูกหนี้ตามสัญญาปรับโครงสร้างหนี้</w:t>
      </w:r>
    </w:p>
    <w:p w14:paraId="4200778F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26F77F28" w14:textId="1E9962C0" w:rsidR="002B430C" w:rsidRPr="0003748B" w:rsidRDefault="002B430C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 จำกัด (มหาชน)</w:t>
      </w:r>
      <w:r w:rsidRPr="0003748B">
        <w:rPr>
          <w:rFonts w:ascii="Angsana New" w:hAnsi="Angsana New" w:hint="cs"/>
          <w:sz w:val="30"/>
          <w:szCs w:val="30"/>
        </w:rPr>
        <w:t xml:space="preserve"> (“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03748B">
        <w:rPr>
          <w:rFonts w:ascii="Angsana New" w:hAnsi="Angsana New" w:hint="cs"/>
          <w:sz w:val="30"/>
          <w:szCs w:val="30"/>
        </w:rPr>
        <w:t>”)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Pr="0003748B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สกสค.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>)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</w:t>
      </w:r>
      <w:r w:rsidRPr="0003748B">
        <w:rPr>
          <w:rFonts w:ascii="Angsana New" w:hAnsi="Angsana New" w:hint="cs"/>
          <w:color w:val="000000"/>
          <w:sz w:val="30"/>
          <w:szCs w:val="30"/>
        </w:rPr>
        <w:t>,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294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7FD5E75C" w14:textId="5E232DB1" w:rsidR="002B430C" w:rsidRPr="0003748B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165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03748B">
        <w:rPr>
          <w:rFonts w:ascii="Angsana New" w:hAnsi="Angsana New" w:hint="cs"/>
          <w:sz w:val="30"/>
          <w:szCs w:val="30"/>
          <w:cs/>
        </w:rPr>
        <w:br/>
        <w:t>ไวร์เลส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60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03748B">
        <w:rPr>
          <w:rFonts w:ascii="Angsana New" w:hAnsi="Angsana New" w:hint="cs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068D7F96" w:rsidR="002B430C" w:rsidRPr="0003748B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</w:t>
      </w:r>
      <w:r w:rsidRPr="0003748B">
        <w:rPr>
          <w:rFonts w:ascii="Angsana New" w:hAnsi="Angsana New" w:hint="cs"/>
          <w:color w:val="000000"/>
          <w:sz w:val="30"/>
          <w:szCs w:val="30"/>
        </w:rPr>
        <w:t>,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129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6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2561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2566</w:t>
      </w:r>
    </w:p>
    <w:p w14:paraId="12DC9CBC" w14:textId="44019485" w:rsidR="002B430C" w:rsidRPr="0003748B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2561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2566</w:t>
      </w:r>
    </w:p>
    <w:p w14:paraId="34759630" w14:textId="77777777" w:rsidR="002B430C" w:rsidRPr="0003748B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E0F8AA1" w14:textId="4D07A4E7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2562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545F823" w14:textId="050E61A8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2563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84D32A6" w14:textId="0CFE2AE9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2564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49D05A3" w14:textId="3A910060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200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6EE1774" w14:textId="4C6B2189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2566</w:t>
      </w:r>
    </w:p>
    <w:p w14:paraId="6D5B1C52" w14:textId="77777777" w:rsidR="006F2FB4" w:rsidRPr="0003748B" w:rsidRDefault="006F2FB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2328AB" w14:textId="423CDD9C" w:rsidR="006F2FB4" w:rsidRPr="0003748B" w:rsidRDefault="00AA509C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7" w:name="_Hlk78747847"/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31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</w:t>
      </w:r>
      <w:r w:rsidR="00B955E7" w:rsidRPr="00B955E7">
        <w:rPr>
          <w:rFonts w:ascii="Angsana New" w:hAnsi="Angsana New"/>
          <w:color w:val="000000"/>
          <w:sz w:val="30"/>
          <w:szCs w:val="30"/>
        </w:rPr>
        <w:t>8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765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B955E7" w:rsidRPr="00B955E7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B955E7" w:rsidRPr="00B955E7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7"/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2019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2565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2566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155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209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="00B955E7" w:rsidRPr="00B955E7">
        <w:rPr>
          <w:rFonts w:ascii="Angsana New" w:hAnsi="Angsana New" w:hint="cs"/>
          <w:color w:val="000000"/>
          <w:sz w:val="30"/>
          <w:szCs w:val="30"/>
        </w:rPr>
        <w:t>364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340360"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697D70">
        <w:rPr>
          <w:rFonts w:ascii="Angsana New" w:hAnsi="Angsana New"/>
          <w:color w:val="000000"/>
          <w:sz w:val="30"/>
          <w:szCs w:val="30"/>
        </w:rPr>
        <w:br/>
      </w:r>
      <w:r w:rsidR="00340360" w:rsidRPr="0003748B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93042C"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15FC" w:rsidRPr="0003748B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</w:t>
      </w:r>
      <w:r w:rsidR="000959CC" w:rsidRPr="0003748B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9C15FC" w:rsidRPr="0003748B">
        <w:rPr>
          <w:rFonts w:ascii="Angsana New" w:hAnsi="Angsana New" w:hint="cs"/>
          <w:color w:val="000000"/>
          <w:sz w:val="30"/>
          <w:szCs w:val="30"/>
          <w:cs/>
        </w:rPr>
        <w:t>วนสิทธิ์ในการคิดดอกเบี้ยผิดนัดตามสัญญาประนีประนอมยอมความ</w:t>
      </w:r>
    </w:p>
    <w:p w14:paraId="6C64D8DC" w14:textId="7591441F" w:rsidR="00340360" w:rsidRPr="0003748B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5435A3" w14:textId="03350F7F" w:rsidR="00340360" w:rsidRPr="0003748B" w:rsidRDefault="00D52D23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955E7" w:rsidRPr="00B955E7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B955E7" w:rsidRPr="00B955E7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65C0D4B4" w14:textId="77777777" w:rsidR="003B2E26" w:rsidRPr="0003748B" w:rsidRDefault="003B2E26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E46D67" w14:textId="3D3D6FC0" w:rsidR="0052451A" w:rsidRPr="00833E30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3E30">
        <w:rPr>
          <w:rFonts w:ascii="Angsana New" w:hAnsi="Angsana New" w:hint="cs"/>
          <w:spacing w:val="-2"/>
          <w:sz w:val="30"/>
          <w:szCs w:val="30"/>
          <w:cs/>
        </w:rPr>
        <w:lastRenderedPageBreak/>
        <w:t>ในเดือนพฤศจิกายน</w:t>
      </w:r>
      <w:r w:rsidR="00832BA9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2566</w:t>
      </w:r>
      <w:r w:rsidR="00832BA9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12</w:t>
      </w:r>
      <w:r w:rsidR="00D52D23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2566</w:t>
      </w:r>
      <w:r w:rsidR="00D52D23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25</w:t>
      </w:r>
      <w:r w:rsidR="00D52D23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pacing w:val="-2"/>
          <w:sz w:val="30"/>
          <w:szCs w:val="30"/>
        </w:rPr>
        <w:t>2566</w:t>
      </w:r>
      <w:r w:rsidR="00D52D23" w:rsidRPr="00833E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ล็อกซเล่ย์ </w:t>
      </w:r>
      <w:r w:rsidR="00FA234D" w:rsidRPr="00833E30">
        <w:rPr>
          <w:rFonts w:ascii="Angsana New" w:hAnsi="Angsana New" w:hint="cs"/>
          <w:spacing w:val="-2"/>
          <w:sz w:val="30"/>
          <w:szCs w:val="30"/>
          <w:cs/>
        </w:rPr>
        <w:t>ไ</w:t>
      </w:r>
      <w:r w:rsidR="00D52D23" w:rsidRPr="00833E30">
        <w:rPr>
          <w:rFonts w:ascii="Angsana New" w:hAnsi="Angsana New" w:hint="cs"/>
          <w:spacing w:val="-2"/>
          <w:sz w:val="30"/>
          <w:szCs w:val="30"/>
          <w:cs/>
        </w:rPr>
        <w:t>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</w:t>
      </w:r>
      <w:r w:rsidR="00DB2539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DB2539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วันที่รายงาน คดีอยู่ระหว่างการพิจารณาของศาล นอกจากนี้ในระหว่างปี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2567</w:t>
      </w:r>
      <w:r w:rsidR="00DB2539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DB2539" w:rsidRPr="00833E30">
        <w:rPr>
          <w:rFonts w:ascii="Angsana New" w:hAnsi="Angsana New" w:hint="cs"/>
          <w:spacing w:val="-2"/>
          <w:sz w:val="30"/>
          <w:szCs w:val="30"/>
          <w:cs/>
        </w:rPr>
        <w:t>ศาลแพ่งมีคำสั่งให้ล็อกซเล่ย์ ไวร์เลส ต้องรับผิด</w:t>
      </w:r>
      <w:r w:rsidR="009A4CC6" w:rsidRPr="00833E30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B2539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ค่าธรรมเนียมในการบังคับคดีแล้วไม่มีการจำหน่าย จำนวน </w:t>
      </w:r>
      <w:r w:rsidR="00B955E7" w:rsidRPr="00B955E7">
        <w:rPr>
          <w:rFonts w:ascii="Angsana New" w:hAnsi="Angsana New"/>
          <w:spacing w:val="-2"/>
          <w:sz w:val="30"/>
          <w:szCs w:val="30"/>
        </w:rPr>
        <w:t>3</w:t>
      </w:r>
      <w:r w:rsidR="00DB2539" w:rsidRPr="00833E30">
        <w:rPr>
          <w:rFonts w:ascii="Angsana New" w:hAnsi="Angsana New"/>
          <w:spacing w:val="-2"/>
          <w:sz w:val="30"/>
          <w:szCs w:val="30"/>
        </w:rPr>
        <w:t>.</w:t>
      </w:r>
      <w:r w:rsidR="00B955E7" w:rsidRPr="00B955E7">
        <w:rPr>
          <w:rFonts w:ascii="Angsana New" w:hAnsi="Angsana New"/>
          <w:spacing w:val="-2"/>
          <w:sz w:val="30"/>
          <w:szCs w:val="30"/>
        </w:rPr>
        <w:t>5</w:t>
      </w:r>
      <w:r w:rsidR="00DB2539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DB2539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ในเดือนมีนาคม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2568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ล็อกซเล่ย์ ไวร์เลส ได้ยื่นอุทธรณ์คัดค้านคำสั่งของศาลชั้นต้น</w:t>
      </w:r>
      <w:r w:rsidR="00777658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BC7EEA" w:rsidRPr="00833E30">
        <w:rPr>
          <w:rFonts w:ascii="Angsana New" w:hAnsi="Angsana New" w:hint="cs"/>
          <w:spacing w:val="-2"/>
          <w:sz w:val="30"/>
          <w:szCs w:val="30"/>
          <w:cs/>
        </w:rPr>
        <w:t>ต่อมา</w:t>
      </w:r>
      <w:r w:rsidR="00777658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เดือนกุมภาพันธ์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2569</w:t>
      </w:r>
      <w:r w:rsidR="00777658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777658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ศาลแพ่งออกหมายนัดฟังคำพิพากษาศาลอุทธรณ์ในวันที่ </w:t>
      </w:r>
      <w:r w:rsidR="00B955E7" w:rsidRPr="00B955E7">
        <w:rPr>
          <w:rFonts w:ascii="Angsana New" w:hAnsi="Angsana New"/>
          <w:spacing w:val="-2"/>
          <w:sz w:val="30"/>
          <w:szCs w:val="30"/>
        </w:rPr>
        <w:t>19</w:t>
      </w:r>
      <w:r w:rsidR="00777658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777658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2569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C7EEA" w:rsidRPr="00833E30">
        <w:rPr>
          <w:rFonts w:ascii="Angsana New" w:hAnsi="Angsana New" w:hint="cs"/>
          <w:spacing w:val="-2"/>
          <w:sz w:val="30"/>
          <w:szCs w:val="30"/>
          <w:cs/>
        </w:rPr>
        <w:t xml:space="preserve">ในประเด็นศาลแพ่งมีคำสั่งให้เพิกถอนคำสั่งของเจ้าพนักงานบังคับคดี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3E30">
        <w:rPr>
          <w:rFonts w:ascii="Angsana New" w:hAnsi="Angsana New"/>
          <w:spacing w:val="-2"/>
          <w:sz w:val="30"/>
          <w:szCs w:val="30"/>
        </w:rPr>
        <w:br/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31</w:t>
      </w:r>
      <w:r w:rsidR="006C66EF" w:rsidRPr="00833E30">
        <w:rPr>
          <w:rFonts w:ascii="Angsana New" w:hAnsi="Angsana New"/>
          <w:spacing w:val="-2"/>
          <w:sz w:val="30"/>
          <w:szCs w:val="30"/>
        </w:rPr>
        <w:t xml:space="preserve"> </w:t>
      </w:r>
      <w:r w:rsidR="006C66EF" w:rsidRPr="00833E3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6C66EF" w:rsidRPr="00833E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2568</w:t>
      </w:r>
    </w:p>
    <w:p w14:paraId="6CC62240" w14:textId="334400DD" w:rsidR="00A07639" w:rsidRPr="0003748B" w:rsidRDefault="00A07639" w:rsidP="00FE3F8B">
      <w:pPr>
        <w:spacing w:line="240" w:lineRule="auto"/>
        <w:jc w:val="thaiDistribute"/>
        <w:rPr>
          <w:rFonts w:ascii="Angsana New" w:hAnsi="Angsana New"/>
        </w:rPr>
      </w:pPr>
    </w:p>
    <w:p w14:paraId="72CF9023" w14:textId="11861486" w:rsidR="00972DB7" w:rsidRPr="0003748B" w:rsidRDefault="0081782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B955E7" w:rsidRPr="00B955E7">
        <w:rPr>
          <w:rFonts w:ascii="Angsana New" w:hAnsi="Angsana New" w:hint="cs"/>
          <w:color w:val="000000"/>
          <w:spacing w:val="-2"/>
          <w:sz w:val="30"/>
          <w:szCs w:val="30"/>
        </w:rPr>
        <w:t>1</w:t>
      </w:r>
      <w:r w:rsidR="00B955E7" w:rsidRPr="00B955E7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>)</w:t>
      </w:r>
    </w:p>
    <w:p w14:paraId="0B152170" w14:textId="6A745AAF" w:rsidR="00525E97" w:rsidRDefault="00525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5C46ACA" w14:textId="010B114F" w:rsidR="00714484" w:rsidRPr="0003748B" w:rsidRDefault="00714484" w:rsidP="00FE3F8B">
      <w:pPr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63A975F" w14:textId="77777777" w:rsidR="00976A7A" w:rsidRPr="0003748B" w:rsidRDefault="00976A7A" w:rsidP="00FE3F8B">
      <w:pPr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976A7A" w:rsidRPr="0003748B" w14:paraId="5ECCDEC9" w14:textId="77777777" w:rsidTr="00F012E1">
        <w:trPr>
          <w:trHeight w:val="326"/>
        </w:trPr>
        <w:tc>
          <w:tcPr>
            <w:tcW w:w="5504" w:type="dxa"/>
          </w:tcPr>
          <w:p w14:paraId="3C510375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0AFE74A0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7A" w:rsidRPr="0003748B" w14:paraId="780B063E" w14:textId="77777777" w:rsidTr="00F012E1">
        <w:trPr>
          <w:trHeight w:val="326"/>
        </w:trPr>
        <w:tc>
          <w:tcPr>
            <w:tcW w:w="5504" w:type="dxa"/>
          </w:tcPr>
          <w:p w14:paraId="16B30BC0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6DD67EBE" w14:textId="47B4A45B" w:rsidR="00976A7A" w:rsidRPr="0003748B" w:rsidRDefault="00B955E7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5" w:type="dxa"/>
          </w:tcPr>
          <w:p w14:paraId="58C92F7D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392FC0FA" w14:textId="581B7CF9" w:rsidR="00976A7A" w:rsidRPr="0003748B" w:rsidRDefault="00B955E7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76A7A" w:rsidRPr="0003748B" w14:paraId="3046EA97" w14:textId="77777777" w:rsidTr="00F012E1">
        <w:trPr>
          <w:trHeight w:val="336"/>
        </w:trPr>
        <w:tc>
          <w:tcPr>
            <w:tcW w:w="5504" w:type="dxa"/>
          </w:tcPr>
          <w:p w14:paraId="59FB670B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1CACE7D7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6A7A" w:rsidRPr="0003748B" w14:paraId="4573D0F7" w14:textId="77777777" w:rsidTr="00F012E1">
        <w:trPr>
          <w:trHeight w:val="63"/>
        </w:trPr>
        <w:tc>
          <w:tcPr>
            <w:tcW w:w="5504" w:type="dxa"/>
          </w:tcPr>
          <w:p w14:paraId="2BA26146" w14:textId="77777777" w:rsidR="00976A7A" w:rsidRPr="0003748B" w:rsidRDefault="00976A7A" w:rsidP="00F012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</w:tcPr>
          <w:p w14:paraId="0F7A79AC" w14:textId="0553F6A5" w:rsidR="00976A7A" w:rsidRPr="00D73A6D" w:rsidRDefault="00B955E7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689A7AA6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96010DE" w14:textId="3DC65E84" w:rsidR="00976A7A" w:rsidRPr="0003748B" w:rsidRDefault="00B955E7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976A7A" w:rsidRPr="0003748B" w14:paraId="35669197" w14:textId="77777777" w:rsidTr="00F012E1">
        <w:trPr>
          <w:trHeight w:val="63"/>
        </w:trPr>
        <w:tc>
          <w:tcPr>
            <w:tcW w:w="5504" w:type="dxa"/>
          </w:tcPr>
          <w:p w14:paraId="0724760A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1CD11D19" w14:textId="61685288" w:rsidR="00976A7A" w:rsidRPr="00D73A6D" w:rsidRDefault="00976A7A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3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73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75" w:type="dxa"/>
          </w:tcPr>
          <w:p w14:paraId="1D561C27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B82D65E" w14:textId="13C18386" w:rsidR="00976A7A" w:rsidRPr="0003748B" w:rsidRDefault="00976A7A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4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76A7A" w:rsidRPr="0003748B" w14:paraId="04C1C6B1" w14:textId="77777777" w:rsidTr="00F012E1">
        <w:trPr>
          <w:trHeight w:val="336"/>
        </w:trPr>
        <w:tc>
          <w:tcPr>
            <w:tcW w:w="5504" w:type="dxa"/>
          </w:tcPr>
          <w:p w14:paraId="3AEC2599" w14:textId="77777777" w:rsidR="00976A7A" w:rsidRPr="0003748B" w:rsidRDefault="00976A7A" w:rsidP="00F012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106B2CF6" w14:textId="690DAE7E" w:rsidR="00976A7A" w:rsidRPr="00D73A6D" w:rsidRDefault="00B955E7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7AA88CB1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2F2A4C67" w14:textId="130E20CC" w:rsidR="00976A7A" w:rsidRPr="0003748B" w:rsidRDefault="00B955E7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18F01B6B" w14:textId="77777777" w:rsidR="00976A7A" w:rsidRPr="0003748B" w:rsidRDefault="00976A7A" w:rsidP="00976A7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6"/>
    <w:p w14:paraId="2A51A863" w14:textId="08E008BA" w:rsidR="005A622A" w:rsidRPr="0003748B" w:rsidRDefault="005A622A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B955E7" w:rsidRPr="00B955E7">
        <w:rPr>
          <w:rFonts w:ascii="Angsana New" w:hAnsi="Angsana New" w:hint="cs"/>
          <w:sz w:val="30"/>
          <w:szCs w:val="30"/>
        </w:rPr>
        <w:t>46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B955E7" w:rsidRPr="00B955E7">
        <w:rPr>
          <w:rFonts w:ascii="Angsana New" w:hAnsi="Angsana New" w:hint="cs"/>
          <w:sz w:val="30"/>
          <w:szCs w:val="30"/>
        </w:rPr>
        <w:t>13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B955E7" w:rsidRPr="00B955E7">
        <w:rPr>
          <w:rFonts w:ascii="Angsana New" w:hAnsi="Angsana New" w:hint="cs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ล้านบาท) ในเดือนมิถุนายน </w:t>
      </w:r>
      <w:r w:rsidR="00B955E7" w:rsidRPr="00B955E7">
        <w:rPr>
          <w:rFonts w:ascii="Angsana New" w:hAnsi="Angsana New" w:hint="cs"/>
          <w:sz w:val="30"/>
          <w:szCs w:val="30"/>
        </w:rPr>
        <w:t>2564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9B5A2E7" w14:textId="5657D6EA" w:rsidR="005A622A" w:rsidRPr="0003748B" w:rsidRDefault="005A622A" w:rsidP="00FE3F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ชำระหนี้ร้อยละ </w:t>
      </w:r>
      <w:r w:rsidR="00B955E7" w:rsidRPr="00B955E7">
        <w:rPr>
          <w:rFonts w:ascii="Angsana New" w:hAnsi="Angsana New" w:hint="cs"/>
          <w:sz w:val="30"/>
          <w:szCs w:val="30"/>
        </w:rPr>
        <w:t>100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B955E7" w:rsidRPr="00B955E7">
        <w:rPr>
          <w:rFonts w:ascii="Angsana New" w:hAnsi="Angsana New" w:hint="cs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ปี เริ่มตั้งแต่ครึ่งปีหลังของปีที่ 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B955E7" w:rsidRPr="00B955E7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5</w:t>
      </w:r>
    </w:p>
    <w:p w14:paraId="17174637" w14:textId="7D5C7F5A" w:rsidR="00CD29E6" w:rsidRPr="0003748B" w:rsidRDefault="005A622A" w:rsidP="00976A7A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ภาระหนี้ส่วนที่เหลือจาก 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ให้ถือว่าระงับสิ้นไปและ/หรือได้รับการปลดหนี้ทั้งจำนวนทันที ณ วันที่ศาล</w:t>
      </w:r>
      <w:r w:rsidR="00697D70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มีคำสั่งเห็นชอบด้วยแผน</w:t>
      </w:r>
    </w:p>
    <w:p w14:paraId="082D7B44" w14:textId="77777777" w:rsidR="006B433C" w:rsidRPr="0003748B" w:rsidRDefault="006B433C" w:rsidP="006B43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22"/>
          <w:szCs w:val="22"/>
        </w:rPr>
      </w:pPr>
    </w:p>
    <w:p w14:paraId="6068EB42" w14:textId="039E349C" w:rsidR="00976A7A" w:rsidRPr="0003748B" w:rsidRDefault="00976A7A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748B">
        <w:rPr>
          <w:rFonts w:asciiTheme="majorBidi" w:hAnsiTheme="majorBidi" w:cstheme="majorBidi" w:hint="cs"/>
          <w:sz w:val="30"/>
          <w:szCs w:val="30"/>
          <w:cs/>
        </w:rPr>
        <w:lastRenderedPageBreak/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59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685B5C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และค่าเผื่อผลขาดทุนด้านเครดิตที่คาดว่าจะเกิดขึ้นทั้งจำนวน เป็นลูกหนี้ตามสัญญาปรับโครงสร้างหนี้ในปี </w:t>
      </w:r>
      <w:r w:rsidR="00B955E7" w:rsidRPr="00B955E7">
        <w:rPr>
          <w:rFonts w:asciiTheme="majorBidi" w:hAnsiTheme="majorBidi" w:cstheme="majorBidi"/>
          <w:sz w:val="30"/>
          <w:szCs w:val="30"/>
        </w:rPr>
        <w:t>2564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162954" w14:textId="77777777" w:rsidR="00976A7A" w:rsidRPr="0003748B" w:rsidRDefault="00976A7A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39637B5" w14:textId="33E7E067" w:rsidR="00A24D57" w:rsidRDefault="009B0310" w:rsidP="009B03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4C004F">
        <w:rPr>
          <w:rFonts w:ascii="Angsana New" w:hAnsi="Angsana New" w:hint="cs"/>
          <w:sz w:val="30"/>
          <w:szCs w:val="30"/>
          <w:cs/>
        </w:rPr>
        <w:t xml:space="preserve">ปัจจุบัน ศาลล้มละลายกลางมีคำสั่งยกเลิกการฟื้นฟูกิจการของลูกหนี้ตามสัญญาปรับโครงสร้างหนี้ดังกล่าว ภายหลังประสบความสำเร็จในการดำเนินการตามเงื่อนไขของแผนฟื้นฟูกิจการครบถ้วนแล้ว ณ วันที่ </w:t>
      </w:r>
      <w:r w:rsidRPr="004C004F">
        <w:rPr>
          <w:rFonts w:ascii="Angsana New" w:hAnsi="Angsana New"/>
          <w:sz w:val="30"/>
          <w:szCs w:val="30"/>
        </w:rPr>
        <w:br/>
      </w:r>
      <w:r w:rsidR="00B955E7" w:rsidRPr="00B955E7">
        <w:rPr>
          <w:rFonts w:ascii="Angsana New" w:hAnsi="Angsana New"/>
          <w:sz w:val="30"/>
          <w:szCs w:val="30"/>
        </w:rPr>
        <w:t>31</w:t>
      </w:r>
      <w:r w:rsidRPr="004C004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2568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กลุ่มบริษัทได้รับชำระเงินตามข้อ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</w:t>
      </w:r>
      <w:r w:rsidRPr="004C004F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B955E7" w:rsidRPr="00B955E7">
        <w:rPr>
          <w:rFonts w:ascii="Angsana New" w:hAnsi="Angsana New"/>
          <w:sz w:val="30"/>
          <w:szCs w:val="30"/>
        </w:rPr>
        <w:t>33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ล้านบาท ซึ่งบริษัท</w:t>
      </w:r>
      <w:r w:rsidR="00833E30">
        <w:rPr>
          <w:rFonts w:ascii="Angsana New" w:hAnsi="Angsana New"/>
          <w:sz w:val="30"/>
          <w:szCs w:val="30"/>
        </w:rPr>
        <w:br/>
      </w:r>
      <w:r w:rsidRPr="004C004F">
        <w:rPr>
          <w:rFonts w:ascii="Angsana New" w:hAnsi="Angsana New" w:hint="cs"/>
          <w:sz w:val="30"/>
          <w:szCs w:val="30"/>
          <w:cs/>
        </w:rPr>
        <w:t xml:space="preserve">จะทยอยได้รับชำระเงินคงเหลือจำนวน </w:t>
      </w:r>
      <w:r w:rsidR="00B955E7" w:rsidRPr="00B955E7">
        <w:rPr>
          <w:rFonts w:ascii="Angsana New" w:hAnsi="Angsana New"/>
          <w:sz w:val="30"/>
          <w:szCs w:val="30"/>
        </w:rPr>
        <w:t>26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ล้านบาท</w:t>
      </w:r>
      <w:r w:rsidR="00EA14E5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ตามแผนข้างต้น</w:t>
      </w:r>
    </w:p>
    <w:p w14:paraId="38122F49" w14:textId="578F3453" w:rsidR="00A24D57" w:rsidRDefault="00A24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44CE13" w14:textId="62494198" w:rsidR="000D1494" w:rsidRPr="0003748B" w:rsidRDefault="000D149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สินค้าคงเหลือ</w:t>
      </w:r>
    </w:p>
    <w:p w14:paraId="0D5705CB" w14:textId="77777777" w:rsidR="008303B5" w:rsidRPr="0003748B" w:rsidRDefault="008303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22"/>
          <w:szCs w:val="22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83"/>
        <w:gridCol w:w="6"/>
        <w:gridCol w:w="863"/>
        <w:gridCol w:w="8"/>
        <w:gridCol w:w="975"/>
        <w:gridCol w:w="8"/>
        <w:gridCol w:w="242"/>
        <w:gridCol w:w="8"/>
        <w:gridCol w:w="1088"/>
        <w:gridCol w:w="8"/>
        <w:gridCol w:w="242"/>
        <w:gridCol w:w="8"/>
        <w:gridCol w:w="1043"/>
        <w:gridCol w:w="262"/>
        <w:gridCol w:w="1047"/>
      </w:tblGrid>
      <w:tr w:rsidR="00082310" w:rsidRPr="0003748B" w14:paraId="6D9721D4" w14:textId="77777777" w:rsidTr="00A7588F">
        <w:trPr>
          <w:cantSplit/>
          <w:tblHeader/>
        </w:trPr>
        <w:tc>
          <w:tcPr>
            <w:tcW w:w="3489" w:type="dxa"/>
            <w:gridSpan w:val="2"/>
          </w:tcPr>
          <w:p w14:paraId="7078A647" w14:textId="77777777" w:rsidR="00082310" w:rsidRPr="00833E30" w:rsidRDefault="0008231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71" w:type="dxa"/>
            <w:gridSpan w:val="2"/>
          </w:tcPr>
          <w:p w14:paraId="5F8FE58E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6"/>
          </w:tcPr>
          <w:p w14:paraId="2E666ADA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A1E071C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D0395D0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816" w:rsidRPr="0003748B" w14:paraId="05A02F3F" w14:textId="77777777" w:rsidTr="00A7588F">
        <w:trPr>
          <w:cantSplit/>
          <w:tblHeader/>
        </w:trPr>
        <w:tc>
          <w:tcPr>
            <w:tcW w:w="3489" w:type="dxa"/>
            <w:gridSpan w:val="2"/>
          </w:tcPr>
          <w:p w14:paraId="59F9B6FA" w14:textId="77777777" w:rsidR="00BB7816" w:rsidRPr="0003748B" w:rsidRDefault="00BB781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1" w:type="dxa"/>
            <w:gridSpan w:val="2"/>
          </w:tcPr>
          <w:p w14:paraId="5BED837D" w14:textId="1DFC22BE" w:rsidR="00BB7816" w:rsidRPr="0003748B" w:rsidRDefault="00BB7816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41DA371D" w14:textId="37773F1A" w:rsidR="00BB7816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0" w:type="dxa"/>
            <w:gridSpan w:val="2"/>
          </w:tcPr>
          <w:p w14:paraId="6B81322B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566E8545" w14:textId="69D59581" w:rsidR="00BB7816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0" w:type="dxa"/>
            <w:gridSpan w:val="2"/>
          </w:tcPr>
          <w:p w14:paraId="68FB8666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</w:tcPr>
          <w:p w14:paraId="145FEB32" w14:textId="033A813D" w:rsidR="00BB7816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2" w:type="dxa"/>
          </w:tcPr>
          <w:p w14:paraId="3ECEA578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7" w:type="dxa"/>
          </w:tcPr>
          <w:p w14:paraId="18AED14D" w14:textId="34C0771F" w:rsidR="00BB7816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C392A" w:rsidRPr="0003748B" w14:paraId="2143F326" w14:textId="77777777" w:rsidTr="00A7588F">
        <w:trPr>
          <w:cantSplit/>
          <w:tblHeader/>
        </w:trPr>
        <w:tc>
          <w:tcPr>
            <w:tcW w:w="3489" w:type="dxa"/>
            <w:gridSpan w:val="2"/>
          </w:tcPr>
          <w:p w14:paraId="6D41472B" w14:textId="77777777" w:rsidR="003C392A" w:rsidRPr="0003748B" w:rsidRDefault="003C392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gridSpan w:val="2"/>
          </w:tcPr>
          <w:p w14:paraId="7C54412A" w14:textId="77777777" w:rsidR="003C392A" w:rsidRPr="0003748B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11"/>
          </w:tcPr>
          <w:p w14:paraId="4754F4E6" w14:textId="77777777" w:rsidR="003C392A" w:rsidRPr="0003748B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7388" w:rsidRPr="0003748B" w14:paraId="52656214" w14:textId="77777777" w:rsidTr="00A7588F">
        <w:tc>
          <w:tcPr>
            <w:tcW w:w="3489" w:type="dxa"/>
            <w:gridSpan w:val="2"/>
          </w:tcPr>
          <w:p w14:paraId="46D3B93E" w14:textId="77777777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1" w:type="dxa"/>
            <w:gridSpan w:val="2"/>
          </w:tcPr>
          <w:p w14:paraId="43766174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F85887E" w14:textId="58C300D9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50" w:type="dxa"/>
            <w:gridSpan w:val="2"/>
          </w:tcPr>
          <w:p w14:paraId="30D20C16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5267852" w14:textId="6031ECD3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  <w:gridSpan w:val="2"/>
          </w:tcPr>
          <w:p w14:paraId="2FE28A7A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13E965C9" w:rsidR="00297388" w:rsidRPr="0028357A" w:rsidRDefault="00297388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57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10F6302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65628BB" w14:textId="6E1D06B4" w:rsidR="00297388" w:rsidRPr="0003748B" w:rsidRDefault="00297388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7388" w:rsidRPr="0003748B" w14:paraId="2C70FC07" w14:textId="77777777" w:rsidTr="00A7588F">
        <w:tc>
          <w:tcPr>
            <w:tcW w:w="3489" w:type="dxa"/>
            <w:gridSpan w:val="2"/>
          </w:tcPr>
          <w:p w14:paraId="1670726F" w14:textId="1BB36D89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871" w:type="dxa"/>
            <w:gridSpan w:val="2"/>
          </w:tcPr>
          <w:p w14:paraId="72E2C5A4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00C52310" w14:textId="3437A843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50" w:type="dxa"/>
            <w:gridSpan w:val="2"/>
          </w:tcPr>
          <w:p w14:paraId="25DEC14E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DAA926B" w14:textId="44FAA946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50" w:type="dxa"/>
            <w:gridSpan w:val="2"/>
          </w:tcPr>
          <w:p w14:paraId="43C00A58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5C7D4C19" w:rsidR="00297388" w:rsidRPr="0028357A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62" w:type="dxa"/>
          </w:tcPr>
          <w:p w14:paraId="40DEAD56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9AC9230" w14:textId="2A3316FE" w:rsidR="00297388" w:rsidRPr="0003748B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</w:tr>
      <w:tr w:rsidR="00297388" w:rsidRPr="0003748B" w14:paraId="6A7983C2" w14:textId="77777777" w:rsidTr="00A7588F">
        <w:tc>
          <w:tcPr>
            <w:tcW w:w="3489" w:type="dxa"/>
            <w:gridSpan w:val="2"/>
          </w:tcPr>
          <w:p w14:paraId="1810BFF9" w14:textId="4C166D25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871" w:type="dxa"/>
            <w:gridSpan w:val="2"/>
          </w:tcPr>
          <w:p w14:paraId="55A17997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EC2704C" w14:textId="3F250DDD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50" w:type="dxa"/>
            <w:gridSpan w:val="2"/>
          </w:tcPr>
          <w:p w14:paraId="745AD04C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AF5F8C1" w14:textId="3E74A364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50" w:type="dxa"/>
            <w:gridSpan w:val="2"/>
          </w:tcPr>
          <w:p w14:paraId="2954FBC7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513377AC" w:rsidR="00297388" w:rsidRPr="0028357A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2" w:type="dxa"/>
          </w:tcPr>
          <w:p w14:paraId="3FD895F0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FCE210" w14:textId="6FB7E51F" w:rsidR="00297388" w:rsidRPr="0003748B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</w:tr>
      <w:tr w:rsidR="00297388" w:rsidRPr="0003748B" w14:paraId="073FC757" w14:textId="77777777" w:rsidTr="00A7588F">
        <w:tc>
          <w:tcPr>
            <w:tcW w:w="3489" w:type="dxa"/>
            <w:gridSpan w:val="2"/>
          </w:tcPr>
          <w:p w14:paraId="52C0A4BC" w14:textId="77777777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1" w:type="dxa"/>
            <w:gridSpan w:val="2"/>
          </w:tcPr>
          <w:p w14:paraId="437C926B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D09EFB6" w14:textId="7F3A310D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50" w:type="dxa"/>
            <w:gridSpan w:val="2"/>
          </w:tcPr>
          <w:p w14:paraId="213DCE9E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5B2C5166" w14:textId="3B1BA9B5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0" w:type="dxa"/>
            <w:gridSpan w:val="2"/>
          </w:tcPr>
          <w:p w14:paraId="4E3B9344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1065047D" w:rsidR="00297388" w:rsidRPr="0028357A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2" w:type="dxa"/>
          </w:tcPr>
          <w:p w14:paraId="731035C0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FEB0C32" w14:textId="4CF7459B" w:rsidR="00297388" w:rsidRPr="0003748B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297388" w:rsidRPr="0003748B" w14:paraId="27929A34" w14:textId="77777777" w:rsidTr="00A7588F">
        <w:tc>
          <w:tcPr>
            <w:tcW w:w="3489" w:type="dxa"/>
            <w:gridSpan w:val="2"/>
          </w:tcPr>
          <w:p w14:paraId="34CEFAAC" w14:textId="77777777" w:rsidR="00297388" w:rsidRPr="0003748B" w:rsidRDefault="00297388" w:rsidP="002973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gridSpan w:val="2"/>
          </w:tcPr>
          <w:p w14:paraId="03735674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7AC85BEE" w14:textId="0E463ABF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50" w:type="dxa"/>
            <w:gridSpan w:val="2"/>
          </w:tcPr>
          <w:p w14:paraId="737BB7B6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6C43C3DD" w14:textId="6E275168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50" w:type="dxa"/>
            <w:gridSpan w:val="2"/>
          </w:tcPr>
          <w:p w14:paraId="7EBDF423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40F0651D" w:rsidR="00297388" w:rsidRPr="0028357A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62" w:type="dxa"/>
          </w:tcPr>
          <w:p w14:paraId="6F8A02EE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C9F5528" w14:textId="208A46E8" w:rsidR="00297388" w:rsidRPr="0003748B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  <w:tr w:rsidR="00297388" w:rsidRPr="0003748B" w14:paraId="30FF8BFC" w14:textId="77777777" w:rsidTr="00A7588F">
        <w:tc>
          <w:tcPr>
            <w:tcW w:w="3489" w:type="dxa"/>
            <w:gridSpan w:val="2"/>
          </w:tcPr>
          <w:p w14:paraId="3E3278FC" w14:textId="77777777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1" w:type="dxa"/>
            <w:gridSpan w:val="2"/>
          </w:tcPr>
          <w:p w14:paraId="315828F3" w14:textId="6CCD9C27" w:rsidR="00297388" w:rsidRPr="0003748B" w:rsidRDefault="00297388" w:rsidP="0029738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E27BE1B" w14:textId="249FB518" w:rsidR="00297388" w:rsidRPr="00B42AFE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A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B42A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75B4E4C0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7B89CE0" w14:textId="15391032" w:rsidR="00297388" w:rsidRPr="0003748B" w:rsidRDefault="00297388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4067126B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D3A72EE" w14:textId="4E3F40C1" w:rsidR="00297388" w:rsidRPr="0028357A" w:rsidRDefault="00297388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57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28357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5949AB4" w14:textId="12004B39" w:rsidR="00297388" w:rsidRPr="0003748B" w:rsidRDefault="00297388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97388" w:rsidRPr="0003748B" w14:paraId="286724A2" w14:textId="77777777" w:rsidTr="00A7588F">
        <w:tc>
          <w:tcPr>
            <w:tcW w:w="3489" w:type="dxa"/>
            <w:gridSpan w:val="2"/>
          </w:tcPr>
          <w:p w14:paraId="138A5790" w14:textId="77777777" w:rsidR="00297388" w:rsidRPr="0003748B" w:rsidRDefault="00297388" w:rsidP="002973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1" w:type="dxa"/>
            <w:gridSpan w:val="2"/>
          </w:tcPr>
          <w:p w14:paraId="3D4DEFC0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F37AAE" w14:textId="0F13EFE4" w:rsidR="00297388" w:rsidRPr="00B42AFE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50" w:type="dxa"/>
            <w:gridSpan w:val="2"/>
          </w:tcPr>
          <w:p w14:paraId="24B64E90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F0ACC7" w14:textId="535022FF" w:rsidR="00297388" w:rsidRPr="0003748B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50" w:type="dxa"/>
            <w:gridSpan w:val="2"/>
          </w:tcPr>
          <w:p w14:paraId="2C210631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09F74C9D" w14:textId="06D80625" w:rsidR="00297388" w:rsidRPr="0028357A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62" w:type="dxa"/>
          </w:tcPr>
          <w:p w14:paraId="6F42D499" w14:textId="77777777" w:rsidR="00297388" w:rsidRPr="0003748B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2D7CC67A" w:rsidR="00297388" w:rsidRPr="0003748B" w:rsidRDefault="00B955E7" w:rsidP="0029738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C269D8" w:rsidRPr="0003748B" w14:paraId="0344D48F" w14:textId="77777777" w:rsidTr="00A7588F">
        <w:tc>
          <w:tcPr>
            <w:tcW w:w="3489" w:type="dxa"/>
            <w:gridSpan w:val="2"/>
          </w:tcPr>
          <w:p w14:paraId="497645F5" w14:textId="7A38A43A" w:rsidR="003B2E26" w:rsidRPr="0003748B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1" w:type="dxa"/>
            <w:gridSpan w:val="2"/>
          </w:tcPr>
          <w:p w14:paraId="59669CF9" w14:textId="77777777" w:rsidR="00C269D8" w:rsidRPr="0003748B" w:rsidRDefault="00C269D8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50A0D58C" w14:textId="7B496EF9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52D3493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7246C7A3" w14:textId="12AC691E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2065A90F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</w:tcPr>
          <w:p w14:paraId="77136D34" w14:textId="166097CE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F514C0B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7" w:type="dxa"/>
          </w:tcPr>
          <w:p w14:paraId="2CDF080E" w14:textId="51070BE8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69D8" w:rsidRPr="0003748B" w14:paraId="3B65C7D3" w14:textId="77777777" w:rsidTr="00480F19">
        <w:tc>
          <w:tcPr>
            <w:tcW w:w="3489" w:type="dxa"/>
            <w:gridSpan w:val="2"/>
          </w:tcPr>
          <w:p w14:paraId="25680C7D" w14:textId="77777777" w:rsidR="00C269D8" w:rsidRPr="0003748B" w:rsidRDefault="00C269D8" w:rsidP="00FE3F8B">
            <w:pPr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23B3EFC1" w14:textId="77777777" w:rsidR="00C269D8" w:rsidRPr="0003748B" w:rsidRDefault="00C269D8" w:rsidP="00FE3F8B">
            <w:pPr>
              <w:ind w:right="-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1" w:type="dxa"/>
            <w:gridSpan w:val="2"/>
          </w:tcPr>
          <w:p w14:paraId="49017882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878F24F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32F4ADCC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FBC3091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21A01321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50A948F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4A4E5D80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269D8" w:rsidRPr="0003748B" w14:paraId="694AABBE" w14:textId="77777777" w:rsidTr="00480F19">
        <w:tc>
          <w:tcPr>
            <w:tcW w:w="3489" w:type="dxa"/>
            <w:gridSpan w:val="2"/>
          </w:tcPr>
          <w:p w14:paraId="4AAFB8B4" w14:textId="77777777" w:rsidR="00C269D8" w:rsidRPr="0003748B" w:rsidRDefault="00C269D8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1" w:type="dxa"/>
            <w:gridSpan w:val="2"/>
          </w:tcPr>
          <w:p w14:paraId="524D9D11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</w:tcPr>
          <w:p w14:paraId="068F808D" w14:textId="4E5DEF52" w:rsidR="00C269D8" w:rsidRPr="00DE7141" w:rsidRDefault="00B955E7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F3B18" w:rsidRPr="00DE71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50" w:type="dxa"/>
            <w:gridSpan w:val="2"/>
          </w:tcPr>
          <w:p w14:paraId="4A435FDD" w14:textId="77777777" w:rsidR="00C269D8" w:rsidRPr="00DE7141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15C1756F" w14:textId="63780FF5" w:rsidR="00C269D8" w:rsidRPr="00DE7141" w:rsidRDefault="00B955E7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269D8" w:rsidRPr="00DE71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50" w:type="dxa"/>
            <w:gridSpan w:val="2"/>
          </w:tcPr>
          <w:p w14:paraId="39C2D620" w14:textId="3C7C53AE" w:rsidR="00C269D8" w:rsidRPr="00DE7141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9D6950" w14:textId="629776DC" w:rsidR="00C269D8" w:rsidRPr="00DE7141" w:rsidRDefault="00B955E7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242F8" w:rsidRPr="00DE71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62" w:type="dxa"/>
          </w:tcPr>
          <w:p w14:paraId="6BDDD3D0" w14:textId="77777777" w:rsidR="00C269D8" w:rsidRPr="00DE7141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813C3C8" w14:textId="2B02C664" w:rsidR="00C269D8" w:rsidRPr="00DE7141" w:rsidRDefault="00B955E7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269D8" w:rsidRPr="00DE71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297388" w:rsidRPr="0003748B" w14:paraId="244F3E1B" w14:textId="77777777" w:rsidTr="00A7588F">
        <w:tc>
          <w:tcPr>
            <w:tcW w:w="3483" w:type="dxa"/>
          </w:tcPr>
          <w:p w14:paraId="13998D02" w14:textId="77777777" w:rsidR="00297388" w:rsidRPr="0003748B" w:rsidRDefault="00297388" w:rsidP="00297388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69" w:type="dxa"/>
            <w:gridSpan w:val="2"/>
          </w:tcPr>
          <w:p w14:paraId="04C34EB6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3AF4C72" w14:textId="4CD97FB2" w:rsidR="00297388" w:rsidRPr="00DE7141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  <w:gridSpan w:val="2"/>
          </w:tcPr>
          <w:p w14:paraId="07149153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3B17E3CF" w14:textId="6567BD18" w:rsidR="00297388" w:rsidRPr="00DE7141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0" w:type="dxa"/>
            <w:gridSpan w:val="2"/>
          </w:tcPr>
          <w:p w14:paraId="1E8B610E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64171C4B" w14:textId="65492AF5" w:rsidR="00297388" w:rsidRPr="00DE7141" w:rsidRDefault="0028357A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5A54AA7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2DC79B" w14:textId="54109FA2" w:rsidR="00297388" w:rsidRPr="00DE7141" w:rsidRDefault="00B955E7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97388" w:rsidRPr="0003748B" w14:paraId="399E0FCA" w14:textId="77777777" w:rsidTr="00A7588F">
        <w:tc>
          <w:tcPr>
            <w:tcW w:w="3483" w:type="dxa"/>
          </w:tcPr>
          <w:p w14:paraId="0F0E5F83" w14:textId="77777777" w:rsidR="00297388" w:rsidRPr="0003748B" w:rsidRDefault="00297388" w:rsidP="00297388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69" w:type="dxa"/>
            <w:gridSpan w:val="2"/>
          </w:tcPr>
          <w:p w14:paraId="3572E5EE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3EB9DED" w14:textId="1E025D51" w:rsidR="00297388" w:rsidRPr="00DE7141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511644FE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5E61B171" w14:textId="00912DA0" w:rsidR="00297388" w:rsidRPr="00DE7141" w:rsidRDefault="00297388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64E12ED7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2DCED270" w14:textId="5ADC9F83" w:rsidR="00297388" w:rsidRPr="00DE7141" w:rsidRDefault="0028357A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726BCE7A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CDD1C93" w14:textId="04B4AC8D" w:rsidR="00297388" w:rsidRPr="00DE7141" w:rsidRDefault="00297388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E714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297388" w:rsidRPr="0003748B" w14:paraId="2ECED28E" w14:textId="77777777" w:rsidTr="00A7588F">
        <w:tc>
          <w:tcPr>
            <w:tcW w:w="3483" w:type="dxa"/>
          </w:tcPr>
          <w:p w14:paraId="7FD090CB" w14:textId="77777777" w:rsidR="00297388" w:rsidRPr="0003748B" w:rsidRDefault="00297388" w:rsidP="002973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  <w:gridSpan w:val="2"/>
          </w:tcPr>
          <w:p w14:paraId="7F4FC8D5" w14:textId="77777777" w:rsidR="00297388" w:rsidRPr="0003748B" w:rsidRDefault="00297388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D894C8" w14:textId="4646D73C" w:rsidR="00297388" w:rsidRPr="00DE7141" w:rsidRDefault="00B955E7" w:rsidP="0029738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80F19" w:rsidRPr="00DE71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50" w:type="dxa"/>
            <w:gridSpan w:val="2"/>
          </w:tcPr>
          <w:p w14:paraId="39D08ACF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EBFD" w14:textId="120D97C3" w:rsidR="00297388" w:rsidRPr="00DE7141" w:rsidRDefault="00B955E7" w:rsidP="002973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80F19" w:rsidRPr="00DE71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250" w:type="dxa"/>
            <w:gridSpan w:val="2"/>
          </w:tcPr>
          <w:p w14:paraId="4A8EF2A5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FF8472" w14:textId="64FFF1DA" w:rsidR="00297388" w:rsidRPr="00DE7141" w:rsidRDefault="00B955E7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80F19" w:rsidRPr="00DE71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62" w:type="dxa"/>
          </w:tcPr>
          <w:p w14:paraId="2D8907D2" w14:textId="77777777" w:rsidR="00297388" w:rsidRPr="00DE7141" w:rsidRDefault="00297388" w:rsidP="0029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CFDC72C" w14:textId="10574E53" w:rsidR="00297388" w:rsidRPr="00DE7141" w:rsidRDefault="00B955E7" w:rsidP="00297388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80F19" w:rsidRPr="00DE71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</w:tr>
    </w:tbl>
    <w:p w14:paraId="25DC9E7C" w14:textId="10E7D426" w:rsidR="00A84689" w:rsidRDefault="00A84689" w:rsidP="0068238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28C26E3A" w14:textId="77777777" w:rsidR="00A84689" w:rsidRDefault="00A84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02D2540A" w14:textId="59E6F3EA" w:rsidR="00455EED" w:rsidRPr="0003748B" w:rsidRDefault="00455EED" w:rsidP="00455EED">
      <w:pPr>
        <w:pStyle w:val="Style1"/>
        <w:ind w:left="540" w:hanging="540"/>
        <w:rPr>
          <w:cs/>
        </w:rPr>
      </w:pPr>
      <w:r w:rsidRPr="0003748B">
        <w:rPr>
          <w:rFonts w:hint="cs"/>
          <w:b/>
          <w:bCs/>
          <w:cs/>
        </w:rPr>
        <w:lastRenderedPageBreak/>
        <w:t>เงินลงทุนในบริษัทร่วมและการร่วมค้า</w:t>
      </w:r>
    </w:p>
    <w:p w14:paraId="7E4F2A81" w14:textId="77777777" w:rsidR="00E5270A" w:rsidRPr="0003748B" w:rsidRDefault="00E527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260"/>
        <w:gridCol w:w="270"/>
        <w:gridCol w:w="1260"/>
        <w:gridCol w:w="236"/>
        <w:gridCol w:w="1204"/>
      </w:tblGrid>
      <w:tr w:rsidR="00CA5CD2" w:rsidRPr="0003748B" w14:paraId="2AF5A1E5" w14:textId="77777777" w:rsidTr="00250575">
        <w:trPr>
          <w:tblHeader/>
        </w:trPr>
        <w:tc>
          <w:tcPr>
            <w:tcW w:w="3870" w:type="dxa"/>
          </w:tcPr>
          <w:p w14:paraId="3D0FA37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1BFE72C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5393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F1E54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CD2" w:rsidRPr="0003748B" w14:paraId="4E322887" w14:textId="77777777" w:rsidTr="00250575">
        <w:trPr>
          <w:tblHeader/>
        </w:trPr>
        <w:tc>
          <w:tcPr>
            <w:tcW w:w="3870" w:type="dxa"/>
          </w:tcPr>
          <w:p w14:paraId="2C50A48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C3F2A8" w14:textId="12794978" w:rsidR="00CA5CD2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  <w:gridSpan w:val="2"/>
          </w:tcPr>
          <w:p w14:paraId="7440F24B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A9C0A39" w14:textId="2E81A1BA" w:rsidR="00CA5CD2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412AF6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219FBC2" w14:textId="07653BAC" w:rsidR="00CA5CD2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9DBF388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561A68C5" w14:textId="59A93B56" w:rsidR="00CA5CD2" w:rsidRPr="0003748B" w:rsidRDefault="00B955E7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A5CD2" w:rsidRPr="0003748B" w14:paraId="1821F3AD" w14:textId="77777777" w:rsidTr="00250575">
        <w:trPr>
          <w:tblHeader/>
        </w:trPr>
        <w:tc>
          <w:tcPr>
            <w:tcW w:w="3870" w:type="dxa"/>
          </w:tcPr>
          <w:p w14:paraId="7549B08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70579E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5CD2" w:rsidRPr="0003748B" w14:paraId="30AB4A26" w14:textId="77777777" w:rsidTr="00250575">
        <w:tc>
          <w:tcPr>
            <w:tcW w:w="3870" w:type="dxa"/>
          </w:tcPr>
          <w:p w14:paraId="698DF123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568BBE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CA3B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1A2C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EC3C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A4D9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5F71F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A42850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5C14" w:rsidRPr="0003748B" w14:paraId="157D93EF" w14:textId="77777777" w:rsidTr="00250575">
        <w:tc>
          <w:tcPr>
            <w:tcW w:w="3870" w:type="dxa"/>
          </w:tcPr>
          <w:p w14:paraId="3648596A" w14:textId="6A5FD533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109B0789" w14:textId="2033BB52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267CC5F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C2B114" w14:textId="3BB0B39F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0" w:type="dxa"/>
          </w:tcPr>
          <w:p w14:paraId="17100FC7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A1205" w14:textId="4678BB98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74D223A7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AEB5B4" w14:textId="3C4A866D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A15C14" w:rsidRPr="0003748B" w14:paraId="5ACC8B95" w14:textId="77777777" w:rsidTr="00250575">
        <w:tc>
          <w:tcPr>
            <w:tcW w:w="3870" w:type="dxa"/>
          </w:tcPr>
          <w:p w14:paraId="0DA0EDA0" w14:textId="77777777" w:rsidR="00A15C14" w:rsidRPr="0003748B" w:rsidRDefault="00A15C14" w:rsidP="00A15C14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1C8D6A2" w14:textId="2B201371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0DEF7F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DAB264" w14:textId="1BA4EB95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4FA780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A7163" w14:textId="3C6BA083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3CD78E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3262E57" w14:textId="5A4C88F0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24B02D64" w14:textId="77777777" w:rsidTr="00250575">
        <w:tc>
          <w:tcPr>
            <w:tcW w:w="3870" w:type="dxa"/>
          </w:tcPr>
          <w:p w14:paraId="7413B402" w14:textId="77777777" w:rsidR="00A15C14" w:rsidRPr="0003748B" w:rsidRDefault="00A15C14" w:rsidP="00A15C14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32EDAB9C" w14:textId="772A9FB9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62DD555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ECF81" w14:textId="190F8E1B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190B61D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5C7CD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BEFAFC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5AF6486" w14:textId="19A7AF35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1E2D70B9" w14:textId="77777777" w:rsidTr="00250575">
        <w:tc>
          <w:tcPr>
            <w:tcW w:w="3870" w:type="dxa"/>
          </w:tcPr>
          <w:p w14:paraId="15CA1E76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05FF5323" w14:textId="5A4FF72F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25170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CF0E239" w14:textId="2E42EDCA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23828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2EBAD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28310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DECBD78" w14:textId="07A48707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444CCDE0" w14:textId="77777777" w:rsidTr="00250575">
        <w:tc>
          <w:tcPr>
            <w:tcW w:w="3870" w:type="dxa"/>
          </w:tcPr>
          <w:p w14:paraId="504A31A9" w14:textId="77777777" w:rsidR="00A15C14" w:rsidRPr="0003748B" w:rsidRDefault="00A15C14" w:rsidP="00A15C14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49601309" w14:textId="11A20B44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716AA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BD3BCB" w14:textId="1D5CF14E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BB1E4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34D2" w14:textId="314E2136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FB3096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683AB3B" w14:textId="5FAAAA24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</w:tr>
      <w:tr w:rsidR="00A15C14" w:rsidRPr="0003748B" w14:paraId="13FE5B47" w14:textId="77777777" w:rsidTr="00250575">
        <w:tc>
          <w:tcPr>
            <w:tcW w:w="3870" w:type="dxa"/>
          </w:tcPr>
          <w:p w14:paraId="7D2282D2" w14:textId="4C04CBC8" w:rsidR="00A15C14" w:rsidRPr="0003748B" w:rsidRDefault="00A15C14" w:rsidP="00A15C14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3001A382" w14:textId="7E60717A" w:rsidR="00A15C14" w:rsidRPr="0003748B" w:rsidRDefault="00A33860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A776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F2DD8B" w14:textId="2A2CB871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29E96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EBC7F8" w14:textId="688C2C22" w:rsidR="00A15C14" w:rsidRPr="0003748B" w:rsidRDefault="0040741F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634DBC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0A9FA92" w14:textId="47B0F301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5C14" w:rsidRPr="0003748B" w14:paraId="4B38E529" w14:textId="77777777" w:rsidTr="00250575">
        <w:tc>
          <w:tcPr>
            <w:tcW w:w="3870" w:type="dxa"/>
          </w:tcPr>
          <w:p w14:paraId="04BE31FE" w14:textId="3B24AAF8" w:rsidR="00A15C14" w:rsidRPr="0003748B" w:rsidRDefault="00A15C14" w:rsidP="00A15C14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0F909B78" w14:textId="57FA547D" w:rsidR="00A15C14" w:rsidRPr="0003748B" w:rsidRDefault="00A33860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A8F4EE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1C919FE" w14:textId="154BFCC6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AF6DC59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700937" w14:textId="1F32F992" w:rsidR="00A15C14" w:rsidRPr="0003748B" w:rsidRDefault="0040741F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1E566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AE48116" w14:textId="1CCADE5D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A15C14" w:rsidRPr="0003748B" w14:paraId="705CCE94" w14:textId="77777777" w:rsidTr="00250575">
        <w:tc>
          <w:tcPr>
            <w:tcW w:w="3870" w:type="dxa"/>
          </w:tcPr>
          <w:p w14:paraId="6830C160" w14:textId="77777777" w:rsidR="0040741F" w:rsidRPr="004C004F" w:rsidRDefault="0040741F" w:rsidP="0040741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3110132D" w14:textId="3177707E" w:rsidR="00A15C14" w:rsidRPr="0003748B" w:rsidRDefault="0040741F" w:rsidP="0040741F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1260" w:type="dxa"/>
            <w:gridSpan w:val="2"/>
          </w:tcPr>
          <w:p w14:paraId="64EDFAA3" w14:textId="77777777" w:rsidR="00A15C14" w:rsidRPr="0003748B" w:rsidRDefault="00A15C14" w:rsidP="0040741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1094EC" w14:textId="4A5FB5A6" w:rsidR="00A15C14" w:rsidRPr="0003748B" w:rsidRDefault="00A33860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2DDD9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2CA26B" w14:textId="77777777" w:rsidR="00A15C14" w:rsidRPr="0003748B" w:rsidRDefault="00A15C14" w:rsidP="0040741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89AC5D" w14:textId="0A5FCA6D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6531D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DABB1" w14:textId="77777777" w:rsidR="00A15C14" w:rsidRPr="0003748B" w:rsidRDefault="00A15C14" w:rsidP="0040741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8A0661E" w14:textId="0FC3A601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7A44F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91A1AE6" w14:textId="77777777" w:rsidR="00A15C14" w:rsidRPr="00A33860" w:rsidRDefault="00A15C14" w:rsidP="0040741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F2A99D9" w14:textId="3986BF33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000" w:rsidRPr="0003748B" w14:paraId="14C595E4" w14:textId="77777777" w:rsidTr="00250575">
        <w:tc>
          <w:tcPr>
            <w:tcW w:w="3870" w:type="dxa"/>
          </w:tcPr>
          <w:p w14:paraId="74D7EEDD" w14:textId="6F6D2590" w:rsidR="00AA6000" w:rsidRPr="004C004F" w:rsidRDefault="00AA6000" w:rsidP="00AA6000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1AF3989C" w14:textId="6EDBD481" w:rsidR="00AA6000" w:rsidRPr="0003748B" w:rsidRDefault="00AA6000" w:rsidP="00AA60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E326A1F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F1DEBBF" w14:textId="5C1BD755" w:rsidR="00AA6000" w:rsidRPr="0003748B" w:rsidRDefault="00AA6000" w:rsidP="00AA60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E9D8F9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5B974" w14:textId="2EF2E566" w:rsidR="00AA6000" w:rsidRPr="0003748B" w:rsidRDefault="00AA6000" w:rsidP="00AA60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7184751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7974E6C2" w14:textId="2F471DD2" w:rsidR="00AA6000" w:rsidRPr="00A33860" w:rsidRDefault="00AA6000" w:rsidP="00AA60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7DA85C2A" w14:textId="77777777" w:rsidTr="00250575">
        <w:trPr>
          <w:trHeight w:hRule="exact" w:val="408"/>
        </w:trPr>
        <w:tc>
          <w:tcPr>
            <w:tcW w:w="3870" w:type="dxa"/>
          </w:tcPr>
          <w:p w14:paraId="7D11E3CA" w14:textId="2B20968A" w:rsidR="00A15C14" w:rsidRPr="0003748B" w:rsidRDefault="00A15C14" w:rsidP="00A15C14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CA8CE" w14:textId="45168C83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70" w:type="dxa"/>
          </w:tcPr>
          <w:p w14:paraId="27C4BA6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2F0962" w14:textId="21965358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4487CEE4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18D5F3" w14:textId="0AC9BE35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36" w:type="dxa"/>
          </w:tcPr>
          <w:p w14:paraId="38D48BF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D096D06" w14:textId="1EA6B1E0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3B77D5" w:rsidRPr="0015504D" w14:paraId="7EC6308A" w14:textId="77777777" w:rsidTr="00250575">
        <w:tc>
          <w:tcPr>
            <w:tcW w:w="3870" w:type="dxa"/>
          </w:tcPr>
          <w:p w14:paraId="6C49B235" w14:textId="77777777" w:rsidR="003B77D5" w:rsidRPr="00A84689" w:rsidRDefault="003B77D5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2469C0E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49DDA837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78B2BBB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1199867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260" w:type="dxa"/>
          </w:tcPr>
          <w:p w14:paraId="1DF85760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5B3CBAF1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204" w:type="dxa"/>
          </w:tcPr>
          <w:p w14:paraId="43DC8AD0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CA5CD2" w:rsidRPr="0003748B" w14:paraId="228D1E11" w14:textId="77777777" w:rsidTr="00250575">
        <w:tc>
          <w:tcPr>
            <w:tcW w:w="3870" w:type="dxa"/>
          </w:tcPr>
          <w:p w14:paraId="57FA6A0D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3CC3578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2AC7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F2ED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3DCB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8568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ACCD1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4C6D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5C14" w:rsidRPr="0003748B" w14:paraId="59427ED8" w14:textId="77777777" w:rsidTr="00250575">
        <w:tc>
          <w:tcPr>
            <w:tcW w:w="3870" w:type="dxa"/>
          </w:tcPr>
          <w:p w14:paraId="1AC74499" w14:textId="3B8F9EC2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699F73ED" w14:textId="42F51334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52F3CD7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DD39B" w14:textId="748664FD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EEBB06E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C64F9" w14:textId="59185926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</w:tcPr>
          <w:p w14:paraId="4C1A656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B1A638" w14:textId="7B6A89BB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C14" w:rsidRPr="0003748B" w14:paraId="191FF41D" w14:textId="77777777" w:rsidTr="00250575">
        <w:tc>
          <w:tcPr>
            <w:tcW w:w="3870" w:type="dxa"/>
          </w:tcPr>
          <w:p w14:paraId="7B8F244E" w14:textId="4C0BD7B9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3D70C73C" w14:textId="5B0BA2AF" w:rsidR="00A15C14" w:rsidRPr="0003748B" w:rsidRDefault="004E3D89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982F3A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588329" w14:textId="2E512F2E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7DAC937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2E2D9" w14:textId="556C8DB9" w:rsidR="00A15C14" w:rsidRPr="0003748B" w:rsidRDefault="0040741F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E580C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9A230" w14:textId="3A7D87BA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A15C14" w:rsidRPr="0003748B" w14:paraId="78498300" w14:textId="77777777" w:rsidTr="00250575">
        <w:tc>
          <w:tcPr>
            <w:tcW w:w="3870" w:type="dxa"/>
          </w:tcPr>
          <w:p w14:paraId="67090FC4" w14:textId="3E8FBD31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61AEB03D" w14:textId="1AD9F345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5ABEC6E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9EA64" w14:textId="570ABCA4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C1BB2C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64D58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341F1F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BCDF8" w14:textId="588A1208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5C14" w:rsidRPr="0003748B" w14:paraId="78545C8B" w14:textId="77777777" w:rsidTr="00250575">
        <w:tc>
          <w:tcPr>
            <w:tcW w:w="3870" w:type="dxa"/>
          </w:tcPr>
          <w:p w14:paraId="37338406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4E5C98BF" w14:textId="090CB099" w:rsidR="00A15C14" w:rsidRPr="0003748B" w:rsidRDefault="007529D9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5CA49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20599" w14:textId="3290C40F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3D9DE4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DF0F76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127B1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3C74AA" w14:textId="685EBC4E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3D89" w:rsidRPr="0003748B" w14:paraId="7AAAAF4D" w14:textId="77777777" w:rsidTr="00250575">
        <w:tc>
          <w:tcPr>
            <w:tcW w:w="3870" w:type="dxa"/>
          </w:tcPr>
          <w:p w14:paraId="16FB0F0E" w14:textId="59BB0539" w:rsidR="004E3D89" w:rsidRPr="0003748B" w:rsidRDefault="004E3D89" w:rsidP="004E3D89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387D57D7" w14:textId="77777777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9F9F15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6C982" w14:textId="77777777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8D7B1D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8B6D1" w14:textId="77777777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4A3B02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C66F59" w14:textId="77777777" w:rsidR="004E3D89" w:rsidRPr="0003748B" w:rsidRDefault="004E3D89" w:rsidP="004E3D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D89" w:rsidRPr="0003748B" w14:paraId="7EF04216" w14:textId="77777777" w:rsidTr="00250575">
        <w:tc>
          <w:tcPr>
            <w:tcW w:w="3870" w:type="dxa"/>
          </w:tcPr>
          <w:p w14:paraId="02F692B0" w14:textId="76C439BD" w:rsidR="004E3D89" w:rsidRPr="0003748B" w:rsidRDefault="004E3D89" w:rsidP="004E3D89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48660E5A" w14:textId="60E8064A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41772E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5DA16" w14:textId="543E5F06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C1E37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FDB81" w14:textId="2977682D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5C4B9B1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14AAFB" w14:textId="48E74BAD" w:rsidR="004E3D89" w:rsidRPr="0003748B" w:rsidRDefault="004E3D89" w:rsidP="004E3D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3D89" w:rsidRPr="0003748B" w14:paraId="3ADF4DE6" w14:textId="77777777" w:rsidTr="00250575">
        <w:tc>
          <w:tcPr>
            <w:tcW w:w="3870" w:type="dxa"/>
          </w:tcPr>
          <w:p w14:paraId="2EDD08B4" w14:textId="36739AC8" w:rsidR="004E3D89" w:rsidRPr="0003748B" w:rsidRDefault="004E3D89" w:rsidP="004E3D89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70A3A20D" w14:textId="0C05BA4F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8CC38F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72216" w14:textId="0B296E2F" w:rsidR="004E3D89" w:rsidRPr="0003748B" w:rsidRDefault="004E3D89" w:rsidP="004E3D8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23775E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70EAB" w14:textId="27790C8D" w:rsidR="004E3D89" w:rsidRPr="0003748B" w:rsidRDefault="00B955E7" w:rsidP="004E3D8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FEA6E78" w14:textId="77777777" w:rsidR="004E3D89" w:rsidRPr="0003748B" w:rsidRDefault="004E3D89" w:rsidP="004E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9CBBD8" w14:textId="04E93B20" w:rsidR="004E3D89" w:rsidRPr="0003748B" w:rsidRDefault="004E3D89" w:rsidP="004E3D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C14" w:rsidRPr="0003748B" w14:paraId="5FBA05D7" w14:textId="77777777" w:rsidTr="00250575">
        <w:tc>
          <w:tcPr>
            <w:tcW w:w="3870" w:type="dxa"/>
          </w:tcPr>
          <w:p w14:paraId="0CF50758" w14:textId="63764B18" w:rsidR="00A15C14" w:rsidRPr="0003748B" w:rsidRDefault="00A15C14" w:rsidP="00A15C14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2F277EEE" w14:textId="070083FD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3D40A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56E53" w14:textId="075FDA0F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C6606F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E6CF2" w14:textId="1AE802CA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566BF6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78935C" w14:textId="5CD81D18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5C14" w:rsidRPr="0003748B" w14:paraId="031D1884" w14:textId="77777777" w:rsidTr="00250575">
        <w:tc>
          <w:tcPr>
            <w:tcW w:w="3870" w:type="dxa"/>
          </w:tcPr>
          <w:p w14:paraId="00374F93" w14:textId="121C6182" w:rsidR="00A15C14" w:rsidRPr="0003748B" w:rsidRDefault="00A15C14" w:rsidP="00A15C14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47059" w14:textId="437C853D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86FE26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D0A450" w14:textId="461BFAE0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503C66D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42B893" w14:textId="67329098" w:rsidR="00A15C14" w:rsidRPr="0003748B" w:rsidRDefault="0040741F" w:rsidP="00A15C1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AFB12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2BDF29" w14:textId="5C126067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  <w:tr w:rsidR="00425D27" w:rsidRPr="0003748B" w14:paraId="7D4BF718" w14:textId="77777777" w:rsidTr="00250575">
        <w:tc>
          <w:tcPr>
            <w:tcW w:w="3870" w:type="dxa"/>
          </w:tcPr>
          <w:p w14:paraId="3F0AE4DE" w14:textId="77777777" w:rsidR="00425D27" w:rsidRPr="0003748B" w:rsidRDefault="00425D27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FFADFE8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6C9727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FA522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9EEDD6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6CE1D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EDD7D3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7D705A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F19" w:rsidRPr="0003748B" w14:paraId="60B54CC7" w14:textId="77777777" w:rsidTr="00250575">
        <w:tc>
          <w:tcPr>
            <w:tcW w:w="3870" w:type="dxa"/>
          </w:tcPr>
          <w:p w14:paraId="332EFACB" w14:textId="77777777" w:rsidR="00480F19" w:rsidRPr="0003748B" w:rsidRDefault="00480F19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C581171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A1F1C5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4E49C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8330E6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F7EDE6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6E849F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E2892C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F19" w:rsidRPr="0003748B" w14:paraId="4EA10493" w14:textId="77777777" w:rsidTr="00250575">
        <w:tc>
          <w:tcPr>
            <w:tcW w:w="3870" w:type="dxa"/>
          </w:tcPr>
          <w:p w14:paraId="1C5FCD36" w14:textId="77777777" w:rsidR="00480F19" w:rsidRPr="0003748B" w:rsidRDefault="00480F19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25042AC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1A80D8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DDFCC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0F5C5E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575206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F27BC8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838C10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F19" w:rsidRPr="0003748B" w14:paraId="10694C90" w14:textId="77777777" w:rsidTr="00250575">
        <w:tc>
          <w:tcPr>
            <w:tcW w:w="3870" w:type="dxa"/>
          </w:tcPr>
          <w:p w14:paraId="1FEAD84B" w14:textId="77777777" w:rsidR="00480F19" w:rsidRPr="0003748B" w:rsidRDefault="00480F19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0F78771D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7E3A0D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5C622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0EF625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5C394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2CF250" w14:textId="77777777" w:rsidR="00480F19" w:rsidRPr="0003748B" w:rsidRDefault="00480F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58B01F" w14:textId="77777777" w:rsidR="00480F19" w:rsidRPr="0003748B" w:rsidRDefault="00480F19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CD2" w:rsidRPr="0003748B" w14:paraId="17CA6CE6" w14:textId="77777777" w:rsidTr="00250575">
        <w:tc>
          <w:tcPr>
            <w:tcW w:w="3870" w:type="dxa"/>
          </w:tcPr>
          <w:p w14:paraId="2D53AED0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260" w:type="dxa"/>
            <w:gridSpan w:val="2"/>
          </w:tcPr>
          <w:p w14:paraId="7E66364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3E38E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91B55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3A4E9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4DD7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811722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54298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5C14" w:rsidRPr="0003748B" w14:paraId="43CE94B9" w14:textId="77777777" w:rsidTr="00250575">
        <w:tc>
          <w:tcPr>
            <w:tcW w:w="3870" w:type="dxa"/>
          </w:tcPr>
          <w:p w14:paraId="4BC07E42" w14:textId="3B552D0B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32B8877D" w14:textId="57337D65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6C32944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6E9D9D" w14:textId="2F338805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0DA170C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FFC3A" w14:textId="7FC1C9AD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</w:tcPr>
          <w:p w14:paraId="342BFB9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5E8986" w14:textId="16BBD0BF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A15C14" w:rsidRPr="0003748B" w14:paraId="46C58101" w14:textId="77777777" w:rsidTr="00250575">
        <w:tc>
          <w:tcPr>
            <w:tcW w:w="3870" w:type="dxa"/>
          </w:tcPr>
          <w:p w14:paraId="672C5C24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2BD7B03D" w14:textId="5B5E0D93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C90E1DD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59CA0" w14:textId="6CA7B7EA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7CC6689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720C0" w14:textId="471F2574" w:rsidR="00A15C14" w:rsidRPr="0003748B" w:rsidRDefault="0040741F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A0531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9FB3E7" w14:textId="18183BC2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A15C14" w:rsidRPr="0003748B" w14:paraId="386CBFBF" w14:textId="77777777" w:rsidTr="00250575">
        <w:tc>
          <w:tcPr>
            <w:tcW w:w="3870" w:type="dxa"/>
          </w:tcPr>
          <w:p w14:paraId="21F2E645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การร่วมค้า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4B16568A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77E7AB78" w14:textId="66E32D45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0DAA164E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4A1FB7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7E2417A" w14:textId="4E689E30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4DF6BF4F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61950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0D5BCDA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A9FCF" w14:textId="77777777" w:rsidR="00A15C14" w:rsidRPr="0003748B" w:rsidRDefault="00A15C14" w:rsidP="00A15C14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BA4B243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D79B47" w14:textId="1857662C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1A27E561" w14:textId="77777777" w:rsidTr="00250575">
        <w:tc>
          <w:tcPr>
            <w:tcW w:w="3870" w:type="dxa"/>
          </w:tcPr>
          <w:p w14:paraId="3F04CAC5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5E3ACE0" w14:textId="054DFA8B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6BE7E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D97E" w14:textId="1B04D45F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C36B27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2695F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C12FD0" w14:textId="77777777" w:rsidR="00A15C14" w:rsidRPr="0003748B" w:rsidRDefault="00A15C14" w:rsidP="00A15C14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E541149" w14:textId="0BB57F87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32650A80" w14:textId="77777777" w:rsidTr="00250575">
        <w:tc>
          <w:tcPr>
            <w:tcW w:w="3870" w:type="dxa"/>
          </w:tcPr>
          <w:p w14:paraId="07977523" w14:textId="77777777" w:rsidR="00A15C14" w:rsidRPr="0003748B" w:rsidRDefault="00A15C14" w:rsidP="00A15C14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58756A59" w14:textId="2E3A75EA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DBFBC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15C40" w14:textId="4572B275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ACCBA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0CCB2A" w14:textId="57752E01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DABE68" w14:textId="77777777" w:rsidR="00A15C14" w:rsidRPr="0003748B" w:rsidRDefault="00A15C14" w:rsidP="00A15C14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5C785CE" w14:textId="12155547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</w:tr>
      <w:tr w:rsidR="00A15C14" w:rsidRPr="0003748B" w14:paraId="7D7D1169" w14:textId="77777777" w:rsidTr="00250575">
        <w:tc>
          <w:tcPr>
            <w:tcW w:w="3870" w:type="dxa"/>
          </w:tcPr>
          <w:p w14:paraId="183935B6" w14:textId="1D436A50" w:rsidR="00A15C14" w:rsidRPr="0003748B" w:rsidRDefault="00A15C14" w:rsidP="00A15C14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65CE3EF0" w14:textId="5392D83A" w:rsidR="00A15C14" w:rsidRPr="0003748B" w:rsidRDefault="007F117C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16364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EC3E1" w14:textId="050C8990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8D4C5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61832" w14:textId="5E70E4CC" w:rsidR="00A15C14" w:rsidRPr="0003748B" w:rsidRDefault="007F117C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2CAFC4C" w14:textId="77777777" w:rsidR="00A15C14" w:rsidRPr="0003748B" w:rsidRDefault="00A15C14" w:rsidP="00A15C14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03DCA0D" w14:textId="7D2267AC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5C14" w:rsidRPr="0003748B" w14:paraId="2E44DD3F" w14:textId="77777777" w:rsidTr="00250575">
        <w:tc>
          <w:tcPr>
            <w:tcW w:w="3870" w:type="dxa"/>
          </w:tcPr>
          <w:p w14:paraId="61360502" w14:textId="6A9A4ADD" w:rsidR="00A15C14" w:rsidRPr="0003748B" w:rsidRDefault="00A15C14" w:rsidP="00A15C14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706B180B" w14:textId="66347917" w:rsidR="00A15C14" w:rsidRPr="0003748B" w:rsidRDefault="007F117C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865F52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3BA68" w14:textId="3602DD77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F131E04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73716C" w14:textId="09AFFDD8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6D2FA5A" w14:textId="77777777" w:rsidR="00A15C14" w:rsidRPr="0003748B" w:rsidRDefault="00A15C14" w:rsidP="00A15C14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6DB186C" w14:textId="6A138DAB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A15C14" w:rsidRPr="0003748B" w14:paraId="565210EF" w14:textId="77777777" w:rsidTr="00250575">
        <w:tc>
          <w:tcPr>
            <w:tcW w:w="3870" w:type="dxa"/>
          </w:tcPr>
          <w:p w14:paraId="5DB4D7A3" w14:textId="77777777" w:rsidR="007F117C" w:rsidRPr="004C004F" w:rsidRDefault="007F117C" w:rsidP="007F117C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62309DBC" w14:textId="7DC170E3" w:rsidR="00A15C14" w:rsidRPr="0003748B" w:rsidRDefault="007F117C" w:rsidP="007F117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1260" w:type="dxa"/>
            <w:gridSpan w:val="2"/>
          </w:tcPr>
          <w:p w14:paraId="65C8C00A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202C22" w14:textId="2787C39E" w:rsidR="00A15C14" w:rsidRPr="0003748B" w:rsidRDefault="007F117C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34A0857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3F311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A2ED257" w14:textId="57709EB4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481A3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F087E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218153" w14:textId="74A58B42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6B177B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A2256A" w14:textId="77777777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70AAB8" w14:textId="798218E3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C14" w:rsidRPr="0003748B" w14:paraId="6740EE7D" w14:textId="77777777" w:rsidTr="00250575">
        <w:tc>
          <w:tcPr>
            <w:tcW w:w="3870" w:type="dxa"/>
          </w:tcPr>
          <w:p w14:paraId="23BE8556" w14:textId="5FBB1C7A" w:rsidR="00A15C14" w:rsidRPr="0003748B" w:rsidRDefault="00A15C14" w:rsidP="00A15C1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5F0DEC5D" w14:textId="1C65D895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31878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7F990" w14:textId="685F1016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9DEEC3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DACF3" w14:textId="4E7B8D4C" w:rsidR="00A15C14" w:rsidRPr="0003748B" w:rsidRDefault="00A15C14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3408E5D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A26671" w14:textId="6A967489" w:rsidR="00A15C14" w:rsidRPr="0003748B" w:rsidRDefault="00A15C14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A6000" w:rsidRPr="0003748B" w14:paraId="30759F73" w14:textId="77777777" w:rsidTr="00250575">
        <w:tc>
          <w:tcPr>
            <w:tcW w:w="3870" w:type="dxa"/>
          </w:tcPr>
          <w:p w14:paraId="48AA87A7" w14:textId="57EA9513" w:rsidR="00AA6000" w:rsidRPr="0003748B" w:rsidRDefault="00AA6000" w:rsidP="00AA6000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5122EECE" w14:textId="3D5801D9" w:rsidR="00AA6000" w:rsidRPr="0003748B" w:rsidRDefault="00AA6000" w:rsidP="00AA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302635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6A323" w14:textId="371F571D" w:rsidR="00AA6000" w:rsidRPr="0003748B" w:rsidRDefault="00AA6000" w:rsidP="00AA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1D2E0F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CE610" w14:textId="6564F5C3" w:rsidR="00AA6000" w:rsidRPr="0003748B" w:rsidRDefault="00AA6000" w:rsidP="00AA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592F451" w14:textId="77777777" w:rsidR="00AA6000" w:rsidRPr="0003748B" w:rsidRDefault="00AA6000" w:rsidP="00AA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B38EB0" w14:textId="18D2C0D4" w:rsidR="00AA6000" w:rsidRPr="0003748B" w:rsidRDefault="00AA6000" w:rsidP="00AA60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14" w:rsidRPr="0003748B" w14:paraId="2A01F4DB" w14:textId="77777777" w:rsidTr="00250575">
        <w:tc>
          <w:tcPr>
            <w:tcW w:w="3870" w:type="dxa"/>
          </w:tcPr>
          <w:p w14:paraId="50208325" w14:textId="2A3AB520" w:rsidR="00A15C14" w:rsidRPr="0003748B" w:rsidRDefault="00A15C14" w:rsidP="00A15C14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40679" w14:textId="30414DA2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5489163D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70A89" w14:textId="4BBBA2CE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14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36CC0495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D8A7A9" w14:textId="031E0493" w:rsidR="00A15C14" w:rsidRPr="0003748B" w:rsidRDefault="00B955E7" w:rsidP="00A15C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36" w:type="dxa"/>
          </w:tcPr>
          <w:p w14:paraId="51A4EEF0" w14:textId="77777777" w:rsidR="00A15C14" w:rsidRPr="0003748B" w:rsidRDefault="00A15C14" w:rsidP="00A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6F4049" w14:textId="195FDC2B" w:rsidR="00A15C14" w:rsidRPr="0003748B" w:rsidRDefault="00B955E7" w:rsidP="00A15C1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</w:tr>
    </w:tbl>
    <w:p w14:paraId="3EF64393" w14:textId="77777777" w:rsidR="006022AF" w:rsidRPr="0003748B" w:rsidRDefault="006022AF" w:rsidP="003609A4">
      <w:pPr>
        <w:pStyle w:val="BodyText2"/>
        <w:spacing w:line="240" w:lineRule="atLeast"/>
        <w:ind w:right="-45"/>
        <w:jc w:val="thaiDistribute"/>
        <w:rPr>
          <w:b/>
          <w:bCs/>
          <w:i/>
          <w:iCs/>
          <w:u w:val="single"/>
          <w:lang w:val="en-US"/>
        </w:rPr>
      </w:pPr>
    </w:p>
    <w:p w14:paraId="384110D2" w14:textId="1D63C711" w:rsidR="00132939" w:rsidRDefault="00B955E7" w:rsidP="00FE3F8B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B955E7">
        <w:rPr>
          <w:b/>
          <w:bCs/>
          <w:i/>
          <w:iCs/>
          <w:u w:val="single"/>
          <w:lang w:val="en-US"/>
        </w:rPr>
        <w:t>2568</w:t>
      </w:r>
    </w:p>
    <w:p w14:paraId="5721F3FE" w14:textId="77777777" w:rsidR="008504B4" w:rsidRPr="008504B4" w:rsidRDefault="008504B4" w:rsidP="008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223A591D" w14:textId="3FCBE2BC" w:rsidR="008504B4" w:rsidRPr="005F4239" w:rsidRDefault="008504B4" w:rsidP="008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F4239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ในเดือนมกราคม </w:t>
      </w:r>
      <w:r w:rsidR="00B955E7" w:rsidRPr="00B955E7">
        <w:rPr>
          <w:rFonts w:ascii="Angsana New" w:hAnsi="Angsana New"/>
          <w:sz w:val="30"/>
          <w:szCs w:val="30"/>
        </w:rPr>
        <w:t>2568</w:t>
      </w:r>
      <w:r w:rsidRPr="005F4239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บริษัทย่อยแห่งหนึ่งได้ซื้อหุ้นของบริษัท รักษาความปลอดภัย ท่าอากาศยานไทย จำกัด ซึ่งเป็นบริษัทร่วมทางอ้อมของกลุ่มบริษัทเพิ่มจากผู้ถือหุ้นรายอื่น จำนวน </w:t>
      </w:r>
      <w:r w:rsidR="00B955E7" w:rsidRPr="00B955E7">
        <w:rPr>
          <w:rFonts w:ascii="Angsana New" w:hAnsi="Angsana New"/>
          <w:sz w:val="30"/>
          <w:szCs w:val="30"/>
        </w:rPr>
        <w:t>55</w:t>
      </w:r>
      <w:r w:rsidRPr="005F4239">
        <w:rPr>
          <w:rFonts w:ascii="Angsana New" w:hAnsi="Angsana New"/>
          <w:sz w:val="30"/>
          <w:szCs w:val="30"/>
        </w:rPr>
        <w:t>,</w:t>
      </w:r>
      <w:r w:rsidR="00B955E7" w:rsidRPr="00B955E7">
        <w:rPr>
          <w:rFonts w:ascii="Angsana New" w:hAnsi="Angsana New"/>
          <w:sz w:val="30"/>
          <w:szCs w:val="30"/>
        </w:rPr>
        <w:t>999</w:t>
      </w:r>
      <w:r w:rsidRPr="005F4239">
        <w:rPr>
          <w:rFonts w:ascii="Angsana New" w:hAnsi="Angsana New"/>
          <w:sz w:val="30"/>
          <w:szCs w:val="30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</w:rPr>
        <w:t xml:space="preserve">หุ้น เป็นจำนวน </w:t>
      </w:r>
      <w:r w:rsidR="00B955E7" w:rsidRPr="00B955E7">
        <w:rPr>
          <w:rFonts w:ascii="Angsana New" w:hAnsi="Angsana New"/>
          <w:sz w:val="30"/>
          <w:szCs w:val="30"/>
        </w:rPr>
        <w:t>6</w:t>
      </w:r>
      <w:r w:rsidRPr="005F4239">
        <w:rPr>
          <w:rFonts w:ascii="Angsana New" w:hAnsi="Angsana New"/>
          <w:sz w:val="30"/>
          <w:szCs w:val="30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1927" w:rsidRPr="005F4239">
        <w:rPr>
          <w:rFonts w:ascii="Angsana New" w:hAnsi="Angsana New" w:hint="cs"/>
          <w:sz w:val="30"/>
          <w:szCs w:val="30"/>
          <w:cs/>
        </w:rPr>
        <w:t>การซื้อเงินลงทุนดังกล่าว</w:t>
      </w:r>
      <w:r w:rsidRPr="005F4239">
        <w:rPr>
          <w:rFonts w:ascii="Angsana New" w:hAnsi="Angsana New" w:hint="cs"/>
          <w:sz w:val="30"/>
          <w:szCs w:val="30"/>
          <w:cs/>
        </w:rPr>
        <w:t xml:space="preserve">ส่งผลให้สัดส่วนการถือหุ้นของบริษัทย่อยเพิ่มขึ้นจากเดิมร้อยละ </w:t>
      </w:r>
      <w:r w:rsidR="00B955E7" w:rsidRPr="00B955E7">
        <w:rPr>
          <w:rFonts w:ascii="Angsana New" w:hAnsi="Angsana New"/>
          <w:sz w:val="30"/>
          <w:szCs w:val="30"/>
        </w:rPr>
        <w:t>41</w:t>
      </w:r>
      <w:r w:rsidRPr="005F4239">
        <w:rPr>
          <w:rFonts w:ascii="Angsana New" w:hAnsi="Angsana New"/>
          <w:sz w:val="30"/>
          <w:szCs w:val="30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B955E7" w:rsidRPr="00B955E7">
        <w:rPr>
          <w:rFonts w:ascii="Angsana New" w:hAnsi="Angsana New"/>
          <w:sz w:val="30"/>
          <w:szCs w:val="30"/>
        </w:rPr>
        <w:t>43</w:t>
      </w:r>
      <w:r w:rsidRPr="005F4239">
        <w:rPr>
          <w:rFonts w:ascii="Angsana New" w:hAnsi="Angsana New"/>
          <w:sz w:val="30"/>
          <w:szCs w:val="30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</w:rPr>
        <w:t xml:space="preserve">(สัดส่วนการถือหุ้นทางอ้อมของกลุ่มบริษัท ร้อยละ </w:t>
      </w:r>
      <w:r w:rsidR="00B955E7" w:rsidRPr="00B955E7">
        <w:rPr>
          <w:rFonts w:ascii="Angsana New" w:hAnsi="Angsana New"/>
          <w:sz w:val="30"/>
          <w:szCs w:val="30"/>
        </w:rPr>
        <w:t>43</w:t>
      </w:r>
      <w:r w:rsidRPr="005F4239">
        <w:rPr>
          <w:rFonts w:ascii="Angsana New" w:hAnsi="Angsana New" w:hint="cs"/>
          <w:sz w:val="30"/>
          <w:szCs w:val="30"/>
          <w:cs/>
        </w:rPr>
        <w:t xml:space="preserve">) กลุ่มบริษัทมีขาดทุนจากการเปลี่ยนแปลงสัดส่วนการถือหุ้นดังกล่าว จำนวน </w:t>
      </w:r>
      <w:r w:rsidR="00B955E7" w:rsidRPr="00B955E7">
        <w:rPr>
          <w:rFonts w:ascii="Angsana New" w:hAnsi="Angsana New"/>
          <w:sz w:val="30"/>
          <w:szCs w:val="30"/>
        </w:rPr>
        <w:t>1</w:t>
      </w:r>
      <w:r w:rsidRPr="005F4239">
        <w:rPr>
          <w:rFonts w:ascii="Angsana New" w:hAnsi="Angsana New"/>
          <w:sz w:val="30"/>
          <w:szCs w:val="30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</w:rPr>
        <w:t>ล้านบาท ซึ่งบันทึกอยู่ในงบกำไรขาดทุนรวมทั้งจำนวน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 และในเดือน</w:t>
      </w:r>
      <w:r w:rsidR="00BB5501" w:rsidRPr="005F4239">
        <w:rPr>
          <w:rFonts w:ascii="Angsana New" w:hAnsi="Angsana New" w:hint="cs"/>
          <w:sz w:val="30"/>
          <w:szCs w:val="30"/>
          <w:cs/>
        </w:rPr>
        <w:t>สิงหา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คม </w:t>
      </w:r>
      <w:r w:rsidR="00B955E7" w:rsidRPr="00B955E7">
        <w:rPr>
          <w:rFonts w:ascii="Angsana New" w:hAnsi="Angsana New"/>
          <w:sz w:val="30"/>
          <w:szCs w:val="30"/>
        </w:rPr>
        <w:t>2568</w:t>
      </w:r>
      <w:r w:rsidR="00521927" w:rsidRPr="005F4239">
        <w:rPr>
          <w:rFonts w:ascii="Angsana New" w:hAnsi="Angsana New"/>
          <w:sz w:val="30"/>
          <w:szCs w:val="30"/>
        </w:rPr>
        <w:t xml:space="preserve"> 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บริษัทร่วมทางอ้อมดังกล่าว ได้เพิ่มทุนจดทะเบียนจากจำนวน </w:t>
      </w:r>
      <w:r w:rsidR="00B955E7" w:rsidRPr="00B955E7">
        <w:rPr>
          <w:rFonts w:ascii="Angsana New" w:hAnsi="Angsana New"/>
          <w:sz w:val="30"/>
          <w:szCs w:val="30"/>
        </w:rPr>
        <w:t>350</w:t>
      </w:r>
      <w:r w:rsidR="00BB5501" w:rsidRPr="005F4239">
        <w:rPr>
          <w:rFonts w:ascii="Angsana New" w:hAnsi="Angsana New"/>
          <w:sz w:val="30"/>
          <w:szCs w:val="30"/>
        </w:rPr>
        <w:t xml:space="preserve"> 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="00B955E7" w:rsidRPr="00B955E7">
        <w:rPr>
          <w:rFonts w:ascii="Angsana New" w:hAnsi="Angsana New"/>
          <w:sz w:val="30"/>
          <w:szCs w:val="30"/>
        </w:rPr>
        <w:t>400</w:t>
      </w:r>
      <w:r w:rsidR="00BB5501" w:rsidRPr="005F4239">
        <w:rPr>
          <w:rFonts w:ascii="Angsana New" w:hAnsi="Angsana New"/>
          <w:sz w:val="30"/>
          <w:szCs w:val="30"/>
        </w:rPr>
        <w:t xml:space="preserve"> 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ล้านบาทและเรียกชำระแล้วทั้งจำนวน บริษัทย่อยได้จ่ายเงินเพิ่มทุนดังกล่าวตามสัดส่วนการถือหุ้นร้อยละ </w:t>
      </w:r>
      <w:r w:rsidR="00B955E7" w:rsidRPr="00B955E7">
        <w:rPr>
          <w:rFonts w:ascii="Angsana New" w:hAnsi="Angsana New"/>
          <w:sz w:val="30"/>
          <w:szCs w:val="30"/>
        </w:rPr>
        <w:t>43</w:t>
      </w:r>
      <w:r w:rsidR="00521927" w:rsidRPr="005F4239">
        <w:rPr>
          <w:rFonts w:ascii="Angsana New" w:hAnsi="Angsana New"/>
          <w:sz w:val="30"/>
          <w:szCs w:val="30"/>
        </w:rPr>
        <w:t xml:space="preserve"> </w:t>
      </w:r>
      <w:r w:rsidR="00521927" w:rsidRPr="005F423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B955E7" w:rsidRPr="00B955E7">
        <w:rPr>
          <w:rFonts w:ascii="Angsana New" w:hAnsi="Angsana New"/>
          <w:sz w:val="30"/>
          <w:szCs w:val="30"/>
        </w:rPr>
        <w:t>21</w:t>
      </w:r>
      <w:r w:rsidR="00BB5501" w:rsidRPr="005F4239">
        <w:rPr>
          <w:rFonts w:ascii="Angsana New" w:hAnsi="Angsana New"/>
          <w:sz w:val="30"/>
          <w:szCs w:val="30"/>
        </w:rPr>
        <w:t xml:space="preserve"> </w:t>
      </w:r>
      <w:r w:rsidR="00521927" w:rsidRPr="005F4239">
        <w:rPr>
          <w:rFonts w:ascii="Angsana New" w:hAnsi="Angsana New" w:hint="cs"/>
          <w:sz w:val="30"/>
          <w:szCs w:val="30"/>
          <w:cs/>
        </w:rPr>
        <w:t>ล้านบาท</w:t>
      </w:r>
    </w:p>
    <w:p w14:paraId="2C98EF56" w14:textId="77777777" w:rsidR="00E85757" w:rsidRPr="005F4239" w:rsidRDefault="00E85757" w:rsidP="00FE3F8B">
      <w:pPr>
        <w:pStyle w:val="BodyText2"/>
        <w:spacing w:line="240" w:lineRule="atLeast"/>
        <w:ind w:left="540" w:right="-45"/>
        <w:jc w:val="thaiDistribute"/>
        <w:rPr>
          <w:sz w:val="18"/>
          <w:szCs w:val="18"/>
          <w:lang w:val="en-US"/>
        </w:rPr>
      </w:pPr>
    </w:p>
    <w:p w14:paraId="45303812" w14:textId="2D3C12E3" w:rsidR="005A6819" w:rsidRPr="00B0526D" w:rsidRDefault="005A6819" w:rsidP="005A6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F4239">
        <w:rPr>
          <w:rFonts w:ascii="Angsana New" w:hAnsi="Angsana New" w:hint="cs"/>
          <w:sz w:val="30"/>
          <w:szCs w:val="30"/>
          <w:cs/>
          <w:lang w:val="en-GB"/>
        </w:rPr>
        <w:t>ในระหว่างปี</w:t>
      </w:r>
      <w:r w:rsidRPr="005F4239">
        <w:rPr>
          <w:rFonts w:ascii="Angsana New" w:hAnsi="Angsana New"/>
          <w:sz w:val="30"/>
          <w:szCs w:val="30"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2568</w:t>
      </w:r>
      <w:r w:rsidRPr="005F423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Pr="005F423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  <w:lang w:val="en-GB"/>
        </w:rPr>
        <w:t>แอลบีเอส</w:t>
      </w:r>
      <w:r w:rsidRPr="005F423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ซึ่งเป็นการร่วมค้าของบริษัท</w:t>
      </w:r>
      <w:r w:rsidRPr="005F423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4239">
        <w:rPr>
          <w:rFonts w:ascii="Angsana New" w:hAnsi="Angsana New" w:hint="cs"/>
          <w:sz w:val="30"/>
          <w:szCs w:val="30"/>
          <w:cs/>
          <w:lang w:val="en-GB"/>
        </w:rPr>
        <w:t xml:space="preserve">ได้คืนเงินลงทุนเพิ่มเติมเป็นจำนวน </w:t>
      </w:r>
      <w:r w:rsidR="00B955E7" w:rsidRPr="00B955E7">
        <w:rPr>
          <w:rFonts w:ascii="Angsana New" w:hAnsi="Angsana New"/>
          <w:sz w:val="30"/>
          <w:szCs w:val="30"/>
        </w:rPr>
        <w:t>24</w:t>
      </w:r>
      <w:r w:rsidRPr="005F4239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Pr="005F4239">
        <w:rPr>
          <w:rFonts w:ascii="Angsana New" w:hAnsi="Angsana New"/>
          <w:sz w:val="30"/>
          <w:szCs w:val="30"/>
          <w:lang w:val="en-GB"/>
        </w:rPr>
        <w:t xml:space="preserve"> </w:t>
      </w:r>
      <w:r w:rsidR="00B0526D" w:rsidRPr="005F4239">
        <w:rPr>
          <w:rFonts w:ascii="Angsana New" w:hAnsi="Angsana New" w:hint="cs"/>
          <w:sz w:val="30"/>
          <w:szCs w:val="30"/>
          <w:cs/>
          <w:lang w:val="en-GB"/>
        </w:rPr>
        <w:t>ซึ่งเป็นไปตามที่ระบุในสัญญากิจการร่วมค้า</w:t>
      </w:r>
    </w:p>
    <w:p w14:paraId="35FE5012" w14:textId="78529209" w:rsidR="00B0526D" w:rsidRDefault="00B0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eastAsia="x-none"/>
        </w:rPr>
      </w:pPr>
      <w:r>
        <w:br w:type="page"/>
      </w:r>
    </w:p>
    <w:p w14:paraId="386F059D" w14:textId="5B96E047" w:rsidR="00E85757" w:rsidRPr="0003748B" w:rsidRDefault="00B955E7" w:rsidP="00E85757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B955E7">
        <w:rPr>
          <w:b/>
          <w:bCs/>
          <w:i/>
          <w:iCs/>
          <w:u w:val="single"/>
          <w:lang w:val="en-US"/>
        </w:rPr>
        <w:lastRenderedPageBreak/>
        <w:t>256</w:t>
      </w:r>
      <w:r w:rsidRPr="00B955E7">
        <w:rPr>
          <w:rFonts w:hint="cs"/>
          <w:b/>
          <w:bCs/>
          <w:i/>
          <w:iCs/>
          <w:u w:val="single"/>
          <w:lang w:val="en-US"/>
        </w:rPr>
        <w:t>7</w:t>
      </w:r>
    </w:p>
    <w:p w14:paraId="7FDA3CC0" w14:textId="77777777" w:rsidR="00901E1C" w:rsidRPr="003B77D5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7060D979" w14:textId="3745DB06" w:rsidR="00901E1C" w:rsidRPr="0003748B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ในเดือนกันยายน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แอลบีเอส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ซึ่งเป็นการร่วมค้าของบริษัท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ได้เรียกชำระเงิน</w:t>
      </w:r>
      <w:r w:rsidR="003A6471" w:rsidRPr="0003748B">
        <w:rPr>
          <w:rFonts w:ascii="Angsana New" w:hAnsi="Angsana New" w:hint="cs"/>
          <w:sz w:val="30"/>
          <w:szCs w:val="30"/>
          <w:cs/>
          <w:lang w:val="en-GB"/>
        </w:rPr>
        <w:t>ลงทุน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เพื่อใช้สำหรับโครงการ โดยบริษัทได้ชำระเงินดังกล่าวตามสัดส่วนการร่วมงาน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ตามที่ระบุในสัญญากิจการร่วมค้า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40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เป็นจำนวน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32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>ต่อมาในเดือนธันวาคม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>บริษัทได้รับคืนเงิน</w:t>
      </w:r>
      <w:r w:rsidR="003A6471" w:rsidRPr="0003748B">
        <w:rPr>
          <w:rFonts w:ascii="Angsana New" w:hAnsi="Angsana New" w:hint="cs"/>
          <w:sz w:val="30"/>
          <w:szCs w:val="30"/>
          <w:cs/>
          <w:lang w:val="en-GB"/>
        </w:rPr>
        <w:t>ลงทุนบางส่วนแล้ว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เป็นจำนวน 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</w:p>
    <w:p w14:paraId="0158BD1A" w14:textId="77777777" w:rsidR="00901E1C" w:rsidRPr="003B77D5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4CE237AA" w14:textId="555F5825" w:rsidR="00901E1C" w:rsidRPr="0003748B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ในเดือนตุลาคม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ซีเอชแอล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อีวี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จำกัด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ซึ่งเป็นบริษัทร่วมของบริษัท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ได้เพิ่มทุนจดทะเบียนจากจำนวน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33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 เป็นจำนวน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41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โดยทางบริษัทไม่ประสงค์จะใช้สิทธิ์เพิ่มทุนดังกล่าว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ส่งผลให้บริษัทมีสัดส่วนการถือหุ้นในบริษัทร่วมดังกล่าวลดลงจากร้อยละ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30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เป็นร้อยละ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</w:t>
      </w:r>
      <w:r w:rsidR="005146A0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ต่อมาบริษัทย่อยแห่งหนึ่งได้ซื้อหุ้นเพิ่มทุนดังกล่าวทั้งจำนวน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โดยมีสัดส่วนการถือหุ้นในบริษัทดังกล่าวร้อยละ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18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/>
          <w:sz w:val="30"/>
          <w:szCs w:val="30"/>
          <w:cs/>
          <w:lang w:val="en-GB"/>
        </w:rPr>
        <w:t>(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สัดส่วนการถือหุ้นของกลุ่มบริษัทร้อยละ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43</w:t>
      </w:r>
      <w:r w:rsidRPr="0003748B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62C5D583" w14:textId="77777777" w:rsidR="00B0526D" w:rsidRDefault="00B0526D" w:rsidP="00FE3F8B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5FA1C7" w14:textId="6B8EDD1F" w:rsidR="00CF4C5D" w:rsidRPr="0003748B" w:rsidRDefault="00CF4C5D" w:rsidP="00FE3F8B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/>
          <w:sz w:val="30"/>
          <w:szCs w:val="38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7DCE34BE" w14:textId="77777777" w:rsidR="00CF4C5D" w:rsidRPr="0015504D" w:rsidRDefault="00CF4C5D" w:rsidP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CA5AFA" w14:textId="67C0AB85" w:rsidR="00F90E18" w:rsidRPr="0003748B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ผู้บริหารของกลุ่มบริษัท</w:t>
      </w:r>
      <w:r w:rsidR="00C92ABB" w:rsidRPr="0003748B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บริษัทได้มีการทดสอบการด้อยค่าของมูลค่าของเงินลงทุนในบริษัทร่วมและการร่วมค้า </w:t>
      </w:r>
      <w:r w:rsidR="006B433C" w:rsidRPr="0003748B">
        <w:rPr>
          <w:rFonts w:ascii="Angsana New" w:hAnsi="Angsana New"/>
          <w:sz w:val="30"/>
          <w:szCs w:val="30"/>
          <w:lang w:val="en-US" w:bidi="th-TH"/>
        </w:rPr>
        <w:br/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03748B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และอัตราคิดลดซึ่งคำนวณจากวิธีต้นทุนถัวเฉลี่ยถ่วงน้ำหนักของเงินทุน </w:t>
      </w:r>
      <w:r w:rsidR="00F90E18" w:rsidRPr="0003748B">
        <w:rPr>
          <w:rFonts w:ascii="Angsana New" w:hAnsi="Angsana New" w:hint="cs"/>
          <w:sz w:val="30"/>
          <w:szCs w:val="30"/>
          <w:cs/>
          <w:lang w:val="en-US" w:bidi="th-TH"/>
        </w:rPr>
        <w:t>ข้อสมมติเหล่านี้มาจากดุลยพินิจของผู้บริหารของ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C92ABB" w:rsidRPr="0003748B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F90E18"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และอยู่บนพื้นฐานของประสบการณ์ในอดีตและแผนการดำเนินธุรกิจ รวมถึง</w:t>
      </w:r>
      <w:r w:rsidR="00685B5C">
        <w:rPr>
          <w:rFonts w:ascii="Angsana New" w:hAnsi="Angsana New"/>
          <w:sz w:val="30"/>
          <w:szCs w:val="30"/>
          <w:lang w:val="en-US" w:bidi="th-TH"/>
        </w:rPr>
        <w:br/>
      </w:r>
      <w:r w:rsidR="00F90E18" w:rsidRPr="0003748B">
        <w:rPr>
          <w:rFonts w:ascii="Angsana New" w:hAnsi="Angsana New" w:hint="cs"/>
          <w:sz w:val="30"/>
          <w:szCs w:val="30"/>
          <w:cs/>
          <w:lang w:val="en-US" w:bidi="th-TH"/>
        </w:rPr>
        <w:t>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99408A3" w14:textId="77777777" w:rsidR="00F90E18" w:rsidRPr="0003748B" w:rsidRDefault="00F90E18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F90E18" w:rsidRPr="0003748B" w:rsidSect="0026305C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720" w:gutter="0"/>
          <w:pgNumType w:start="20"/>
          <w:cols w:space="720"/>
          <w:docGrid w:linePitch="245"/>
        </w:sectPr>
      </w:pPr>
    </w:p>
    <w:p w14:paraId="1F1C417D" w14:textId="416A0FE1" w:rsidR="00E5270A" w:rsidRPr="0003748B" w:rsidRDefault="00E5270A" w:rsidP="00FE3F8B">
      <w:pPr>
        <w:pStyle w:val="block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03748B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B955E7" w:rsidRPr="00B955E7">
        <w:rPr>
          <w:rFonts w:ascii="Angsana New" w:hAnsi="Angsana New"/>
          <w:sz w:val="30"/>
          <w:szCs w:val="30"/>
          <w:lang w:val="en-US" w:bidi="th-TH"/>
        </w:rPr>
        <w:t>8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B955E7" w:rsidRPr="00B955E7">
        <w:rPr>
          <w:rFonts w:ascii="Angsana New" w:hAnsi="Angsana New"/>
          <w:sz w:val="30"/>
          <w:szCs w:val="30"/>
          <w:lang w:val="en-US" w:bidi="th-TH"/>
        </w:rPr>
        <w:t>7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และเงินปันผลรับสำหรับแต่ละปี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p w14:paraId="1A091DF2" w14:textId="77777777" w:rsidR="00736BE7" w:rsidRPr="0003748B" w:rsidRDefault="00736BE7" w:rsidP="00FE3F8B">
      <w:pPr>
        <w:pStyle w:val="block"/>
        <w:spacing w:after="0"/>
        <w:ind w:left="0"/>
        <w:jc w:val="thaiDistribute"/>
        <w:rPr>
          <w:rFonts w:ascii="Angsana New" w:hAnsi="Angsana New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0"/>
        <w:gridCol w:w="721"/>
        <w:gridCol w:w="180"/>
        <w:gridCol w:w="720"/>
        <w:gridCol w:w="182"/>
        <w:gridCol w:w="720"/>
      </w:tblGrid>
      <w:tr w:rsidR="003C3DC3" w:rsidRPr="0003748B" w14:paraId="79908D81" w14:textId="77777777" w:rsidTr="00E34B2C">
        <w:trPr>
          <w:cantSplit/>
        </w:trPr>
        <w:tc>
          <w:tcPr>
            <w:tcW w:w="15388" w:type="dxa"/>
            <w:gridSpan w:val="29"/>
          </w:tcPr>
          <w:p w14:paraId="1E2E842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C3DC3" w:rsidRPr="0003748B" w14:paraId="103458F0" w14:textId="77777777" w:rsidTr="00E34B2C">
        <w:trPr>
          <w:cantSplit/>
        </w:trPr>
        <w:tc>
          <w:tcPr>
            <w:tcW w:w="3149" w:type="dxa"/>
          </w:tcPr>
          <w:p w14:paraId="399176B0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1C831C4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</w:tcPr>
          <w:p w14:paraId="6CE077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A49F48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0237F6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3801234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1EB2146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0C4E50B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C93B0F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8F9932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398F36AE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631802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740F7625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03748B" w14:paraId="736895BF" w14:textId="77777777" w:rsidTr="00E34B2C">
        <w:trPr>
          <w:cantSplit/>
        </w:trPr>
        <w:tc>
          <w:tcPr>
            <w:tcW w:w="3149" w:type="dxa"/>
          </w:tcPr>
          <w:p w14:paraId="4344AD74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3CBF12CF" w14:textId="77777777" w:rsidR="003C3DC3" w:rsidRPr="0003748B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</w:tcPr>
          <w:p w14:paraId="0941569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A4561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7D88A69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7E6D06E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37AF213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</w:tcPr>
          <w:p w14:paraId="549B001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95F77E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3E86C07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5291706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30916ECA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65419A4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03748B" w14:paraId="1F36E544" w14:textId="77777777" w:rsidTr="00E34B2C">
        <w:trPr>
          <w:cantSplit/>
        </w:trPr>
        <w:tc>
          <w:tcPr>
            <w:tcW w:w="3149" w:type="dxa"/>
          </w:tcPr>
          <w:p w14:paraId="0E45B32E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2F7A9AE" w14:textId="3C8B0ED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235340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1E18E242" w14:textId="31D3D38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170" w:type="dxa"/>
            <w:gridSpan w:val="2"/>
          </w:tcPr>
          <w:p w14:paraId="3BACB3ED" w14:textId="653A8781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B7F5C8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00E2B59" w14:textId="6483DE73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0AA1A9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F85D51" w14:textId="26D579D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120E11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680226" w14:textId="551268E5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122760F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BC0CD6A" w14:textId="200F05DA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E95068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627D9D5" w14:textId="79C7DDC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31DC9F2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D2DF7A" w14:textId="355F1C28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FD447A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3DCCAC27" w14:textId="7AB5229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6FF524B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8E6470" w14:textId="3DAAA139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3AFDC2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C9D983C" w14:textId="4A0BC255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44E62E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8D3CF0" w14:textId="204158C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3E67A1E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BABECF" w14:textId="4E445EFE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</w:tr>
      <w:tr w:rsidR="003C3DC3" w:rsidRPr="0003748B" w14:paraId="0061F11C" w14:textId="77777777" w:rsidTr="00E34B2C">
        <w:trPr>
          <w:cantSplit/>
        </w:trPr>
        <w:tc>
          <w:tcPr>
            <w:tcW w:w="3149" w:type="dxa"/>
          </w:tcPr>
          <w:p w14:paraId="180621E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3E500166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</w:tcPr>
          <w:p w14:paraId="1E52756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C6ED7F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3601FF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9B7C6B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3" w:type="dxa"/>
            <w:gridSpan w:val="19"/>
          </w:tcPr>
          <w:p w14:paraId="5A4E13F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03748B" w14:paraId="50FE1684" w14:textId="77777777" w:rsidTr="00E34B2C">
        <w:trPr>
          <w:cantSplit/>
          <w:trHeight w:val="80"/>
        </w:trPr>
        <w:tc>
          <w:tcPr>
            <w:tcW w:w="3149" w:type="dxa"/>
          </w:tcPr>
          <w:p w14:paraId="486B7FF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5F19C4F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AA5CE2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</w:tcPr>
          <w:p w14:paraId="45E1D41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392DD10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76CB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D52109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052D9C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579833A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1AC436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8A29F8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1CE16F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530E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F6B432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FC45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8FF3B2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28D7D5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190D7C1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55D8AB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60A06A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052085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BBEF89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539F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B23B1D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6A1D9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EAC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27123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3EF2F59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C4766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B0526D" w:rsidRPr="0003748B" w14:paraId="4051DB8E" w14:textId="77777777" w:rsidTr="00E34B2C">
        <w:trPr>
          <w:cantSplit/>
        </w:trPr>
        <w:tc>
          <w:tcPr>
            <w:tcW w:w="3149" w:type="dxa"/>
          </w:tcPr>
          <w:p w14:paraId="3EB2B765" w14:textId="1239F896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B955E7" w:rsidRPr="00B955E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</w:tcPr>
          <w:p w14:paraId="693277AE" w14:textId="274A0A4A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50262DD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63B8A26F" w14:textId="7549FF8E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</w:tcPr>
          <w:p w14:paraId="3D3C71AA" w14:textId="7C732309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</w:tcPr>
          <w:p w14:paraId="52E14B77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81903BA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2B0B4D5" w14:textId="66B16DB7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</w:tcPr>
          <w:p w14:paraId="30164D69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2A47C8D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B4B0B08" w14:textId="03493E61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8F31BA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177D4A4" w14:textId="68DAD10A" w:rsidR="00B0526D" w:rsidRPr="0003748B" w:rsidRDefault="00B0526D" w:rsidP="00B0526D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7D2579A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B9195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50D18D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</w:tcPr>
          <w:p w14:paraId="727F80F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0847EA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FB48D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64267C8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3385379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B36EA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9F19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A5E24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E7A9D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   -</w:t>
            </w:r>
          </w:p>
        </w:tc>
        <w:tc>
          <w:tcPr>
            <w:tcW w:w="180" w:type="dxa"/>
          </w:tcPr>
          <w:p w14:paraId="606C9A3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641CE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B567E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F627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4E608516" w14:textId="77777777" w:rsidTr="00E34B2C">
        <w:trPr>
          <w:cantSplit/>
        </w:trPr>
        <w:tc>
          <w:tcPr>
            <w:tcW w:w="3149" w:type="dxa"/>
          </w:tcPr>
          <w:p w14:paraId="1F60AC62" w14:textId="56FA81F5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B955E7" w:rsidRPr="00B955E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</w:tcPr>
          <w:p w14:paraId="5AC1DE40" w14:textId="638EB49F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5A78355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50A3EAC7" w14:textId="3E8F2A87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</w:tcPr>
          <w:p w14:paraId="3B72C4C3" w14:textId="6A1EC252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</w:tcPr>
          <w:p w14:paraId="3CF338F8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9DD4A8C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981CF81" w14:textId="79CF567C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</w:tcPr>
          <w:p w14:paraId="240237E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0427103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9A65836" w14:textId="05A8736B" w:rsidR="00B0526D" w:rsidRPr="0003748B" w:rsidRDefault="00B955E7" w:rsidP="00B0526D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D92F2F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9800EC0" w14:textId="52F7E660" w:rsidR="00B0526D" w:rsidRPr="0003748B" w:rsidRDefault="00B0526D" w:rsidP="00B0526D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C2C2D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B9FCA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1DD21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</w:tcPr>
          <w:p w14:paraId="3F11337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EF384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4F383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772D4F5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20493B2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7042A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BAE76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4D0EC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93BA08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8A77D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256028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AE6B69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F6E949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33833CFF" w14:textId="77777777" w:rsidTr="00E34B2C">
        <w:trPr>
          <w:cantSplit/>
        </w:trPr>
        <w:tc>
          <w:tcPr>
            <w:tcW w:w="3149" w:type="dxa"/>
          </w:tcPr>
          <w:p w14:paraId="67DE8896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</w:tcPr>
          <w:p w14:paraId="5F2ADC66" w14:textId="03C90278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80" w:type="dxa"/>
          </w:tcPr>
          <w:p w14:paraId="0A562334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259135D1" w14:textId="617E5D92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540" w:type="dxa"/>
          </w:tcPr>
          <w:p w14:paraId="4ECA680B" w14:textId="5A1F8B33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</w:tcPr>
          <w:p w14:paraId="4606550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BF897A6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ADEBEA8" w14:textId="3FC5F840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</w:tcPr>
          <w:p w14:paraId="1E44F68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6B2FF39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BF6078C" w14:textId="54F60C8F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88C578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B06D5CB" w14:textId="5EA15DA1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3044C15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B9CBFE" w14:textId="1D710B69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AD3C19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B784EB" w14:textId="777FBCA7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372FFF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DD28358" w14:textId="7EA62D09" w:rsidR="00B0526D" w:rsidRPr="0003748B" w:rsidRDefault="0060507C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2" w:type="dxa"/>
          </w:tcPr>
          <w:p w14:paraId="50058DE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0022977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1965F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69248C" w14:textId="526AAF37" w:rsidR="00B0526D" w:rsidRPr="0003748B" w:rsidRDefault="0060507C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ABEE1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DD9E364" w14:textId="430F9FC6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AF5308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542DB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769E06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2A7FC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5B2E0440" w14:textId="77777777" w:rsidTr="00F012E1">
        <w:trPr>
          <w:cantSplit/>
        </w:trPr>
        <w:tc>
          <w:tcPr>
            <w:tcW w:w="3149" w:type="dxa"/>
          </w:tcPr>
          <w:p w14:paraId="5DE14B46" w14:textId="77777777" w:rsidR="00B0526D" w:rsidRPr="0003748B" w:rsidRDefault="00B0526D" w:rsidP="00B0526D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3748B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03748B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</w:tcPr>
          <w:p w14:paraId="2711A448" w14:textId="724410B8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180" w:type="dxa"/>
          </w:tcPr>
          <w:p w14:paraId="6AD82E8D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027ED39C" w14:textId="616C4851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540" w:type="dxa"/>
          </w:tcPr>
          <w:p w14:paraId="5688A8DD" w14:textId="53F8E46E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41</w:t>
            </w:r>
          </w:p>
        </w:tc>
        <w:tc>
          <w:tcPr>
            <w:tcW w:w="630" w:type="dxa"/>
          </w:tcPr>
          <w:p w14:paraId="53C31209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D97B563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0169A2A" w14:textId="1A27CF89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41</w:t>
            </w:r>
          </w:p>
        </w:tc>
        <w:tc>
          <w:tcPr>
            <w:tcW w:w="630" w:type="dxa"/>
          </w:tcPr>
          <w:p w14:paraId="3E25193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0446822" w14:textId="77777777" w:rsidR="00B0526D" w:rsidRPr="0003748B" w:rsidRDefault="00B0526D" w:rsidP="00B0526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5BB971" w14:textId="195DA69D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8E5FCC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A1EC771" w14:textId="409EB3E4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9D6048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789E03" w14:textId="63526C03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52B34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7B5857D" w14:textId="4E24890A" w:rsidR="00B0526D" w:rsidRPr="0003748B" w:rsidRDefault="007319EC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CED13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E3C3B4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7BA59D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6315B1D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55A24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3EAD8C" w14:textId="70D4E24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94991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CC20144" w14:textId="533A07B0" w:rsidR="00B0526D" w:rsidRPr="0003748B" w:rsidRDefault="007319EC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B7557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57505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B1C85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605874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6CBCF259" w14:textId="77777777" w:rsidTr="00E34B2C">
        <w:trPr>
          <w:cantSplit/>
        </w:trPr>
        <w:tc>
          <w:tcPr>
            <w:tcW w:w="3149" w:type="dxa"/>
          </w:tcPr>
          <w:p w14:paraId="4CC7E34B" w14:textId="77777777" w:rsidR="00B0526D" w:rsidRPr="0003748B" w:rsidRDefault="00B0526D" w:rsidP="00B0526D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</w:tcPr>
          <w:p w14:paraId="2B679A3A" w14:textId="44C843FF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180" w:type="dxa"/>
          </w:tcPr>
          <w:p w14:paraId="40945EB7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17025C70" w14:textId="68386B11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540" w:type="dxa"/>
          </w:tcPr>
          <w:p w14:paraId="50A0F2E1" w14:textId="0F0AD775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400</w:t>
            </w:r>
          </w:p>
        </w:tc>
        <w:tc>
          <w:tcPr>
            <w:tcW w:w="630" w:type="dxa"/>
          </w:tcPr>
          <w:p w14:paraId="49927270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23CFE38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8F1616A" w14:textId="071824F7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350</w:t>
            </w:r>
          </w:p>
        </w:tc>
        <w:tc>
          <w:tcPr>
            <w:tcW w:w="630" w:type="dxa"/>
          </w:tcPr>
          <w:p w14:paraId="6F330CC0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47D1B83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E952A83" w14:textId="1896EEC6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171</w:t>
            </w:r>
          </w:p>
        </w:tc>
        <w:tc>
          <w:tcPr>
            <w:tcW w:w="180" w:type="dxa"/>
          </w:tcPr>
          <w:p w14:paraId="5B8CA6B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DE4FDD2" w14:textId="5BCF9107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</w:tcPr>
          <w:p w14:paraId="14EA295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41F14F" w14:textId="0EB26FF4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5AD34EB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7EEB30" w14:textId="4CC2B9C1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5B11793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862FDE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8B2799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11EFF31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4EAE8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892DDC" w14:textId="5A5C2B9C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3FB0FDB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402BA3E" w14:textId="3C2B07C5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77AF7EB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9C1F8C" w14:textId="0251848F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A73103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418CA3" w14:textId="4A5772F9" w:rsidR="00B0526D" w:rsidRPr="0003748B" w:rsidRDefault="007319EC" w:rsidP="00B0526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B0526D" w:rsidRPr="0003748B" w14:paraId="25427D5D" w14:textId="77777777" w:rsidTr="00E34B2C">
        <w:trPr>
          <w:cantSplit/>
        </w:trPr>
        <w:tc>
          <w:tcPr>
            <w:tcW w:w="3149" w:type="dxa"/>
          </w:tcPr>
          <w:p w14:paraId="27AA35D2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</w:tcPr>
          <w:p w14:paraId="47DF8BEF" w14:textId="02F8A0C7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</w:tcPr>
          <w:p w14:paraId="6608371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6435B947" w14:textId="0B4BD848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</w:tcPr>
          <w:p w14:paraId="7C11CFC7" w14:textId="7C132608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</w:tcPr>
          <w:p w14:paraId="525CF037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2784F9C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C930782" w14:textId="7152D2D1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</w:tcPr>
          <w:p w14:paraId="5F93FF6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BB947DD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E06CD64" w14:textId="47FEE82B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0602429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C10C06" w14:textId="1DEB7056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4BF6F70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C6EBD60" w14:textId="553B9C28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1F63E7D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6C0EB88" w14:textId="0DB2710F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</w:tcPr>
          <w:p w14:paraId="4218997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C575D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6647086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4E1B54C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912B7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3C6844" w14:textId="3F3486FE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2578C6D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5718458" w14:textId="6A8058D6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</w:tcPr>
          <w:p w14:paraId="0EEEF41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1610B0" w14:textId="2318FE74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232</w:t>
            </w:r>
          </w:p>
        </w:tc>
        <w:tc>
          <w:tcPr>
            <w:tcW w:w="182" w:type="dxa"/>
          </w:tcPr>
          <w:p w14:paraId="698AE19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FFE2E4A" w14:textId="1EF03541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205</w:t>
            </w:r>
          </w:p>
        </w:tc>
      </w:tr>
      <w:tr w:rsidR="00B0526D" w:rsidRPr="0003748B" w14:paraId="2892682E" w14:textId="77777777" w:rsidTr="00E34B2C">
        <w:trPr>
          <w:cantSplit/>
        </w:trPr>
        <w:tc>
          <w:tcPr>
            <w:tcW w:w="3149" w:type="dxa"/>
          </w:tcPr>
          <w:p w14:paraId="14AB862C" w14:textId="77777777" w:rsidR="00B0526D" w:rsidRPr="0003748B" w:rsidRDefault="00B0526D" w:rsidP="00B0526D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จีเท็ค เทคโนโลยี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</w:tcPr>
          <w:p w14:paraId="1346F1D2" w14:textId="765E4F81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80" w:type="dxa"/>
          </w:tcPr>
          <w:p w14:paraId="23B7C2B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5BB657AC" w14:textId="41B4AC5D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40" w:type="dxa"/>
          </w:tcPr>
          <w:p w14:paraId="7D4E5638" w14:textId="115C9346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</w:tcPr>
          <w:p w14:paraId="414EA26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00B8E6DE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07D94E2" w14:textId="0A099B6F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</w:tcPr>
          <w:p w14:paraId="7CC591D1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427803EC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3B5E76" w14:textId="3BB23B1E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</w:tcPr>
          <w:p w14:paraId="2DA393A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64761C" w14:textId="7AACAA5C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</w:tcPr>
          <w:p w14:paraId="6414077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F6EF3E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910F4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E03457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8DEFE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3957F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0EFAF6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5628461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21624D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8F49C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20F428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E78BF1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948959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9FF528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38CF2E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50171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7B2D6E10" w14:textId="77777777" w:rsidTr="00E34B2C">
        <w:trPr>
          <w:cantSplit/>
        </w:trPr>
        <w:tc>
          <w:tcPr>
            <w:tcW w:w="3149" w:type="dxa"/>
          </w:tcPr>
          <w:p w14:paraId="13B387C0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</w:tcPr>
          <w:p w14:paraId="696B9ED3" w14:textId="6BA212B4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60B8E8D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30C90799" w14:textId="7F8DCB83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</w:tcPr>
          <w:p w14:paraId="2B3558B7" w14:textId="77DB72A6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</w:tcPr>
          <w:p w14:paraId="3899400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A3ABE7C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AAA88BD" w14:textId="5E916938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</w:tcPr>
          <w:p w14:paraId="2B4CB7DE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9368721" w14:textId="77777777" w:rsidR="00B0526D" w:rsidRPr="0003748B" w:rsidRDefault="00B0526D" w:rsidP="00B0526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BEAE1C3" w14:textId="0B904FEB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</w:tcPr>
          <w:p w14:paraId="7CE401C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226215D" w14:textId="26E70B88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</w:tcPr>
          <w:p w14:paraId="1BDACB6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BAB185" w14:textId="512EC59F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1C39198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9429B4" w14:textId="15C6589A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3010AEF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B14112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BE277C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5A19139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12221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B36F3A" w14:textId="2A48805E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0FBEE2D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911BCC8" w14:textId="7539F0D6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8841A9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EFD4688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87BF4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C1C19D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12B0B8D0" w14:textId="77777777" w:rsidTr="00E34B2C">
        <w:trPr>
          <w:cantSplit/>
        </w:trPr>
        <w:tc>
          <w:tcPr>
            <w:tcW w:w="3149" w:type="dxa"/>
          </w:tcPr>
          <w:p w14:paraId="50756C2C" w14:textId="77777777" w:rsidR="00B0526D" w:rsidRPr="0003748B" w:rsidRDefault="00B0526D" w:rsidP="00B0526D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</w:tcPr>
          <w:p w14:paraId="43C3C67A" w14:textId="123663EE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</w:tcPr>
          <w:p w14:paraId="48A1FEC7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09B7E493" w14:textId="7BAE7D98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540" w:type="dxa"/>
          </w:tcPr>
          <w:p w14:paraId="6EC88B6E" w14:textId="319A08AF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</w:tcPr>
          <w:p w14:paraId="1E99E55D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100D191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77464AA" w14:textId="653B5739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</w:tcPr>
          <w:p w14:paraId="7746C86A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83719B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AA451D" w14:textId="3851B5FB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12A427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450D19" w14:textId="10CF249A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D145C9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12FCA0B" w14:textId="5640451C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3166D7A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16BB200" w14:textId="5AF2951C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2B989AC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1876393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0A7D5E3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</w:tcPr>
          <w:p w14:paraId="0694A4D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84E12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7BDE06A" w14:textId="22C35BD8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4A57478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</w:tcPr>
          <w:p w14:paraId="115F0997" w14:textId="27D70BB7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05FFA4A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B5C300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AAB271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07F0E0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0526D" w:rsidRPr="0003748B" w14:paraId="2F8F812E" w14:textId="77777777" w:rsidTr="00E34B2C">
        <w:trPr>
          <w:cantSplit/>
          <w:trHeight w:val="290"/>
        </w:trPr>
        <w:tc>
          <w:tcPr>
            <w:tcW w:w="3149" w:type="dxa"/>
          </w:tcPr>
          <w:p w14:paraId="20AECBB8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</w:tcPr>
          <w:p w14:paraId="6CCA289C" w14:textId="3ADF70BA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</w:tcPr>
          <w:p w14:paraId="2284CF8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5C1B16D5" w14:textId="41072F24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40" w:type="dxa"/>
          </w:tcPr>
          <w:p w14:paraId="1647D594" w14:textId="3FAC4F5B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</w:tcPr>
          <w:p w14:paraId="5CD94D54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778830F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5488D60" w14:textId="0826B87B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</w:tcPr>
          <w:p w14:paraId="4B6454D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316D7ED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E667E8E" w14:textId="0A3CC441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3D11F72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543B72F" w14:textId="682263A4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41D7775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20B1D34" w14:textId="18AA12EE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7F6C156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7CFAA3" w14:textId="607A9A59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05A82C3D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1FB5DEB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F2E52C0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</w:tcPr>
          <w:p w14:paraId="4F2946A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D8913C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EC92E63" w14:textId="0587E6AC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5705452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03A19E6" w14:textId="021BB31B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5000394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A29038" w14:textId="09B50624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E838F6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2070AE" w14:textId="5EDD26DE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B0526D" w:rsidRPr="0003748B" w14:paraId="53710FF6" w14:textId="77777777" w:rsidTr="00E34B2C">
        <w:trPr>
          <w:cantSplit/>
        </w:trPr>
        <w:tc>
          <w:tcPr>
            <w:tcW w:w="3149" w:type="dxa"/>
          </w:tcPr>
          <w:p w14:paraId="2F5B7D81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</w:tcPr>
          <w:p w14:paraId="63EA95C1" w14:textId="468F455C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</w:tcPr>
          <w:p w14:paraId="397FE96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7B2ACC0B" w14:textId="0D5ED74B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</w:tcPr>
          <w:p w14:paraId="33E2ACD8" w14:textId="108FB640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</w:tcPr>
          <w:p w14:paraId="1A0DB53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AED8AD2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5F36897" w14:textId="23ED6AB4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</w:tcPr>
          <w:p w14:paraId="06003B9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1FA649F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F30906" w14:textId="6F89BFE9" w:rsidR="00B0526D" w:rsidRPr="0003748B" w:rsidRDefault="00B955E7" w:rsidP="00B0526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</w:tcPr>
          <w:p w14:paraId="3FADD5D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F073F8" w14:textId="5BD37E33" w:rsidR="00B0526D" w:rsidRPr="0003748B" w:rsidRDefault="00B0526D" w:rsidP="00B0526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/>
              </w:rPr>
              <w:tab/>
            </w:r>
            <w:r w:rsidR="00B955E7" w:rsidRPr="00B955E7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</w:tcPr>
          <w:p w14:paraId="459D97A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9D0DCF4" w14:textId="3E814968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6CB9684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E39F94" w14:textId="15CC606B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7A6DB46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AF944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33D7A01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72254C5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EEE2C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67F9EAD" w14:textId="21899784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58F7224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BEA9F97" w14:textId="5B92B3EE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12F9144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8B0EDA" w14:textId="4F23FB6F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9C5AA1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F1B3FF1" w14:textId="7E4381B9" w:rsidR="00B0526D" w:rsidRPr="0003748B" w:rsidRDefault="00B955E7" w:rsidP="00B0526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</w:tr>
      <w:tr w:rsidR="00B0526D" w:rsidRPr="0003748B" w14:paraId="69FC6218" w14:textId="77777777" w:rsidTr="00E34B2C">
        <w:trPr>
          <w:cantSplit/>
        </w:trPr>
        <w:tc>
          <w:tcPr>
            <w:tcW w:w="3149" w:type="dxa"/>
          </w:tcPr>
          <w:p w14:paraId="337E43AF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</w:tcPr>
          <w:p w14:paraId="0DF758F5" w14:textId="3F28CFB8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</w:tcPr>
          <w:p w14:paraId="651C745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0FA6FB94" w14:textId="23C9D695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</w:tcPr>
          <w:p w14:paraId="140E206E" w14:textId="3DC5FE71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</w:tcPr>
          <w:p w14:paraId="7CFED04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6886BF0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AA1A8AF" w14:textId="0FAB1281" w:rsidR="00B0526D" w:rsidRPr="0003748B" w:rsidRDefault="00B955E7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</w:tcPr>
          <w:p w14:paraId="36D11AE4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0F016417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3696FDE" w14:textId="71D98871" w:rsidR="00B0526D" w:rsidRPr="0003748B" w:rsidRDefault="00B955E7" w:rsidP="00B0526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3EF5634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6ED72A7" w14:textId="5C7EA088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3E5459C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505948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1F68A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9FE298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68B101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F5CF4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241D2AD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0E002F8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2B155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7DEB49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5C427E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13CAC1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FA2543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854009" w14:textId="3E7C65CC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FF6578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888FA6F" w14:textId="29BCCE7D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</w:tr>
      <w:tr w:rsidR="00B0526D" w:rsidRPr="0003748B" w14:paraId="2997D649" w14:textId="77777777" w:rsidTr="00E34B2C">
        <w:trPr>
          <w:cantSplit/>
        </w:trPr>
        <w:tc>
          <w:tcPr>
            <w:tcW w:w="3149" w:type="dxa"/>
          </w:tcPr>
          <w:p w14:paraId="124C1088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</w:tcPr>
          <w:p w14:paraId="0B22F4C5" w14:textId="77777777" w:rsidR="00B0526D" w:rsidRPr="0003748B" w:rsidRDefault="00B0526D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714E85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5822CD23" w14:textId="77777777" w:rsidR="00B0526D" w:rsidRPr="0003748B" w:rsidRDefault="00B0526D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A24AF0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C5A736E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50B3A66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ACC233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6FA56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28877A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FE23C3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52D159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DA16B1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4961E2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E0FC55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12682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32A04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3C4E5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C95309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275454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47EE9DE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82BEE0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858215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804F94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DBE25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B883E9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D5E5C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CDD8CC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6E03E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0526D" w:rsidRPr="0003748B" w14:paraId="76AACF3D" w14:textId="77777777" w:rsidTr="00E34B2C">
        <w:trPr>
          <w:cantSplit/>
        </w:trPr>
        <w:tc>
          <w:tcPr>
            <w:tcW w:w="3149" w:type="dxa"/>
          </w:tcPr>
          <w:p w14:paraId="4104788D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</w:tcPr>
          <w:p w14:paraId="63917E61" w14:textId="24AEBF3A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</w:tcPr>
          <w:p w14:paraId="5FAA422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21B9AA9E" w14:textId="7088B0EF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</w:tcPr>
          <w:p w14:paraId="6AD322F2" w14:textId="719E2BBA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</w:tcPr>
          <w:p w14:paraId="40F09CE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9C0B8B6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17B1A0D" w14:textId="1993891C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</w:tcPr>
          <w:p w14:paraId="0AA328D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062517D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6DD07A5" w14:textId="4D407BAD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</w:tcPr>
          <w:p w14:paraId="287B199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925941" w14:textId="40C8D5D8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</w:tcPr>
          <w:p w14:paraId="2A76D57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BE77784" w14:textId="2FB9B321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198</w:t>
            </w:r>
          </w:p>
        </w:tc>
        <w:tc>
          <w:tcPr>
            <w:tcW w:w="180" w:type="dxa"/>
          </w:tcPr>
          <w:p w14:paraId="69E0DB8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2524B9D" w14:textId="3CE632F8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5A2BBF1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B4FD01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FEFF02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52DCFF8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343C57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FA735D" w14:textId="345AD972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198</w:t>
            </w:r>
          </w:p>
        </w:tc>
        <w:tc>
          <w:tcPr>
            <w:tcW w:w="180" w:type="dxa"/>
          </w:tcPr>
          <w:p w14:paraId="7828A58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A632EB8" w14:textId="7A0D8026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5A041A4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7173BA" w14:textId="46AD7D71" w:rsidR="00B0526D" w:rsidRPr="0003748B" w:rsidRDefault="005579DE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D71A786" w14:textId="77777777" w:rsidR="00B0526D" w:rsidRPr="0003748B" w:rsidRDefault="00B0526D" w:rsidP="00B0526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348A4F" w14:textId="79BB5C49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</w:tr>
      <w:tr w:rsidR="00B0526D" w:rsidRPr="0003748B" w14:paraId="6593182A" w14:textId="77777777" w:rsidTr="00E34B2C">
        <w:trPr>
          <w:cantSplit/>
        </w:trPr>
        <w:tc>
          <w:tcPr>
            <w:tcW w:w="3149" w:type="dxa"/>
          </w:tcPr>
          <w:p w14:paraId="11DD4F80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</w:tcPr>
          <w:p w14:paraId="723F8A2F" w14:textId="0288920C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</w:tcPr>
          <w:p w14:paraId="0AA51F1E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7BA7870E" w14:textId="5601E066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</w:tcPr>
          <w:p w14:paraId="64F51706" w14:textId="7244671F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B0526D" w:rsidRPr="0003748B">
              <w:rPr>
                <w:rFonts w:asciiTheme="majorBidi" w:hAnsiTheme="majorBidi" w:cstheme="majorBidi"/>
                <w:szCs w:val="22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</w:tcPr>
          <w:p w14:paraId="29813399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CA53611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91820F0" w14:textId="1ED1220C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B0526D" w:rsidRPr="0003748B">
              <w:rPr>
                <w:rFonts w:asciiTheme="majorBidi" w:hAnsiTheme="majorBidi" w:cstheme="majorBidi"/>
                <w:szCs w:val="22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</w:tcPr>
          <w:p w14:paraId="3DB46D35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DCE51CF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F255DF1" w14:textId="2E2DA6D8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</w:tcPr>
          <w:p w14:paraId="5791EE6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4737EAC" w14:textId="7D58979B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</w:tcPr>
          <w:p w14:paraId="2DCF482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40EE3F2" w14:textId="0F5EB879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0526D" w:rsidRPr="0003748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542</w:t>
            </w:r>
          </w:p>
        </w:tc>
        <w:tc>
          <w:tcPr>
            <w:tcW w:w="180" w:type="dxa"/>
          </w:tcPr>
          <w:p w14:paraId="4A4B791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C71D182" w14:textId="52C30EDD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0526D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457F33C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BF1508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33ABF81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6759F73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16D661A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CF2AF9C" w14:textId="3BD45603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0526D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542</w:t>
            </w:r>
          </w:p>
        </w:tc>
        <w:tc>
          <w:tcPr>
            <w:tcW w:w="180" w:type="dxa"/>
          </w:tcPr>
          <w:p w14:paraId="6547EE6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391DEF4" w14:textId="50E9EDF7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0526D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5E2301F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0E6973" w14:textId="6054ED7B" w:rsidR="00B0526D" w:rsidRPr="0003748B" w:rsidRDefault="00B955E7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324</w:t>
            </w:r>
          </w:p>
        </w:tc>
        <w:tc>
          <w:tcPr>
            <w:tcW w:w="182" w:type="dxa"/>
          </w:tcPr>
          <w:p w14:paraId="43F00DA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B48DEAA" w14:textId="7219CFD2" w:rsidR="00B0526D" w:rsidRPr="0003748B" w:rsidRDefault="00B955E7" w:rsidP="00B0526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331</w:t>
            </w:r>
          </w:p>
        </w:tc>
      </w:tr>
      <w:tr w:rsidR="00B0526D" w:rsidRPr="0003748B" w14:paraId="08FD8E13" w14:textId="77777777" w:rsidTr="00E34B2C">
        <w:trPr>
          <w:cantSplit/>
          <w:trHeight w:val="56"/>
        </w:trPr>
        <w:tc>
          <w:tcPr>
            <w:tcW w:w="3149" w:type="dxa"/>
          </w:tcPr>
          <w:p w14:paraId="5712FF90" w14:textId="77777777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</w:tcPr>
          <w:p w14:paraId="0EE31E44" w14:textId="77777777" w:rsidR="00B0526D" w:rsidRPr="0003748B" w:rsidRDefault="00B0526D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A0CE035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1B02325D" w14:textId="77777777" w:rsidR="00B0526D" w:rsidRPr="0003748B" w:rsidRDefault="00B0526D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E52DCD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BEF3A1E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9536BC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E61C01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712D426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8618C93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5AA3EB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D4F30E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141982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1823794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F0659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76590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422F18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15857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9AEB0C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DBF934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09813F32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620A13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295B7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A7830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05B963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49E8590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076A70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12F2767C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AB83CB3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0526D" w:rsidRPr="0003748B" w14:paraId="20DD8665" w14:textId="77777777" w:rsidTr="00A57A52">
        <w:trPr>
          <w:cantSplit/>
        </w:trPr>
        <w:tc>
          <w:tcPr>
            <w:tcW w:w="3149" w:type="dxa"/>
          </w:tcPr>
          <w:p w14:paraId="024029E0" w14:textId="509C0F08" w:rsidR="00B0526D" w:rsidRPr="0003748B" w:rsidRDefault="00B0526D" w:rsidP="00B0526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B955E7" w:rsidRPr="00B955E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</w:tcPr>
          <w:p w14:paraId="729327FA" w14:textId="27CAA8E7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</w:tcPr>
          <w:p w14:paraId="1271851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36" w:type="dxa"/>
          </w:tcPr>
          <w:p w14:paraId="280C1AC7" w14:textId="3ABC6CB6" w:rsidR="00B0526D" w:rsidRPr="0003748B" w:rsidRDefault="00B955E7" w:rsidP="00B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</w:tcPr>
          <w:p w14:paraId="736C0015" w14:textId="38F12530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</w:tcPr>
          <w:p w14:paraId="114C23E3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3109717D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253A0D3" w14:textId="418EF9A6" w:rsidR="00B0526D" w:rsidRPr="0003748B" w:rsidRDefault="00B955E7" w:rsidP="00B052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</w:tcPr>
          <w:p w14:paraId="6D4DA560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56CE5533" w14:textId="77777777" w:rsidR="00B0526D" w:rsidRPr="0003748B" w:rsidRDefault="00B0526D" w:rsidP="00B0526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4A77326" w14:textId="0B6AF7FE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66F948A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46606D1" w14:textId="3E0E7B7B" w:rsidR="00B0526D" w:rsidRPr="0003748B" w:rsidRDefault="00B955E7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59203DF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4F615DB" w14:textId="7AD19C18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FB14654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E3E134" w14:textId="7AFF729C" w:rsidR="00B0526D" w:rsidRPr="0003748B" w:rsidRDefault="00B955E7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74355D1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D40092A" w14:textId="16FAD2B5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CAC931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23936C2A" w14:textId="47C9D2C0" w:rsidR="00B0526D" w:rsidRPr="0003748B" w:rsidRDefault="00B0526D" w:rsidP="00B052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955E7" w:rsidRPr="00B955E7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A9516F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A608C9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ABCB5B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CA52EB6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FDCEFD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FA95B4" w14:textId="77777777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4DF367" w14:textId="77777777" w:rsidR="00B0526D" w:rsidRPr="0003748B" w:rsidRDefault="00B0526D" w:rsidP="00B052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57517A" w14:textId="69611EE9" w:rsidR="00B0526D" w:rsidRPr="0003748B" w:rsidRDefault="00B0526D" w:rsidP="00B0526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A57A52" w:rsidRPr="0003748B" w14:paraId="2390C1D5" w14:textId="77777777" w:rsidTr="00A57A52">
        <w:trPr>
          <w:cantSplit/>
        </w:trPr>
        <w:tc>
          <w:tcPr>
            <w:tcW w:w="3149" w:type="dxa"/>
          </w:tcPr>
          <w:p w14:paraId="153483CE" w14:textId="48BF1988" w:rsidR="00A57A52" w:rsidRPr="0003748B" w:rsidRDefault="00A57A52" w:rsidP="00A57A52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AB12245" w14:textId="02A32B41" w:rsidR="00A57A52" w:rsidRPr="0003748B" w:rsidRDefault="00A57A52" w:rsidP="00A5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87C7FE5" w14:textId="77777777" w:rsidR="00A57A52" w:rsidRPr="0003748B" w:rsidRDefault="00A57A52" w:rsidP="00A57A52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7B432AF6" w14:textId="46ECB9DD" w:rsidR="00A57A52" w:rsidRPr="0003748B" w:rsidRDefault="00A57A52" w:rsidP="00A5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0" w:type="dxa"/>
          </w:tcPr>
          <w:p w14:paraId="5AD4171A" w14:textId="22AFA229" w:rsidR="00A57A52" w:rsidRPr="0003748B" w:rsidRDefault="00A57A52" w:rsidP="00A57A52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587247A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7C8F229A" w14:textId="77777777" w:rsidR="00A57A52" w:rsidRPr="0003748B" w:rsidRDefault="00A57A52" w:rsidP="00A57A5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A2F5653" w14:textId="5D26559F" w:rsidR="00A57A52" w:rsidRPr="0003748B" w:rsidRDefault="00A57A52" w:rsidP="00A57A52">
            <w:pPr>
              <w:pStyle w:val="acctfourfigures"/>
              <w:tabs>
                <w:tab w:val="clear" w:pos="765"/>
              </w:tabs>
              <w:spacing w:line="240" w:lineRule="atLeast"/>
              <w:ind w:left="-510"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0F62AE" w14:textId="50C34287" w:rsidR="00A57A52" w:rsidRPr="0003748B" w:rsidRDefault="00A57A52" w:rsidP="00A57A52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5A496D59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DF4DBC1" w14:textId="02E32BBC" w:rsidR="00A57A52" w:rsidRPr="0003748B" w:rsidRDefault="00B955E7" w:rsidP="00A57A52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303</w:t>
            </w:r>
          </w:p>
        </w:tc>
        <w:tc>
          <w:tcPr>
            <w:tcW w:w="180" w:type="dxa"/>
          </w:tcPr>
          <w:p w14:paraId="459F4E95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B96914F" w14:textId="4B866864" w:rsidR="00A57A52" w:rsidRPr="0003748B" w:rsidRDefault="00B955E7" w:rsidP="00A57A5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276</w:t>
            </w:r>
          </w:p>
        </w:tc>
        <w:tc>
          <w:tcPr>
            <w:tcW w:w="180" w:type="dxa"/>
          </w:tcPr>
          <w:p w14:paraId="2A513BBF" w14:textId="77777777" w:rsidR="00A57A52" w:rsidRPr="0003748B" w:rsidRDefault="00A57A52" w:rsidP="00A57A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96DE322" w14:textId="36BC385A" w:rsidR="00A57A52" w:rsidRPr="0003748B" w:rsidRDefault="00B955E7" w:rsidP="00A57A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745</w:t>
            </w:r>
          </w:p>
        </w:tc>
        <w:tc>
          <w:tcPr>
            <w:tcW w:w="180" w:type="dxa"/>
          </w:tcPr>
          <w:p w14:paraId="57AF5389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C2493D8" w14:textId="131DD4E0" w:rsidR="00A57A52" w:rsidRPr="0003748B" w:rsidRDefault="00B955E7" w:rsidP="00A57A5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753</w:t>
            </w:r>
          </w:p>
        </w:tc>
        <w:tc>
          <w:tcPr>
            <w:tcW w:w="180" w:type="dxa"/>
          </w:tcPr>
          <w:p w14:paraId="2248C6F2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D0506F5" w14:textId="0FE383C3" w:rsidR="00A57A52" w:rsidRPr="0003748B" w:rsidRDefault="00A57A52" w:rsidP="00A57A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="00B955E7" w:rsidRPr="00B955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</w:t>
            </w:r>
            <w:r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182" w:type="dxa"/>
          </w:tcPr>
          <w:p w14:paraId="24E8C510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0DCCB69" w14:textId="356154BD" w:rsidR="00A57A52" w:rsidRPr="0003748B" w:rsidRDefault="00A57A52" w:rsidP="00A57A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="00B955E7" w:rsidRPr="00B955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01743166" w14:textId="77777777" w:rsidR="00A57A52" w:rsidRPr="0003748B" w:rsidRDefault="00A57A52" w:rsidP="00A5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197B6A6" w14:textId="048F9425" w:rsidR="00A57A52" w:rsidRPr="0003748B" w:rsidRDefault="00B955E7" w:rsidP="00A57A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1446D8AC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14:paraId="7CF2FFAB" w14:textId="52F30747" w:rsidR="00A57A52" w:rsidRPr="0003748B" w:rsidRDefault="00B955E7" w:rsidP="00A57A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A57A52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11474460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616D716" w14:textId="2C5E473B" w:rsidR="00A57A52" w:rsidRPr="0003748B" w:rsidRDefault="00B955E7" w:rsidP="00A57A52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562</w:t>
            </w:r>
          </w:p>
        </w:tc>
        <w:tc>
          <w:tcPr>
            <w:tcW w:w="182" w:type="dxa"/>
          </w:tcPr>
          <w:p w14:paraId="65465A61" w14:textId="77777777" w:rsidR="00A57A52" w:rsidRPr="0003748B" w:rsidRDefault="00A57A52" w:rsidP="00A57A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70630F3" w14:textId="26DE64BA" w:rsidR="00A57A52" w:rsidRPr="0003748B" w:rsidRDefault="00B955E7" w:rsidP="00A57A52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558</w:t>
            </w:r>
          </w:p>
        </w:tc>
      </w:tr>
      <w:tr w:rsidR="00F1558A" w:rsidRPr="0003748B" w14:paraId="13F1325B" w14:textId="77777777" w:rsidTr="00A57A52">
        <w:trPr>
          <w:cantSplit/>
        </w:trPr>
        <w:tc>
          <w:tcPr>
            <w:tcW w:w="3149" w:type="dxa"/>
          </w:tcPr>
          <w:p w14:paraId="36835F07" w14:textId="77777777" w:rsidR="00F1558A" w:rsidRPr="0003748B" w:rsidRDefault="00F1558A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8E16EC6" w14:textId="77777777" w:rsidR="00F1558A" w:rsidRPr="0003748B" w:rsidRDefault="00F155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639CF7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27896CF3" w14:textId="77777777" w:rsidR="00F1558A" w:rsidRPr="0003748B" w:rsidRDefault="00F155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E25691D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C3E5846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ECD4DFE" w14:textId="77777777" w:rsidR="00F1558A" w:rsidRPr="0003748B" w:rsidRDefault="00F1558A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535FDF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35BB2EA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FEB5C80" w14:textId="77777777" w:rsidR="00F1558A" w:rsidRPr="0003748B" w:rsidRDefault="00F1558A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3487BC2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EC0929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CC5D31A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C40514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7BF468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5BEFC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20B8A4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FC39FFB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EDD14C9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273412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7A966E38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0F555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F4B279A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3B3629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57997612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536CB4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C7E045D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697A4EDB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430170E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03748B" w14:paraId="6CE3D3DB" w14:textId="77777777" w:rsidTr="00E34B2C">
        <w:trPr>
          <w:cantSplit/>
        </w:trPr>
        <w:tc>
          <w:tcPr>
            <w:tcW w:w="15388" w:type="dxa"/>
            <w:gridSpan w:val="29"/>
          </w:tcPr>
          <w:p w14:paraId="6D7998B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C3DC3" w:rsidRPr="0003748B" w14:paraId="6D4F803D" w14:textId="77777777" w:rsidTr="00E34B2C">
        <w:trPr>
          <w:cantSplit/>
        </w:trPr>
        <w:tc>
          <w:tcPr>
            <w:tcW w:w="3149" w:type="dxa"/>
          </w:tcPr>
          <w:p w14:paraId="7B4367AD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63ED401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</w:tcPr>
          <w:p w14:paraId="1FBFE5D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FE1CA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343344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DE5867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59633A59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EC242F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D91023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0F8A39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23658B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9F549A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21867B6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03748B" w14:paraId="575EAC84" w14:textId="77777777" w:rsidTr="00E34B2C">
        <w:trPr>
          <w:cantSplit/>
        </w:trPr>
        <w:tc>
          <w:tcPr>
            <w:tcW w:w="3149" w:type="dxa"/>
          </w:tcPr>
          <w:p w14:paraId="1DF79D2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3F5561F3" w14:textId="77777777" w:rsidR="003C3DC3" w:rsidRPr="0003748B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</w:tcPr>
          <w:p w14:paraId="499B6D4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ABB6FD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33BE766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2CD12B7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F7CD967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</w:tcPr>
          <w:p w14:paraId="23AD439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9061B5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A52E61E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2952D1C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945D68B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7446EE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03748B" w14:paraId="07E33F89" w14:textId="77777777" w:rsidTr="00E34B2C">
        <w:trPr>
          <w:cantSplit/>
        </w:trPr>
        <w:tc>
          <w:tcPr>
            <w:tcW w:w="3149" w:type="dxa"/>
          </w:tcPr>
          <w:p w14:paraId="660D2AAE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22B302D" w14:textId="5144CF8E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DE3F57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5D4C4B70" w14:textId="3816DF6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170" w:type="dxa"/>
            <w:gridSpan w:val="2"/>
          </w:tcPr>
          <w:p w14:paraId="52F701E5" w14:textId="1342D6C8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91091D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BB7FBA3" w14:textId="08D92AAD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1C3D72D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C6B2E51" w14:textId="73BA27AE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6DCCA9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54014E" w14:textId="5128D308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64C2E50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D81EC6" w14:textId="28F1E765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5214961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908D199" w14:textId="4D0ECD02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425DBFB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917161" w14:textId="2D9572F9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3B7672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0DFD7055" w14:textId="45C4357B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4ECB179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4C3DC" w14:textId="1B9DDE54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EEABE1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E8C4DA6" w14:textId="4A4249FC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678BE7D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D492958" w14:textId="1317492E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7AC40EC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78B5CC" w14:textId="364F6F88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</w:tr>
      <w:tr w:rsidR="003C3DC3" w:rsidRPr="0003748B" w14:paraId="1B819D08" w14:textId="77777777" w:rsidTr="00E34B2C">
        <w:trPr>
          <w:cantSplit/>
        </w:trPr>
        <w:tc>
          <w:tcPr>
            <w:tcW w:w="3149" w:type="dxa"/>
          </w:tcPr>
          <w:p w14:paraId="340917E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</w:tcPr>
          <w:p w14:paraId="5BE5D38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</w:tcPr>
          <w:p w14:paraId="1AF1A6A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392699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2E9D6C4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</w:tcPr>
          <w:p w14:paraId="3FE1024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6215F45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950AF1C" w14:textId="77777777" w:rsidR="003C3DC3" w:rsidRPr="0003748B" w:rsidRDefault="003C3DC3" w:rsidP="00FE3F8B">
            <w:pPr>
              <w:pStyle w:val="a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3" w:type="dxa"/>
            <w:gridSpan w:val="19"/>
          </w:tcPr>
          <w:p w14:paraId="675AA53A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03748B" w14:paraId="78125EA7" w14:textId="77777777" w:rsidTr="00E34B2C">
        <w:trPr>
          <w:cantSplit/>
        </w:trPr>
        <w:tc>
          <w:tcPr>
            <w:tcW w:w="3149" w:type="dxa"/>
          </w:tcPr>
          <w:p w14:paraId="382DAEFD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</w:tcPr>
          <w:p w14:paraId="4B9EE152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2936F69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</w:tcPr>
          <w:p w14:paraId="3C9E8C4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977FA40" w14:textId="77777777" w:rsidR="003C3DC3" w:rsidRPr="0003748B" w:rsidRDefault="003C3DC3" w:rsidP="00FE3F8B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AC8322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D38F84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D98B9A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16B54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D3613F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EA84E5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D1F2C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65BF60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00FAC27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F03FB9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6D8BDC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F6724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08AAEE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65056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558DE5D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3FB7284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90BDA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C785C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065123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78B4D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1BEE61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8EB4F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04C2083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C198D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03748B" w14:paraId="7E545A87" w14:textId="77777777" w:rsidTr="00E34B2C">
        <w:trPr>
          <w:cantSplit/>
        </w:trPr>
        <w:tc>
          <w:tcPr>
            <w:tcW w:w="3149" w:type="dxa"/>
          </w:tcPr>
          <w:p w14:paraId="70F9247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</w:tcPr>
          <w:p w14:paraId="20F98450" w14:textId="745BDB7C" w:rsidR="003C3DC3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1F55ADD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34FA83C5" w14:textId="37A0DB3E" w:rsidR="003C3DC3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</w:tcPr>
          <w:p w14:paraId="099DE9AC" w14:textId="0028DE04" w:rsidR="003C3DC3" w:rsidRPr="0003748B" w:rsidRDefault="00B955E7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</w:tcPr>
          <w:p w14:paraId="0A1A1B7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69B7B1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5CF0929" w14:textId="57E75383" w:rsidR="003C3DC3" w:rsidRPr="0003748B" w:rsidRDefault="00B955E7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</w:tcPr>
          <w:p w14:paraId="629F4CD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455053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CB4FE26" w14:textId="0D201A7E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6686A70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6C1E233" w14:textId="0E3EE67A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670F9CA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CF8F8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66028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1FC80F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ED797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59F1B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609A123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11BA2FBD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C6120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AE11A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3E8D4B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6364E2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61BCF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9AEE1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AC3E6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E28D5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6FEBD33C" w14:textId="77777777" w:rsidTr="00E34B2C">
        <w:trPr>
          <w:cantSplit/>
        </w:trPr>
        <w:tc>
          <w:tcPr>
            <w:tcW w:w="3149" w:type="dxa"/>
          </w:tcPr>
          <w:p w14:paraId="7C46D31A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</w:tcPr>
          <w:p w14:paraId="441D92A4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D8F83B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45BC805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</w:tcPr>
          <w:p w14:paraId="6B9424F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</w:tcPr>
          <w:p w14:paraId="2D5A89F2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056AD293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E1CF3B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67BEBB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1B19C5A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6C03D6F" w14:textId="2D744FFE" w:rsidR="003C3DC3" w:rsidRPr="0003748B" w:rsidRDefault="00E34D1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0193C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8F2BEF" w14:textId="1C8401E3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4295463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B39660" w14:textId="23F24816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B9CDE6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C0C12AB" w14:textId="23725281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5635056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1C639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B2522F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7ABA7341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E4808B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243F1F" w14:textId="23CB3C27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964D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83913E9" w14:textId="2024EFC8" w:rsidR="003C3DC3" w:rsidRPr="0003748B" w:rsidRDefault="00B955E7" w:rsidP="00FE3F8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0BD80B3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FF2F90" w14:textId="0177EE9F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38D08DA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7913E" w14:textId="6AC3FCC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432F8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C3DC3" w:rsidRPr="0003748B" w14:paraId="017359F3" w14:textId="77777777" w:rsidTr="00E34B2C">
        <w:trPr>
          <w:cantSplit/>
          <w:trHeight w:val="74"/>
        </w:trPr>
        <w:tc>
          <w:tcPr>
            <w:tcW w:w="3149" w:type="dxa"/>
          </w:tcPr>
          <w:p w14:paraId="45138B3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</w:tcPr>
          <w:p w14:paraId="19D0EF3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F76AF5A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073218BE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</w:tcPr>
          <w:p w14:paraId="27EBED0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</w:tcPr>
          <w:p w14:paraId="20F1856E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6C989CE8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5C8693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6479436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1B1C0A9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DCEBE2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610D8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9517C9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267B2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D50A659" w14:textId="72607C69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0A69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C8F1293" w14:textId="45E52E53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7C86A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BB7B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5985DF2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7FCE42BD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6E3449F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7CC5A41" w14:textId="17C99FD9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AF6F4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4D5780" w14:textId="5B6F8162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22BFD0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5612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0C35A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72715A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6C600AE6" w14:textId="77777777" w:rsidTr="00E34B2C">
        <w:trPr>
          <w:cantSplit/>
          <w:trHeight w:val="74"/>
        </w:trPr>
        <w:tc>
          <w:tcPr>
            <w:tcW w:w="3149" w:type="dxa"/>
          </w:tcPr>
          <w:p w14:paraId="414E60FF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</w:tcPr>
          <w:p w14:paraId="76EBE66F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2F426C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7B80CD99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</w:tcPr>
          <w:p w14:paraId="175C6BF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</w:tcPr>
          <w:p w14:paraId="4FA655C4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3B35302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284E38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3F19244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4290C1A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61438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68B6E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83CED51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6927D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2B822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2C304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463E5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D32C5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8589BB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1A5A760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1B6DB286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A666DF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9541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6FC8C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A32B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B67CB1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DA614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D2A58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240EF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E34D10" w:rsidRPr="0003748B" w14:paraId="7E3896FE" w14:textId="77777777" w:rsidTr="00E34B2C">
        <w:trPr>
          <w:cantSplit/>
          <w:trHeight w:val="74"/>
        </w:trPr>
        <w:tc>
          <w:tcPr>
            <w:tcW w:w="3149" w:type="dxa"/>
          </w:tcPr>
          <w:p w14:paraId="72157784" w14:textId="3AEDD593" w:rsidR="00E34D10" w:rsidRPr="0003748B" w:rsidRDefault="00E34D10" w:rsidP="00E34D1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</w:tcPr>
          <w:p w14:paraId="3C970567" w14:textId="3C5F522A" w:rsidR="00E34D10" w:rsidRPr="0003748B" w:rsidRDefault="00E34D10" w:rsidP="00E3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8B72367" w14:textId="77777777" w:rsidR="00E34D10" w:rsidRPr="0003748B" w:rsidRDefault="00E34D10" w:rsidP="00E34D1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</w:tcPr>
          <w:p w14:paraId="74D5D7DE" w14:textId="46D0F4F0" w:rsidR="00E34D10" w:rsidRPr="0003748B" w:rsidRDefault="00B955E7" w:rsidP="00E3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5E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</w:tcPr>
          <w:p w14:paraId="4AC75B5B" w14:textId="3DFE1715" w:rsidR="00E34D10" w:rsidRPr="0003748B" w:rsidRDefault="00E34D10" w:rsidP="00E34D1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5D0887B3" w14:textId="57C845C9" w:rsidR="00E34D10" w:rsidRPr="0003748B" w:rsidRDefault="00E34D10" w:rsidP="00E3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2B4ACF78" w14:textId="77777777" w:rsidR="00E34D10" w:rsidRPr="0003748B" w:rsidRDefault="00E34D10" w:rsidP="00E34D1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70060894" w14:textId="6A6B1E9C" w:rsidR="00E34D10" w:rsidRPr="0003748B" w:rsidRDefault="00B955E7" w:rsidP="00E34D1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</w:tcPr>
          <w:p w14:paraId="32841BBD" w14:textId="43AB9147" w:rsidR="00E34D10" w:rsidRPr="0003748B" w:rsidRDefault="00E34D10" w:rsidP="00E34D1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128F2D0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AF7BE2C" w14:textId="6D9FB67A" w:rsidR="00E34D10" w:rsidRPr="0003748B" w:rsidRDefault="00E34D10" w:rsidP="00E34D1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47890F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C61CDA7" w14:textId="2581D987" w:rsidR="00E34D10" w:rsidRPr="0003748B" w:rsidRDefault="00B955E7" w:rsidP="00E34D1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F1B6B44" w14:textId="77777777" w:rsidR="00E34D10" w:rsidRPr="0003748B" w:rsidRDefault="00E34D10" w:rsidP="00E34D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9EEE33F" w14:textId="396D8422" w:rsidR="00E34D10" w:rsidRPr="0003748B" w:rsidRDefault="00E34D10" w:rsidP="00E34D1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90D609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B6FCB32" w14:textId="3972E811" w:rsidR="00E34D10" w:rsidRPr="0003748B" w:rsidRDefault="00E34D10" w:rsidP="00E34D1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AD31248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E713B30" w14:textId="083D943E" w:rsidR="00E34D10" w:rsidRPr="0003748B" w:rsidRDefault="00E34D10" w:rsidP="00E34D1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28F84AA0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</w:tcPr>
          <w:p w14:paraId="585399B7" w14:textId="3D6CCD9D" w:rsidR="00E34D10" w:rsidRPr="0003748B" w:rsidRDefault="00E34D10" w:rsidP="00E34D1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3CE729" w14:textId="77777777" w:rsidR="00E34D10" w:rsidRPr="0003748B" w:rsidRDefault="00E34D10" w:rsidP="00E3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D7CD607" w14:textId="1218D7A1" w:rsidR="00E34D10" w:rsidRPr="0003748B" w:rsidRDefault="00E34D10" w:rsidP="00E34D1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2BA4FC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A65143E" w14:textId="5E14FBED" w:rsidR="00E34D10" w:rsidRPr="0003748B" w:rsidRDefault="00E34D10" w:rsidP="00E34D1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2C646F1" w14:textId="77777777" w:rsidR="00E34D10" w:rsidRPr="0003748B" w:rsidRDefault="00E34D10" w:rsidP="00E3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9C8322" w14:textId="66119507" w:rsidR="00E34D10" w:rsidRPr="0003748B" w:rsidRDefault="00E34D10" w:rsidP="00E34D1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E5FABA8" w14:textId="77777777" w:rsidR="00E34D10" w:rsidRPr="0003748B" w:rsidRDefault="00E34D10" w:rsidP="00E34D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49330E" w14:textId="4B8F16E4" w:rsidR="00E34D10" w:rsidRPr="0003748B" w:rsidRDefault="00E34D10" w:rsidP="00E34D1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5743C9A2" w14:textId="77777777" w:rsidTr="00E34B2C">
        <w:trPr>
          <w:cantSplit/>
        </w:trPr>
        <w:tc>
          <w:tcPr>
            <w:tcW w:w="3149" w:type="dxa"/>
          </w:tcPr>
          <w:p w14:paraId="3B8F17A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7B8B7CD7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1414B2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</w:tcPr>
          <w:p w14:paraId="30EBF0C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67FE5B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39B9F60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43E0B2E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B3FAD5E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4EAB7D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9B213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9556B8F" w14:textId="1214C5A9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2D0C121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31F88C0" w14:textId="260E6CCD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2BCDF9A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7EF5596" w14:textId="157520FA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B30DC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72413D6" w14:textId="10321518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5E19C75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E0143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</w:tcPr>
          <w:p w14:paraId="317BD94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774AC218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-</w:t>
            </w:r>
          </w:p>
        </w:tc>
        <w:tc>
          <w:tcPr>
            <w:tcW w:w="180" w:type="dxa"/>
          </w:tcPr>
          <w:p w14:paraId="0A04FBF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C44210D" w14:textId="20D5734A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CB4F1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4A1860E" w14:textId="3674B056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63A096A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C0A77D" w14:textId="0C06ABFB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53E634E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1899C73" w14:textId="58C2199E" w:rsidR="003C3DC3" w:rsidRPr="007B56DD" w:rsidRDefault="00432F8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</w:tr>
      <w:tr w:rsidR="003C3DC3" w:rsidRPr="0003748B" w14:paraId="34E8AD4C" w14:textId="77777777" w:rsidTr="00E34B2C">
        <w:trPr>
          <w:cantSplit/>
        </w:trPr>
        <w:tc>
          <w:tcPr>
            <w:tcW w:w="3149" w:type="dxa"/>
          </w:tcPr>
          <w:p w14:paraId="5E9B2E3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</w:tcPr>
          <w:p w14:paraId="02497A3C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7E2F96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</w:tcPr>
          <w:p w14:paraId="3985F72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63684A4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2F6198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63D1493" w14:textId="77777777" w:rsidR="003C3DC3" w:rsidRPr="0003748B" w:rsidRDefault="003C3DC3" w:rsidP="00FE3F8B">
            <w:pPr>
              <w:pStyle w:val="acctfourfigures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104B136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346BFA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51F1E94" w14:textId="77777777" w:rsidR="003C3DC3" w:rsidRPr="0003748B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5E4D58D" w14:textId="7EF6DBA9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357</w:t>
            </w:r>
          </w:p>
        </w:tc>
        <w:tc>
          <w:tcPr>
            <w:tcW w:w="180" w:type="dxa"/>
          </w:tcPr>
          <w:p w14:paraId="16E16E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58C3AB" w14:textId="06930A19" w:rsidR="003C3DC3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359</w:t>
            </w:r>
          </w:p>
        </w:tc>
        <w:tc>
          <w:tcPr>
            <w:tcW w:w="180" w:type="dxa"/>
          </w:tcPr>
          <w:p w14:paraId="2557668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0599CC" w14:textId="0E864781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749</w:t>
            </w:r>
          </w:p>
        </w:tc>
        <w:tc>
          <w:tcPr>
            <w:tcW w:w="180" w:type="dxa"/>
          </w:tcPr>
          <w:p w14:paraId="62E9DC8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0BE3ACD" w14:textId="66CE37CE" w:rsidR="003C3DC3" w:rsidRPr="0003748B" w:rsidRDefault="00B955E7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5CE2ABC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EE5D5CC" w14:textId="4D37EACA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2" w:type="dxa"/>
          </w:tcPr>
          <w:p w14:paraId="5247FCC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EB84584" w14:textId="3AFBF450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6E4FA4C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715F9B" w14:textId="5DE5C62E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722</w:t>
            </w:r>
          </w:p>
        </w:tc>
        <w:tc>
          <w:tcPr>
            <w:tcW w:w="180" w:type="dxa"/>
          </w:tcPr>
          <w:p w14:paraId="186D73C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9FF9B85" w14:textId="6F4A0350" w:rsidR="003C3DC3" w:rsidRPr="0003748B" w:rsidRDefault="00B955E7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1DFE16D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7BE3BD3" w14:textId="67D62B6F" w:rsidR="003C3DC3" w:rsidRPr="0003748B" w:rsidRDefault="00B955E7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570</w:t>
            </w:r>
          </w:p>
        </w:tc>
        <w:tc>
          <w:tcPr>
            <w:tcW w:w="182" w:type="dxa"/>
          </w:tcPr>
          <w:p w14:paraId="1809D6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7EBB6A" w14:textId="7B4F124E" w:rsidR="003C3DC3" w:rsidRPr="0003748B" w:rsidRDefault="00B955E7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558</w:t>
            </w:r>
          </w:p>
        </w:tc>
      </w:tr>
    </w:tbl>
    <w:p w14:paraId="09720AB7" w14:textId="77777777" w:rsidR="003812A1" w:rsidRPr="0003748B" w:rsidRDefault="003812A1" w:rsidP="00FE3F8B">
      <w:pPr>
        <w:spacing w:line="120" w:lineRule="atLeast"/>
        <w:jc w:val="thaiDistribute"/>
        <w:rPr>
          <w:rFonts w:ascii="Angsana New" w:hAnsi="Angsana New"/>
          <w:sz w:val="24"/>
          <w:szCs w:val="24"/>
        </w:rPr>
      </w:pPr>
    </w:p>
    <w:p w14:paraId="7711C6E6" w14:textId="396DF65A" w:rsidR="00E5270A" w:rsidRPr="0003748B" w:rsidRDefault="00583D95" w:rsidP="00FE3F8B">
      <w:pPr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 xml:space="preserve">* </w:t>
      </w: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DA18AD" w:rsidRPr="0003748B">
        <w:rPr>
          <w:rFonts w:ascii="Angsana New" w:hAnsi="Angsana New" w:hint="cs"/>
          <w:sz w:val="30"/>
          <w:szCs w:val="30"/>
        </w:rPr>
        <w:t xml:space="preserve"> </w:t>
      </w:r>
      <w:r w:rsidR="00F535A1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</w:t>
      </w:r>
      <w:r w:rsidR="00CB175D" w:rsidRPr="0003748B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</w:t>
      </w:r>
      <w:r w:rsidRPr="0003748B">
        <w:rPr>
          <w:rFonts w:ascii="Angsana New" w:hAnsi="Angsana New" w:hint="cs"/>
          <w:sz w:val="30"/>
          <w:szCs w:val="30"/>
          <w:cs/>
        </w:rPr>
        <w:t>สำหรับลูกหนี้การค้าและเงินให้กู้ยืมระยะสั้นในงบการเงินรวม</w:t>
      </w:r>
      <w:r w:rsidR="00842703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E95898" w:rsidRPr="0003748B">
        <w:rPr>
          <w:rFonts w:ascii="Angsana New" w:hAnsi="Angsana New" w:hint="cs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p w14:paraId="56B60252" w14:textId="0EBA0041" w:rsidR="00E34D10" w:rsidRDefault="00E34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03748B" w14:paraId="5BEA0405" w14:textId="77777777" w:rsidTr="00D140BA">
        <w:trPr>
          <w:tblHeader/>
        </w:trPr>
        <w:tc>
          <w:tcPr>
            <w:tcW w:w="15361" w:type="dxa"/>
            <w:gridSpan w:val="27"/>
          </w:tcPr>
          <w:p w14:paraId="00085D25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03748B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</w:tcPr>
          <w:p w14:paraId="3BA91AC5" w14:textId="77777777" w:rsidR="00E5270A" w:rsidRPr="0003748B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</w:tcPr>
          <w:p w14:paraId="6174CEB5" w14:textId="77777777" w:rsidR="00E5270A" w:rsidRPr="0003748B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592AD91C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</w:tcPr>
          <w:p w14:paraId="5BD7DB77" w14:textId="77777777" w:rsidR="00E5270A" w:rsidRPr="0003748B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030B4B56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</w:tcPr>
          <w:p w14:paraId="6355D352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E98C9A7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767D0CD7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6629A01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</w:tcPr>
          <w:p w14:paraId="7FBAE29D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94A176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4031298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5270A" w:rsidRPr="0003748B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</w:tcPr>
          <w:p w14:paraId="59C4CE2E" w14:textId="77777777" w:rsidR="00E5270A" w:rsidRPr="0003748B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</w:tcPr>
          <w:p w14:paraId="6E26A302" w14:textId="77777777" w:rsidR="00E5270A" w:rsidRPr="0003748B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5B487DEF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</w:tcPr>
          <w:p w14:paraId="07141D8F" w14:textId="77777777" w:rsidR="00E5270A" w:rsidRPr="0003748B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29BEA15C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</w:tcPr>
          <w:p w14:paraId="114118EC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0965C8B0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0D0CF32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</w:tcPr>
          <w:p w14:paraId="05A9810B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</w:tcPr>
          <w:p w14:paraId="52C8283C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</w:tcPr>
          <w:p w14:paraId="63BC6A33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E430FA7" w14:textId="77777777" w:rsidR="00E5270A" w:rsidRPr="0003748B" w:rsidRDefault="00CF1BA0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AC303B" w:rsidRPr="0003748B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</w:tcPr>
          <w:p w14:paraId="3BF39E60" w14:textId="77777777" w:rsidR="00AC303B" w:rsidRPr="0003748B" w:rsidRDefault="00AC303B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C0F96E1" w14:textId="29544102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D1BEC96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43500ED5" w14:textId="69C0C015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7155E122" w14:textId="77777777" w:rsidR="00AC303B" w:rsidRPr="0003748B" w:rsidRDefault="00AC303B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</w:tcPr>
          <w:p w14:paraId="06AADACD" w14:textId="05FCA285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398B147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3D5E395" w14:textId="69CD4300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6F88AF75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9BFFDBC" w14:textId="622BD490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575F43C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9275A98" w14:textId="72ED5FE9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15CB46EC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26C8D13" w14:textId="332E81CB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96CD45E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2F1BD20C" w14:textId="71F9E75A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5955DD2A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12870C" w14:textId="267E2CD6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7D3BBB0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</w:tcPr>
          <w:p w14:paraId="50D43118" w14:textId="382E51EC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776C3D9B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E8465FD" w14:textId="53C16BE7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84945FF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7E0F0C1E" w14:textId="5D04BABA" w:rsidR="00AC303B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</w:tr>
      <w:tr w:rsidR="00501261" w:rsidRPr="0003748B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</w:tcPr>
          <w:p w14:paraId="130F04E7" w14:textId="77777777" w:rsidR="00501261" w:rsidRPr="0003748B" w:rsidRDefault="00501261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</w:tcPr>
          <w:p w14:paraId="423BC91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0A9D5F08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52535ED1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63695882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5B75523C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3EE0ADED" w14:textId="77777777" w:rsidR="00501261" w:rsidRPr="0003748B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C7D26AD" w14:textId="77777777" w:rsidR="00501261" w:rsidRPr="0003748B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841A2EC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</w:tcPr>
          <w:p w14:paraId="09141D0B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01261" w:rsidRPr="0003748B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</w:tcPr>
          <w:p w14:paraId="2B522991" w14:textId="77777777" w:rsidR="00501261" w:rsidRPr="0003748B" w:rsidRDefault="0050126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</w:tcPr>
          <w:p w14:paraId="0A115A80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</w:tcPr>
          <w:p w14:paraId="56C9842A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0BE02AC9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</w:tcPr>
          <w:p w14:paraId="31D6073C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E054B2" w14:textId="77777777" w:rsidR="00501261" w:rsidRPr="0003748B" w:rsidRDefault="00501261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B1E30F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486631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vAlign w:val="bottom"/>
          </w:tcPr>
          <w:p w14:paraId="14853B1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5637F02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045D4F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17C7D70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FE4EE15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C8E5E8A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CCDB5D6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AC5CD8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6B68E5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0A40EC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D6DBCD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DBB319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1698FA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19B9870A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D7E3E08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F1EA9F8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66B930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7F4E1E3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12A38" w:rsidRPr="0003748B" w14:paraId="5C924E03" w14:textId="77777777" w:rsidTr="00423688">
        <w:trPr>
          <w:gridAfter w:val="1"/>
          <w:wAfter w:w="7" w:type="dxa"/>
        </w:trPr>
        <w:tc>
          <w:tcPr>
            <w:tcW w:w="3240" w:type="dxa"/>
          </w:tcPr>
          <w:p w14:paraId="40C84593" w14:textId="5CE26DF3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</w:tcPr>
          <w:p w14:paraId="5E21F529" w14:textId="1124E152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</w:tcPr>
          <w:p w14:paraId="57C72127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14:paraId="0D4FA74B" w14:textId="3909A605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</w:tcPr>
          <w:p w14:paraId="43D19EB8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BC2D4B4" w14:textId="364CC570" w:rsidR="00C12A38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720" w:type="dxa"/>
          </w:tcPr>
          <w:p w14:paraId="5C66F1C1" w14:textId="57312360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74555652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8DD867F" w14:textId="22755893" w:rsidR="00C12A38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630" w:type="dxa"/>
          </w:tcPr>
          <w:p w14:paraId="357D6F9C" w14:textId="55532E2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282F735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F697966" w14:textId="57D02C39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C6303E3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90066" w14:textId="158B2E16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1B0EFD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BEEF4EF" w14:textId="4E9DBBE7" w:rsidR="00C12A38" w:rsidRPr="0003748B" w:rsidRDefault="00BF6E4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9375422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3AA377FD" w14:textId="50F4E14C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C3F045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89773BA" w14:textId="7E75F367" w:rsidR="00C12A38" w:rsidRPr="0003748B" w:rsidRDefault="00BF6E4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53F576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</w:tcPr>
          <w:p w14:paraId="5A09B48E" w14:textId="377203BD" w:rsidR="00C12A38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</w:tcPr>
          <w:p w14:paraId="4160A21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33866BD" w14:textId="3E50212D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CA3495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094FFC64" w14:textId="678C5C58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03748B" w14:paraId="75EDC307" w14:textId="77777777" w:rsidTr="00423688">
        <w:trPr>
          <w:gridAfter w:val="1"/>
          <w:wAfter w:w="7" w:type="dxa"/>
        </w:trPr>
        <w:tc>
          <w:tcPr>
            <w:tcW w:w="3240" w:type="dxa"/>
          </w:tcPr>
          <w:p w14:paraId="76F50DDC" w14:textId="4E485838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</w:tcPr>
          <w:p w14:paraId="3221B180" w14:textId="2D4559E3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14:paraId="51A349A6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14:paraId="004D5075" w14:textId="12C58555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14:paraId="3114423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13DFEAB" w14:textId="267823F6" w:rsidR="00C12A38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</w:tcPr>
          <w:p w14:paraId="725FCC8C" w14:textId="2B605B6A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6036FC63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87D409A" w14:textId="1EA71799" w:rsidR="00C12A38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</w:tcPr>
          <w:p w14:paraId="3824173B" w14:textId="36907CC3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5B9C109E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D36639B" w14:textId="79FA6B72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7A97DB7D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ECC54BB" w14:textId="669F50CC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6FDB4965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A9BA220" w14:textId="526F7E35" w:rsidR="00C12A38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FA777F8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66B256D5" w14:textId="7C0B6D58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BA1F3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94D5CA7" w14:textId="509F612D" w:rsidR="00C12A38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</w:tcPr>
          <w:p w14:paraId="47E81EF3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</w:tcPr>
          <w:p w14:paraId="2EF83788" w14:textId="322EB0D7" w:rsidR="00C12A38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</w:tcPr>
          <w:p w14:paraId="03771B6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B63CEDC" w14:textId="11DCD2A0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03927C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17175A3E" w14:textId="72EBF53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03748B" w14:paraId="5A354FC1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4095E146" w14:textId="77777777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vAlign w:val="center"/>
          </w:tcPr>
          <w:p w14:paraId="50F01BCC" w14:textId="4FDEB2E5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</w:tcPr>
          <w:p w14:paraId="26674FB5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4698A20" w14:textId="690D031E" w:rsidR="00C12A38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</w:tcPr>
          <w:p w14:paraId="3FE4D061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81B0283" w14:textId="6B63FCD8" w:rsidR="00C12A38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vAlign w:val="center"/>
          </w:tcPr>
          <w:p w14:paraId="4F3C3D4C" w14:textId="47F428A6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5508610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D8024C3" w14:textId="5ABE55DA" w:rsidR="00C12A38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vAlign w:val="center"/>
          </w:tcPr>
          <w:p w14:paraId="780F1C09" w14:textId="4C9FB875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76B3853E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00BA504" w14:textId="599493C0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9C67048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CE4E3B" w14:textId="59C88380" w:rsidR="00C12A38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19BD944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2EAE982" w14:textId="4C50A61C" w:rsidR="00C12A38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90CF7F7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0191B379" w14:textId="48DE2BA4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D9EDC6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27B5FFF" w14:textId="166FE41A" w:rsidR="00C12A38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</w:tcPr>
          <w:p w14:paraId="321E9E7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</w:tcPr>
          <w:p w14:paraId="5BB30DFB" w14:textId="3DFAD421" w:rsidR="00C12A38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</w:tcPr>
          <w:p w14:paraId="7F2C3796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E5D7ACA" w14:textId="27CDB28C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3C769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019F6012" w14:textId="6A8F5B22" w:rsidR="00C12A38" w:rsidRPr="0003748B" w:rsidRDefault="00C12A38" w:rsidP="009B72BD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rtl/>
                <w:cs/>
                <w:lang w:val="en-US"/>
              </w:rPr>
              <w:t>-</w:t>
            </w:r>
          </w:p>
        </w:tc>
      </w:tr>
      <w:tr w:rsidR="00B75719" w:rsidRPr="0003748B" w14:paraId="485370DF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4A418850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โฟเซโก้ (ประเทศไทย)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vAlign w:val="center"/>
          </w:tcPr>
          <w:p w14:paraId="4F174B44" w14:textId="55A24718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</w:tcPr>
          <w:p w14:paraId="4BAF4040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D40BB35" w14:textId="691AF7BC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</w:tcPr>
          <w:p w14:paraId="575A9F9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AA86A2C" w14:textId="46F3BD94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vAlign w:val="center"/>
          </w:tcPr>
          <w:p w14:paraId="39FDF46C" w14:textId="7B49544B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5E96B64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6DC13AB" w14:textId="556E14DE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vAlign w:val="center"/>
          </w:tcPr>
          <w:p w14:paraId="53EB5858" w14:textId="3C2A7941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06A8FDE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C21BA99" w14:textId="66AE86CB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5004916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00B21A" w14:textId="5A4A996D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0BD528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A130E82" w14:textId="6DD95E16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8205D6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5CAD1462" w14:textId="2AEDEA9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6F3E21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5369608" w14:textId="6BBC85E1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1A26719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</w:tcPr>
          <w:p w14:paraId="4FDFBE83" w14:textId="66E58132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559C8493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7096E533" w14:textId="758A9880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7E3C1A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2788DB57" w14:textId="3D2C61CD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3</w:t>
            </w:r>
          </w:p>
        </w:tc>
      </w:tr>
      <w:tr w:rsidR="00B75719" w:rsidRPr="0003748B" w14:paraId="133EE8AA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662B13BC" w14:textId="57F7E4BE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คาร์ คอนวินี่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vAlign w:val="center"/>
          </w:tcPr>
          <w:p w14:paraId="1DA0F1C9" w14:textId="7DB61FE2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14:paraId="4268615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96C3993" w14:textId="387ECFE5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14:paraId="07E9A1DC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8F32627" w14:textId="17FC01C8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vAlign w:val="center"/>
          </w:tcPr>
          <w:p w14:paraId="130B669C" w14:textId="2BC8D44D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376C2A3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4B9D4F82" w14:textId="73128839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vAlign w:val="center"/>
          </w:tcPr>
          <w:p w14:paraId="6D0016E6" w14:textId="5B45026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377B6C3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4F45593" w14:textId="1B0E2D3F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7C83B414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A04EA3" w14:textId="06FFE61F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17F5A84C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4646205C" w14:textId="081D5F66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B543E78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9ED3B4A" w14:textId="09F7C0D1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D085A7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83D6EF" w14:textId="2D4F80F5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0D955C7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5CBCB405" w14:textId="71EB8DF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E53000D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6135E390" w14:textId="2314F62C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B67FA47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EF97660" w14:textId="5EEB334D" w:rsidR="00B75719" w:rsidRPr="0003748B" w:rsidRDefault="00B955E7" w:rsidP="009B72B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1</w:t>
            </w:r>
          </w:p>
        </w:tc>
      </w:tr>
      <w:tr w:rsidR="00391722" w:rsidRPr="0003748B" w14:paraId="77B3B27D" w14:textId="77777777" w:rsidTr="00F012E1">
        <w:trPr>
          <w:gridAfter w:val="1"/>
          <w:wAfter w:w="7" w:type="dxa"/>
        </w:trPr>
        <w:tc>
          <w:tcPr>
            <w:tcW w:w="3240" w:type="dxa"/>
          </w:tcPr>
          <w:p w14:paraId="40E24EB3" w14:textId="77777777" w:rsidR="00391722" w:rsidRPr="0003748B" w:rsidRDefault="00391722" w:rsidP="00F012E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ซีเอชแอล อีวี จำกัด</w:t>
            </w:r>
          </w:p>
        </w:tc>
        <w:tc>
          <w:tcPr>
            <w:tcW w:w="540" w:type="dxa"/>
          </w:tcPr>
          <w:p w14:paraId="44F2038A" w14:textId="67BC81A7" w:rsidR="00391722" w:rsidRPr="0003748B" w:rsidRDefault="00B955E7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14:paraId="137EAF29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14:paraId="7E126C31" w14:textId="77B3CF9D" w:rsidR="00391722" w:rsidRPr="0003748B" w:rsidRDefault="00B955E7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14:paraId="23CD8BC3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F778A57" w14:textId="173A20B6" w:rsidR="00391722" w:rsidRPr="0003748B" w:rsidRDefault="00B955E7" w:rsidP="00F012E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41</w:t>
            </w:r>
          </w:p>
        </w:tc>
        <w:tc>
          <w:tcPr>
            <w:tcW w:w="720" w:type="dxa"/>
          </w:tcPr>
          <w:p w14:paraId="4802DE8E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3120DB35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4865020" w14:textId="6E8326A5" w:rsidR="00391722" w:rsidRPr="0003748B" w:rsidRDefault="00B955E7" w:rsidP="00F012E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41</w:t>
            </w:r>
          </w:p>
        </w:tc>
        <w:tc>
          <w:tcPr>
            <w:tcW w:w="630" w:type="dxa"/>
          </w:tcPr>
          <w:p w14:paraId="3FBCCD97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4927FE42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E52131A" w14:textId="42656A29" w:rsidR="00391722" w:rsidRPr="0003748B" w:rsidRDefault="00B955E7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DB3A037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F163AAA" w14:textId="56EDDD44" w:rsidR="00391722" w:rsidRPr="0003748B" w:rsidRDefault="00B955E7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2D5800D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39E229B" w14:textId="1DD0CE34" w:rsidR="00391722" w:rsidRPr="0003748B" w:rsidRDefault="00BF6E4D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4A24A69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610D572A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D5C8DD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F87A1A0" w14:textId="0F179B5D" w:rsidR="00391722" w:rsidRPr="0003748B" w:rsidRDefault="00BF6E4D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1503AB6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</w:tcPr>
          <w:p w14:paraId="0DE92BD1" w14:textId="442DB36F" w:rsidR="00391722" w:rsidRPr="0003748B" w:rsidRDefault="00B955E7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</w:tcPr>
          <w:p w14:paraId="4542A048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80BBC34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3FECC2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606AAE75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316F02B8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441DF3CD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vAlign w:val="center"/>
          </w:tcPr>
          <w:p w14:paraId="4C1EE2AD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EAF39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B8EF104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C1238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D7C1236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D36F3E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95F7E4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F7B708F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7D99FBD5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75F0B13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438929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95BCD7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1E74E8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31BCD00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385C32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9DBAB7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710D3C0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B983B5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A29B3E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CE868D5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0B0A9623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02E7FA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2E2FED6" w14:textId="6200BA29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5705D2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A873E53" w14:textId="07C9C113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03748B" w14:paraId="16A82B2C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0AC81D65" w14:textId="77777777" w:rsidR="00B75719" w:rsidRPr="0003748B" w:rsidRDefault="00B75719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</w:tcPr>
          <w:p w14:paraId="3A1C6948" w14:textId="507CD992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6EFFD4D5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6794DBDF" w14:textId="630E0322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54C3FAD0" w14:textId="77777777" w:rsidR="00B75719" w:rsidRPr="0003748B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79E09D" w14:textId="4997940A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vAlign w:val="center"/>
          </w:tcPr>
          <w:p w14:paraId="47AAEC2F" w14:textId="2AAE1ADA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03339860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6D69516C" w14:textId="2C70C107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vAlign w:val="center"/>
          </w:tcPr>
          <w:p w14:paraId="7C657F10" w14:textId="02C4D5B3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5CC8900E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4B640C" w14:textId="79098873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0849D69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3BAE5A2" w14:textId="7869CD3E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04082BD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48872648" w14:textId="127AEC80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D47B1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981E5AA" w14:textId="318C4716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545DD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AA1961D" w14:textId="5AAB93B2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0408C48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5F6861C2" w14:textId="63323647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427B2CD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A73F406" w14:textId="27256910" w:rsidR="00B75719" w:rsidRPr="0003748B" w:rsidRDefault="005579DE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653B5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FA20BB6" w14:textId="5C66989C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17</w:t>
            </w:r>
          </w:p>
        </w:tc>
      </w:tr>
      <w:tr w:rsidR="00B75719" w:rsidRPr="0003748B" w14:paraId="77F93F87" w14:textId="77777777" w:rsidTr="005C3481">
        <w:trPr>
          <w:gridAfter w:val="1"/>
          <w:wAfter w:w="7" w:type="dxa"/>
        </w:trPr>
        <w:tc>
          <w:tcPr>
            <w:tcW w:w="3240" w:type="dxa"/>
          </w:tcPr>
          <w:p w14:paraId="4C8CF998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vAlign w:val="center"/>
          </w:tcPr>
          <w:p w14:paraId="5750286A" w14:textId="31AAAECE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392B4F70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D9348DD" w14:textId="4B77ED05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265F2393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E47759" w14:textId="117F3B3C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/>
              </w:rPr>
              <w:t>5</w:t>
            </w:r>
            <w:r w:rsidR="00D67C3A" w:rsidRPr="0003748B">
              <w:rPr>
                <w:rFonts w:ascii="Angsana New" w:hAnsi="Angsana New" w:hint="cs"/>
                <w:color w:val="000000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 w:hint="cs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720" w:type="dxa"/>
          </w:tcPr>
          <w:p w14:paraId="19C36CF9" w14:textId="0E8DCCA8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7938458D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7ED11BCB" w14:textId="5E64A48D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</w:t>
            </w:r>
            <w:r w:rsidR="00B75719"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</w:tcPr>
          <w:p w14:paraId="37243867" w14:textId="21832F9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0394926D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C20C41" w14:textId="1F3FB012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305CFD58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7A6FE9D0" w14:textId="1B15F6F3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640</w:t>
            </w:r>
          </w:p>
        </w:tc>
        <w:tc>
          <w:tcPr>
            <w:tcW w:w="270" w:type="dxa"/>
          </w:tcPr>
          <w:p w14:paraId="3269D064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206C61AC" w14:textId="5B94FDA4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8EBD90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AF2B233" w14:textId="46D4A484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BAB065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</w:tcPr>
          <w:p w14:paraId="0B1F6A8A" w14:textId="4CF1985A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</w:tcPr>
          <w:p w14:paraId="4F46DA5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6C323961" w14:textId="0B75EE69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</w:tcPr>
          <w:p w14:paraId="5DD023E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4FEB495" w14:textId="3F585846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A62732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DE93DEA" w14:textId="2C113E1C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331</w:t>
            </w:r>
          </w:p>
        </w:tc>
      </w:tr>
      <w:tr w:rsidR="00B75719" w:rsidRPr="0003748B" w14:paraId="7D187A82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30071242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vAlign w:val="center"/>
          </w:tcPr>
          <w:p w14:paraId="1A543D54" w14:textId="77777777" w:rsidR="00B75719" w:rsidRPr="0003748B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C180B4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6735448" w14:textId="77777777" w:rsidR="00B75719" w:rsidRPr="0003748B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750E4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B23FA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415697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4A3C608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59F0FF64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0D827B0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1B7150F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AFC5E7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D480682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0F2E900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583E7A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3C61914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610460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95AB16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754FE8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</w:tcPr>
          <w:p w14:paraId="42B67FA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4B087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4F91D52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AA9A3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3EB55DF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64A2BB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67B23C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03748B" w14:paraId="49A3AE90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2F20B8AD" w14:textId="50044DA4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B955E7" w:rsidRPr="00B955E7">
              <w:rPr>
                <w:rFonts w:ascii="Angsana New" w:hAnsi="Angsana New" w:hint="cs"/>
                <w:sz w:val="22"/>
                <w:szCs w:val="22"/>
              </w:rPr>
              <w:t>2561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vAlign w:val="center"/>
          </w:tcPr>
          <w:p w14:paraId="15598A9C" w14:textId="5CB85223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27273A45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6F33A5E" w14:textId="3044EAB9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</w:tcPr>
          <w:p w14:paraId="5C12DEB2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F6357E" w14:textId="774B3D7E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vAlign w:val="center"/>
          </w:tcPr>
          <w:p w14:paraId="326F1304" w14:textId="35DCFF59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6A395E09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35D97A74" w14:textId="66C812EA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vAlign w:val="center"/>
          </w:tcPr>
          <w:p w14:paraId="733B7F4A" w14:textId="3DC7220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4C8F4134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C54388" w14:textId="0A0704A3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60BC7180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385B2513" w14:textId="047DF49B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72</w:t>
            </w:r>
          </w:p>
        </w:tc>
        <w:tc>
          <w:tcPr>
            <w:tcW w:w="270" w:type="dxa"/>
          </w:tcPr>
          <w:p w14:paraId="1BAA211F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68C56638" w14:textId="5BA8469D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7EF68E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6976737" w14:textId="4CC25E6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95F7CF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</w:tcPr>
          <w:p w14:paraId="0F4A4E0D" w14:textId="622285E6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0A10A4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2D1469E3" w14:textId="1AB72B41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2EFB5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C6DE6B8" w14:textId="59F1E03C" w:rsidR="00B75719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8E2B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45E1DA3" w14:textId="4344B07F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4517F888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276C9491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vAlign w:val="center"/>
          </w:tcPr>
          <w:p w14:paraId="0B8C58BE" w14:textId="6CE0296B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</w:tcPr>
          <w:p w14:paraId="2235313D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DAEBE2F" w14:textId="55C6DA2F" w:rsidR="00B75719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</w:tcPr>
          <w:p w14:paraId="63C306C9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E834A5" w14:textId="14413F77" w:rsidR="00B75719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vAlign w:val="center"/>
          </w:tcPr>
          <w:p w14:paraId="26387FCD" w14:textId="770DC10C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608B977D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663F8334" w14:textId="14A7E856" w:rsidR="00B75719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vAlign w:val="center"/>
          </w:tcPr>
          <w:p w14:paraId="2D995834" w14:textId="238FBD76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6ED99576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C47B027" w14:textId="725DA8D9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553D8B6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3518DF75" w14:textId="3C9C10DA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16414F77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62925867" w14:textId="2FF92C01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3564EE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411D7B1D" w14:textId="789557F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308CBC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</w:tcPr>
          <w:p w14:paraId="237F16CB" w14:textId="13E5AF44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9A40B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</w:tcPr>
          <w:p w14:paraId="01B26815" w14:textId="118A08A6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44FA3C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E4BD5D3" w14:textId="09552573" w:rsidR="00B75719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56F523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90738BA" w14:textId="0913A999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7237134F" w14:textId="77777777" w:rsidTr="00250950">
        <w:trPr>
          <w:gridAfter w:val="1"/>
          <w:wAfter w:w="7" w:type="dxa"/>
          <w:trHeight w:val="145"/>
        </w:trPr>
        <w:tc>
          <w:tcPr>
            <w:tcW w:w="3240" w:type="dxa"/>
          </w:tcPr>
          <w:p w14:paraId="66283A63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center"/>
          </w:tcPr>
          <w:p w14:paraId="3054E087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36587C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6ED64CA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4067C2" w14:textId="77777777" w:rsidR="00B75719" w:rsidRPr="0003748B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D9572B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5F1D05B" w14:textId="77777777" w:rsidR="00B75719" w:rsidRPr="0003748B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D314B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CD97C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E448017" w14:textId="77777777" w:rsidR="00B75719" w:rsidRPr="0003748B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4F2C12F" w14:textId="77777777" w:rsidR="00B75719" w:rsidRPr="0003748B" w:rsidRDefault="00B75719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FE9DED9" w14:textId="7E692A32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0A16FC3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ED63AC5" w14:textId="3536BA85" w:rsidR="00B75719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6B997646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95B4C0B" w14:textId="46E1BA21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E814280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FE0EFC1" w14:textId="280D3A10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35AB55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9EC0972" w14:textId="278648DF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792</w:t>
            </w:r>
          </w:p>
        </w:tc>
        <w:tc>
          <w:tcPr>
            <w:tcW w:w="270" w:type="dxa"/>
          </w:tcPr>
          <w:p w14:paraId="6F334CD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14:paraId="1E1748F2" w14:textId="6C37FC70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</w:tcPr>
          <w:p w14:paraId="7E561CFD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8A31523" w14:textId="322FFAE3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</w:t>
            </w: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28</w:t>
            </w:r>
          </w:p>
        </w:tc>
        <w:tc>
          <w:tcPr>
            <w:tcW w:w="270" w:type="dxa"/>
          </w:tcPr>
          <w:p w14:paraId="336ECA0A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C49B1CE" w14:textId="42A88D5C" w:rsidR="00B75719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352</w:t>
            </w:r>
          </w:p>
        </w:tc>
      </w:tr>
      <w:tr w:rsidR="00FC71EF" w:rsidRPr="0003748B" w14:paraId="2C5C530C" w14:textId="77777777" w:rsidTr="005C3481">
        <w:trPr>
          <w:gridAfter w:val="1"/>
          <w:wAfter w:w="7" w:type="dxa"/>
        </w:trPr>
        <w:tc>
          <w:tcPr>
            <w:tcW w:w="3240" w:type="dxa"/>
          </w:tcPr>
          <w:p w14:paraId="2C094A64" w14:textId="2A2B9149" w:rsidR="00FC71EF" w:rsidRPr="0003748B" w:rsidRDefault="00FC71EF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</w:tcPr>
          <w:p w14:paraId="7B779B64" w14:textId="77777777" w:rsidR="00FC71EF" w:rsidRPr="0003748B" w:rsidRDefault="00FC71EF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914CF4" w14:textId="77777777" w:rsidR="00FC71EF" w:rsidRPr="0003748B" w:rsidRDefault="00FC71EF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7F420FC4" w14:textId="77777777" w:rsidR="00FC71EF" w:rsidRPr="0003748B" w:rsidRDefault="00FC71EF" w:rsidP="00FE3F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63DE52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54BD0B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50CE4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D2C3BA7" w14:textId="77777777" w:rsidR="00FC71EF" w:rsidRPr="0003748B" w:rsidRDefault="00FC71EF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64F951AE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BBF5C26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73EF2C7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4F46F06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053EB89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E7F9CA5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0A9306B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5B3763A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CB6490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5DDCBD1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8E0F328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8DD2465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6C9E884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</w:tcPr>
          <w:p w14:paraId="3AEA0824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470E0B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3F281FB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97146B0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9B192DE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D35180" w:rsidRPr="0003748B" w14:paraId="19E8188A" w14:textId="77777777" w:rsidTr="00250575">
        <w:trPr>
          <w:gridAfter w:val="1"/>
          <w:wAfter w:w="7" w:type="dxa"/>
        </w:trPr>
        <w:tc>
          <w:tcPr>
            <w:tcW w:w="3240" w:type="dxa"/>
          </w:tcPr>
          <w:p w14:paraId="325F184B" w14:textId="0A665C63" w:rsidR="00D35180" w:rsidRPr="0003748B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vAlign w:val="center"/>
          </w:tcPr>
          <w:p w14:paraId="0533D263" w14:textId="5F96FCD5" w:rsidR="00D35180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</w:tcPr>
          <w:p w14:paraId="301ACAFA" w14:textId="77777777" w:rsidR="00D35180" w:rsidRPr="0003748B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EE99657" w14:textId="2ACF7044" w:rsidR="00D35180" w:rsidRPr="0003748B" w:rsidRDefault="00B955E7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2393FF4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9573DE5" w14:textId="461D36DE" w:rsidR="00D35180" w:rsidRPr="0003748B" w:rsidRDefault="00B955E7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83</w:t>
            </w:r>
          </w:p>
        </w:tc>
        <w:tc>
          <w:tcPr>
            <w:tcW w:w="720" w:type="dxa"/>
            <w:vAlign w:val="center"/>
          </w:tcPr>
          <w:p w14:paraId="02EE5442" w14:textId="192ACE04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vAlign w:val="bottom"/>
          </w:tcPr>
          <w:p w14:paraId="0C232832" w14:textId="77777777" w:rsidR="00D35180" w:rsidRPr="0003748B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vAlign w:val="center"/>
          </w:tcPr>
          <w:p w14:paraId="3BC9ACD4" w14:textId="38DD3335" w:rsidR="00D35180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  <w:vAlign w:val="center"/>
          </w:tcPr>
          <w:p w14:paraId="42F8275C" w14:textId="7B4BDB9A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450AC39F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8FF8460" w14:textId="2D29FF19" w:rsidR="00D35180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54</w:t>
            </w:r>
          </w:p>
        </w:tc>
        <w:tc>
          <w:tcPr>
            <w:tcW w:w="270" w:type="dxa"/>
          </w:tcPr>
          <w:p w14:paraId="0D863A02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16C1E1D" w14:textId="1B210B28" w:rsidR="00D35180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szCs w:val="22"/>
                <w:lang w:val="en-US"/>
              </w:rPr>
              <w:t>54</w:t>
            </w:r>
          </w:p>
        </w:tc>
        <w:tc>
          <w:tcPr>
            <w:tcW w:w="270" w:type="dxa"/>
          </w:tcPr>
          <w:p w14:paraId="5BCC3200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3A70064" w14:textId="1F3A610E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54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8C6E6B9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18E44B7" w14:textId="218250DD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9EEDD8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BB61F1F" w14:textId="7E55D91F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4D4D6B5" w14:textId="77777777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</w:tcPr>
          <w:p w14:paraId="343DADB4" w14:textId="405784FD" w:rsidR="00D35180" w:rsidRPr="0003748B" w:rsidRDefault="002179B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3DA4F6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0EE51A7" w14:textId="0873FB0D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BF36CE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FA64D16" w14:textId="6472D0ED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03748B" w14:paraId="4E33433F" w14:textId="77777777" w:rsidTr="005C3481">
        <w:trPr>
          <w:gridAfter w:val="1"/>
          <w:wAfter w:w="7" w:type="dxa"/>
        </w:trPr>
        <w:tc>
          <w:tcPr>
            <w:tcW w:w="3240" w:type="dxa"/>
          </w:tcPr>
          <w:p w14:paraId="030DDFF1" w14:textId="2CA22525" w:rsidR="00D35180" w:rsidRPr="0003748B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</w:tcPr>
          <w:p w14:paraId="4654E57C" w14:textId="6377CBA4" w:rsidR="00D35180" w:rsidRPr="0003748B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F4A416" w14:textId="77777777" w:rsidR="00D35180" w:rsidRPr="0003748B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6147A8E5" w14:textId="05CC2C32" w:rsidR="00D35180" w:rsidRPr="0003748B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274F48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193AD3" w14:textId="04C836EF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vAlign w:val="center"/>
          </w:tcPr>
          <w:p w14:paraId="02F276F0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AC99733" w14:textId="77777777" w:rsidR="00D35180" w:rsidRPr="0003748B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12BA5A59" w14:textId="0FF02E38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vAlign w:val="center"/>
          </w:tcPr>
          <w:p w14:paraId="1228B225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46F68E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36D7981" w14:textId="42FA417F" w:rsidR="00D35180" w:rsidRPr="0003748B" w:rsidRDefault="002706B3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DB347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9796518" w14:textId="753AA80B" w:rsidR="00D35180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512820B6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7BBB8A" w14:textId="2E86DF58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4D6534F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D46BDB0" w14:textId="07330E3C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DE7E76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4A5F5F3" w14:textId="09674049" w:rsidR="00D35180" w:rsidRPr="0003748B" w:rsidRDefault="002706B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D92B57" w14:textId="77777777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</w:tcPr>
          <w:p w14:paraId="6F608E0E" w14:textId="4E70FD11" w:rsidR="00D35180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270" w:type="dxa"/>
          </w:tcPr>
          <w:p w14:paraId="6636AD0A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A993F82" w14:textId="07484916" w:rsidR="00D35180" w:rsidRPr="0003748B" w:rsidRDefault="00B955E7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/>
                <w:color w:val="000000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4264720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837BDB" w14:textId="205D00F7" w:rsidR="00D35180" w:rsidRPr="0003748B" w:rsidRDefault="00DC25FE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9E2BAA" w:rsidRPr="0003748B" w14:paraId="6A30ABAD" w14:textId="77777777" w:rsidTr="005C3481">
        <w:trPr>
          <w:gridAfter w:val="1"/>
          <w:wAfter w:w="7" w:type="dxa"/>
        </w:trPr>
        <w:tc>
          <w:tcPr>
            <w:tcW w:w="3240" w:type="dxa"/>
          </w:tcPr>
          <w:p w14:paraId="0269B86F" w14:textId="6AA43269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</w:tcPr>
          <w:p w14:paraId="2CD51945" w14:textId="30766E02" w:rsidR="009E2BAA" w:rsidRPr="0003748B" w:rsidRDefault="00C35E8C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6374696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119B9CCC" w14:textId="4E426B60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DAE958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E36A763" w14:textId="03FB0910" w:rsidR="009E2BAA" w:rsidRPr="0003748B" w:rsidRDefault="00C35E8C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vAlign w:val="center"/>
          </w:tcPr>
          <w:p w14:paraId="11C079AD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08AD4D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</w:tcPr>
          <w:p w14:paraId="07ED3972" w14:textId="21E283BE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vAlign w:val="center"/>
          </w:tcPr>
          <w:p w14:paraId="32C16F0E" w14:textId="1AE6CEE2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CE3F1B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057D28A" w14:textId="7F4A77C1" w:rsidR="009E2BAA" w:rsidRPr="0003748B" w:rsidRDefault="007E01D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34C8E7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0C3EC7" w14:textId="2D321F2E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D1319B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C68F4EE" w14:textId="78D05F7D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891E56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45D94D9" w14:textId="66F32DF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52406E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2288223" w14:textId="78AB4787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7154C7D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</w:tcPr>
          <w:p w14:paraId="77240DBB" w14:textId="5566757F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2FB339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9FB67F2" w14:textId="7D7BAC51" w:rsidR="009E2BAA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FB1B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6E27F0A" w14:textId="2F51AA30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5579DE" w:rsidRPr="0003748B" w14:paraId="5778417E" w14:textId="77777777" w:rsidTr="00D469B6">
        <w:trPr>
          <w:gridAfter w:val="1"/>
          <w:wAfter w:w="7" w:type="dxa"/>
        </w:trPr>
        <w:tc>
          <w:tcPr>
            <w:tcW w:w="3240" w:type="dxa"/>
          </w:tcPr>
          <w:p w14:paraId="2D6E94B3" w14:textId="3AD68B29" w:rsidR="005579DE" w:rsidRPr="0003748B" w:rsidRDefault="005579DE" w:rsidP="005579D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vAlign w:val="center"/>
          </w:tcPr>
          <w:p w14:paraId="064B6209" w14:textId="53A57471" w:rsidR="005579DE" w:rsidRPr="0003748B" w:rsidRDefault="005579DE" w:rsidP="005579D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FC9FEE" w14:textId="77777777" w:rsidR="005579DE" w:rsidRPr="0003748B" w:rsidRDefault="005579DE" w:rsidP="005579D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A902AD4" w14:textId="7DDF345E" w:rsidR="005579DE" w:rsidRPr="0003748B" w:rsidRDefault="00B955E7" w:rsidP="005579D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7C7D7CA" w14:textId="77777777" w:rsidR="005579DE" w:rsidRPr="0003748B" w:rsidRDefault="005579DE" w:rsidP="0055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AE32E1" w14:textId="41C0C70B" w:rsidR="005579DE" w:rsidRPr="0003748B" w:rsidRDefault="005579DE" w:rsidP="005579DE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vAlign w:val="center"/>
          </w:tcPr>
          <w:p w14:paraId="2DE2BB0E" w14:textId="77777777" w:rsidR="005579DE" w:rsidRPr="0003748B" w:rsidRDefault="005579DE" w:rsidP="0055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E2ECF57" w14:textId="77777777" w:rsidR="005579DE" w:rsidRPr="0003748B" w:rsidRDefault="005579DE" w:rsidP="005579D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vAlign w:val="center"/>
          </w:tcPr>
          <w:p w14:paraId="14D532D8" w14:textId="5377E115" w:rsidR="005579DE" w:rsidRPr="0003748B" w:rsidRDefault="00B955E7" w:rsidP="005579DE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vAlign w:val="center"/>
          </w:tcPr>
          <w:p w14:paraId="520C5438" w14:textId="7F9E476C" w:rsidR="005579DE" w:rsidRPr="0003748B" w:rsidRDefault="005579DE" w:rsidP="0055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3E07DAAF" w14:textId="77777777" w:rsidR="005579DE" w:rsidRPr="0003748B" w:rsidRDefault="005579DE" w:rsidP="0055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E5D4C75" w14:textId="762703A6" w:rsidR="005579DE" w:rsidRPr="0003748B" w:rsidRDefault="005579DE" w:rsidP="005579D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C4AF905" w14:textId="77777777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34030D3" w14:textId="635D5A7E" w:rsidR="005579DE" w:rsidRPr="0003748B" w:rsidRDefault="00B955E7" w:rsidP="005579D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5</w:t>
            </w:r>
          </w:p>
        </w:tc>
        <w:tc>
          <w:tcPr>
            <w:tcW w:w="270" w:type="dxa"/>
          </w:tcPr>
          <w:p w14:paraId="209DD9CF" w14:textId="77777777" w:rsidR="005579DE" w:rsidRPr="0003748B" w:rsidRDefault="005579DE" w:rsidP="0055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2B994CB" w14:textId="66BE7F2D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48E0B3D" w14:textId="77777777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851CE51" w14:textId="427E2272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564EB3E" w14:textId="77777777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BA17FFE" w14:textId="6F1058D1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DB7FE47" w14:textId="77777777" w:rsidR="005579DE" w:rsidRPr="0003748B" w:rsidRDefault="005579DE" w:rsidP="005579DE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</w:tcPr>
          <w:p w14:paraId="36A2BCD0" w14:textId="612C3320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C325B4B" w14:textId="77777777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2E51D05" w14:textId="77B22D5C" w:rsidR="005579DE" w:rsidRPr="0003748B" w:rsidRDefault="005579DE" w:rsidP="005579D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71B50" w14:textId="77777777" w:rsidR="005579DE" w:rsidRPr="0003748B" w:rsidRDefault="005579DE" w:rsidP="005579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1FFA560" w14:textId="0983215B" w:rsidR="005579DE" w:rsidRPr="0003748B" w:rsidRDefault="005579DE" w:rsidP="005579D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9E2BAA" w:rsidRPr="0003748B" w14:paraId="386A5C91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0A53EE62" w14:textId="56A422F2" w:rsidR="009E2BAA" w:rsidRPr="0003748B" w:rsidRDefault="009E2BAA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</w:tcPr>
          <w:p w14:paraId="50ECE91C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</w:tcPr>
          <w:p w14:paraId="2BB7CA43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44D7462E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</w:tcPr>
          <w:p w14:paraId="11AC2463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3FC9CFE" w14:textId="77777777" w:rsidR="009E2BAA" w:rsidRPr="0003748B" w:rsidRDefault="009E2BAA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5D1F8A7F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E111C41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vAlign w:val="bottom"/>
          </w:tcPr>
          <w:p w14:paraId="1175B598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BC442BC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41212D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4A2B75A" w14:textId="1A5EFF98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270" w:type="dxa"/>
          </w:tcPr>
          <w:p w14:paraId="0160E924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DDCBDB3" w14:textId="5D7175A0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270" w:type="dxa"/>
          </w:tcPr>
          <w:p w14:paraId="18668201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F9616B0" w14:textId="57A0520D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5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BF12BD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E2C9387" w14:textId="3A747258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59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F247E8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615FA3F" w14:textId="1C9A703A" w:rsidR="009E2BAA" w:rsidRPr="0003748B" w:rsidRDefault="002706B3" w:rsidP="005E71E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742E259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29640DFC" w14:textId="49BB3C98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</w:t>
            </w:r>
          </w:p>
        </w:tc>
        <w:tc>
          <w:tcPr>
            <w:tcW w:w="270" w:type="dxa"/>
          </w:tcPr>
          <w:p w14:paraId="7E793C0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C00132A" w14:textId="5D31C431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</w:tcPr>
          <w:p w14:paraId="79EBDE3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8B9BBE6" w14:textId="732D3190" w:rsidR="009E2BAA" w:rsidRPr="0003748B" w:rsidRDefault="00DC25FE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9E2BAA" w:rsidRPr="0003748B" w14:paraId="371F1934" w14:textId="77777777" w:rsidTr="004A2C12">
        <w:trPr>
          <w:gridAfter w:val="1"/>
          <w:wAfter w:w="7" w:type="dxa"/>
        </w:trPr>
        <w:tc>
          <w:tcPr>
            <w:tcW w:w="3240" w:type="dxa"/>
          </w:tcPr>
          <w:p w14:paraId="636E03BC" w14:textId="77777777" w:rsidR="009E2BAA" w:rsidRPr="0003748B" w:rsidRDefault="009E2BAA" w:rsidP="00FE3F8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</w:tcPr>
          <w:p w14:paraId="0E923411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9E431D1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14:paraId="6257D6E5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EDC0354" w14:textId="77777777" w:rsidR="009E2BAA" w:rsidRPr="0003748B" w:rsidRDefault="009E2BAA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789C2F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630C9BC7" w14:textId="77777777" w:rsidR="009E2BAA" w:rsidRPr="0003748B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C0FFED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82710C0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vAlign w:val="center"/>
          </w:tcPr>
          <w:p w14:paraId="5DBA4DB8" w14:textId="77777777" w:rsidR="009E2BAA" w:rsidRPr="0003748B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F447FFB" w14:textId="77777777" w:rsidR="009E2BAA" w:rsidRPr="0003748B" w:rsidRDefault="009E2BAA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1EEAEDB" w14:textId="22601F34" w:rsidR="009E2BAA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7E01D9" w:rsidRPr="000374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  <w:r w:rsidRPr="00B955E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0CB6C5E7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D2E730" w14:textId="3A06D11B" w:rsidR="009E2BAA" w:rsidRPr="0003748B" w:rsidRDefault="00B955E7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9E2BAA" w:rsidRPr="000374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071</w:t>
            </w:r>
          </w:p>
        </w:tc>
        <w:tc>
          <w:tcPr>
            <w:tcW w:w="270" w:type="dxa"/>
          </w:tcPr>
          <w:p w14:paraId="67FC0616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82582D" w14:textId="6455D852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50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57D9C8E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EEB9DC5" w14:textId="011D4139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0107285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063DFF" w14:textId="3D6BF3EA" w:rsidR="009E2BAA" w:rsidRPr="0003748B" w:rsidRDefault="00B955E7" w:rsidP="005E71E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792</w:t>
            </w:r>
          </w:p>
        </w:tc>
        <w:tc>
          <w:tcPr>
            <w:tcW w:w="270" w:type="dxa"/>
          </w:tcPr>
          <w:p w14:paraId="048525D9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0309B0E1" w14:textId="18AA3DAE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846</w:t>
            </w:r>
          </w:p>
        </w:tc>
        <w:tc>
          <w:tcPr>
            <w:tcW w:w="270" w:type="dxa"/>
          </w:tcPr>
          <w:p w14:paraId="25D36050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92295DC" w14:textId="5E8A9580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</w:t>
            </w: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</w:t>
            </w:r>
          </w:p>
        </w:tc>
        <w:tc>
          <w:tcPr>
            <w:tcW w:w="270" w:type="dxa"/>
          </w:tcPr>
          <w:p w14:paraId="7EDBFD9F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89DC1C2" w14:textId="0DD26FD5" w:rsidR="009E2BAA" w:rsidRPr="0003748B" w:rsidRDefault="00B955E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352</w:t>
            </w:r>
          </w:p>
        </w:tc>
      </w:tr>
    </w:tbl>
    <w:p w14:paraId="61D25B4A" w14:textId="77777777" w:rsidR="00845098" w:rsidRPr="00480F19" w:rsidRDefault="00845098" w:rsidP="00FE3F8B">
      <w:pPr>
        <w:jc w:val="thaiDistribute"/>
        <w:rPr>
          <w:rFonts w:ascii="Angsana New" w:hAnsi="Angsana New"/>
          <w:sz w:val="22"/>
          <w:szCs w:val="22"/>
        </w:rPr>
      </w:pPr>
      <w:r w:rsidRPr="00480F19">
        <w:rPr>
          <w:rFonts w:ascii="Angsana New" w:hAnsi="Angsana New" w:hint="cs"/>
          <w:sz w:val="22"/>
          <w:szCs w:val="22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480F19">
        <w:rPr>
          <w:rFonts w:ascii="Angsana New" w:hAnsi="Angsana New" w:hint="cs"/>
          <w:sz w:val="22"/>
          <w:szCs w:val="22"/>
        </w:rPr>
        <w:t xml:space="preserve">DM-Loxley Co., Ltd. </w:t>
      </w:r>
      <w:r w:rsidRPr="00480F19">
        <w:rPr>
          <w:rFonts w:ascii="Angsana New" w:hAnsi="Angsana New" w:hint="cs"/>
          <w:sz w:val="22"/>
          <w:szCs w:val="22"/>
          <w:cs/>
        </w:rPr>
        <w:t>ซึ่งจดทะเบียนจัดตั้งในประเทศสาธารณรัฐประชาธิปไตยประชาชนลาว</w:t>
      </w:r>
    </w:p>
    <w:p w14:paraId="5E051D2B" w14:textId="23D3CC13" w:rsidR="0025019D" w:rsidRPr="0003748B" w:rsidRDefault="0025019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5"/>
        </w:tabs>
        <w:rPr>
          <w:rFonts w:ascii="Angsana New" w:hAnsi="Angsana New"/>
          <w:sz w:val="26"/>
          <w:szCs w:val="26"/>
        </w:rPr>
        <w:sectPr w:rsidR="0025019D" w:rsidRPr="0003748B" w:rsidSect="007F410C">
          <w:head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53CDB0F" w14:textId="77777777" w:rsidR="00E5270A" w:rsidRPr="0003748B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0AAC7929" w14:textId="77777777" w:rsidR="00E5270A" w:rsidRPr="0003748B" w:rsidRDefault="00E5270A" w:rsidP="006B433C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15B0E1E7" w14:textId="53165821" w:rsidR="00486087" w:rsidRPr="0003748B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</w:t>
      </w:r>
      <w:r w:rsidR="008A3640" w:rsidRPr="0003748B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03748B">
        <w:rPr>
          <w:rFonts w:ascii="Angsana New" w:hAnsi="Angsana New" w:hint="cs"/>
          <w:sz w:val="30"/>
          <w:szCs w:val="30"/>
          <w:cs/>
        </w:rPr>
        <w:t xml:space="preserve"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กลุ่มกิจการในกิจการเหล่านี้</w:t>
      </w:r>
    </w:p>
    <w:p w14:paraId="3DD723C0" w14:textId="75985A2A" w:rsidR="00E5270A" w:rsidRPr="0003748B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4770"/>
        <w:gridCol w:w="910"/>
        <w:gridCol w:w="234"/>
        <w:gridCol w:w="910"/>
        <w:gridCol w:w="235"/>
        <w:gridCol w:w="910"/>
        <w:gridCol w:w="258"/>
        <w:gridCol w:w="910"/>
      </w:tblGrid>
      <w:tr w:rsidR="0025019D" w:rsidRPr="0003748B" w14:paraId="0D4F7A90" w14:textId="77777777" w:rsidTr="0025019D">
        <w:trPr>
          <w:trHeight w:val="440"/>
          <w:tblHeader/>
        </w:trPr>
        <w:tc>
          <w:tcPr>
            <w:tcW w:w="4770" w:type="dxa"/>
          </w:tcPr>
          <w:p w14:paraId="01834582" w14:textId="77777777" w:rsidR="0025019D" w:rsidRPr="0003748B" w:rsidRDefault="0025019D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vAlign w:val="bottom"/>
          </w:tcPr>
          <w:p w14:paraId="3AED536D" w14:textId="77777777" w:rsidR="006D059E" w:rsidRPr="0003748B" w:rsidRDefault="0025019D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บีพี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03748B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rtl/>
                <w:cs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คาสตรอล</w:t>
            </w:r>
          </w:p>
          <w:p w14:paraId="53D3B55D" w14:textId="34AC08E3" w:rsidR="006D059E" w:rsidRPr="0003748B" w:rsidRDefault="006D059E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" w:type="dxa"/>
            <w:vAlign w:val="bottom"/>
          </w:tcPr>
          <w:p w14:paraId="7BE181D1" w14:textId="77777777" w:rsidR="0025019D" w:rsidRPr="0003748B" w:rsidRDefault="0025019D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vAlign w:val="bottom"/>
          </w:tcPr>
          <w:p w14:paraId="153E2CF5" w14:textId="77777777" w:rsidR="0025019D" w:rsidRPr="0003748B" w:rsidRDefault="0025019D" w:rsidP="00FE3F8B">
            <w:pPr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br/>
              <w:t>(ประเทศไทย) จำกัด</w:t>
            </w:r>
          </w:p>
        </w:tc>
      </w:tr>
      <w:tr w:rsidR="00467BC1" w:rsidRPr="0003748B" w14:paraId="0D88D08B" w14:textId="77777777" w:rsidTr="0025019D">
        <w:trPr>
          <w:tblHeader/>
        </w:trPr>
        <w:tc>
          <w:tcPr>
            <w:tcW w:w="4770" w:type="dxa"/>
          </w:tcPr>
          <w:p w14:paraId="3D1DABB2" w14:textId="77777777" w:rsidR="00467BC1" w:rsidRPr="0003748B" w:rsidRDefault="00467BC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</w:tcPr>
          <w:p w14:paraId="500F4A58" w14:textId="4CA6DE54" w:rsidR="00467BC1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</w:tcPr>
          <w:p w14:paraId="75A3ED01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2CC833CE" w14:textId="775BE20F" w:rsidR="00467BC1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177823CE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70251A0" w14:textId="3DFC260F" w:rsidR="00467BC1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8" w:type="dxa"/>
          </w:tcPr>
          <w:p w14:paraId="2F026561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9F816A1" w14:textId="5AC3B2F9" w:rsidR="00467BC1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501261" w:rsidRPr="0003748B" w14:paraId="1DF21E57" w14:textId="77777777" w:rsidTr="0025019D">
        <w:trPr>
          <w:trHeight w:val="422"/>
          <w:tblHeader/>
        </w:trPr>
        <w:tc>
          <w:tcPr>
            <w:tcW w:w="4770" w:type="dxa"/>
          </w:tcPr>
          <w:p w14:paraId="54B524DC" w14:textId="77777777" w:rsidR="00501261" w:rsidRPr="0003748B" w:rsidRDefault="0050126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</w:tcPr>
          <w:p w14:paraId="61CD5992" w14:textId="77777777" w:rsidR="00501261" w:rsidRPr="0003748B" w:rsidRDefault="00501261" w:rsidP="00FE3F8B">
            <w:pPr>
              <w:pStyle w:val="block"/>
              <w:spacing w:after="0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3748B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03748B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83559" w:rsidRPr="0003748B" w14:paraId="5AC2440B" w14:textId="77777777" w:rsidTr="0025019D">
        <w:trPr>
          <w:trHeight w:val="422"/>
        </w:trPr>
        <w:tc>
          <w:tcPr>
            <w:tcW w:w="4770" w:type="dxa"/>
          </w:tcPr>
          <w:p w14:paraId="6C82C373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910" w:type="dxa"/>
          </w:tcPr>
          <w:p w14:paraId="274ACA48" w14:textId="5738773F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83559"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34" w:type="dxa"/>
          </w:tcPr>
          <w:p w14:paraId="7B3EEA6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37B408E7" w14:textId="0FE35E27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35" w:type="dxa"/>
          </w:tcPr>
          <w:p w14:paraId="10C64D7A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229706B5" w14:textId="0EEC8ED9" w:rsidR="00C83559" w:rsidRPr="00443E63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83559"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58" w:type="dxa"/>
          </w:tcPr>
          <w:p w14:paraId="16E908E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050638EB" w14:textId="7D64F584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C83559" w:rsidRPr="0003748B" w14:paraId="4C13EFAD" w14:textId="77777777" w:rsidTr="0025019D">
        <w:tc>
          <w:tcPr>
            <w:tcW w:w="4770" w:type="dxa"/>
          </w:tcPr>
          <w:p w14:paraId="69B94E6F" w14:textId="77777777" w:rsidR="00C83559" w:rsidRPr="0003748B" w:rsidRDefault="00C83559" w:rsidP="00C83559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59D21515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4" w:type="dxa"/>
          </w:tcPr>
          <w:p w14:paraId="6B7FA6C2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</w:tcPr>
          <w:p w14:paraId="1B2D6268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5" w:type="dxa"/>
          </w:tcPr>
          <w:p w14:paraId="3724E20F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</w:tcPr>
          <w:p w14:paraId="1D012EB8" w14:textId="77777777" w:rsidR="00C83559" w:rsidRPr="00443E63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58" w:type="dxa"/>
          </w:tcPr>
          <w:p w14:paraId="516A177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</w:tcPr>
          <w:p w14:paraId="6E1238A4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83559" w:rsidRPr="0003748B" w14:paraId="05BC78D2" w14:textId="77777777" w:rsidTr="0025019D">
        <w:tc>
          <w:tcPr>
            <w:tcW w:w="4770" w:type="dxa"/>
          </w:tcPr>
          <w:p w14:paraId="33DEA2AE" w14:textId="65DC175F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B955E7" w:rsidRPr="00B955E7">
              <w:rPr>
                <w:rFonts w:ascii="Angsana New" w:eastAsia="Calibri" w:hAnsi="Angsana New" w:hint="cs"/>
                <w:sz w:val="30"/>
                <w:szCs w:val="30"/>
              </w:rPr>
              <w:t>100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3263CAF1" w14:textId="4FD95641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4" w:type="dxa"/>
          </w:tcPr>
          <w:p w14:paraId="396D5472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324D6B89" w14:textId="39171815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35" w:type="dxa"/>
          </w:tcPr>
          <w:p w14:paraId="5F23439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66E56D2B" w14:textId="7C0B48DA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B50F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58" w:type="dxa"/>
          </w:tcPr>
          <w:p w14:paraId="0A99FEFD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50D7E6C2" w14:textId="41674064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C83559" w:rsidRPr="0003748B" w14:paraId="16216517" w14:textId="77777777" w:rsidTr="0025019D">
        <w:tc>
          <w:tcPr>
            <w:tcW w:w="4770" w:type="dxa"/>
          </w:tcPr>
          <w:p w14:paraId="2A73C9B0" w14:textId="77777777" w:rsidR="00C83559" w:rsidRPr="0003748B" w:rsidRDefault="00C83559" w:rsidP="00C83559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D37A321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</w:tcPr>
          <w:p w14:paraId="2A79EE73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22BD73DE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</w:tcPr>
          <w:p w14:paraId="5912C71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06BB297" w14:textId="209C79ED" w:rsidR="00C83559" w:rsidRPr="00B50FD0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</w:tcPr>
          <w:p w14:paraId="7EAF1568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1DD52CB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C83559" w:rsidRPr="0003748B" w14:paraId="0DFCA753" w14:textId="77777777" w:rsidTr="0025019D">
        <w:tc>
          <w:tcPr>
            <w:tcW w:w="4770" w:type="dxa"/>
          </w:tcPr>
          <w:p w14:paraId="1A2FD975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3C8AF549" w14:textId="17744A56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34" w:type="dxa"/>
          </w:tcPr>
          <w:p w14:paraId="39F0CCDC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65EFD781" w14:textId="3EB88DB3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5" w:type="dxa"/>
          </w:tcPr>
          <w:p w14:paraId="3D2B69EC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458B5874" w14:textId="5A79FAED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</w:tcPr>
          <w:p w14:paraId="0DCD2C3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1325034F" w14:textId="64E787BB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C83559" w:rsidRPr="0003748B" w14:paraId="02E52BFB" w14:textId="77777777" w:rsidTr="0025019D">
        <w:tc>
          <w:tcPr>
            <w:tcW w:w="4770" w:type="dxa"/>
          </w:tcPr>
          <w:p w14:paraId="30ABC26B" w14:textId="77777777" w:rsidR="00C83559" w:rsidRPr="0003748B" w:rsidRDefault="00C83559" w:rsidP="00C83559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7C903A1A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</w:tcPr>
          <w:p w14:paraId="4411FBB2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0F1A612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</w:tcPr>
          <w:p w14:paraId="517CC22D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A3216AF" w14:textId="77777777" w:rsidR="00C83559" w:rsidRPr="00443E63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58" w:type="dxa"/>
          </w:tcPr>
          <w:p w14:paraId="2E9D10D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5A9AE237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83559" w:rsidRPr="0003748B" w14:paraId="5ADDF0E8" w14:textId="77777777" w:rsidTr="005C3481">
        <w:tc>
          <w:tcPr>
            <w:tcW w:w="4770" w:type="dxa"/>
          </w:tcPr>
          <w:p w14:paraId="2CD4E10D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10" w:type="dxa"/>
          </w:tcPr>
          <w:p w14:paraId="5A68EBE3" w14:textId="0EB4C099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83559"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34" w:type="dxa"/>
          </w:tcPr>
          <w:p w14:paraId="062E52BD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3A28C605" w14:textId="46A89EB4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5" w:type="dxa"/>
          </w:tcPr>
          <w:p w14:paraId="494191D8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384F81D" w14:textId="67936054" w:rsidR="00C83559" w:rsidRPr="00766A8F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83559"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58" w:type="dxa"/>
          </w:tcPr>
          <w:p w14:paraId="4F2F58E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672BD88" w14:textId="46BC07CD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C83559" w:rsidRPr="0003748B" w14:paraId="309B77B7" w14:textId="77777777" w:rsidTr="005C3481">
        <w:tc>
          <w:tcPr>
            <w:tcW w:w="4770" w:type="dxa"/>
          </w:tcPr>
          <w:p w14:paraId="0F6FE0B5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10" w:type="dxa"/>
          </w:tcPr>
          <w:p w14:paraId="3821DB19" w14:textId="35158AD6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34" w:type="dxa"/>
          </w:tcPr>
          <w:p w14:paraId="05DF2C7F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DBAB284" w14:textId="00E1737C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35" w:type="dxa"/>
          </w:tcPr>
          <w:p w14:paraId="5E5F5C8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B6C7F95" w14:textId="3424D4E0" w:rsidR="00C83559" w:rsidRPr="00766A8F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559"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58" w:type="dxa"/>
          </w:tcPr>
          <w:p w14:paraId="5C672BE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D0B2BC7" w14:textId="094962AB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</w:tr>
      <w:tr w:rsidR="00C83559" w:rsidRPr="0003748B" w14:paraId="097E79DF" w14:textId="77777777" w:rsidTr="005C3481">
        <w:tc>
          <w:tcPr>
            <w:tcW w:w="4770" w:type="dxa"/>
          </w:tcPr>
          <w:p w14:paraId="574C7C39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10" w:type="dxa"/>
          </w:tcPr>
          <w:p w14:paraId="27D97FB1" w14:textId="3E7976D5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</w:tcPr>
          <w:p w14:paraId="5E04846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E58AB8D" w14:textId="61F5D9D1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ABA2048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1753EE7" w14:textId="60C3D8FB" w:rsidR="00C83559" w:rsidRPr="00766A8F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  <w:r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79FAE81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29A71286" w14:textId="35DCC318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83559" w:rsidRPr="0003748B" w14:paraId="27A6BACF" w14:textId="77777777" w:rsidTr="005C3481">
        <w:tc>
          <w:tcPr>
            <w:tcW w:w="4770" w:type="dxa"/>
          </w:tcPr>
          <w:p w14:paraId="541615A9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0CA21DA" w14:textId="70BF0C3F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</w:tcPr>
          <w:p w14:paraId="05815B13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E8FA831" w14:textId="257057D2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783433C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5B3E457" w14:textId="1CD497A0" w:rsidR="00C83559" w:rsidRPr="00766A8F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Pr="00766A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614B9F2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D260BFD" w14:textId="4BEB27C3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83559" w:rsidRPr="0003748B" w14:paraId="07CC1166" w14:textId="77777777" w:rsidTr="0025019D">
        <w:tc>
          <w:tcPr>
            <w:tcW w:w="4770" w:type="dxa"/>
          </w:tcPr>
          <w:p w14:paraId="42595F21" w14:textId="4C39573B" w:rsidR="00C83559" w:rsidRPr="0003748B" w:rsidRDefault="00C83559" w:rsidP="00C83559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B955E7" w:rsidRPr="00B955E7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100</w:t>
            </w: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B3BD3DC" w14:textId="7A0F9B53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83559" w:rsidRPr="00CF391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4" w:type="dxa"/>
          </w:tcPr>
          <w:p w14:paraId="113B607D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DF14C6A" w14:textId="20212F4F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83559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5" w:type="dxa"/>
          </w:tcPr>
          <w:p w14:paraId="1D0D5068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2D26DB7" w14:textId="235E5645" w:rsidR="00C83559" w:rsidRPr="00766A8F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83559" w:rsidRPr="00766A8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58" w:type="dxa"/>
          </w:tcPr>
          <w:p w14:paraId="7DC7C757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43747D8" w14:textId="6708E1AA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83559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</w:tr>
      <w:tr w:rsidR="00C83559" w:rsidRPr="0003748B" w14:paraId="1A8EA43E" w14:textId="77777777" w:rsidTr="0025019D">
        <w:tc>
          <w:tcPr>
            <w:tcW w:w="4770" w:type="dxa"/>
          </w:tcPr>
          <w:p w14:paraId="3AC42722" w14:textId="77777777" w:rsidR="00C83559" w:rsidRPr="0003748B" w:rsidRDefault="00C83559" w:rsidP="00C83559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82D5428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</w:tcPr>
          <w:p w14:paraId="6E0244C4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</w:tcPr>
          <w:p w14:paraId="681502E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</w:tcPr>
          <w:p w14:paraId="091DEAFC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</w:tcPr>
          <w:p w14:paraId="5BCC7174" w14:textId="77777777" w:rsidR="00C83559" w:rsidRPr="00443E63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58" w:type="dxa"/>
          </w:tcPr>
          <w:p w14:paraId="4D2959EA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</w:tcPr>
          <w:p w14:paraId="466B39A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83559" w:rsidRPr="0003748B" w14:paraId="78D6284D" w14:textId="77777777" w:rsidTr="0025019D">
        <w:tc>
          <w:tcPr>
            <w:tcW w:w="4770" w:type="dxa"/>
          </w:tcPr>
          <w:p w14:paraId="6D3F8E53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5E0DEA4E" w14:textId="42E4501C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34" w:type="dxa"/>
          </w:tcPr>
          <w:p w14:paraId="56E29B8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4E75B182" w14:textId="3E5C109E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5" w:type="dxa"/>
          </w:tcPr>
          <w:p w14:paraId="1427A0C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4F505A0C" w14:textId="0A43D0D0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B50F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</w:tcPr>
          <w:p w14:paraId="589B5114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59825A7C" w14:textId="4D030707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501261" w:rsidRPr="0003748B" w14:paraId="2D96985F" w14:textId="77777777" w:rsidTr="0025019D">
        <w:tc>
          <w:tcPr>
            <w:tcW w:w="4770" w:type="dxa"/>
          </w:tcPr>
          <w:p w14:paraId="4AD50955" w14:textId="77777777" w:rsidR="00501261" w:rsidRPr="0003748B" w:rsidRDefault="00501261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1AC1BFB" w14:textId="77777777" w:rsidR="00501261" w:rsidRPr="00CF391D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</w:tcPr>
          <w:p w14:paraId="42BA3072" w14:textId="77777777" w:rsidR="00501261" w:rsidRPr="0003748B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7BE14B19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</w:tcPr>
          <w:p w14:paraId="0D0AEC15" w14:textId="77777777" w:rsidR="00501261" w:rsidRPr="0003748B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770F879D" w14:textId="77777777" w:rsidR="00501261" w:rsidRPr="00B50FD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</w:tcPr>
          <w:p w14:paraId="29D295C3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EC819E8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83559" w:rsidRPr="0003748B" w14:paraId="4C2A9D86" w14:textId="77777777" w:rsidTr="0025019D">
        <w:tc>
          <w:tcPr>
            <w:tcW w:w="4770" w:type="dxa"/>
          </w:tcPr>
          <w:p w14:paraId="05604C1B" w14:textId="487D591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  <w:t xml:space="preserve">   บริษัทร่วม ณ วันที่ </w:t>
            </w:r>
            <w:r w:rsidR="00B955E7" w:rsidRPr="00B955E7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</w:tcPr>
          <w:p w14:paraId="441CD417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81AD47" w14:textId="3EC03063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4" w:type="dxa"/>
          </w:tcPr>
          <w:p w14:paraId="64E13F4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A48F1FC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C41E2F" w14:textId="09B4E610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5" w:type="dxa"/>
          </w:tcPr>
          <w:p w14:paraId="54C6BD8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1C0B3492" w14:textId="77777777" w:rsidR="00C83559" w:rsidRPr="00B50FD0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12962D" w14:textId="6C252AC7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B50F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</w:tcPr>
          <w:p w14:paraId="3517EDE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00847491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F4DF63" w14:textId="048B77FE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8355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C83559" w:rsidRPr="0003748B" w14:paraId="11396DBD" w14:textId="77777777" w:rsidTr="0025019D">
        <w:tc>
          <w:tcPr>
            <w:tcW w:w="4770" w:type="dxa"/>
          </w:tcPr>
          <w:p w14:paraId="19E9FF3D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</w:tcPr>
          <w:p w14:paraId="0DD4B00B" w14:textId="73181F73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34" w:type="dxa"/>
          </w:tcPr>
          <w:p w14:paraId="33723E15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40C48C49" w14:textId="3F0B3D35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5" w:type="dxa"/>
          </w:tcPr>
          <w:p w14:paraId="4F46B27F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63A9424" w14:textId="57CAF334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</w:tcPr>
          <w:p w14:paraId="70521965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18A51C3F" w14:textId="16A229D5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C83559" w:rsidRPr="0003748B" w14:paraId="10922298" w14:textId="77777777" w:rsidTr="0025019D">
        <w:tc>
          <w:tcPr>
            <w:tcW w:w="4770" w:type="dxa"/>
          </w:tcPr>
          <w:p w14:paraId="63339EC2" w14:textId="77777777" w:rsidR="00C83559" w:rsidRPr="0003748B" w:rsidRDefault="00C83559" w:rsidP="00C83559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89644E7" w14:textId="3165181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Pr="00CF391D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</w:tcPr>
          <w:p w14:paraId="57DE1E45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F3C1A6C" w14:textId="15A5D53E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3FCEADE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6F141F7" w14:textId="2929A381" w:rsidR="00C83559" w:rsidRPr="00B50FD0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0F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B50F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207C8789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4684E56" w14:textId="11DCE713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83559" w:rsidRPr="0003748B" w14:paraId="79F032F2" w14:textId="77777777" w:rsidTr="0025019D">
        <w:tc>
          <w:tcPr>
            <w:tcW w:w="4770" w:type="dxa"/>
          </w:tcPr>
          <w:p w14:paraId="5145E388" w14:textId="77777777" w:rsidR="00C83559" w:rsidRPr="0003748B" w:rsidRDefault="00C83559" w:rsidP="00C83559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</w:p>
          <w:p w14:paraId="0136A8BC" w14:textId="33FB9C1E" w:rsidR="00C83559" w:rsidRPr="0003748B" w:rsidRDefault="00C83559" w:rsidP="00C83559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บริษัทร่วม ณ วันที่ </w:t>
            </w:r>
            <w:r w:rsidR="00B955E7" w:rsidRPr="00B955E7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D6AB128" w14:textId="77777777" w:rsidR="00C83559" w:rsidRPr="00CF391D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0DE744F0" w:rsidR="00C83559" w:rsidRPr="00CF391D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34" w:type="dxa"/>
          </w:tcPr>
          <w:p w14:paraId="2701916B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474270E0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1B50D4FB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5" w:type="dxa"/>
          </w:tcPr>
          <w:p w14:paraId="1075628A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4A7C0EC6" w14:textId="77777777" w:rsidR="00C83559" w:rsidRPr="00B50FD0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0FC5C292" w:rsidR="00C83559" w:rsidRPr="00B50FD0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83559" w:rsidRPr="00B50F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</w:tcPr>
          <w:p w14:paraId="0F571694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334F5B6" w14:textId="77777777" w:rsidR="00C83559" w:rsidRPr="0003748B" w:rsidRDefault="00C83559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38DCF2FD" w:rsidR="00C83559" w:rsidRPr="0003748B" w:rsidRDefault="00B955E7" w:rsidP="00C835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83559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0EDF7876" w14:textId="77777777" w:rsidR="00E5270A" w:rsidRPr="0003748B" w:rsidRDefault="00642178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br w:type="page"/>
      </w:r>
      <w:r w:rsidR="00E5270A"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2E1CF4CD" w14:textId="77777777" w:rsidR="00E5270A" w:rsidRPr="0003748B" w:rsidRDefault="00E5270A" w:rsidP="00FE3F8B">
      <w:pPr>
        <w:pStyle w:val="block"/>
        <w:spacing w:after="0" w:line="240" w:lineRule="atLeast"/>
        <w:ind w:left="720"/>
        <w:rPr>
          <w:rFonts w:ascii="Angsana New" w:hAnsi="Angsana New"/>
          <w:sz w:val="16"/>
          <w:szCs w:val="16"/>
          <w:lang w:val="en-US"/>
        </w:rPr>
      </w:pPr>
    </w:p>
    <w:p w14:paraId="27E81D36" w14:textId="77777777" w:rsidR="00E5270A" w:rsidRPr="0003748B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0EB57810" w14:textId="77777777" w:rsidR="00E5270A" w:rsidRPr="0003748B" w:rsidRDefault="00E5270A" w:rsidP="00FE3F8B">
      <w:pPr>
        <w:pStyle w:val="block"/>
        <w:spacing w:after="0" w:line="240" w:lineRule="atLeast"/>
        <w:ind w:left="360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03748B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03748B" w:rsidRDefault="00E5270A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FE7103" w:rsidRPr="0003748B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FE7103" w:rsidRPr="0003748B" w:rsidRDefault="00FE710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41589145" w:rsidR="00FE7103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F8FC679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37DB761D" w:rsidR="00FE7103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1A5C73C8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459A9036" w:rsidR="00FE7103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0BFC3B5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6922C552" w:rsidR="00FE7103" w:rsidRPr="0003748B" w:rsidRDefault="00B955E7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955E7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B955E7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501261" w:rsidRPr="0003748B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501261" w:rsidRPr="0003748B" w:rsidRDefault="00501261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501261" w:rsidRPr="0003748B" w:rsidRDefault="00501261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E7103" w:rsidRPr="0003748B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</w:p>
          <w:p w14:paraId="3CBC51FC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3EAF883F" w:rsidR="00FE7103" w:rsidRPr="00A24D57" w:rsidRDefault="00B955E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0" w:type="dxa"/>
            <w:vAlign w:val="bottom"/>
          </w:tcPr>
          <w:p w14:paraId="2516996B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096E9020" w:rsidR="00FE7103" w:rsidRPr="0003748B" w:rsidRDefault="00B955E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  <w:vAlign w:val="bottom"/>
          </w:tcPr>
          <w:p w14:paraId="2DAF8ECC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7BB7F6A4" w:rsidR="00FE7103" w:rsidRPr="00A24D57" w:rsidRDefault="00B955E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579423D0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0ADC2A60" w:rsidR="00FE7103" w:rsidRPr="0003748B" w:rsidRDefault="00B955E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FE7103" w:rsidRPr="0003748B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ของกลุ่มบริษัท</w:t>
            </w:r>
          </w:p>
        </w:tc>
        <w:tc>
          <w:tcPr>
            <w:tcW w:w="1170" w:type="dxa"/>
          </w:tcPr>
          <w:p w14:paraId="17F642D5" w14:textId="77777777" w:rsidR="00FE7103" w:rsidRPr="00A24D57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FE7103" w:rsidRPr="00A24D57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103" w:rsidRPr="0003748B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ในกำไรขาดทุนเบ็ดเสร็จรวม</w:t>
            </w:r>
          </w:p>
        </w:tc>
        <w:tc>
          <w:tcPr>
            <w:tcW w:w="1170" w:type="dxa"/>
          </w:tcPr>
          <w:p w14:paraId="7258A491" w14:textId="290420FB" w:rsidR="00FE7103" w:rsidRPr="00A24D57" w:rsidRDefault="00C5403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24D57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Pr="00A24D5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AE4BE1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6133E4F1" w:rsidR="00FE7103" w:rsidRPr="0003748B" w:rsidRDefault="005D6A1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7CDECC8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0A6C5CBA" w:rsidR="00FE7103" w:rsidRPr="00A24D57" w:rsidRDefault="00B955E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29E4D6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0244B798" w:rsidR="00FE7103" w:rsidRPr="0003748B" w:rsidRDefault="00B955E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4D0CA97" w14:textId="76015718" w:rsidR="001F54E4" w:rsidRPr="0003748B" w:rsidRDefault="001F54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6CF2EE" w14:textId="77777777" w:rsidR="000D1494" w:rsidRPr="0003748B" w:rsidRDefault="000D1494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เงินลงทุนในบริษัทย่อย</w:t>
      </w:r>
    </w:p>
    <w:p w14:paraId="51B065FC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272"/>
        <w:gridCol w:w="1140"/>
        <w:gridCol w:w="1262"/>
        <w:gridCol w:w="256"/>
        <w:gridCol w:w="1262"/>
      </w:tblGrid>
      <w:tr w:rsidR="00122B7B" w:rsidRPr="0003748B" w14:paraId="0EC0C380" w14:textId="77777777" w:rsidTr="00833E0D">
        <w:tc>
          <w:tcPr>
            <w:tcW w:w="5272" w:type="dxa"/>
          </w:tcPr>
          <w:p w14:paraId="77454B76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86CE2AE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3"/>
          </w:tcPr>
          <w:p w14:paraId="44410DF2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7B" w:rsidRPr="0003748B" w14:paraId="1994E97A" w14:textId="77777777" w:rsidTr="00833E0D">
        <w:tc>
          <w:tcPr>
            <w:tcW w:w="5272" w:type="dxa"/>
          </w:tcPr>
          <w:p w14:paraId="1418BD06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14:paraId="14185983" w14:textId="269EA41F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052EB143" w14:textId="7FF4FAAB" w:rsidR="00122B7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6B53136E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1D56B9" w14:textId="64D9AC42" w:rsidR="00122B7B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22B7B" w:rsidRPr="0003748B" w14:paraId="1E8D6B9B" w14:textId="77777777" w:rsidTr="00833E0D">
        <w:tc>
          <w:tcPr>
            <w:tcW w:w="5272" w:type="dxa"/>
          </w:tcPr>
          <w:p w14:paraId="00CDA0F3" w14:textId="5D0C8CE4" w:rsidR="00122B7B" w:rsidRPr="0003748B" w:rsidRDefault="00463B6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0" w:type="dxa"/>
          </w:tcPr>
          <w:p w14:paraId="6BA44385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3"/>
          </w:tcPr>
          <w:p w14:paraId="17BF3CD5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33E0D" w:rsidRPr="0003748B" w14:paraId="650AE92D" w14:textId="77777777" w:rsidTr="00833E0D">
        <w:trPr>
          <w:trHeight w:val="362"/>
        </w:trPr>
        <w:tc>
          <w:tcPr>
            <w:tcW w:w="5272" w:type="dxa"/>
          </w:tcPr>
          <w:p w14:paraId="3265E3F0" w14:textId="2263B273" w:rsidR="00833E0D" w:rsidRPr="0003748B" w:rsidRDefault="00833E0D" w:rsidP="00833E0D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0" w:type="dxa"/>
          </w:tcPr>
          <w:p w14:paraId="09E644BC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1E78BE7" w14:textId="05B4140C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33E0D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56" w:type="dxa"/>
          </w:tcPr>
          <w:p w14:paraId="0AEF122F" w14:textId="77777777" w:rsidR="00833E0D" w:rsidRPr="0003748B" w:rsidRDefault="00833E0D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109952D1" w14:textId="0C503CF9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33E0D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833E0D" w:rsidRPr="0003748B" w14:paraId="0E167EA5" w14:textId="77777777" w:rsidTr="00833E0D">
        <w:tc>
          <w:tcPr>
            <w:tcW w:w="5272" w:type="dxa"/>
          </w:tcPr>
          <w:p w14:paraId="6EA04799" w14:textId="70A49D6B" w:rsidR="00833E0D" w:rsidRPr="0003748B" w:rsidRDefault="00833E0D" w:rsidP="00833E0D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0" w:type="dxa"/>
          </w:tcPr>
          <w:p w14:paraId="15E7BA23" w14:textId="640B7544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DC866F" w14:textId="200219B0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56" w:type="dxa"/>
          </w:tcPr>
          <w:p w14:paraId="281E5998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5FED11" w14:textId="161E3E38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833E0D" w:rsidRPr="0003748B" w14:paraId="5B80BE2B" w14:textId="77777777" w:rsidTr="00833E0D">
        <w:tc>
          <w:tcPr>
            <w:tcW w:w="5272" w:type="dxa"/>
          </w:tcPr>
          <w:p w14:paraId="203B7311" w14:textId="515C145F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40" w:type="dxa"/>
          </w:tcPr>
          <w:p w14:paraId="23BA17BD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2D68DB" w14:textId="160DD7B4" w:rsidR="00833E0D" w:rsidRPr="0003748B" w:rsidRDefault="00CF391D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</w:tcPr>
          <w:p w14:paraId="2A1C6011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9E4318" w14:textId="29C554B5" w:rsidR="00833E0D" w:rsidRPr="0003748B" w:rsidRDefault="00833E0D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3E0D" w:rsidRPr="0003748B" w14:paraId="51B1B7E3" w14:textId="77777777" w:rsidTr="00833E0D">
        <w:tc>
          <w:tcPr>
            <w:tcW w:w="5272" w:type="dxa"/>
          </w:tcPr>
          <w:p w14:paraId="118B1B6A" w14:textId="126C8B05" w:rsidR="00833E0D" w:rsidRPr="0003748B" w:rsidRDefault="00833E0D" w:rsidP="00833E0D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0" w:type="dxa"/>
          </w:tcPr>
          <w:p w14:paraId="20A75DB8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FC32CC4" w14:textId="0A8A2783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833E0D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56" w:type="dxa"/>
          </w:tcPr>
          <w:p w14:paraId="0D993BA4" w14:textId="77777777" w:rsidR="00833E0D" w:rsidRPr="0003748B" w:rsidRDefault="00833E0D" w:rsidP="0083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A91AD49" w14:textId="38BFA747" w:rsidR="00833E0D" w:rsidRPr="0003748B" w:rsidRDefault="00B955E7" w:rsidP="00833E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833E0D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</w:tr>
    </w:tbl>
    <w:p w14:paraId="1F8EB7B3" w14:textId="7488F914" w:rsidR="004C1200" w:rsidRPr="0003748B" w:rsidRDefault="004C1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54EA1226" w14:textId="7FE56CE0" w:rsidR="00CF4C5D" w:rsidRPr="0003748B" w:rsidRDefault="00CF4C5D" w:rsidP="00FE3F8B">
      <w:pPr>
        <w:tabs>
          <w:tab w:val="clear" w:pos="454"/>
          <w:tab w:val="clear" w:pos="680"/>
        </w:tabs>
        <w:spacing w:line="240" w:lineRule="auto"/>
        <w:ind w:left="547" w:right="-144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19D6AEA1" w14:textId="77777777" w:rsidR="00B46C98" w:rsidRPr="0003748B" w:rsidRDefault="00B46C9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5E8668D" w14:textId="057E7C19" w:rsidR="00922B6F" w:rsidRPr="0003748B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pacing w:val="-10"/>
          <w:shd w:val="clear" w:color="auto" w:fill="FFFFFF"/>
          <w:lang w:val="en-US"/>
        </w:rPr>
      </w:pP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03748B">
        <w:rPr>
          <w:rFonts w:ascii="Angsana New" w:hAnsi="Angsana New" w:hint="cs"/>
          <w:spacing w:val="-10"/>
          <w:sz w:val="30"/>
          <w:szCs w:val="30"/>
          <w:rtl/>
          <w:cs/>
          <w:lang w:val="en-US"/>
        </w:rPr>
        <w:t xml:space="preserve"> </w:t>
      </w: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03748B">
        <w:rPr>
          <w:rFonts w:ascii="Angsana New" w:hAnsi="Angsana New" w:hint="cs"/>
          <w:spacing w:val="-10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และอัตราคิดลดซึ่งคำนวณจากวิธีต้นทุนถัวเฉลี่ยถ่วงน้ำหนักของเงินทุน ข้อสมมติเหล่านี้มาจากดุลยพินิจของผู้บริหารของบริษัท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42D79F00" w14:textId="77777777" w:rsidR="00922B6F" w:rsidRPr="0003748B" w:rsidRDefault="00922B6F" w:rsidP="00FE3F8B">
      <w:pPr>
        <w:framePr w:w="8790" w:h="490" w:hRule="exact" w:wrap="auto" w:vAnchor="text" w:hAnchor="page" w:x="1869" w:y="459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  <w:lang w:bidi="ar-SA"/>
        </w:rPr>
        <w:sectPr w:rsidR="00922B6F" w:rsidRPr="0003748B" w:rsidSect="007F410C">
          <w:headerReference w:type="even" r:id="rId16"/>
          <w:head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4FB968B" w14:textId="2014A4D5" w:rsidR="00025B66" w:rsidRPr="0003748B" w:rsidRDefault="00ED6A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งินลงทุนในบริษัทย่อย 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2174CB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7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2CB40A5" w14:textId="77777777" w:rsidR="008F3A11" w:rsidRPr="0003748B" w:rsidRDefault="008F3A1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tbl>
      <w:tblPr>
        <w:tblpPr w:leftFromText="180" w:rightFromText="180" w:vertAnchor="text" w:tblpY="1"/>
        <w:tblOverlap w:val="never"/>
        <w:tblW w:w="15462" w:type="dxa"/>
        <w:tblLayout w:type="fixed"/>
        <w:tblLook w:val="0000" w:firstRow="0" w:lastRow="0" w:firstColumn="0" w:lastColumn="0" w:noHBand="0" w:noVBand="0"/>
      </w:tblPr>
      <w:tblGrid>
        <w:gridCol w:w="2659"/>
        <w:gridCol w:w="624"/>
        <w:gridCol w:w="270"/>
        <w:gridCol w:w="624"/>
        <w:gridCol w:w="269"/>
        <w:gridCol w:w="623"/>
        <w:gridCol w:w="712"/>
        <w:gridCol w:w="269"/>
        <w:gridCol w:w="535"/>
        <w:gridCol w:w="712"/>
        <w:gridCol w:w="269"/>
        <w:gridCol w:w="623"/>
        <w:gridCol w:w="269"/>
        <w:gridCol w:w="712"/>
        <w:gridCol w:w="269"/>
        <w:gridCol w:w="712"/>
        <w:gridCol w:w="269"/>
        <w:gridCol w:w="712"/>
        <w:gridCol w:w="269"/>
        <w:gridCol w:w="800"/>
        <w:gridCol w:w="269"/>
        <w:gridCol w:w="800"/>
        <w:gridCol w:w="252"/>
        <w:gridCol w:w="800"/>
        <w:gridCol w:w="252"/>
        <w:gridCol w:w="888"/>
      </w:tblGrid>
      <w:tr w:rsidR="00D34471" w:rsidRPr="0003748B" w14:paraId="25C9F2C5" w14:textId="77777777" w:rsidTr="007B339C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2284" w:rsidRPr="0003748B" w14:paraId="5ECC5771" w14:textId="77777777" w:rsidTr="007B339C">
        <w:trPr>
          <w:tblHeader/>
        </w:trPr>
        <w:tc>
          <w:tcPr>
            <w:tcW w:w="2659" w:type="dxa"/>
          </w:tcPr>
          <w:p w14:paraId="4F73303B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18" w:type="dxa"/>
            <w:gridSpan w:val="3"/>
          </w:tcPr>
          <w:p w14:paraId="110E17E9" w14:textId="77777777" w:rsidR="00D34471" w:rsidRPr="0003748B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69" w:type="dxa"/>
          </w:tcPr>
          <w:p w14:paraId="64B7FC44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0155A682" w14:textId="77777777" w:rsidR="00D34471" w:rsidRPr="0003748B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DE1689F" w14:textId="77777777" w:rsidR="00D34471" w:rsidRPr="0003748B" w:rsidRDefault="00D3447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5B7779B9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11858AF9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</w:tcPr>
          <w:p w14:paraId="4B3120FD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</w:tcPr>
          <w:p w14:paraId="36CB5C08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</w:tcPr>
          <w:p w14:paraId="32967BBE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521603E2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19FE977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12284" w:rsidRPr="0003748B" w14:paraId="180B62A2" w14:textId="77777777" w:rsidTr="007B339C">
        <w:trPr>
          <w:tblHeader/>
        </w:trPr>
        <w:tc>
          <w:tcPr>
            <w:tcW w:w="2659" w:type="dxa"/>
          </w:tcPr>
          <w:p w14:paraId="60436264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4227617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69" w:type="dxa"/>
          </w:tcPr>
          <w:p w14:paraId="09190914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207E0B00" w14:textId="77777777" w:rsidR="00D34471" w:rsidRPr="0003748B" w:rsidDel="00685444" w:rsidRDefault="00D34471" w:rsidP="007B33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69" w:type="dxa"/>
          </w:tcPr>
          <w:p w14:paraId="1E78C476" w14:textId="77777777" w:rsidR="00D34471" w:rsidRPr="0003748B" w:rsidRDefault="00D3447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1A15A4F5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69" w:type="dxa"/>
          </w:tcPr>
          <w:p w14:paraId="4B66066C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</w:tcPr>
          <w:p w14:paraId="241138A6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69" w:type="dxa"/>
          </w:tcPr>
          <w:p w14:paraId="43B702DC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</w:tcPr>
          <w:p w14:paraId="5EF5817F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</w:tcPr>
          <w:p w14:paraId="0B75BB3C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E9C94F5" w14:textId="77777777" w:rsidR="00D34471" w:rsidRPr="0003748B" w:rsidRDefault="00D3447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</w:t>
            </w:r>
            <w:r w:rsidR="0046260C"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F17147" w:rsidRPr="0003748B" w14:paraId="639E51D2" w14:textId="77777777" w:rsidTr="007B339C">
        <w:trPr>
          <w:tblHeader/>
        </w:trPr>
        <w:tc>
          <w:tcPr>
            <w:tcW w:w="2659" w:type="dxa"/>
          </w:tcPr>
          <w:p w14:paraId="07D39C59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4" w:type="dxa"/>
          </w:tcPr>
          <w:p w14:paraId="5C21BE59" w14:textId="67A918FB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904921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dxa"/>
          </w:tcPr>
          <w:p w14:paraId="5B5246EF" w14:textId="07B4B827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7E7837C1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5" w:type="dxa"/>
            <w:gridSpan w:val="2"/>
          </w:tcPr>
          <w:p w14:paraId="64FFEDC2" w14:textId="1FECE3CC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4951150D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14:paraId="46A16AF0" w14:textId="71380E82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39906383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3" w:type="dxa"/>
          </w:tcPr>
          <w:p w14:paraId="734668C3" w14:textId="3AD373F4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6F2DE850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</w:tcPr>
          <w:p w14:paraId="4F363F6B" w14:textId="00C7433F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F2BDD89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</w:tcPr>
          <w:p w14:paraId="00DEBFAB" w14:textId="6A36D34D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7C6BB000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</w:tcPr>
          <w:p w14:paraId="4A4BE8A3" w14:textId="72E6BF41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5D288529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</w:tcPr>
          <w:p w14:paraId="76896ED3" w14:textId="62E4E1AC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116D9B4D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</w:tcPr>
          <w:p w14:paraId="34EB9C2F" w14:textId="65B18369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4DD38E4A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</w:tcPr>
          <w:p w14:paraId="48069735" w14:textId="379E122E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3FE39C6D" w14:textId="77777777" w:rsidR="00F17147" w:rsidRPr="0003748B" w:rsidRDefault="00F1714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88" w:type="dxa"/>
          </w:tcPr>
          <w:p w14:paraId="19F4E914" w14:textId="5B4731FA" w:rsidR="00F17147" w:rsidRPr="0003748B" w:rsidRDefault="00B955E7" w:rsidP="007B339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955E7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B955E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</w:tr>
      <w:tr w:rsidR="00E55699" w:rsidRPr="0003748B" w14:paraId="4E20E3BF" w14:textId="77777777" w:rsidTr="007B339C">
        <w:trPr>
          <w:tblHeader/>
        </w:trPr>
        <w:tc>
          <w:tcPr>
            <w:tcW w:w="2659" w:type="dxa"/>
          </w:tcPr>
          <w:p w14:paraId="4BB5CFE9" w14:textId="77777777" w:rsidR="00C944F9" w:rsidRPr="0003748B" w:rsidRDefault="00C944F9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8F609B2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69" w:type="dxa"/>
          </w:tcPr>
          <w:p w14:paraId="31DEA24B" w14:textId="77777777" w:rsidR="00C944F9" w:rsidRPr="0003748B" w:rsidRDefault="00C944F9" w:rsidP="007B339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504ECAA" w14:textId="77777777" w:rsidR="00C944F9" w:rsidRPr="0003748B" w:rsidRDefault="00C944F9" w:rsidP="007B339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68F8124B" w14:textId="77777777" w:rsidR="00C944F9" w:rsidRPr="0003748B" w:rsidRDefault="00C944F9" w:rsidP="007B339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0FE2AD9A" w14:textId="77777777" w:rsidR="00C944F9" w:rsidRPr="0003748B" w:rsidRDefault="00C944F9" w:rsidP="007B339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062AA512" w14:textId="77777777" w:rsidR="00C944F9" w:rsidRPr="0003748B" w:rsidRDefault="00C944F9" w:rsidP="007B339C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D0B58E4" w14:textId="77777777" w:rsidR="00C944F9" w:rsidRPr="0003748B" w:rsidRDefault="00C944F9" w:rsidP="007B339C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75DE2E5" w14:textId="77777777" w:rsidR="00C944F9" w:rsidRPr="0003748B" w:rsidRDefault="00C944F9" w:rsidP="007B339C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96" w:type="dxa"/>
            <w:gridSpan w:val="15"/>
          </w:tcPr>
          <w:p w14:paraId="57D62A48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7B3E1E" w:rsidRPr="0003748B" w14:paraId="6A0641FF" w14:textId="77777777" w:rsidTr="007B339C">
        <w:trPr>
          <w:trHeight w:val="74"/>
          <w:tblHeader/>
        </w:trPr>
        <w:tc>
          <w:tcPr>
            <w:tcW w:w="2659" w:type="dxa"/>
          </w:tcPr>
          <w:p w14:paraId="5ECDFD30" w14:textId="77777777" w:rsidR="00C944F9" w:rsidRPr="0003748B" w:rsidRDefault="00C944F9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4" w:type="dxa"/>
          </w:tcPr>
          <w:p w14:paraId="1F76FC5F" w14:textId="77777777" w:rsidR="00C944F9" w:rsidRPr="0003748B" w:rsidRDefault="00C944F9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06406FD1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10E4EE2" w14:textId="77777777" w:rsidR="00C944F9" w:rsidRPr="0003748B" w:rsidRDefault="00C944F9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CF52984" w14:textId="77777777" w:rsidR="00C944F9" w:rsidRPr="0003748B" w:rsidRDefault="00C944F9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744678B4" w14:textId="77777777" w:rsidR="00C944F9" w:rsidRPr="0003748B" w:rsidRDefault="00C944F9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4E9183BB" w14:textId="77777777" w:rsidR="00C944F9" w:rsidRPr="0003748B" w:rsidRDefault="00C944F9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3F777DF7" w14:textId="77777777" w:rsidR="00C944F9" w:rsidRPr="0003748B" w:rsidRDefault="00C944F9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6284F2F" w14:textId="77777777" w:rsidR="00C944F9" w:rsidRPr="0003748B" w:rsidRDefault="00C944F9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372B1D7" w14:textId="77777777" w:rsidR="00C944F9" w:rsidRPr="0003748B" w:rsidRDefault="00C944F9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521D50EF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9B6B3C5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11B6955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3A4906A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2B44DE45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C0FBF0B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320CD24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C6AD2DB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927E597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A9F9704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7714108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5ED89BCF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6DE2E1D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6C007E9D" w14:textId="77777777" w:rsidR="00C944F9" w:rsidRPr="0003748B" w:rsidRDefault="00C944F9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03748B" w14:paraId="1550FF66" w14:textId="77777777" w:rsidTr="007B339C">
        <w:trPr>
          <w:trHeight w:val="280"/>
        </w:trPr>
        <w:tc>
          <w:tcPr>
            <w:tcW w:w="2659" w:type="dxa"/>
          </w:tcPr>
          <w:p w14:paraId="0D1EC24F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24" w:type="dxa"/>
          </w:tcPr>
          <w:p w14:paraId="70110F09" w14:textId="5F885F9F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597AD144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57BB076D" w14:textId="13229627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3D18C5C0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7A6738D4" w14:textId="2909A3F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</w:tcPr>
          <w:p w14:paraId="64FC144D" w14:textId="04B75E53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5A3AE68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63669CDA" w14:textId="76D67C0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</w:tcPr>
          <w:p w14:paraId="729C4590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0259481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6CBF07FB" w14:textId="40032FAD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</w:tcPr>
          <w:p w14:paraId="77A2106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1F5C5919" w14:textId="655B778D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</w:tcPr>
          <w:p w14:paraId="34D2DC8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863666A" w14:textId="5553ABA7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85CA08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487922B" w14:textId="1A8C6931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6FFF52C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116E632" w14:textId="66ADF17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</w:tcPr>
          <w:p w14:paraId="5689E09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027A8F5A" w14:textId="6AF68BA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</w:tcPr>
          <w:p w14:paraId="32DA188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3EBF305" w14:textId="464BB0AC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52" w:type="dxa"/>
          </w:tcPr>
          <w:p w14:paraId="3DD700F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7C4C471C" w14:textId="78DD235E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2A7CEAB7" w14:textId="77777777" w:rsidTr="007B339C">
        <w:tc>
          <w:tcPr>
            <w:tcW w:w="2659" w:type="dxa"/>
          </w:tcPr>
          <w:p w14:paraId="3FD373C2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24" w:type="dxa"/>
          </w:tcPr>
          <w:p w14:paraId="2E0CADEC" w14:textId="38ADB83F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3779056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38D15C58" w14:textId="080FC525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52D07595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23BB843" w14:textId="09FD9C38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6818A1BA" w14:textId="69AD9027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401500A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11683F97" w14:textId="0AAAEB0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675C40EC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593378FF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6B5B19E" w14:textId="02D8AEE4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236BD237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A6C5D52" w14:textId="757913B7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2A450EB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36529378" w14:textId="58E876B5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18F0284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04602C9" w14:textId="57795A84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28E5AE7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0E61DB3A" w14:textId="44CFD414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5B24000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0F231DF0" w14:textId="6B47572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</w:tcPr>
          <w:p w14:paraId="5140358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752AF33" w14:textId="1C09DF4D" w:rsidR="00F1714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2A17F69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745CE2FD" w14:textId="21EA108C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622AA565" w14:textId="77777777" w:rsidTr="007B339C">
        <w:tc>
          <w:tcPr>
            <w:tcW w:w="2659" w:type="dxa"/>
          </w:tcPr>
          <w:p w14:paraId="15452A0D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โฮลด์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24" w:type="dxa"/>
          </w:tcPr>
          <w:p w14:paraId="196AF7B6" w14:textId="73CD79DC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37ADC36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202F2349" w14:textId="1AF2181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4B697692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7F68AB8" w14:textId="0F635049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</w:t>
            </w:r>
            <w:r w:rsidR="005E067D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</w:tcPr>
          <w:p w14:paraId="383479DA" w14:textId="633CC1C5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5033853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389C9AC" w14:textId="0B41981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</w:tcPr>
          <w:p w14:paraId="380AA4A6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0B5B53F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49B1E907" w14:textId="19F4698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5E067D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</w:tcPr>
          <w:p w14:paraId="49457C65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09C21A24" w14:textId="12277697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</w:tcPr>
          <w:p w14:paraId="76719CA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7F94DBF5" w14:textId="4FA74F9B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0CC745E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3D1B184" w14:textId="3BEFCA09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2E9405CC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FAF2BB6" w14:textId="252CD9C6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4915F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</w:tcPr>
          <w:p w14:paraId="7E2CE5B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1B74ABD1" w14:textId="79732F84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</w:tcPr>
          <w:p w14:paraId="65F035C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B4C3716" w14:textId="12F8C5A4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230</w:t>
            </w:r>
          </w:p>
        </w:tc>
        <w:tc>
          <w:tcPr>
            <w:tcW w:w="252" w:type="dxa"/>
          </w:tcPr>
          <w:p w14:paraId="45EA236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425C18A7" w14:textId="2B8C360A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280</w:t>
            </w:r>
          </w:p>
        </w:tc>
      </w:tr>
      <w:tr w:rsidR="00F17147" w:rsidRPr="0003748B" w14:paraId="2A63D304" w14:textId="77777777" w:rsidTr="007B339C">
        <w:tc>
          <w:tcPr>
            <w:tcW w:w="2659" w:type="dxa"/>
          </w:tcPr>
          <w:p w14:paraId="1917EEA8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24" w:type="dxa"/>
          </w:tcPr>
          <w:p w14:paraId="462B6A23" w14:textId="1F5F3308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0A93A905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5DC7D24C" w14:textId="33D829A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55DB914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6360A781" w14:textId="28719CD1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0E06FCD9" w14:textId="1640ACCA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D1EC36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03B5DEC" w14:textId="0D08B69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608F0B36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6AAE06B5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14443C4" w14:textId="4B8D919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22E8934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F66621B" w14:textId="4D4CF43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25CE8DD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0231C8A" w14:textId="2D0F4BDE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5E0A818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418A02A" w14:textId="7281C3EB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4FC55E5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61C1562B" w14:textId="45E2CB53" w:rsidR="00F17147" w:rsidRPr="0003748B" w:rsidRDefault="004915F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5113A7A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7A13B16B" w14:textId="4B3524C9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08A4A75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4575C9F" w14:textId="6B2E48C0" w:rsidR="00F1714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16890BB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294328B" w14:textId="206AE0DE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3B96ECE9" w14:textId="77777777" w:rsidTr="007B339C">
        <w:tc>
          <w:tcPr>
            <w:tcW w:w="2659" w:type="dxa"/>
          </w:tcPr>
          <w:p w14:paraId="52A31618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24" w:type="dxa"/>
          </w:tcPr>
          <w:p w14:paraId="55938829" w14:textId="28718B38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17DB66E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5706CBB5" w14:textId="1F3A00F8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3AC1D644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945BDAE" w14:textId="48922D81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438A80EC" w14:textId="6AAA468B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380A6D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98E50E9" w14:textId="3596B6F8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13C2F8A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9CACC41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40AB76D" w14:textId="44E4C3F8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1A2B93F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14D80329" w14:textId="60568086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3DFDF79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31112F5" w14:textId="1416AAA8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5111217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93C96C3" w14:textId="0B855023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44707ED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ABF13AA" w14:textId="090250B3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69" w:type="dxa"/>
          </w:tcPr>
          <w:p w14:paraId="7F622982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73DF6EBD" w14:textId="52B0317F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</w:tcPr>
          <w:p w14:paraId="5DA8351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9093A2D" w14:textId="5CE6484B" w:rsidR="00F1714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12099822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151E0448" w14:textId="4BA4955A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814ED" w:rsidRPr="0003748B" w14:paraId="1998D6C3" w14:textId="77777777" w:rsidTr="007B339C">
        <w:tc>
          <w:tcPr>
            <w:tcW w:w="2659" w:type="dxa"/>
          </w:tcPr>
          <w:p w14:paraId="115A4017" w14:textId="77777777" w:rsidR="004814ED" w:rsidRPr="0003748B" w:rsidRDefault="004814ED" w:rsidP="007B339C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24" w:type="dxa"/>
          </w:tcPr>
          <w:p w14:paraId="4E5972DE" w14:textId="0A868655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5898978C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70FABB16" w14:textId="052002D9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5DE8240A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DBB86F3" w14:textId="3FA80A64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0E34E0A9" w14:textId="62110866" w:rsidR="004814ED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D9B78B5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70726BE7" w14:textId="158823D5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12" w:type="dxa"/>
          </w:tcPr>
          <w:p w14:paraId="70A266F0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154064B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F821D86" w14:textId="21047F0F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2DB372F3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84DA2E0" w14:textId="2ACE88FD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356E59F8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657E5CD4" w14:textId="60BF7AC2" w:rsidR="004814ED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BBC13C6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394F55D7" w14:textId="6071B7C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39CFAD0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84ED202" w14:textId="13E3B903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</w:tcPr>
          <w:p w14:paraId="72DB6566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65CDEF9D" w14:textId="27B7D24C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</w:tcPr>
          <w:p w14:paraId="286E5A17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C82E818" w14:textId="5B272543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</w:tcPr>
          <w:p w14:paraId="350E9BFD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C830664" w14:textId="59B61769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</w:tr>
      <w:tr w:rsidR="004814ED" w:rsidRPr="0003748B" w14:paraId="6A1D1847" w14:textId="77777777" w:rsidTr="007B339C">
        <w:tc>
          <w:tcPr>
            <w:tcW w:w="2659" w:type="dxa"/>
          </w:tcPr>
          <w:p w14:paraId="1773C5AB" w14:textId="77777777" w:rsidR="004814ED" w:rsidRPr="0003748B" w:rsidRDefault="004814ED" w:rsidP="007B339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4" w:type="dxa"/>
          </w:tcPr>
          <w:p w14:paraId="4F72E7E5" w14:textId="6874042C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06370D91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9103132" w14:textId="4532981D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4D3C0382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125F82D9" w14:textId="3BA2B9D7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12" w:type="dxa"/>
          </w:tcPr>
          <w:p w14:paraId="752B7288" w14:textId="757442C8" w:rsidR="004814ED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ED5B1FC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719DDA7" w14:textId="2F5B2325" w:rsidR="004814ED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12" w:type="dxa"/>
          </w:tcPr>
          <w:p w14:paraId="0658FFA0" w14:textId="4ABC473F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F535A32" w14:textId="77777777" w:rsidR="004814ED" w:rsidRPr="0003748B" w:rsidRDefault="004814E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5BB7E510" w14:textId="24C2625E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38DB79CB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6DC3890" w14:textId="1160D52D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</w:tcPr>
          <w:p w14:paraId="5972C1A8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227C1F9A" w14:textId="5C3C2888" w:rsidR="004814ED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0ED51B0F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207BC633" w14:textId="0A521D6B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476F4B66" w14:textId="77777777" w:rsidR="004814ED" w:rsidRPr="0003748B" w:rsidRDefault="004814ED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13AC5CBA" w14:textId="6DDF1E11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566E08C9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5653F038" w14:textId="5C393EB2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52" w:type="dxa"/>
          </w:tcPr>
          <w:p w14:paraId="6D336F14" w14:textId="77777777" w:rsidR="004814ED" w:rsidRPr="0003748B" w:rsidRDefault="004814ED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69395131" w14:textId="0AD6C44D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80</w:t>
            </w:r>
          </w:p>
        </w:tc>
        <w:tc>
          <w:tcPr>
            <w:tcW w:w="252" w:type="dxa"/>
          </w:tcPr>
          <w:p w14:paraId="56ECB99D" w14:textId="77777777" w:rsidR="004814ED" w:rsidRPr="0003748B" w:rsidRDefault="004814E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52999CB1" w14:textId="454340D0" w:rsidR="004814ED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</w:tr>
      <w:tr w:rsidR="00F17147" w:rsidRPr="0003748B" w14:paraId="2A094CBA" w14:textId="77777777" w:rsidTr="007B339C">
        <w:tc>
          <w:tcPr>
            <w:tcW w:w="2659" w:type="dxa"/>
          </w:tcPr>
          <w:p w14:paraId="79393DCC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เอลิเวเตอร์ แอนด์</w:t>
            </w:r>
          </w:p>
        </w:tc>
        <w:tc>
          <w:tcPr>
            <w:tcW w:w="624" w:type="dxa"/>
          </w:tcPr>
          <w:p w14:paraId="2404AB6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31593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1A38DDB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129F6312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07A860F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619D8D45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74417537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E3AC76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0001719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526FBB9E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37D8FB7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2FF35B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33BCD6A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6E843D8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6238607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7D9B6E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664BB26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10839D8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339FC2D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301EAB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B95B665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49832F53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48BB513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5528024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7AEB2577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03748B" w14:paraId="2DE981E1" w14:textId="77777777" w:rsidTr="007B339C">
        <w:tc>
          <w:tcPr>
            <w:tcW w:w="2659" w:type="dxa"/>
          </w:tcPr>
          <w:p w14:paraId="41D15735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เอ็นจิเนียริ่ง จำกัด</w:t>
            </w:r>
          </w:p>
        </w:tc>
        <w:tc>
          <w:tcPr>
            <w:tcW w:w="624" w:type="dxa"/>
          </w:tcPr>
          <w:p w14:paraId="170B6BB7" w14:textId="1EE34693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2C300EB1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AB07384" w14:textId="44677BC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6E4C7946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06D568F8" w14:textId="4C0A84E6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</w:tcPr>
          <w:p w14:paraId="4428B35B" w14:textId="77FDEFAF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68758BEA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0857265" w14:textId="7536034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</w:tcPr>
          <w:p w14:paraId="1A822CC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0EFC04CB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75509774" w14:textId="2C6681E5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</w:tcPr>
          <w:p w14:paraId="2FCF2C1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39DA9890" w14:textId="4087F7E7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</w:tcPr>
          <w:p w14:paraId="121BA6F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49E1966B" w14:textId="4C0AFA16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6E54594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34F26498" w14:textId="14294675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5209E6AC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60E32AF3" w14:textId="5C0B8FB3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</w:tcPr>
          <w:p w14:paraId="05F39DA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6DF395F6" w14:textId="5C5E06F4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</w:tcPr>
          <w:p w14:paraId="34CCE219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330AA9EE" w14:textId="6F6AB6F6" w:rsidR="00F17147" w:rsidRPr="0003748B" w:rsidRDefault="00382066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3B25E8E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3865A14B" w14:textId="19A0B896" w:rsidR="00F17147" w:rsidRPr="0003748B" w:rsidRDefault="000924D0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32360BDE" w14:textId="77777777" w:rsidTr="007B339C">
        <w:tc>
          <w:tcPr>
            <w:tcW w:w="2659" w:type="dxa"/>
          </w:tcPr>
          <w:p w14:paraId="72286116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4" w:type="dxa"/>
          </w:tcPr>
          <w:p w14:paraId="12218CB8" w14:textId="08432787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2C202EE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9B45FBB" w14:textId="1866233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47C986E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19489945" w14:textId="404847B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12" w:type="dxa"/>
          </w:tcPr>
          <w:p w14:paraId="112CA7A3" w14:textId="6FB81BEB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927DB3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9111C35" w14:textId="4872D05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7073C74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4B137E7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DBA607A" w14:textId="55F81A3E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</w:tcPr>
          <w:p w14:paraId="3213EDB5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192F3DF" w14:textId="39B1D0CB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</w:tcPr>
          <w:p w14:paraId="3DA297E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21AAC70C" w14:textId="5C9294D0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2FA2E57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748B782" w14:textId="596555B9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5BB4A415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3C0799C3" w14:textId="78EC81B1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22</w:t>
            </w:r>
          </w:p>
        </w:tc>
        <w:tc>
          <w:tcPr>
            <w:tcW w:w="269" w:type="dxa"/>
          </w:tcPr>
          <w:p w14:paraId="0AA2A96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D49ACE9" w14:textId="2003B7FF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</w:tcPr>
          <w:p w14:paraId="2E7B2DFA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469FA6AA" w14:textId="69460339" w:rsidR="00F1714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75C98F3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5088FBF0" w14:textId="1E22D11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7E02E26F" w14:textId="77777777" w:rsidTr="007B339C">
        <w:tc>
          <w:tcPr>
            <w:tcW w:w="2659" w:type="dxa"/>
          </w:tcPr>
          <w:p w14:paraId="5E7209C8" w14:textId="77777777" w:rsidR="00F17147" w:rsidRPr="0003748B" w:rsidRDefault="00F17147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24" w:type="dxa"/>
          </w:tcPr>
          <w:p w14:paraId="57EE1818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1F33C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1C1211B7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7C3E6AB3" w14:textId="77777777" w:rsidR="00F17147" w:rsidRPr="0003748B" w:rsidRDefault="00F17147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01905156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188D10E8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76CE64C1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</w:tcPr>
          <w:p w14:paraId="66FC2899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2AE6E24" w14:textId="77777777" w:rsidR="00F17147" w:rsidRPr="0003748B" w:rsidRDefault="00F17147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8C43EE2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0BAD3BD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FDD9BD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43B08728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663DF3A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71B8491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5D9F7B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601E09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1127712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C6EC26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025EE7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6A39683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37613B1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825958A" w14:textId="082BCFAF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</w:tcPr>
          <w:p w14:paraId="44E685F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5AAEC68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03748B" w14:paraId="7F250DF4" w14:textId="77777777" w:rsidTr="007B339C">
        <w:trPr>
          <w:trHeight w:val="64"/>
        </w:trPr>
        <w:tc>
          <w:tcPr>
            <w:tcW w:w="2659" w:type="dxa"/>
          </w:tcPr>
          <w:p w14:paraId="4FB5C1C5" w14:textId="77777777" w:rsidR="00F17147" w:rsidRPr="0003748B" w:rsidRDefault="00F17147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จำกัด</w:t>
            </w:r>
            <w:r w:rsidRPr="0003748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4" w:type="dxa"/>
          </w:tcPr>
          <w:p w14:paraId="0AD78FBE" w14:textId="0A8F0A2B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0AB21217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6C6CBA52" w14:textId="4794C2B4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2234BDF3" w14:textId="77777777" w:rsidR="00F17147" w:rsidRPr="0003748B" w:rsidRDefault="00F17147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5C67C4F4" w14:textId="295CAC22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13FBAEE4" w14:textId="17E523B8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9712A09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</w:tcPr>
          <w:p w14:paraId="45666081" w14:textId="4E47D8E5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0391086A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6DFC6BEC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07C53D64" w14:textId="68DACE72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69" w:type="dxa"/>
          </w:tcPr>
          <w:p w14:paraId="34D0D42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4A67F087" w14:textId="780CCC5E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69" w:type="dxa"/>
          </w:tcPr>
          <w:p w14:paraId="1083376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4F0FB0E" w14:textId="453BA8BE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7BDC07F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32BBF84" w14:textId="0FCF5635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005F0ACA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92DA712" w14:textId="5EAD1D2B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69" w:type="dxa"/>
          </w:tcPr>
          <w:p w14:paraId="476F468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2F10A2D" w14:textId="197CF7AA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52" w:type="dxa"/>
          </w:tcPr>
          <w:p w14:paraId="44201A1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E96CC77" w14:textId="1AE12763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52" w:type="dxa"/>
          </w:tcPr>
          <w:p w14:paraId="1A2EA35C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A3DC7C2" w14:textId="71F6BE4A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F17147" w:rsidRPr="0003748B" w14:paraId="789FCD9A" w14:textId="77777777" w:rsidTr="007B339C">
        <w:tc>
          <w:tcPr>
            <w:tcW w:w="2659" w:type="dxa"/>
          </w:tcPr>
          <w:p w14:paraId="4B95377C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4" w:type="dxa"/>
          </w:tcPr>
          <w:p w14:paraId="367E74FA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5A67F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23547EE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7B96030A" w14:textId="77777777" w:rsidR="00F17147" w:rsidRPr="0003748B" w:rsidRDefault="00F17147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4FF98A2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1C8F5E63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324C625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</w:tcPr>
          <w:p w14:paraId="74D24C8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42CF0E78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1C6ADE3F" w14:textId="77777777" w:rsidR="00F17147" w:rsidRPr="0003748B" w:rsidRDefault="00F17147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4ADCE9C2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8008D4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6838691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57241C6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F616F3C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7F51AE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115DC0C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EA780D2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B059E3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3193074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08B3F8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291201B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2D9200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</w:tcPr>
          <w:p w14:paraId="4EAD7B4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705E9C51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03748B" w14:paraId="6A6ACE93" w14:textId="77777777" w:rsidTr="007B339C">
        <w:tc>
          <w:tcPr>
            <w:tcW w:w="2659" w:type="dxa"/>
          </w:tcPr>
          <w:p w14:paraId="259F88A7" w14:textId="77777777" w:rsidR="00F17147" w:rsidRPr="0003748B" w:rsidRDefault="00F17147" w:rsidP="007B339C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24" w:type="dxa"/>
          </w:tcPr>
          <w:p w14:paraId="744A444F" w14:textId="0ADAD0DA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602B7C24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7F464B37" w14:textId="129568B9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46C06A87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5EC38619" w14:textId="068D861D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0DFC4ABF" w14:textId="7AED9C6B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2CC36D0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F5F9099" w14:textId="132F9579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603AF88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515E1130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0C641B8" w14:textId="79BDA3A9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</w:tcPr>
          <w:p w14:paraId="70D3FD2B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0FA445D9" w14:textId="5B648F80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</w:tcPr>
          <w:p w14:paraId="2C18469D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3A59B207" w14:textId="2D09251E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1E0F8AD7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54E1AD8" w14:textId="29EF7E99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068A7E9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9FE6E83" w14:textId="67D00623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</w:tcPr>
          <w:p w14:paraId="70E25B6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36D940A8" w14:textId="343222CA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</w:tcPr>
          <w:p w14:paraId="4792366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F3D4722" w14:textId="27B9A97F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</w:tcPr>
          <w:p w14:paraId="7CDED504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0B9EE95A" w14:textId="266B303F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192C69D9" w14:textId="77777777" w:rsidTr="007B339C">
        <w:tc>
          <w:tcPr>
            <w:tcW w:w="2659" w:type="dxa"/>
          </w:tcPr>
          <w:p w14:paraId="170EA857" w14:textId="2E7B18AF" w:rsidR="00F17147" w:rsidRPr="0003748B" w:rsidRDefault="00F17147" w:rsidP="007B339C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4" w:type="dxa"/>
          </w:tcPr>
          <w:p w14:paraId="285CBCEA" w14:textId="7C7F5915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08C83667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3DBB549" w14:textId="39BB569A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1EC656E9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3A00F49F" w14:textId="4D28B7B2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vAlign w:val="center"/>
          </w:tcPr>
          <w:p w14:paraId="51B558A5" w14:textId="6947D6DB" w:rsidR="00F1714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5168676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vAlign w:val="center"/>
          </w:tcPr>
          <w:p w14:paraId="3C313283" w14:textId="06919F96" w:rsidR="00F1714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vAlign w:val="center"/>
          </w:tcPr>
          <w:p w14:paraId="466B96AB" w14:textId="2F5F67E8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87FF81D" w14:textId="77777777" w:rsidR="00F17147" w:rsidRPr="0003748B" w:rsidRDefault="00F1714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505E29C8" w14:textId="7C18237C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</w:tcPr>
          <w:p w14:paraId="4775AECE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08BFE3D0" w14:textId="041EBD80" w:rsidR="00F1714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</w:tcPr>
          <w:p w14:paraId="4493674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5EDB18F" w14:textId="47C69AFD" w:rsidR="00F1714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6AC19F93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113C86F" w14:textId="0118CF10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0EFD11BC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D9E10BF" w14:textId="217F4E81" w:rsidR="00F17147" w:rsidRPr="0003748B" w:rsidRDefault="00B955E7" w:rsidP="007B339C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</w:tcPr>
          <w:p w14:paraId="53F532BF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00A8AE8B" w14:textId="344B8C33" w:rsidR="00F17147" w:rsidRPr="0003748B" w:rsidRDefault="00F17147" w:rsidP="007B339C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</w:tcPr>
          <w:p w14:paraId="623CC636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08CFCE7" w14:textId="61F1A5E0" w:rsidR="00F1714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4BCF15D0" w14:textId="77777777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6284BBFB" w14:textId="34DEA330" w:rsidR="00F17147" w:rsidRPr="0003748B" w:rsidRDefault="00F1714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DF77A7" w:rsidRPr="0003748B" w14:paraId="6B1D87A8" w14:textId="77777777" w:rsidTr="007B339C">
        <w:tc>
          <w:tcPr>
            <w:tcW w:w="2659" w:type="dxa"/>
          </w:tcPr>
          <w:p w14:paraId="72A4020C" w14:textId="77777777" w:rsidR="00DF77A7" w:rsidRPr="0003748B" w:rsidRDefault="00DF77A7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แอลบี อีวี จำกัด</w:t>
            </w:r>
          </w:p>
        </w:tc>
        <w:tc>
          <w:tcPr>
            <w:tcW w:w="624" w:type="dxa"/>
          </w:tcPr>
          <w:p w14:paraId="18EF6825" w14:textId="152425D9" w:rsidR="00DF77A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14:paraId="337B0891" w14:textId="77777777" w:rsidR="00DF77A7" w:rsidRPr="0003748B" w:rsidRDefault="00DF77A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12047433" w14:textId="3D2F7A0D" w:rsidR="00DF77A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9" w:type="dxa"/>
          </w:tcPr>
          <w:p w14:paraId="4FEA93FB" w14:textId="77777777" w:rsidR="00DF77A7" w:rsidRPr="0003748B" w:rsidRDefault="00DF77A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753BDAA6" w14:textId="08958F11" w:rsidR="00DF77A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12" w:type="dxa"/>
          </w:tcPr>
          <w:p w14:paraId="144003AD" w14:textId="352FA6CB" w:rsidR="00DF77A7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6D9B094" w14:textId="77777777" w:rsidR="00DF77A7" w:rsidRPr="0003748B" w:rsidRDefault="00DF77A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18580877" w14:textId="70B0FAD8" w:rsidR="00DF77A7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044989E3" w14:textId="77777777" w:rsidR="00DF77A7" w:rsidRPr="0003748B" w:rsidRDefault="00DF77A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43B75FA" w14:textId="77777777" w:rsidR="00DF77A7" w:rsidRPr="0003748B" w:rsidRDefault="00DF77A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4829A740" w14:textId="0E5467F6" w:rsidR="00DF77A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</w:tcPr>
          <w:p w14:paraId="01021B45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8DCD173" w14:textId="210E56CA" w:rsidR="00DF77A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</w:tcPr>
          <w:p w14:paraId="5A5C0923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17D75949" w14:textId="7A1DE38C" w:rsidR="00DF77A7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B8909A1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1343439A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168523D2" w14:textId="77777777" w:rsidR="00DF77A7" w:rsidRPr="0003748B" w:rsidRDefault="00DF77A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0CBBDD99" w14:textId="415159F8" w:rsidR="00DF77A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</w:tcPr>
          <w:p w14:paraId="1E30F3CD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5705C24F" w14:textId="4BE88497" w:rsidR="00DF77A7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</w:tcPr>
          <w:p w14:paraId="12FC2B71" w14:textId="77777777" w:rsidR="00DF77A7" w:rsidRPr="0003748B" w:rsidRDefault="00DF77A7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6F1B4040" w14:textId="117305EF" w:rsidR="00DF77A7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37CCBEB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65A7A2CD" w14:textId="77777777" w:rsidR="00DF77A7" w:rsidRPr="0003748B" w:rsidRDefault="00DF77A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F120F" w:rsidRPr="0003748B" w14:paraId="211FBB48" w14:textId="77777777" w:rsidTr="007B339C">
        <w:tc>
          <w:tcPr>
            <w:tcW w:w="2659" w:type="dxa"/>
          </w:tcPr>
          <w:p w14:paraId="7CB35659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24" w:type="dxa"/>
          </w:tcPr>
          <w:p w14:paraId="07049E34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35ECC2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AC8AD56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0FAE9470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37813826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7353CAC4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7096AD8C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5F8CC6DF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36B65252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0B80F08E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6C99261D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A581F05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31AADFA7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352E589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1E3C6069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D4B52FF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1DBBC99F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8328917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55C21743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203525D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247B7847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2FC20201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40D39B68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10FDC3B8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724A22A3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7B3E1E" w:rsidRPr="0003748B" w14:paraId="6BB1069D" w14:textId="77777777" w:rsidTr="007B339C">
        <w:tc>
          <w:tcPr>
            <w:tcW w:w="2659" w:type="dxa"/>
          </w:tcPr>
          <w:p w14:paraId="542FF254" w14:textId="4065107F" w:rsidR="00DF77A7" w:rsidRPr="0003748B" w:rsidRDefault="00DF77A7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036A145" w14:textId="77777777" w:rsidR="00DF77A7" w:rsidRPr="0003748B" w:rsidRDefault="00DF77A7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7A053BA1" w14:textId="62CC56EF" w:rsidR="00353651" w:rsidRPr="0003748B" w:rsidRDefault="00353651" w:rsidP="007B339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>บริษัท ล็อกซเล่ย์ พร็อพเพอร์ตี้</w:t>
            </w:r>
          </w:p>
        </w:tc>
        <w:tc>
          <w:tcPr>
            <w:tcW w:w="624" w:type="dxa"/>
          </w:tcPr>
          <w:p w14:paraId="35CD7B9C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0BEDB5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0FAB1106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0B8C59C" w14:textId="77777777" w:rsidR="00353651" w:rsidRPr="0003748B" w:rsidRDefault="00353651" w:rsidP="007B339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3B81AE84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910C44F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1347FA0C" w14:textId="77777777" w:rsidR="00353651" w:rsidRPr="0003748B" w:rsidRDefault="00353651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</w:tcPr>
          <w:p w14:paraId="4B504ED6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2ED5596" w14:textId="77777777" w:rsidR="00353651" w:rsidRPr="0003748B" w:rsidRDefault="00353651" w:rsidP="007B339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5F94045" w14:textId="77777777" w:rsidR="00353651" w:rsidRPr="0003748B" w:rsidRDefault="00353651" w:rsidP="007B339C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06237CAC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A7291A7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384A6BDD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A18DFF8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4754E909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F7CE419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5476728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6F4D155D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B397496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663A9C98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1966807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3221DB91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7F10970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</w:tcPr>
          <w:p w14:paraId="5503FDA1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1525F191" w14:textId="77777777" w:rsidR="00353651" w:rsidRPr="0003748B" w:rsidRDefault="0035365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7F2DFB" w:rsidRPr="0003748B" w14:paraId="6F0AE18A" w14:textId="77777777" w:rsidTr="007B339C">
        <w:tc>
          <w:tcPr>
            <w:tcW w:w="2659" w:type="dxa"/>
          </w:tcPr>
          <w:p w14:paraId="0157A50F" w14:textId="77777777" w:rsidR="007F2DFB" w:rsidRPr="0003748B" w:rsidRDefault="007F2DFB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24" w:type="dxa"/>
          </w:tcPr>
          <w:p w14:paraId="1A63D2D8" w14:textId="3F70E87E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70" w:type="dxa"/>
          </w:tcPr>
          <w:p w14:paraId="029C6A43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5A53763" w14:textId="6EDCC9E3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69" w:type="dxa"/>
          </w:tcPr>
          <w:p w14:paraId="6E4AA526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40AE833D" w14:textId="259B6EEE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vAlign w:val="center"/>
          </w:tcPr>
          <w:p w14:paraId="01ED8C50" w14:textId="6F7CED00" w:rsidR="007F2DFB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112C81AD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vAlign w:val="center"/>
          </w:tcPr>
          <w:p w14:paraId="73778E8E" w14:textId="0856303C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vAlign w:val="center"/>
          </w:tcPr>
          <w:p w14:paraId="4CA4E415" w14:textId="6320EF6B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6CCED544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55D87129" w14:textId="1755802A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</w:tcPr>
          <w:p w14:paraId="6B7A1B9E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682618D" w14:textId="51026B2C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</w:tcPr>
          <w:p w14:paraId="12E54075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FE680FF" w14:textId="56CFFA59" w:rsidR="007F2DFB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48EFB531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F06EAB3" w14:textId="12A98EDB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7669CF6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6A04B3A" w14:textId="647D8A85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69" w:type="dxa"/>
          </w:tcPr>
          <w:p w14:paraId="7E72E34E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188735A1" w14:textId="3E24A6CA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B955E7" w:rsidRPr="00B955E7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52" w:type="dxa"/>
          </w:tcPr>
          <w:p w14:paraId="16211292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0DD21D8B" w14:textId="43DDD705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52" w:type="dxa"/>
          </w:tcPr>
          <w:p w14:paraId="50C4214E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0F3E95F0" w14:textId="73B50EF0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</w:tr>
      <w:tr w:rsidR="00A87FCC" w:rsidRPr="0003748B" w14:paraId="017996DE" w14:textId="77777777" w:rsidTr="007B339C">
        <w:tc>
          <w:tcPr>
            <w:tcW w:w="2659" w:type="dxa"/>
          </w:tcPr>
          <w:p w14:paraId="29C9105E" w14:textId="76785412" w:rsidR="00A87FCC" w:rsidRPr="0003748B" w:rsidRDefault="00A87FCC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24" w:type="dxa"/>
          </w:tcPr>
          <w:p w14:paraId="2185A35E" w14:textId="77777777" w:rsidR="00A87FCC" w:rsidRPr="00AD321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D90FFD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847114A" w14:textId="77777777" w:rsidR="00A87FCC" w:rsidRPr="00AD321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296EF616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20E3784B" w14:textId="77777777" w:rsidR="00A87FCC" w:rsidRPr="00AD321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518AA7F7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F5A9CF3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243F788" w14:textId="77777777" w:rsidR="00A87FCC" w:rsidRPr="00AD321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647C13C4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070F2D9C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6C556042" w14:textId="77777777" w:rsidR="00A87FCC" w:rsidRPr="00AD321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25AB2B9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0C8728AB" w14:textId="77777777" w:rsidR="00A87FCC" w:rsidRPr="00AD321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382FEA35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138D50A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1C5195AF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00E82522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64E5328F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7D19468" w14:textId="77777777" w:rsidR="00A87FCC" w:rsidRPr="00AD321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4E3733C5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36C9EC2D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B764B7E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043B161D" w14:textId="77777777" w:rsidR="00A87FCC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69CC1B64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643C8C2" w14:textId="77777777" w:rsidR="00A87FCC" w:rsidRPr="00AD321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A87FCC" w:rsidRPr="0003748B" w14:paraId="2408530E" w14:textId="77777777" w:rsidTr="007B339C">
        <w:tc>
          <w:tcPr>
            <w:tcW w:w="2659" w:type="dxa"/>
          </w:tcPr>
          <w:p w14:paraId="7366A4C1" w14:textId="013E3CBD" w:rsidR="00A87FCC" w:rsidRPr="0003748B" w:rsidRDefault="00A87FCC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24" w:type="dxa"/>
          </w:tcPr>
          <w:p w14:paraId="43CB754D" w14:textId="36473013" w:rsidR="00A87FCC" w:rsidRPr="00AD321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70" w:type="dxa"/>
          </w:tcPr>
          <w:p w14:paraId="6F5FE81B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D584B8B" w14:textId="35344844" w:rsidR="00A87FCC" w:rsidRPr="00AD321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955E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69" w:type="dxa"/>
            <w:vAlign w:val="bottom"/>
          </w:tcPr>
          <w:p w14:paraId="4F56F786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5662BC53" w14:textId="77E2EE96" w:rsidR="00A87FCC" w:rsidRPr="00AD321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2" w:type="dxa"/>
            <w:vAlign w:val="bottom"/>
          </w:tcPr>
          <w:p w14:paraId="24DFA488" w14:textId="4A2CDBC0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vAlign w:val="bottom"/>
          </w:tcPr>
          <w:p w14:paraId="32B7A9DB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vAlign w:val="center"/>
          </w:tcPr>
          <w:p w14:paraId="4AFC1618" w14:textId="6EDD7561" w:rsidR="00A87FCC" w:rsidRPr="00AD321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12" w:type="dxa"/>
            <w:vAlign w:val="bottom"/>
          </w:tcPr>
          <w:p w14:paraId="43E860E6" w14:textId="6797DEF5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vAlign w:val="bottom"/>
          </w:tcPr>
          <w:p w14:paraId="44DA2AA6" w14:textId="77777777" w:rsidR="00A87FCC" w:rsidRPr="0003748B" w:rsidRDefault="00A87FCC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vAlign w:val="bottom"/>
          </w:tcPr>
          <w:p w14:paraId="00A30D02" w14:textId="73EBFEC7" w:rsidR="00A87FCC" w:rsidRPr="00A87FCC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81</w:t>
            </w:r>
          </w:p>
        </w:tc>
        <w:tc>
          <w:tcPr>
            <w:tcW w:w="269" w:type="dxa"/>
            <w:vAlign w:val="bottom"/>
          </w:tcPr>
          <w:p w14:paraId="0A36AC05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vAlign w:val="bottom"/>
          </w:tcPr>
          <w:p w14:paraId="6E71E853" w14:textId="68F757E1" w:rsidR="00A87FCC" w:rsidRPr="00AD321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41</w:t>
            </w:r>
          </w:p>
        </w:tc>
        <w:tc>
          <w:tcPr>
            <w:tcW w:w="269" w:type="dxa"/>
            <w:vAlign w:val="bottom"/>
          </w:tcPr>
          <w:p w14:paraId="22EA9973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vAlign w:val="bottom"/>
          </w:tcPr>
          <w:p w14:paraId="1D0D9231" w14:textId="53BE5A48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CAE2B3B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vAlign w:val="bottom"/>
          </w:tcPr>
          <w:p w14:paraId="30BD5093" w14:textId="489A51F3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69C8DE95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5A0FE965" w14:textId="16656968" w:rsidR="00A87FCC" w:rsidRPr="00AD321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269" w:type="dxa"/>
            <w:vAlign w:val="bottom"/>
          </w:tcPr>
          <w:p w14:paraId="2F79BDC8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6C725F52" w14:textId="58B359DE" w:rsidR="00A87FCC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252" w:type="dxa"/>
            <w:vAlign w:val="bottom"/>
          </w:tcPr>
          <w:p w14:paraId="7ABFB96F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2839BFDA" w14:textId="777436A1" w:rsidR="00A87FCC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A81D0A8" w14:textId="77777777" w:rsidR="00A87FCC" w:rsidRPr="0003748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vAlign w:val="bottom"/>
          </w:tcPr>
          <w:p w14:paraId="712E9B4A" w14:textId="4060AEF5" w:rsidR="00A87FCC" w:rsidRPr="00AD321B" w:rsidRDefault="00A87FCC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F120F" w:rsidRPr="0003748B" w14:paraId="014B32DD" w14:textId="77777777" w:rsidTr="007B339C">
        <w:trPr>
          <w:trHeight w:val="280"/>
        </w:trPr>
        <w:tc>
          <w:tcPr>
            <w:tcW w:w="2659" w:type="dxa"/>
          </w:tcPr>
          <w:p w14:paraId="754449A7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4" w:type="dxa"/>
          </w:tcPr>
          <w:p w14:paraId="57CA81FB" w14:textId="304AE380" w:rsidR="00AF120F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270" w:type="dxa"/>
          </w:tcPr>
          <w:p w14:paraId="0EE94CD5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27354845" w14:textId="0CB7EDCC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B955E7" w:rsidRPr="00B955E7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269" w:type="dxa"/>
          </w:tcPr>
          <w:p w14:paraId="42223E15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6B47C41" w14:textId="116F0F3F" w:rsidR="00AF120F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12" w:type="dxa"/>
          </w:tcPr>
          <w:p w14:paraId="450F8E2C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00CE0F8C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7C370E00" w14:textId="1D7B3D2A" w:rsidR="00AF120F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12" w:type="dxa"/>
          </w:tcPr>
          <w:p w14:paraId="67211347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AED8B24" w14:textId="77777777" w:rsidR="00AF120F" w:rsidRPr="0003748B" w:rsidRDefault="00AF120F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05FFEA0E" w14:textId="087083AF" w:rsidR="00AF120F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</w:tcPr>
          <w:p w14:paraId="45C2C5DF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5C2DCAFC" w14:textId="6E38E137" w:rsidR="00AF120F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</w:tcPr>
          <w:p w14:paraId="63D1109E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66776CE4" w14:textId="003B1208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0E994B76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29F09F2C" w14:textId="39D73BAE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0F172265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058F3424" w14:textId="11A0166B" w:rsidR="00AF120F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</w:tcPr>
          <w:p w14:paraId="61D00C70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057A09D8" w14:textId="2CA9143E" w:rsidR="00AF120F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</w:tcPr>
          <w:p w14:paraId="35D85F30" w14:textId="77777777" w:rsidR="00AF120F" w:rsidRPr="0003748B" w:rsidRDefault="00AF120F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48C8855C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4FB0FADB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539474A1" w14:textId="77777777" w:rsidR="00AF120F" w:rsidRPr="0003748B" w:rsidRDefault="00AF120F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7F2DFB" w:rsidRPr="0003748B" w14:paraId="76C1D080" w14:textId="77777777" w:rsidTr="007B339C">
        <w:tc>
          <w:tcPr>
            <w:tcW w:w="2659" w:type="dxa"/>
          </w:tcPr>
          <w:p w14:paraId="004A794D" w14:textId="77777777" w:rsidR="007F2DFB" w:rsidRPr="0003748B" w:rsidRDefault="007F2DFB" w:rsidP="007B339C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(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24" w:type="dxa"/>
          </w:tcPr>
          <w:p w14:paraId="441C2E41" w14:textId="7E00033B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</w:tcPr>
          <w:p w14:paraId="08273EB2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49CF4AD" w14:textId="5E2EE9D7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</w:tcPr>
          <w:p w14:paraId="74636BA8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52611EE" w14:textId="6D6E9EAE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</w:tcPr>
          <w:p w14:paraId="408AA1B7" w14:textId="00288235" w:rsidR="007F2DFB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16AC38C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17DC9213" w14:textId="3A95AC3A" w:rsidR="007F2DFB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</w:tcPr>
          <w:p w14:paraId="03DCAFEF" w14:textId="116C0D6E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44560CCF" w14:textId="77777777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43648C0" w14:textId="3DBDEA25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</w:tcPr>
          <w:p w14:paraId="2191C8A4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0CAFBB7" w14:textId="7FFF85D0" w:rsidR="007F2DFB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</w:tcPr>
          <w:p w14:paraId="362787E7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25957C77" w14:textId="4D42EDC1" w:rsidR="007F2DFB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72D4A902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6364B260" w14:textId="695741AE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291C086F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37C51F5" w14:textId="58F1A82F" w:rsidR="007F2DFB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4360F05B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78F1B06B" w14:textId="640A0692" w:rsidR="007F2DFB" w:rsidRPr="0003748B" w:rsidRDefault="007F2DFB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6B09DF25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4C28C65" w14:textId="3497DA81" w:rsidR="007F2DFB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690E591" w14:textId="77777777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FC3D4A6" w14:textId="055F7BB6" w:rsidR="007F2DFB" w:rsidRPr="0003748B" w:rsidRDefault="007F2DFB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40B89046" w14:textId="77777777" w:rsidTr="007B339C">
        <w:tc>
          <w:tcPr>
            <w:tcW w:w="2659" w:type="dxa"/>
          </w:tcPr>
          <w:p w14:paraId="0468A36F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กรีน เนเจอรัล โปรดักส์ จำกัด</w:t>
            </w:r>
          </w:p>
        </w:tc>
        <w:tc>
          <w:tcPr>
            <w:tcW w:w="624" w:type="dxa"/>
          </w:tcPr>
          <w:p w14:paraId="3D528036" w14:textId="168B981D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</w:tcPr>
          <w:p w14:paraId="210D7BE0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1D55F534" w14:textId="2725E73B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B955E7" w:rsidRPr="00B955E7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</w:tcPr>
          <w:p w14:paraId="05AC818B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45F26712" w14:textId="4AE2712A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</w:tcPr>
          <w:p w14:paraId="7F68F281" w14:textId="2A27EC2E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82C3E50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545F8237" w14:textId="10A3BBCB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</w:tcPr>
          <w:p w14:paraId="6F135B42" w14:textId="6710B6BF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54A0E6AA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BBDF2FB" w14:textId="604647C4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</w:tcPr>
          <w:p w14:paraId="011F5E41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B6F99A3" w14:textId="31797FE7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</w:tcPr>
          <w:p w14:paraId="7365DAA1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258144B8" w14:textId="6144978C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6B360A34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1332520C" w14:textId="2AE9A182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0C82523B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E9959ED" w14:textId="4EB38145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</w:tcPr>
          <w:p w14:paraId="5C1BD7A6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332CF391" w14:textId="74288C1B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52" w:type="dxa"/>
          </w:tcPr>
          <w:p w14:paraId="5E88C99B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0AB2789" w14:textId="574C6B53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</w:tcPr>
          <w:p w14:paraId="01187FA6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3E5C4B8" w14:textId="7E06B7A6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4266A1" w:rsidRPr="0003748B" w14:paraId="13F1F1A1" w14:textId="77777777" w:rsidTr="007B339C">
        <w:tc>
          <w:tcPr>
            <w:tcW w:w="2659" w:type="dxa"/>
          </w:tcPr>
          <w:p w14:paraId="0383B313" w14:textId="0AAB4325" w:rsidR="004266A1" w:rsidRPr="0003748B" w:rsidRDefault="004266A1" w:rsidP="007B339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3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</w:tcPr>
          <w:p w14:paraId="6E798F68" w14:textId="789183B8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70" w:type="dxa"/>
          </w:tcPr>
          <w:p w14:paraId="487F68C4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5AE2F4E7" w14:textId="50C3607E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B955E7" w:rsidRPr="00B955E7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69" w:type="dxa"/>
          </w:tcPr>
          <w:p w14:paraId="4FDA299E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7F7B7B38" w14:textId="21A9653A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3F3317F8" w14:textId="3FC2535D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62B4C0E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6116916" w14:textId="7B3BA065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</w:tcPr>
          <w:p w14:paraId="44F94D14" w14:textId="35994466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2B0EDB2C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73FAF7D4" w14:textId="726BD667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</w:tcPr>
          <w:p w14:paraId="7E027FD7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0EF56D0" w14:textId="478E21AF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</w:tcPr>
          <w:p w14:paraId="38E23F35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5A9F9F55" w14:textId="75617732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38B059DE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60747941" w14:textId="098B8378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6F5CAA1F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0F75C99" w14:textId="03518A73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</w:tcPr>
          <w:p w14:paraId="3CA844CE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1E6469E8" w14:textId="281BB606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7</w:t>
            </w:r>
            <w:r w:rsidR="004266A1" w:rsidRPr="0003748B">
              <w:rPr>
                <w:rFonts w:ascii="Angsana New" w:hAnsi="Angsana New" w:hint="cs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0D3F9F4F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5CCF4BC0" w14:textId="428C302B" w:rsidR="004266A1" w:rsidRPr="0003748B" w:rsidRDefault="000924D0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1799EB7B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06EB8249" w14:textId="45843E0C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4266A1" w:rsidRPr="0003748B" w14:paraId="1246A8C0" w14:textId="77777777" w:rsidTr="007B339C">
        <w:tc>
          <w:tcPr>
            <w:tcW w:w="2659" w:type="dxa"/>
          </w:tcPr>
          <w:p w14:paraId="43CF6F6D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24" w:type="dxa"/>
          </w:tcPr>
          <w:p w14:paraId="07F27C72" w14:textId="31655911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70" w:type="dxa"/>
          </w:tcPr>
          <w:p w14:paraId="7C9CDEB4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29188F8F" w14:textId="3A53A2A9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69" w:type="dxa"/>
          </w:tcPr>
          <w:p w14:paraId="2E4837A5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238B6E7D" w14:textId="411670C7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</w:tcPr>
          <w:p w14:paraId="371A7812" w14:textId="7320318B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0D7D0908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10D03E1E" w14:textId="203EED4C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</w:tcPr>
          <w:p w14:paraId="1FEBBFF2" w14:textId="1EB0740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322F5F7C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5E6EF734" w14:textId="0B59554D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620E79F4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0696D57" w14:textId="5218C7E2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47948B6E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8B5D939" w14:textId="23792BD0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635B2683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3AE16261" w14:textId="61C34E40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73880790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449727D5" w14:textId="6DD1066B" w:rsidR="004266A1" w:rsidRPr="0003748B" w:rsidRDefault="004915F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75DFEE6B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2ACA691F" w14:textId="044771C4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322F939E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663EE791" w14:textId="31858BA0" w:rsidR="004266A1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16469758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D28D380" w14:textId="7A919E5C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56FD9DCE" w14:textId="77777777" w:rsidTr="007B339C">
        <w:tc>
          <w:tcPr>
            <w:tcW w:w="2659" w:type="dxa"/>
          </w:tcPr>
          <w:p w14:paraId="550C51A9" w14:textId="1106636D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99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</w:tcPr>
          <w:p w14:paraId="54A5AF4A" w14:textId="6E9D6FFD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</w:tcPr>
          <w:p w14:paraId="73427D20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58C72D42" w14:textId="6C4C47C9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</w:tcPr>
          <w:p w14:paraId="6C2027E6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3" w:type="dxa"/>
          </w:tcPr>
          <w:p w14:paraId="28A7841D" w14:textId="30694CBC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</w:tcPr>
          <w:p w14:paraId="3D841331" w14:textId="3638D9F9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0EE123A8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6E21AA3D" w14:textId="03249036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</w:tcPr>
          <w:p w14:paraId="1C8CC792" w14:textId="5B82B902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5FD0E49C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6BDF13D4" w14:textId="3AA8E552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</w:tcPr>
          <w:p w14:paraId="6808A014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2DF2070B" w14:textId="462318D2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</w:tcPr>
          <w:p w14:paraId="3904FA6D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0F0801BD" w14:textId="6F5B7424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413776D8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</w:tcPr>
          <w:p w14:paraId="07D70561" w14:textId="2B531F9D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5EF60399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1EF4E89D" w14:textId="42CE9099" w:rsidR="004266A1" w:rsidRPr="0003748B" w:rsidRDefault="004915F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348C9552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10492CCE" w14:textId="631D409C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62488F49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</w:tcPr>
          <w:p w14:paraId="14ADC30E" w14:textId="50830604" w:rsidR="004266A1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920BA43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</w:tcPr>
          <w:p w14:paraId="279695CD" w14:textId="01EB7E92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23731D0C" w14:textId="77777777" w:rsidTr="007B339C">
        <w:tc>
          <w:tcPr>
            <w:tcW w:w="2659" w:type="dxa"/>
          </w:tcPr>
          <w:p w14:paraId="5A9BDAD9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24" w:type="dxa"/>
          </w:tcPr>
          <w:p w14:paraId="2827B011" w14:textId="6CBFA529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</w:tcPr>
          <w:p w14:paraId="159A51F9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5C47701B" w14:textId="3F2378FD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</w:tcPr>
          <w:p w14:paraId="3BA4B3EB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38971EBB" w14:textId="3C104261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1882B60A" w14:textId="63DB5DAE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698E69C2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177C264C" w14:textId="6BDF3DB0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</w:tcPr>
          <w:p w14:paraId="10D5FDE4" w14:textId="6725B119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</w:tcPr>
          <w:p w14:paraId="7C79C3DB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665B92F4" w14:textId="511479E0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71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62219825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3DD6A6CC" w14:textId="6F806A04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</w:tcPr>
          <w:p w14:paraId="6EC9B467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4B1ABA85" w14:textId="4487FE12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5B7257C2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4C9D8657" w14:textId="3512EEB5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5237A1C7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B4637E5" w14:textId="62523FAD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</w:tcPr>
          <w:p w14:paraId="0FDB158D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62D66F07" w14:textId="2B0179B3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52" w:type="dxa"/>
          </w:tcPr>
          <w:p w14:paraId="576E5135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E2E4D26" w14:textId="7A1E9B8A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52" w:type="dxa"/>
          </w:tcPr>
          <w:p w14:paraId="11527E0E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4BA8AFF" w14:textId="122B45D3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</w:tr>
      <w:tr w:rsidR="004266A1" w:rsidRPr="0003748B" w14:paraId="760F1B43" w14:textId="77777777" w:rsidTr="007B339C">
        <w:tc>
          <w:tcPr>
            <w:tcW w:w="2659" w:type="dxa"/>
          </w:tcPr>
          <w:p w14:paraId="122E28FC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24" w:type="dxa"/>
          </w:tcPr>
          <w:p w14:paraId="0FE6F3F0" w14:textId="40BA60B9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</w:tcPr>
          <w:p w14:paraId="2A28EDFE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F3EFEC3" w14:textId="07FBFA3F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</w:tcPr>
          <w:p w14:paraId="2EC088B6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2B4969FD" w14:textId="0BA27996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</w:t>
            </w:r>
            <w:r w:rsidR="005E067D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</w:tcPr>
          <w:p w14:paraId="3A73C768" w14:textId="33F98B7A" w:rsidR="004266A1" w:rsidRPr="0003748B" w:rsidRDefault="005E067D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D6E71" w:rsidRPr="0003748B">
              <w:rPr>
                <w:rFonts w:ascii="Angsana New" w:hAnsi="Angsana New" w:hint="cs"/>
                <w:sz w:val="22"/>
                <w:szCs w:val="22"/>
                <w:cs/>
              </w:rPr>
              <w:t>กีบ</w:t>
            </w:r>
          </w:p>
        </w:tc>
        <w:tc>
          <w:tcPr>
            <w:tcW w:w="269" w:type="dxa"/>
          </w:tcPr>
          <w:p w14:paraId="06B5B8FA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0485FA48" w14:textId="0AC16A76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sz w:val="22"/>
                <w:szCs w:val="22"/>
              </w:rPr>
              <w:t>4</w:t>
            </w:r>
            <w:r w:rsidR="004266A1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955E7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</w:tcPr>
          <w:p w14:paraId="22DF5D1F" w14:textId="3DA9F4D8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69" w:type="dxa"/>
          </w:tcPr>
          <w:p w14:paraId="6E04343E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</w:tcPr>
          <w:p w14:paraId="32552164" w14:textId="4BD649BE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</w:tcPr>
          <w:p w14:paraId="06EEBE57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1008CE40" w14:textId="521C43F9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</w:tcPr>
          <w:p w14:paraId="3CDD1B08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962DB13" w14:textId="424905DE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307B2139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7EB65FD2" w14:textId="007D358E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3586EC82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142BFC63" w14:textId="7F4BAA59" w:rsidR="004266A1" w:rsidRPr="0003748B" w:rsidRDefault="004915F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767E2E8A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</w:tcPr>
          <w:p w14:paraId="61CC5666" w14:textId="0F3FC3E3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771B610A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7066C29A" w14:textId="064DC202" w:rsidR="004266A1" w:rsidRPr="0003748B" w:rsidRDefault="00A83A58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31448575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CC0A88E" w14:textId="2C088B3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4266A1" w:rsidRPr="0003748B" w14:paraId="4712EAE7" w14:textId="77777777" w:rsidTr="007B339C">
        <w:tc>
          <w:tcPr>
            <w:tcW w:w="2659" w:type="dxa"/>
          </w:tcPr>
          <w:p w14:paraId="4D848361" w14:textId="77777777" w:rsidR="004266A1" w:rsidRPr="0003748B" w:rsidRDefault="004266A1" w:rsidP="007B339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4" w:type="dxa"/>
          </w:tcPr>
          <w:p w14:paraId="6FB10384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4E0D2A4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</w:tcPr>
          <w:p w14:paraId="6FFDC8CC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760D379C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</w:tcPr>
          <w:p w14:paraId="741B6576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5A106191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17BE1B3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</w:tcPr>
          <w:p w14:paraId="488E6AB1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</w:tcPr>
          <w:p w14:paraId="1A9FD9E6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01771EFB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51EC2F2A" w14:textId="3671460C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5E067D"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964</w:t>
            </w:r>
          </w:p>
        </w:tc>
        <w:tc>
          <w:tcPr>
            <w:tcW w:w="269" w:type="dxa"/>
          </w:tcPr>
          <w:p w14:paraId="6CDA4FFF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0E3BEAF7" w14:textId="36F90B12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ab/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849</w:t>
            </w:r>
          </w:p>
        </w:tc>
        <w:tc>
          <w:tcPr>
            <w:tcW w:w="269" w:type="dxa"/>
          </w:tcPr>
          <w:p w14:paraId="2BB1CCFD" w14:textId="77777777" w:rsidR="004266A1" w:rsidRPr="0003748B" w:rsidRDefault="004266A1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5F11D5C8" w14:textId="76DC2051" w:rsidR="004266A1" w:rsidRPr="0003748B" w:rsidRDefault="005E067D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4A434B9F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12B8F72B" w14:textId="5B826118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B955E7" w:rsidRPr="00B955E7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48</w:t>
            </w:r>
            <w:r w:rsidR="00B955E7"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</w:tcPr>
          <w:p w14:paraId="5CEEEF61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562565F" w14:textId="5BC929B2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915F7" w:rsidRPr="0003748B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2"/>
                <w:szCs w:val="22"/>
              </w:rPr>
              <w:t>468</w:t>
            </w:r>
          </w:p>
        </w:tc>
        <w:tc>
          <w:tcPr>
            <w:tcW w:w="269" w:type="dxa"/>
          </w:tcPr>
          <w:p w14:paraId="38985733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47560D74" w14:textId="2AFCF0A9" w:rsidR="004266A1" w:rsidRPr="0003748B" w:rsidRDefault="00B955E7" w:rsidP="007B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55E7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266A1" w:rsidRPr="0003748B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2"/>
                <w:szCs w:val="22"/>
              </w:rPr>
              <w:t>363</w:t>
            </w:r>
          </w:p>
        </w:tc>
        <w:tc>
          <w:tcPr>
            <w:tcW w:w="252" w:type="dxa"/>
          </w:tcPr>
          <w:p w14:paraId="4B4EF162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2E8F1911" w14:textId="5496B061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401</w:t>
            </w:r>
          </w:p>
        </w:tc>
        <w:tc>
          <w:tcPr>
            <w:tcW w:w="252" w:type="dxa"/>
          </w:tcPr>
          <w:p w14:paraId="42C15A32" w14:textId="77777777" w:rsidR="004266A1" w:rsidRPr="0003748B" w:rsidRDefault="004266A1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0EAE12C6" w14:textId="367879D1" w:rsidR="004266A1" w:rsidRPr="0003748B" w:rsidRDefault="00B955E7" w:rsidP="007B339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367</w:t>
            </w:r>
          </w:p>
        </w:tc>
      </w:tr>
    </w:tbl>
    <w:p w14:paraId="3BCA89DE" w14:textId="206784F2" w:rsidR="00BE3FDA" w:rsidRPr="0003748B" w:rsidRDefault="007B339C" w:rsidP="00FE3F8B">
      <w:pPr>
        <w:rPr>
          <w:rFonts w:ascii="Angsana New" w:hAnsi="Angsana New"/>
          <w:cs/>
        </w:rPr>
        <w:sectPr w:rsidR="00BE3FDA" w:rsidRPr="0003748B" w:rsidSect="007F410C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cs/>
        </w:rPr>
        <w:br w:type="textWrapping" w:clear="all"/>
      </w: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03748B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03748B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04E5FF63" w:rsidR="00B34C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FFFFFF"/>
          </w:tcPr>
          <w:p w14:paraId="1C183438" w14:textId="0510D60D" w:rsidR="00B34C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34C46" w:rsidRPr="0003748B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34F00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6A" w:rsidRPr="0003748B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F2106A" w:rsidRPr="0003748B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รวมทั้งอะไหล่และอุปกรณ์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</w:tcPr>
          <w:p w14:paraId="10EE9915" w14:textId="50677A76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31F704C0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F2106A" w:rsidRPr="0003748B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F2106A" w:rsidRPr="0003748B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</w:tcPr>
          <w:p w14:paraId="1FF9F2D5" w14:textId="552590A5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45AE71CA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บริการจัดหา บำรุงรักษา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วางระบบงาน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รวมทั้งให้บริการการบริหาร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</w:tcPr>
          <w:p w14:paraId="1318134A" w14:textId="6B671D6E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554B2639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F2106A" w:rsidRPr="0003748B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จำกัด </w:t>
            </w:r>
          </w:p>
        </w:tc>
        <w:tc>
          <w:tcPr>
            <w:tcW w:w="3492" w:type="dxa"/>
          </w:tcPr>
          <w:p w14:paraId="7B490AFD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IT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รวมทั้งจำหน่ายคอมพิวเตอร์และ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อุปกรณ์ต่อพ่วงต่างๆ</w:t>
            </w:r>
          </w:p>
        </w:tc>
        <w:tc>
          <w:tcPr>
            <w:tcW w:w="900" w:type="dxa"/>
          </w:tcPr>
          <w:p w14:paraId="3C378DB0" w14:textId="261A2086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621F632E" w:rsidR="00F2106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18EC67BB" w14:textId="77777777" w:rsidTr="00ED294D">
        <w:trPr>
          <w:cantSplit/>
        </w:trPr>
        <w:tc>
          <w:tcPr>
            <w:tcW w:w="3420" w:type="dxa"/>
          </w:tcPr>
          <w:p w14:paraId="3BFA2F41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12B2BB01" w14:textId="07F3AE81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492" w:type="dxa"/>
          </w:tcPr>
          <w:p w14:paraId="2A7A2ED5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C635C0D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7ACF1AD0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6DBCCBD5" w14:textId="76449153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</w:tcPr>
          <w:p w14:paraId="7EE4AC9A" w14:textId="3997B05A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5BE8476" w14:textId="50074D95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2ED8F62D" w14:textId="77777777" w:rsidTr="00ED294D">
        <w:trPr>
          <w:cantSplit/>
          <w:trHeight w:val="371"/>
        </w:trPr>
        <w:tc>
          <w:tcPr>
            <w:tcW w:w="3420" w:type="dxa"/>
          </w:tcPr>
          <w:p w14:paraId="10DC0C75" w14:textId="14375A0F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เอเอสเอ็ม โปรเฟสชั่นแนล จำกัด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</w:r>
          </w:p>
        </w:tc>
        <w:tc>
          <w:tcPr>
            <w:tcW w:w="3492" w:type="dxa"/>
          </w:tcPr>
          <w:p w14:paraId="64D69BF3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ประกอบธุรกิจให้บริการจัดหางานและ</w:t>
            </w:r>
          </w:p>
          <w:p w14:paraId="1829A301" w14:textId="2A86B4E3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อื่นๆ ที่เกี่ยวข้อง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</w:tcPr>
          <w:p w14:paraId="105F1C28" w14:textId="212DF32F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BC7E640" w14:textId="4B56C48D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32944F1D" w14:textId="77777777" w:rsidTr="00ED294D">
        <w:trPr>
          <w:cantSplit/>
          <w:trHeight w:val="371"/>
        </w:trPr>
        <w:tc>
          <w:tcPr>
            <w:tcW w:w="3420" w:type="dxa"/>
          </w:tcPr>
          <w:p w14:paraId="5468D66B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บริษัท เอเอสเอ็ม เทรนนิ่ง จำกัด</w:t>
            </w:r>
          </w:p>
        </w:tc>
        <w:tc>
          <w:tcPr>
            <w:tcW w:w="3492" w:type="dxa"/>
          </w:tcPr>
          <w:p w14:paraId="54F697F1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</w:tcPr>
          <w:p w14:paraId="2FBAB491" w14:textId="094B0EBC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8ADE76F" w14:textId="61C63604" w:rsidR="00A7651E" w:rsidRPr="0003748B" w:rsidRDefault="00B955E7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D0402B" w:rsidRPr="0003748B" w14:paraId="78F6C3BE" w14:textId="77777777" w:rsidTr="00ED294D">
        <w:trPr>
          <w:cantSplit/>
          <w:trHeight w:val="371"/>
        </w:trPr>
        <w:tc>
          <w:tcPr>
            <w:tcW w:w="3420" w:type="dxa"/>
          </w:tcPr>
          <w:p w14:paraId="616AD1A6" w14:textId="0F266673" w:rsidR="00D0402B" w:rsidRPr="005F4239" w:rsidRDefault="00374D35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รักษาความปลอดภัย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เลทแคร์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492" w:type="dxa"/>
          </w:tcPr>
          <w:p w14:paraId="7A3AF3BD" w14:textId="77777777" w:rsidR="00D0402B" w:rsidRPr="005F4239" w:rsidRDefault="006A47E5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ให้บริการรักษาความปลอดภัย และ</w:t>
            </w:r>
          </w:p>
          <w:p w14:paraId="13768D95" w14:textId="77777777" w:rsidR="006A47E5" w:rsidRPr="005F4239" w:rsidRDefault="006A47E5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 xml:space="preserve">   ระบบดูแลรักษาความปลอดภัย รวมถึง</w:t>
            </w:r>
          </w:p>
          <w:p w14:paraId="59F9BD79" w14:textId="02FEF725" w:rsidR="006A47E5" w:rsidRPr="005F4239" w:rsidRDefault="006A47E5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บริการระบบสัญญาณเตือนภัย</w:t>
            </w:r>
          </w:p>
        </w:tc>
        <w:tc>
          <w:tcPr>
            <w:tcW w:w="900" w:type="dxa"/>
          </w:tcPr>
          <w:p w14:paraId="5CE6A193" w14:textId="52771CD3" w:rsidR="00D0402B" w:rsidRPr="005F4239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B955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16D15D58" w14:textId="36FB3A8B" w:rsidR="00D0402B" w:rsidRPr="005F4239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2B" w:rsidRPr="0003748B" w14:paraId="306F4D1E" w14:textId="77777777" w:rsidTr="00ED294D">
        <w:trPr>
          <w:cantSplit/>
          <w:trHeight w:val="371"/>
        </w:trPr>
        <w:tc>
          <w:tcPr>
            <w:tcW w:w="3420" w:type="dxa"/>
          </w:tcPr>
          <w:p w14:paraId="1F60EAA7" w14:textId="498288EE" w:rsidR="00D0402B" w:rsidRPr="005F4239" w:rsidRDefault="00374D35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แอล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โซลูชั่นส์</w:t>
            </w:r>
            <w:r w:rsidRPr="005F42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492" w:type="dxa"/>
          </w:tcPr>
          <w:p w14:paraId="6416C6C8" w14:textId="4DFE1069" w:rsidR="00D0402B" w:rsidRPr="005F4239" w:rsidRDefault="005A3B76" w:rsidP="005A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4239">
              <w:rPr>
                <w:rFonts w:ascii="Angsana New" w:hAnsi="Angsana New" w:hint="cs"/>
                <w:sz w:val="28"/>
                <w:szCs w:val="28"/>
                <w:cs/>
              </w:rPr>
              <w:t>ให้บริการเทคโนโลยีด้านความปลอดภัย</w:t>
            </w:r>
          </w:p>
        </w:tc>
        <w:tc>
          <w:tcPr>
            <w:tcW w:w="900" w:type="dxa"/>
          </w:tcPr>
          <w:p w14:paraId="58D4D6BF" w14:textId="25C9F8A6" w:rsidR="00D0402B" w:rsidRPr="005F4239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B955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83F5365" w14:textId="2CD9F733" w:rsidR="00D0402B" w:rsidRPr="005F4239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2B" w:rsidRPr="0003748B" w14:paraId="1A774368" w14:textId="77777777" w:rsidTr="00ED294D">
        <w:trPr>
          <w:cantSplit/>
        </w:trPr>
        <w:tc>
          <w:tcPr>
            <w:tcW w:w="3420" w:type="dxa"/>
          </w:tcPr>
          <w:p w14:paraId="5B88F0CF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</w:tcPr>
          <w:p w14:paraId="2F8B1F86" w14:textId="77777777" w:rsidR="00D0402B" w:rsidRPr="0003748B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และสารสนเทศ เครือข่ายเคเบิ้ลใต้น้ำ </w:t>
            </w:r>
          </w:p>
        </w:tc>
        <w:tc>
          <w:tcPr>
            <w:tcW w:w="900" w:type="dxa"/>
          </w:tcPr>
          <w:p w14:paraId="074527DB" w14:textId="730488EF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990" w:type="dxa"/>
          </w:tcPr>
          <w:p w14:paraId="0316BDAD" w14:textId="573450FB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D0402B" w:rsidRPr="0003748B" w14:paraId="52395586" w14:textId="77777777" w:rsidTr="00ED294D">
        <w:trPr>
          <w:cantSplit/>
        </w:trPr>
        <w:tc>
          <w:tcPr>
            <w:tcW w:w="3420" w:type="dxa"/>
          </w:tcPr>
          <w:p w14:paraId="6C61B10A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</w:tcPr>
          <w:p w14:paraId="7AD1CFAE" w14:textId="77777777" w:rsidR="00D0402B" w:rsidRPr="0003748B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ประกอบกิจการนำเข้า ขายส่ง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D0402B" w:rsidRPr="0003748B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</w:tcPr>
          <w:p w14:paraId="08E8F6B1" w14:textId="6A9F6F53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</w:tcPr>
          <w:p w14:paraId="6C4C9D3E" w14:textId="73F46FF0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D0402B" w:rsidRPr="0003748B" w14:paraId="381B72E5" w14:textId="77777777" w:rsidTr="00ED294D">
        <w:trPr>
          <w:cantSplit/>
        </w:trPr>
        <w:tc>
          <w:tcPr>
            <w:tcW w:w="3420" w:type="dxa"/>
          </w:tcPr>
          <w:p w14:paraId="4F30DD6C" w14:textId="7991F883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ไพลิน ซีพอร์ท จำกัด</w:t>
            </w:r>
          </w:p>
        </w:tc>
        <w:tc>
          <w:tcPr>
            <w:tcW w:w="3492" w:type="dxa"/>
          </w:tcPr>
          <w:p w14:paraId="4BC189BD" w14:textId="78134AF4" w:rsidR="00D0402B" w:rsidRPr="0003748B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20AB65A2" w14:textId="5ACE049B" w:rsidR="00D0402B" w:rsidRPr="0003748B" w:rsidRDefault="00D0402B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</w:tcPr>
          <w:p w14:paraId="6A66B2D1" w14:textId="12CF7738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</w:tcPr>
          <w:p w14:paraId="00E6FA42" w14:textId="4ED09380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D0402B" w:rsidRPr="0003748B" w14:paraId="024916B7" w14:textId="77777777" w:rsidTr="00ED294D">
        <w:trPr>
          <w:cantSplit/>
        </w:trPr>
        <w:tc>
          <w:tcPr>
            <w:tcW w:w="3420" w:type="dxa"/>
          </w:tcPr>
          <w:p w14:paraId="7C92D536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</w:tcPr>
          <w:p w14:paraId="280A6929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ประกอบกิจการโรงงานผลิต ประกอบ</w:t>
            </w:r>
          </w:p>
          <w:p w14:paraId="32711D24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 ถังแรงดัน </w:t>
            </w:r>
          </w:p>
          <w:p w14:paraId="3877C05A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</w:tcPr>
          <w:p w14:paraId="651B011A" w14:textId="3E8205FC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8063C6D" w14:textId="4E00AD36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D0402B" w:rsidRPr="0003748B" w14:paraId="4EAE6837" w14:textId="77777777" w:rsidTr="00ED294D">
        <w:trPr>
          <w:cantSplit/>
        </w:trPr>
        <w:tc>
          <w:tcPr>
            <w:tcW w:w="3420" w:type="dxa"/>
          </w:tcPr>
          <w:p w14:paraId="4D1A014B" w14:textId="015A44A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lastRenderedPageBreak/>
              <w:t>บริษัท พราวฟ้า จำกัด</w:t>
            </w:r>
          </w:p>
        </w:tc>
        <w:tc>
          <w:tcPr>
            <w:tcW w:w="3492" w:type="dxa"/>
          </w:tcPr>
          <w:p w14:paraId="46D940EB" w14:textId="77777777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ประกอบ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กิจการจำ</w:t>
            </w:r>
            <w:r w:rsidRPr="000374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หน่าย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ผลิตภัณฑ์อาหารและ</w:t>
            </w:r>
          </w:p>
          <w:p w14:paraId="79B07727" w14:textId="31C66AAD" w:rsidR="00D0402B" w:rsidRPr="0003748B" w:rsidRDefault="00D0402B" w:rsidP="00D0402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ธุรกิจโฆษณาเผยแพร่สินค้าทางสื่อต่าง ๆ</w:t>
            </w:r>
          </w:p>
        </w:tc>
        <w:tc>
          <w:tcPr>
            <w:tcW w:w="900" w:type="dxa"/>
          </w:tcPr>
          <w:p w14:paraId="01D81C5E" w14:textId="60BD8549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AC4E5BD" w14:textId="15940BC7" w:rsidR="00D0402B" w:rsidRPr="0003748B" w:rsidRDefault="00B955E7" w:rsidP="00D0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1EF8DB03" w14:textId="77777777" w:rsidR="00B34C46" w:rsidRDefault="00B34C46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2276040F" w14:textId="77777777" w:rsidR="00B87570" w:rsidRPr="0003748B" w:rsidRDefault="00B87570" w:rsidP="00B875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การเพิ่มทุนในบริษัทย่อย</w:t>
      </w:r>
    </w:p>
    <w:p w14:paraId="248682BA" w14:textId="77777777" w:rsidR="00B87570" w:rsidRPr="0003748B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5751D3CA" w14:textId="40E7E616" w:rsidR="00B87570" w:rsidRDefault="00B955E7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B955E7">
        <w:rPr>
          <w:rFonts w:ascii="Angsana New" w:hAnsi="Angsana New" w:hint="cs"/>
          <w:b/>
          <w:bCs/>
          <w:i/>
          <w:iCs/>
          <w:sz w:val="30"/>
          <w:szCs w:val="30"/>
          <w:u w:val="single"/>
        </w:rPr>
        <w:t>256</w:t>
      </w:r>
      <w:r w:rsidRPr="00B955E7">
        <w:rPr>
          <w:rFonts w:ascii="Angsana New" w:hAnsi="Angsana New"/>
          <w:b/>
          <w:bCs/>
          <w:i/>
          <w:iCs/>
          <w:sz w:val="30"/>
          <w:szCs w:val="30"/>
          <w:u w:val="single"/>
        </w:rPr>
        <w:t>8</w:t>
      </w:r>
    </w:p>
    <w:p w14:paraId="7936CB64" w14:textId="77777777" w:rsidR="00B87570" w:rsidRPr="00E87D97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625A175" w14:textId="54E90318" w:rsidR="00B87570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C004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4C004F">
        <w:rPr>
          <w:rFonts w:asciiTheme="majorBidi" w:hAnsi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C004F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4C004F">
        <w:rPr>
          <w:rFonts w:asciiTheme="majorBidi" w:hAnsi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hint="cs"/>
          <w:sz w:val="30"/>
          <w:szCs w:val="30"/>
          <w:cs/>
        </w:rPr>
        <w:t>เอ็นจิเนียริ่ง</w:t>
      </w:r>
      <w:r w:rsidRPr="004C004F">
        <w:rPr>
          <w:rFonts w:asciiTheme="majorBidi" w:hAnsi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10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30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CAFCF29" w14:textId="77777777" w:rsidR="00B87570" w:rsidRPr="008845CB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FAB2093" w14:textId="55873AF8" w:rsidR="00B87570" w:rsidRPr="004C004F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B955E7" w:rsidRPr="00B955E7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แอลบี อีวี </w:t>
      </w:r>
      <w:r w:rsidRPr="004C004F">
        <w:rPr>
          <w:rFonts w:asciiTheme="majorBidi" w:hAnsiTheme="majorBidi" w:cstheme="majorBidi"/>
          <w:sz w:val="30"/>
          <w:szCs w:val="30"/>
          <w:cs/>
        </w:rPr>
        <w:t>จำกัด ซึ่งเป็นบริษัทย่อยของบริษัท ได้เรียกชำร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ค่าหุ้นเพิ่มร้อยละ </w:t>
      </w:r>
      <w:r w:rsidR="00B955E7" w:rsidRPr="00B955E7">
        <w:rPr>
          <w:rFonts w:asciiTheme="majorBidi" w:hAnsiTheme="majorBidi" w:cstheme="majorBidi"/>
          <w:sz w:val="30"/>
          <w:szCs w:val="30"/>
        </w:rPr>
        <w:t>13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บริษัทได้จ่ายเงินค่าหุ้นดังกล่าวตามสัดส่วนการถือหุ้นร้อยละ </w:t>
      </w:r>
      <w:r w:rsidR="00B955E7" w:rsidRPr="00B955E7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B955E7" w:rsidRPr="00B955E7">
        <w:rPr>
          <w:rFonts w:asciiTheme="majorBidi" w:hAnsiTheme="majorBidi" w:cstheme="majorBidi"/>
          <w:sz w:val="30"/>
          <w:szCs w:val="30"/>
        </w:rPr>
        <w:t>5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30D8896" w14:textId="77777777" w:rsidR="00B87570" w:rsidRPr="00E87D97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3DAC9A" w14:textId="60D408FD" w:rsidR="00B87570" w:rsidRPr="004C004F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C004F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C004F">
        <w:rPr>
          <w:rFonts w:asciiTheme="majorBidi" w:hAnsi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ล็อกซเล่ย์ เพาเวอร์ ซิสเต็มส์</w:t>
      </w:r>
      <w:r w:rsidRPr="004C004F">
        <w:rPr>
          <w:rFonts w:asciiTheme="majorBidi" w:hAnsiTheme="majorBidi" w:hint="cs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4C004F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ได้เพิ่มทุน</w:t>
      </w:r>
      <w:r w:rsidRPr="004C004F">
        <w:rPr>
          <w:rFonts w:asciiTheme="majorBidi" w:hAnsiTheme="majorBidi" w:cstheme="majorBidi"/>
          <w:sz w:val="30"/>
          <w:szCs w:val="30"/>
        </w:rPr>
        <w:br/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จดทะเบียนจากจำนวน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100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150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50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E1335B6" w14:textId="77777777" w:rsidR="00B87570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2004F92" w14:textId="218D84D5" w:rsidR="00B87570" w:rsidRPr="00365293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5293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2568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บริษัท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ล็อกซเล่ย์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อีโวลูชั่น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เทคโนโลยี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จำกัด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ได้เพิ่มทุนจดทะเบียนจากจำนวน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60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ล้านบาท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เป็นจำนวน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100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ล้านบาท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และเรียกชำระแล้วทั้งจำนวน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บริษัทซื้อหุ้นเพิ่มทุนดังกล่าวทั้งจำนวน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83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90</w:t>
      </w:r>
      <w:r w:rsidRPr="00365293">
        <w:rPr>
          <w:rFonts w:ascii="Angsana New" w:hAnsi="Angsana New" w:hint="cs"/>
          <w:sz w:val="30"/>
          <w:szCs w:val="30"/>
          <w:cs/>
        </w:rPr>
        <w:t xml:space="preserve"> กลุ่มบริษัทมีกำไรจากการเปลี่ยนสัดส่วนจำนวน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="00B955E7" w:rsidRPr="00365293">
        <w:rPr>
          <w:rFonts w:ascii="Angsana New" w:hAnsi="Angsana New"/>
          <w:sz w:val="30"/>
          <w:szCs w:val="30"/>
        </w:rPr>
        <w:t>4</w:t>
      </w:r>
      <w:r w:rsidRPr="00365293">
        <w:rPr>
          <w:rFonts w:ascii="Angsana New" w:hAnsi="Angsana New"/>
          <w:sz w:val="30"/>
          <w:szCs w:val="30"/>
        </w:rPr>
        <w:t>.</w:t>
      </w:r>
      <w:r w:rsidR="00B955E7" w:rsidRPr="00365293">
        <w:rPr>
          <w:rFonts w:ascii="Angsana New" w:hAnsi="Angsana New"/>
          <w:sz w:val="30"/>
          <w:szCs w:val="30"/>
        </w:rPr>
        <w:t>3</w:t>
      </w:r>
      <w:r w:rsidRPr="00365293">
        <w:rPr>
          <w:rFonts w:ascii="Angsana New" w:hAnsi="Angsana New"/>
          <w:sz w:val="30"/>
          <w:szCs w:val="30"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ล้านบาท</w:t>
      </w:r>
      <w:r w:rsidRPr="00365293">
        <w:rPr>
          <w:rFonts w:ascii="Angsana New" w:hAnsi="Angsana New"/>
          <w:sz w:val="30"/>
          <w:szCs w:val="30"/>
          <w:cs/>
        </w:rPr>
        <w:t xml:space="preserve"> </w:t>
      </w:r>
      <w:r w:rsidRPr="00365293">
        <w:rPr>
          <w:rFonts w:ascii="Angsana New" w:hAnsi="Angsana New" w:hint="cs"/>
          <w:sz w:val="30"/>
          <w:szCs w:val="30"/>
          <w:cs/>
        </w:rPr>
        <w:t>ซึ่งบันทึกอยู่ภายใต้บัญชี</w:t>
      </w:r>
      <w:r w:rsidR="00365293" w:rsidRPr="00365293">
        <w:rPr>
          <w:rFonts w:ascii="Angsana New" w:hAnsi="Angsana New" w:hint="cs"/>
          <w:sz w:val="30"/>
          <w:szCs w:val="30"/>
          <w:cs/>
        </w:rPr>
        <w:t>ส่วนเกินทุนจากการเปลี่ยนแปลงสัดส่วนการถือหุ้นในบริษัทย่อยในส่วนของผู้ถือหุ้น</w:t>
      </w:r>
    </w:p>
    <w:p w14:paraId="40F986AE" w14:textId="77777777" w:rsidR="00B87570" w:rsidRPr="00A01766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FB0979B" w14:textId="5F1579C5" w:rsidR="00B87570" w:rsidRDefault="00B87570" w:rsidP="00B87570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B87570">
        <w:rPr>
          <w:rFonts w:asciiTheme="majorBidi" w:hAnsiTheme="majorBidi" w:cstheme="majorBidi" w:hint="cs"/>
          <w:spacing w:val="-2"/>
          <w:cs/>
          <w:lang w:val="en-US"/>
        </w:rPr>
        <w:t>ในเดือนกุมภาพันธ์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2568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บริษัทย่อยแห่งหนึ่งได้ลงทุนในบริษัท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รักษาความปลอดภัย เลทแคร์ จำกัด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บริษัทดังกล่าว</w:t>
      </w:r>
      <w:r w:rsidRPr="00B87570">
        <w:rPr>
          <w:rFonts w:asciiTheme="majorBidi" w:hAnsiTheme="majorBidi" w:cs="Angsana New" w:hint="cs"/>
          <w:spacing w:val="-2"/>
          <w:cs/>
          <w:lang w:val="en-US"/>
        </w:rPr>
        <w:t>ให้บริการรักษาความปลอดภัยแล</w:t>
      </w:r>
      <w:r w:rsidR="00937B93">
        <w:rPr>
          <w:rFonts w:asciiTheme="majorBidi" w:hAnsiTheme="majorBidi" w:cs="Angsana New" w:hint="cs"/>
          <w:spacing w:val="-2"/>
          <w:cs/>
          <w:lang w:val="en-US"/>
        </w:rPr>
        <w:t>ะ</w:t>
      </w:r>
      <w:r w:rsidRPr="00B87570">
        <w:rPr>
          <w:rFonts w:asciiTheme="majorBidi" w:hAnsiTheme="majorBidi" w:cs="Angsana New" w:hint="cs"/>
          <w:spacing w:val="-2"/>
          <w:cs/>
          <w:lang w:val="en-US"/>
        </w:rPr>
        <w:t>ระบบดูแลรักษาความปลอดภัย รวมถึงบริการระบบสัญญาณเตือนภัย</w:t>
      </w:r>
      <w:r w:rsidRPr="00B87570">
        <w:rPr>
          <w:rFonts w:cs="Angsana New"/>
          <w:cs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โดยมีทุนจดทะเบียน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และมีทุนชำระแล้วทั้งจำนวน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บริษัทย่อยได้ถือหุ้นและมีสิทธิออกเสียงในบริษัทย่อยทางอ้อมดังกล่าวร้อยละ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99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(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สัดส่วนการถือหุ้นทางอ้อมของกลุ่มบริษัทร้อยละ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83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)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ต่อมาในเดือนตุลาคม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2568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 xml:space="preserve">สัดส่วนการถือหุ้นของกลุ่มบริษัทได้เพิ่มขึ้นจากเดิมร้อยละ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83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 xml:space="preserve">เป็นร้อยละ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90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 xml:space="preserve">ซึ่งเป็นผลจากการเพิ่มทุนจดทะเบียนของบริษัทย่อย กลุ่มบริษัทได้นำบริษัทย่อยทางอ้อมดังกล่าวมาจัดทำงบการเงินรวมสำหรับปีสิ้นสุดวันที่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31</w:t>
      </w:r>
      <w:r w:rsidRPr="00B87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2568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 xml:space="preserve"> 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5902DC1C" w14:textId="6BE595A6" w:rsidR="00B87570" w:rsidRPr="00A96AE1" w:rsidRDefault="00B87570" w:rsidP="00B87570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="Angsana New"/>
          <w:spacing w:val="-4"/>
          <w:lang w:val="en-US"/>
        </w:rPr>
      </w:pPr>
      <w:r w:rsidRPr="00A96AE1">
        <w:rPr>
          <w:rFonts w:asciiTheme="majorBidi" w:hAnsiTheme="majorBidi" w:cstheme="majorBidi" w:hint="cs"/>
          <w:spacing w:val="-4"/>
          <w:cs/>
          <w:lang w:val="en-US"/>
        </w:rPr>
        <w:lastRenderedPageBreak/>
        <w:t>ในเดือนเมษายนและพฤษภาคม</w:t>
      </w:r>
      <w:r w:rsidRPr="00A96AE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2568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>บริษัทย่อยแห่งหนึ่งได้ซื้อหุ้นของบริษัท แอล เอส เทคโนโลยี โซลูชั่นส์ จำกัดซึ่งเป็นการร่วมค้าของบริษัทจากบริษัท และผู้ถือหุ้นรายอื่น การซื้อเงินลงทุนดังกล่าวส่งผลให้การร่วมค้าดังกล่าวกลายเป็นบริษัทย่อยทางอ้อมของบริษัท โดยบริษัทย่อยได้ถือหุ้นและมีสิทธิออกเสียงในบริษัทย่อยทางอ้อมดังกล่าวร้อยละ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99</w:t>
      </w:r>
      <w:r w:rsidRPr="00A96AE1">
        <w:rPr>
          <w:rFonts w:asciiTheme="majorBidi" w:hAnsiTheme="majorBidi" w:cstheme="majorBidi"/>
          <w:spacing w:val="-4"/>
          <w:cs/>
          <w:lang w:val="en-US"/>
        </w:rPr>
        <w:t xml:space="preserve"> (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>สัดส่วนการถือหุ้นทางอ้อมของกลุ่มบริษัทร้อยละ</w:t>
      </w:r>
      <w:r w:rsidRPr="00A96AE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83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) 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>ต่อมาในเดือนตุลาคม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2568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 xml:space="preserve">สัดส่วนการถือหุ้นของกลุ่มบริษัทได้เพิ่มขึ้นจากเดิมร้อยละ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83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 xml:space="preserve">เป็นร้อยละ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90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ซึ่งเป็นผลจากการเพิ่มทุนจดทะเบียนของบริษัทย่อย กลุ่มบริษัทได้นำบริษัทย่อยทางอ้อมดังกล่าวมาจัดทำงบการเงินรวมสำหรับปีสิ้นสุดวันที่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31</w:t>
      </w:r>
      <w:r w:rsidRPr="00A96AE1">
        <w:rPr>
          <w:rFonts w:asciiTheme="majorBidi" w:hAnsiTheme="majorBidi" w:cstheme="majorBidi"/>
          <w:spacing w:val="-4"/>
          <w:lang w:val="en-US"/>
        </w:rPr>
        <w:t xml:space="preserve"> 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="00B955E7" w:rsidRPr="00B955E7">
        <w:rPr>
          <w:rFonts w:asciiTheme="majorBidi" w:hAnsiTheme="majorBidi" w:cstheme="majorBidi"/>
          <w:spacing w:val="-4"/>
          <w:lang w:val="en-US"/>
        </w:rPr>
        <w:t>2568</w:t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A96AE1">
        <w:rPr>
          <w:rFonts w:asciiTheme="majorBidi" w:hAnsiTheme="majorBidi" w:cstheme="majorBidi"/>
          <w:spacing w:val="-4"/>
          <w:cs/>
          <w:lang w:val="en-US"/>
        </w:rPr>
        <w:br/>
      </w:r>
      <w:r w:rsidRPr="00A96AE1">
        <w:rPr>
          <w:rFonts w:asciiTheme="majorBidi" w:hAnsiTheme="majorBidi" w:cstheme="majorBidi" w:hint="cs"/>
          <w:spacing w:val="-4"/>
          <w:cs/>
          <w:lang w:val="en-US"/>
        </w:rPr>
        <w:t>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5DC3019A" w14:textId="77777777" w:rsidR="00B87570" w:rsidRPr="00992BF3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2"/>
          <w:szCs w:val="22"/>
          <w:u w:val="single"/>
        </w:rPr>
      </w:pPr>
    </w:p>
    <w:p w14:paraId="1D214C36" w14:textId="2FE47752" w:rsidR="00B87570" w:rsidRPr="0003748B" w:rsidRDefault="00B955E7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B955E7">
        <w:rPr>
          <w:rFonts w:ascii="Angsana New" w:hAnsi="Angsana New" w:hint="cs"/>
          <w:b/>
          <w:bCs/>
          <w:i/>
          <w:iCs/>
          <w:sz w:val="30"/>
          <w:szCs w:val="30"/>
          <w:u w:val="single"/>
        </w:rPr>
        <w:t>256</w:t>
      </w:r>
      <w:r w:rsidRPr="00B955E7">
        <w:rPr>
          <w:rFonts w:ascii="Angsana New" w:hAnsi="Angsana New"/>
          <w:b/>
          <w:bCs/>
          <w:i/>
          <w:iCs/>
          <w:sz w:val="30"/>
          <w:szCs w:val="30"/>
          <w:u w:val="single"/>
        </w:rPr>
        <w:t>7</w:t>
      </w:r>
    </w:p>
    <w:p w14:paraId="2175703D" w14:textId="77777777" w:rsidR="00B87570" w:rsidRPr="00992BF3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315F859D" w14:textId="317A94D2" w:rsidR="00B87570" w:rsidRPr="0003748B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748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3748B">
        <w:rPr>
          <w:rFonts w:asciiTheme="majorBidi" w:hAnsiTheme="majorBidi" w:hint="cs"/>
          <w:sz w:val="30"/>
          <w:szCs w:val="30"/>
          <w:cs/>
        </w:rPr>
        <w:t>มีนาคม</w:t>
      </w:r>
      <w:r w:rsidRPr="0003748B">
        <w:rPr>
          <w:rFonts w:asciiTheme="majorBidi" w:hAnsi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2567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3748B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ซิสเต็ม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อินทิเกรเตอร์</w:t>
      </w:r>
      <w:r w:rsidR="00B955E7">
        <w:rPr>
          <w:rFonts w:asciiTheme="majorBidi" w:hAnsi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40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100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99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60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895AD61" w14:textId="77777777" w:rsidR="00B87570" w:rsidRPr="00992BF3" w:rsidRDefault="00B87570" w:rsidP="00B87570">
      <w:pPr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612937CE" w14:textId="5E5140BC" w:rsidR="00B87570" w:rsidRPr="0003748B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03748B">
        <w:rPr>
          <w:rFonts w:ascii="Angsana New" w:hAnsi="Angsana New" w:hint="cs"/>
          <w:spacing w:val="-2"/>
          <w:sz w:val="30"/>
          <w:szCs w:val="30"/>
          <w:cs/>
        </w:rPr>
        <w:t>ในเดือนเมษายน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2567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อีโวลูชั่น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เทคโนโลยี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50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60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บริษัทซื้อหุ้นเพิ่มทุนดังกล่าวทั้งจำนวน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80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83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กลุ่มบริษัทมีกำไรจากการเปลี่ยนสัดส่วนจำนวน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pacing w:val="-2"/>
          <w:sz w:val="30"/>
          <w:szCs w:val="30"/>
        </w:rPr>
        <w:t>1</w:t>
      </w:r>
      <w:r w:rsidRPr="0003748B">
        <w:rPr>
          <w:rFonts w:ascii="Angsana New" w:hAnsi="Angsana New"/>
          <w:spacing w:val="-2"/>
          <w:sz w:val="30"/>
          <w:szCs w:val="30"/>
        </w:rPr>
        <w:t>.</w:t>
      </w:r>
      <w:r w:rsidR="00B955E7" w:rsidRPr="00B955E7">
        <w:rPr>
          <w:rFonts w:ascii="Angsana New" w:hAnsi="Angsana New"/>
          <w:spacing w:val="-2"/>
          <w:sz w:val="30"/>
          <w:szCs w:val="30"/>
        </w:rPr>
        <w:t>3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ซึ่งบันทึกอยู่ภายใต้บัญชี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6AE1">
        <w:rPr>
          <w:rFonts w:ascii="Angsana New" w:hAnsi="Angsana New"/>
          <w:spacing w:val="-2"/>
          <w:sz w:val="30"/>
          <w:szCs w:val="30"/>
          <w:cs/>
        </w:rPr>
        <w:br/>
      </w:r>
      <w:r w:rsidR="00365293">
        <w:rPr>
          <w:rFonts w:ascii="Angsana New" w:hAnsi="Angsana New" w:hint="cs"/>
          <w:spacing w:val="-2"/>
          <w:sz w:val="30"/>
          <w:szCs w:val="30"/>
          <w:cs/>
        </w:rPr>
        <w:t>ส่วนเกินทุนจาก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การเปลี่ยนแปลงสัดส่วนการถือหุ้นในบริษัทย่อยในส่วนของผู้ถือหุ้น</w:t>
      </w:r>
    </w:p>
    <w:p w14:paraId="054EC450" w14:textId="77777777" w:rsidR="00B87570" w:rsidRPr="00992BF3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39CDE8CF" w14:textId="49FDB091" w:rsidR="00B87570" w:rsidRPr="008845CB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5C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8845CB">
        <w:rPr>
          <w:rFonts w:asciiTheme="majorBidi" w:hAnsiTheme="majorBidi" w:hint="cs"/>
          <w:sz w:val="30"/>
          <w:szCs w:val="30"/>
          <w:cs/>
        </w:rPr>
        <w:t>พฤษภาคม</w:t>
      </w:r>
      <w:r w:rsidRPr="008845CB">
        <w:rPr>
          <w:rFonts w:asciiTheme="majorBidi" w:hAnsiTheme="majorBidi"/>
          <w:sz w:val="30"/>
          <w:szCs w:val="30"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2567</w:t>
      </w:r>
      <w:r w:rsidRPr="008845CB">
        <w:rPr>
          <w:rFonts w:asciiTheme="majorBidi" w:hAnsiTheme="majorBidi" w:cstheme="majorBidi"/>
          <w:sz w:val="30"/>
          <w:szCs w:val="30"/>
        </w:rPr>
        <w:t xml:space="preserve"> 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8845CB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8845CB">
        <w:rPr>
          <w:rFonts w:asciiTheme="majorBidi" w:hAnsiTheme="majorBidi"/>
          <w:sz w:val="30"/>
          <w:szCs w:val="30"/>
          <w:cs/>
        </w:rPr>
        <w:t xml:space="preserve"> </w:t>
      </w:r>
      <w:r w:rsidRPr="008845CB">
        <w:rPr>
          <w:rFonts w:asciiTheme="majorBidi" w:hAnsiTheme="majorBidi" w:hint="cs"/>
          <w:sz w:val="30"/>
          <w:szCs w:val="30"/>
          <w:cs/>
        </w:rPr>
        <w:t>บิซิเนส</w:t>
      </w:r>
      <w:r w:rsidRPr="008845CB">
        <w:rPr>
          <w:rFonts w:asciiTheme="majorBidi" w:hAnsiTheme="majorBidi"/>
          <w:sz w:val="30"/>
          <w:szCs w:val="30"/>
          <w:cs/>
        </w:rPr>
        <w:t xml:space="preserve"> </w:t>
      </w:r>
      <w:r w:rsidRPr="008845CB">
        <w:rPr>
          <w:rFonts w:asciiTheme="majorBidi" w:hAnsiTheme="majorBidi" w:hint="cs"/>
          <w:sz w:val="30"/>
          <w:szCs w:val="30"/>
          <w:cs/>
        </w:rPr>
        <w:t>อินโนเวชั่น</w:t>
      </w:r>
      <w:r w:rsidRPr="008845CB">
        <w:rPr>
          <w:rFonts w:asciiTheme="majorBidi" w:hAnsiTheme="majorBidi"/>
          <w:sz w:val="30"/>
          <w:szCs w:val="30"/>
        </w:rPr>
        <w:t xml:space="preserve"> </w:t>
      </w:r>
      <w:r w:rsidRPr="008845CB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10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20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845CB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5CB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99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8845CB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5E7" w:rsidRPr="00B955E7">
        <w:rPr>
          <w:rFonts w:asciiTheme="majorBidi" w:hAnsiTheme="majorBidi" w:cstheme="majorBidi"/>
          <w:sz w:val="30"/>
          <w:szCs w:val="30"/>
        </w:rPr>
        <w:t>10</w:t>
      </w:r>
      <w:r w:rsidRPr="00884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5C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B692C6F" w14:textId="77777777" w:rsidR="00B87570" w:rsidRPr="00992BF3" w:rsidRDefault="00B87570" w:rsidP="00B8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611031" w14:textId="608E9209" w:rsidR="00B87570" w:rsidRPr="00B87570" w:rsidRDefault="00B87570" w:rsidP="00B87570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03748B">
        <w:rPr>
          <w:rFonts w:asciiTheme="majorBidi" w:hAnsiTheme="majorBidi" w:cstheme="majorBidi" w:hint="cs"/>
          <w:spacing w:val="-2"/>
          <w:cs/>
          <w:lang w:val="en-US"/>
        </w:rPr>
        <w:t>ในเดือนกรกฎาคม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2567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บริษัทย่อยแห่งหนึ่งได้ลงทุนในบริษัท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พราวฟ้า จำกัด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บริษัทดังกล่าว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ประกอบกิจการจำ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หน่าย 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ผลิตภัณฑ์อาหาร</w:t>
      </w:r>
      <w:r w:rsidRPr="00B87570">
        <w:rPr>
          <w:rFonts w:asciiTheme="majorBidi" w:hAnsiTheme="majorBidi" w:cstheme="majorBidi"/>
          <w:spacing w:val="-2"/>
          <w:cs/>
          <w:lang w:val="en-US"/>
        </w:rPr>
        <w:t>และธุรกิจโฆษณาเผยแพร่สินค้า</w:t>
      </w:r>
      <w:r w:rsidRPr="00B87570">
        <w:rPr>
          <w:rFonts w:asciiTheme="majorBidi" w:hAnsiTheme="majorBidi" w:cstheme="majorBidi" w:hint="cs"/>
          <w:spacing w:val="-2"/>
          <w:cs/>
          <w:lang w:val="en-US"/>
        </w:rPr>
        <w:t>ทางสื่อต่าง ๆ</w:t>
      </w:r>
      <w:r w:rsidRPr="00B87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โดยมีทุนจดทะเบียน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5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และ</w:t>
      </w:r>
      <w:r w:rsidR="00697D70">
        <w:rPr>
          <w:rFonts w:asciiTheme="majorBidi" w:hAnsiTheme="majorBidi" w:cstheme="majorBidi"/>
          <w:spacing w:val="-2"/>
          <w:lang w:val="en-US"/>
        </w:rPr>
        <w:br/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มีทุนชำระแล้วทั้งจำนวน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บริษัทย่อยได้ถือหุ้นและมีสิทธิออกเสียงในบริษัทย่อยทางอ้อมดังกล่าวร้อยละ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99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(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สัดส่วนการถือหุ้นทางอ้อมของกลุ่มบริษัทร้อยละ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50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) 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กลุ่มบริษัทได้นำบริษัทย่อยทางอ้อมดังกล่าวมาจัดทำงบการเงินรวมสำหรับปีสิ้นสุดวันที่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31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B955E7" w:rsidRPr="00B955E7">
        <w:rPr>
          <w:rFonts w:asciiTheme="majorBidi" w:hAnsiTheme="majorBidi" w:cstheme="majorBidi"/>
          <w:spacing w:val="-2"/>
          <w:lang w:val="en-US"/>
        </w:rPr>
        <w:t>2567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 การนำงบการเงินของบริษัทดังกล่าวมาจัดทำงบการเงินรวม</w:t>
      </w:r>
      <w:r w:rsidR="00A96AE1">
        <w:rPr>
          <w:rFonts w:asciiTheme="majorBidi" w:hAnsiTheme="majorBidi" w:cstheme="majorBidi"/>
          <w:spacing w:val="-2"/>
          <w:cs/>
          <w:lang w:val="en-US"/>
        </w:rPr>
        <w:br/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ไม่มีผลกระทบที่เป็นสาระสำคัญกับงบการเงินรวม</w:t>
      </w:r>
    </w:p>
    <w:p w14:paraId="0C91170A" w14:textId="699BA284" w:rsidR="00B87570" w:rsidRPr="00B87570" w:rsidRDefault="00B87570" w:rsidP="00B8757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B87570" w:rsidRPr="00B87570" w:rsidSect="007F410C">
          <w:headerReference w:type="default" r:id="rId22"/>
          <w:pgSz w:w="11909" w:h="16834" w:code="9"/>
          <w:pgMar w:top="691" w:right="1152" w:bottom="576" w:left="1440" w:header="720" w:footer="720" w:gutter="0"/>
          <w:cols w:space="720"/>
        </w:sectPr>
      </w:pPr>
    </w:p>
    <w:p w14:paraId="352D80C6" w14:textId="77777777" w:rsidR="005A0862" w:rsidRPr="0003748B" w:rsidRDefault="000471F1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ส่วนได้เสียที่ไม่มีอำนาจควบคุม</w:t>
      </w:r>
    </w:p>
    <w:p w14:paraId="2DB1F0DD" w14:textId="77777777" w:rsidR="005A0862" w:rsidRPr="0003748B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="Angsana New" w:hAnsi="Angsana New"/>
          <w:b/>
          <w:bCs/>
          <w:sz w:val="6"/>
          <w:szCs w:val="6"/>
          <w:cs/>
          <w:lang w:val="th-TH"/>
        </w:rPr>
      </w:pPr>
    </w:p>
    <w:p w14:paraId="1E722C53" w14:textId="77777777" w:rsidR="005A0862" w:rsidRPr="0003748B" w:rsidRDefault="005A0862" w:rsidP="00FE3F8B">
      <w:pPr>
        <w:tabs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03748B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03748B" w14:paraId="5B1F0E45" w14:textId="77777777" w:rsidTr="008550FB">
        <w:trPr>
          <w:cantSplit/>
        </w:trPr>
        <w:tc>
          <w:tcPr>
            <w:tcW w:w="6750" w:type="dxa"/>
            <w:vAlign w:val="bottom"/>
          </w:tcPr>
          <w:p w14:paraId="593D5AA0" w14:textId="77777777" w:rsidR="008550FB" w:rsidRPr="0003748B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23ED2131" w14:textId="03F14064" w:rsidR="008550FB" w:rsidRPr="0003748B" w:rsidRDefault="00B955E7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955E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8550FB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8550FB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03748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955E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B955E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</w:tr>
      <w:tr w:rsidR="008550FB" w:rsidRPr="0003748B" w14:paraId="43FEE749" w14:textId="77777777" w:rsidTr="008550FB">
        <w:trPr>
          <w:cantSplit/>
        </w:trPr>
        <w:tc>
          <w:tcPr>
            <w:tcW w:w="6750" w:type="dxa"/>
            <w:vAlign w:val="bottom"/>
          </w:tcPr>
          <w:p w14:paraId="1EA13D65" w14:textId="77777777" w:rsidR="008550FB" w:rsidRPr="0003748B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23BC4755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03748B" w14:paraId="73E242CC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7554613D" w14:textId="77777777" w:rsidR="008550FB" w:rsidRPr="0003748B" w:rsidRDefault="008550FB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B02C23C" w14:textId="1F226AF6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A5CD2" w:rsidRPr="0003748B" w14:paraId="3A946968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29255FC0" w14:textId="756494F4" w:rsidR="00CA5CD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7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19D7066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438427F6" w:rsidR="00CA5CD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49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E85A98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63B99AD4" w:rsidR="00CA5CD2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40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1237CA0D" w14:textId="77777777" w:rsidTr="008550FB">
        <w:trPr>
          <w:cantSplit/>
        </w:trPr>
        <w:tc>
          <w:tcPr>
            <w:tcW w:w="6750" w:type="dxa"/>
          </w:tcPr>
          <w:p w14:paraId="6A9C8DA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FAC37D8" w14:textId="588436B4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324</w:t>
            </w:r>
          </w:p>
        </w:tc>
        <w:tc>
          <w:tcPr>
            <w:tcW w:w="190" w:type="dxa"/>
          </w:tcPr>
          <w:p w14:paraId="0CE76031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2362020F" w14:textId="0566B46D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80" w:type="dxa"/>
          </w:tcPr>
          <w:p w14:paraId="01F5AD27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49007162" w14:textId="098B608D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310A89A2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7C4ECBD6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75EED596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6684DDA4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CA5CD2" w:rsidRPr="0003748B" w14:paraId="5FED5DF9" w14:textId="77777777" w:rsidTr="008550FB">
        <w:trPr>
          <w:cantSplit/>
        </w:trPr>
        <w:tc>
          <w:tcPr>
            <w:tcW w:w="6750" w:type="dxa"/>
          </w:tcPr>
          <w:p w14:paraId="014F16A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DB1BF32" w14:textId="2239AF67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190" w:type="dxa"/>
          </w:tcPr>
          <w:p w14:paraId="6700AFE9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20697A2D" w14:textId="003248F6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496</w:t>
            </w:r>
          </w:p>
        </w:tc>
        <w:tc>
          <w:tcPr>
            <w:tcW w:w="180" w:type="dxa"/>
          </w:tcPr>
          <w:p w14:paraId="0980E5D8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30FE4C9D" w14:textId="2CD401F2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80" w:type="dxa"/>
          </w:tcPr>
          <w:p w14:paraId="26CDDEE8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42ED22C7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1E5C047C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4B24DADE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CA5CD2" w:rsidRPr="0003748B" w14:paraId="08098D41" w14:textId="77777777" w:rsidTr="008550FB">
        <w:trPr>
          <w:cantSplit/>
        </w:trPr>
        <w:tc>
          <w:tcPr>
            <w:tcW w:w="6750" w:type="dxa"/>
          </w:tcPr>
          <w:p w14:paraId="303B05C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BACBE2C" w14:textId="012798E2" w:rsidR="00CA5CD2" w:rsidRPr="00254152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326</w:t>
            </w:r>
            <w:r w:rsidRPr="00254152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52ED9041" w14:textId="2944149B" w:rsidR="00CA5CD2" w:rsidRPr="00254152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684</w:t>
            </w:r>
            <w:r w:rsidRPr="00254152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3DFA6EA6" w14:textId="71FBAEC9" w:rsidR="00CA5CD2" w:rsidRPr="00D212BE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D212BE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52</w:t>
            </w:r>
            <w:r w:rsidRPr="00D212B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2DB56A15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23B3836B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38C566E7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CA5CD2" w:rsidRPr="0003748B" w14:paraId="0EDC3A0F" w14:textId="77777777" w:rsidTr="008550FB">
        <w:trPr>
          <w:cantSplit/>
        </w:trPr>
        <w:tc>
          <w:tcPr>
            <w:tcW w:w="6750" w:type="dxa"/>
          </w:tcPr>
          <w:p w14:paraId="717CA83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4CD5C44B" w:rsidR="00CA5CD2" w:rsidRPr="00254152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161</w:t>
            </w:r>
            <w:r w:rsidRPr="00254152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2D427FA0" w:rsidR="00CA5CD2" w:rsidRPr="00254152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100</w:t>
            </w:r>
            <w:r w:rsidRPr="00254152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7F124CF8" w:rsidR="00CA5CD2" w:rsidRPr="00D212BE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D212BE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5</w:t>
            </w:r>
            <w:r w:rsidRPr="00D212B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66D0BEF1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713A17EA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5CB46038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CA5CD2" w:rsidRPr="0003748B" w14:paraId="76D1CFE7" w14:textId="77777777" w:rsidTr="008550FB">
        <w:trPr>
          <w:cantSplit/>
        </w:trPr>
        <w:tc>
          <w:tcPr>
            <w:tcW w:w="6750" w:type="dxa"/>
          </w:tcPr>
          <w:p w14:paraId="31AC12A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6A51DF4E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190" w:type="dxa"/>
          </w:tcPr>
          <w:p w14:paraId="6CD9A3C9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3850E006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537</w:t>
            </w:r>
          </w:p>
        </w:tc>
        <w:tc>
          <w:tcPr>
            <w:tcW w:w="180" w:type="dxa"/>
          </w:tcPr>
          <w:p w14:paraId="1EDCD9B3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06BF8DBE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80" w:type="dxa"/>
          </w:tcPr>
          <w:p w14:paraId="065FA581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1E5CEC9B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6DEDA643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51103BC5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CA5CD2" w:rsidRPr="0003748B" w14:paraId="460ACCED" w14:textId="77777777" w:rsidTr="008550FB">
        <w:trPr>
          <w:cantSplit/>
        </w:trPr>
        <w:tc>
          <w:tcPr>
            <w:tcW w:w="6750" w:type="dxa"/>
          </w:tcPr>
          <w:p w14:paraId="6A21BAD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5928E505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B955E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527245D2" w14:textId="77777777" w:rsidR="00CA5CD2" w:rsidRPr="00F8646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575BFAB1" w:rsidR="00CA5CD2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180" w:type="dxa"/>
          </w:tcPr>
          <w:p w14:paraId="21DE3C37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56831413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7CE130CF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661A6B36" w14:textId="14C24EE7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1E8FD3C1" w14:textId="77777777" w:rsidR="00CA5CD2" w:rsidRPr="00F8646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0EBB647D" w14:textId="215EF423" w:rsidR="00CA5CD2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363</w:t>
            </w:r>
          </w:p>
        </w:tc>
      </w:tr>
      <w:tr w:rsidR="008550FB" w:rsidRPr="0003748B" w14:paraId="38F8E80E" w14:textId="77777777" w:rsidTr="008550FB">
        <w:trPr>
          <w:cantSplit/>
          <w:trHeight w:val="57"/>
        </w:trPr>
        <w:tc>
          <w:tcPr>
            <w:tcW w:w="6750" w:type="dxa"/>
          </w:tcPr>
          <w:p w14:paraId="27647ECF" w14:textId="77777777" w:rsidR="008550FB" w:rsidRPr="0003748B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8550FB" w:rsidRPr="00254152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1B421A9F" w14:textId="77777777" w:rsidR="008550FB" w:rsidRPr="00F8646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8550FB" w:rsidRPr="00254152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8550FB" w:rsidRPr="00F8646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8550FB" w:rsidRPr="00D212BE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</w:tcPr>
          <w:p w14:paraId="4EB360C4" w14:textId="77777777" w:rsidR="008550FB" w:rsidRPr="00D212BE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</w:tcPr>
          <w:p w14:paraId="1A012519" w14:textId="77777777" w:rsidR="008550FB" w:rsidRPr="00D212BE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6231C" w:rsidRPr="0003748B" w14:paraId="769EDE74" w14:textId="77777777" w:rsidTr="008550FB">
        <w:trPr>
          <w:cantSplit/>
          <w:trHeight w:val="270"/>
        </w:trPr>
        <w:tc>
          <w:tcPr>
            <w:tcW w:w="6750" w:type="dxa"/>
          </w:tcPr>
          <w:p w14:paraId="3FEB2EDD" w14:textId="77777777" w:rsidR="0046231C" w:rsidRPr="0003748B" w:rsidRDefault="0046231C" w:rsidP="00FE3F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6271995" w14:textId="75C075C1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363</w:t>
            </w:r>
          </w:p>
        </w:tc>
        <w:tc>
          <w:tcPr>
            <w:tcW w:w="190" w:type="dxa"/>
          </w:tcPr>
          <w:p w14:paraId="550D52DA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7B305A6C" w14:textId="6369A8FF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  <w:r w:rsidR="00B43BDF" w:rsidRPr="00254152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180" w:type="dxa"/>
          </w:tcPr>
          <w:p w14:paraId="0909CA4A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57A21F78" w14:textId="04FE7269" w:rsidR="0046231C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80" w:type="dxa"/>
          </w:tcPr>
          <w:p w14:paraId="019E2D58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2C3E27EA" w14:textId="77777777" w:rsidR="0046231C" w:rsidRPr="00D212BE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5102E1D7" w14:textId="77777777" w:rsidR="0046231C" w:rsidRPr="00D212BE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319470A3" w14:textId="77777777" w:rsidTr="008550FB">
        <w:trPr>
          <w:cantSplit/>
          <w:trHeight w:val="270"/>
        </w:trPr>
        <w:tc>
          <w:tcPr>
            <w:tcW w:w="6750" w:type="dxa"/>
          </w:tcPr>
          <w:p w14:paraId="47C8F0D1" w14:textId="18F7FBA3" w:rsidR="0046231C" w:rsidRPr="0003748B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ED32F8B" w14:textId="7E329978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90" w:type="dxa"/>
          </w:tcPr>
          <w:p w14:paraId="76D3C3E1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350E8D85" w14:textId="03A85E7D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80" w:type="dxa"/>
          </w:tcPr>
          <w:p w14:paraId="0A57E7AF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695FD92C" w14:textId="659E0A2C" w:rsidR="0046231C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1D1B5A75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3D69FC71" w14:textId="77777777" w:rsidR="0046231C" w:rsidRPr="00D212BE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5B0D8AD8" w14:textId="77777777" w:rsidR="0046231C" w:rsidRPr="00D212BE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7B372FCA" w14:textId="77777777" w:rsidTr="008550FB">
        <w:trPr>
          <w:cantSplit/>
          <w:trHeight w:val="270"/>
        </w:trPr>
        <w:tc>
          <w:tcPr>
            <w:tcW w:w="6750" w:type="dxa"/>
          </w:tcPr>
          <w:p w14:paraId="26B1F3D5" w14:textId="77777777" w:rsidR="0046231C" w:rsidRPr="0003748B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B628627" w14:textId="59C669B9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6DC17642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</w:tcPr>
          <w:p w14:paraId="31E2B7FD" w14:textId="4EE2AAE9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1B9420B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1B2797BC" w14:textId="11D80B5A" w:rsidR="0046231C" w:rsidRPr="00D212BE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D212B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F4C4D0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412F3E46" w14:textId="77777777" w:rsidR="0046231C" w:rsidRPr="00D212BE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38038CA4" w14:textId="77777777" w:rsidR="0046231C" w:rsidRPr="00D212BE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47EFB35B" w14:textId="77777777" w:rsidTr="008550FB">
        <w:trPr>
          <w:cantSplit/>
          <w:trHeight w:val="270"/>
        </w:trPr>
        <w:tc>
          <w:tcPr>
            <w:tcW w:w="6750" w:type="dxa"/>
          </w:tcPr>
          <w:p w14:paraId="0F314BC7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250A831E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90" w:type="dxa"/>
          </w:tcPr>
          <w:p w14:paraId="6297DECD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70F27E33" w:rsidR="0046231C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180" w:type="dxa"/>
          </w:tcPr>
          <w:p w14:paraId="1D48D4E4" w14:textId="77777777" w:rsidR="0046231C" w:rsidRPr="00F8646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44292CE8" w:rsidR="0046231C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5FB71125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0D1990EF" w14:textId="77777777" w:rsidR="0046231C" w:rsidRPr="00D212BE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46231C" w:rsidRPr="00F8646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4AAC1D5F" w14:textId="77777777" w:rsidR="0046231C" w:rsidRPr="00D212BE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50FB" w:rsidRPr="0003748B" w14:paraId="6C590B12" w14:textId="77777777" w:rsidTr="008550FB">
        <w:trPr>
          <w:cantSplit/>
          <w:trHeight w:val="270"/>
        </w:trPr>
        <w:tc>
          <w:tcPr>
            <w:tcW w:w="6750" w:type="dxa"/>
          </w:tcPr>
          <w:p w14:paraId="51C08ED6" w14:textId="5442C2D5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1AEAD9A1" w:rsidR="008550FB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90" w:type="dxa"/>
          </w:tcPr>
          <w:p w14:paraId="1B0C5B7F" w14:textId="77777777" w:rsidR="008550FB" w:rsidRPr="00F8646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7CA35CF7" w:rsidR="008550FB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80" w:type="dxa"/>
          </w:tcPr>
          <w:p w14:paraId="6FAB3409" w14:textId="77777777" w:rsidR="008550FB" w:rsidRPr="00F8646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5E383277" w:rsidR="008550FB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E9A854B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38F86F34" w14:textId="6A580272" w:rsidR="008550FB" w:rsidRPr="00D212BE" w:rsidRDefault="00B955E7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DCEF988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78478F80" w14:textId="493CF8F8" w:rsidR="008550FB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91</w:t>
            </w:r>
          </w:p>
        </w:tc>
      </w:tr>
      <w:tr w:rsidR="00790BE0" w:rsidRPr="0003748B" w14:paraId="481ED818" w14:textId="77777777" w:rsidTr="008550FB">
        <w:trPr>
          <w:cantSplit/>
          <w:trHeight w:val="270"/>
        </w:trPr>
        <w:tc>
          <w:tcPr>
            <w:tcW w:w="6750" w:type="dxa"/>
          </w:tcPr>
          <w:p w14:paraId="2F0AAF32" w14:textId="77777777" w:rsidR="00790BE0" w:rsidRPr="0003748B" w:rsidRDefault="00790BE0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64006660" w:rsidR="00790BE0" w:rsidRPr="00254152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5E429278" w14:textId="77777777" w:rsidR="00790BE0" w:rsidRPr="00F8646B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296E2965" w:rsidR="00790BE0" w:rsidRPr="00254152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25415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A39876" w14:textId="77777777" w:rsidR="00790BE0" w:rsidRPr="00F8646B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2C81CA9E" w:rsidR="00790BE0" w:rsidRPr="00D212BE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D212B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50126" w14:textId="77777777" w:rsidR="00790BE0" w:rsidRPr="00F8646B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0939DA56" w14:textId="5AA4036B" w:rsidR="00790BE0" w:rsidRPr="00D212BE" w:rsidRDefault="00B955E7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B79CC51" w14:textId="77777777" w:rsidR="00790BE0" w:rsidRPr="00F8646B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5AA0064F" w14:textId="3FDE625F" w:rsidR="00790BE0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550FB" w:rsidRPr="0003748B" w14:paraId="361B43F2" w14:textId="77777777" w:rsidTr="008550FB">
        <w:trPr>
          <w:cantSplit/>
          <w:trHeight w:val="57"/>
        </w:trPr>
        <w:tc>
          <w:tcPr>
            <w:tcW w:w="6750" w:type="dxa"/>
          </w:tcPr>
          <w:p w14:paraId="6254F0ED" w14:textId="77777777" w:rsidR="008550FB" w:rsidRPr="0003748B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8550FB" w:rsidRPr="00254152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6D4988D" w14:textId="77777777" w:rsidR="008550FB" w:rsidRPr="00F8646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8550FB" w:rsidRPr="00254152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8550FB" w:rsidRPr="00F8646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8550FB" w:rsidRPr="00D212BE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</w:tcPr>
          <w:p w14:paraId="51660917" w14:textId="77777777" w:rsidR="008550FB" w:rsidRPr="00F8646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80" w:type="dxa"/>
          </w:tcPr>
          <w:p w14:paraId="52778DE6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1260" w:type="dxa"/>
          </w:tcPr>
          <w:p w14:paraId="4F8B8287" w14:textId="77777777" w:rsidR="008550FB" w:rsidRPr="00F8646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</w:tr>
      <w:tr w:rsidR="008550FB" w:rsidRPr="0003748B" w14:paraId="1703535F" w14:textId="77777777" w:rsidTr="008550FB">
        <w:trPr>
          <w:cantSplit/>
          <w:trHeight w:val="270"/>
        </w:trPr>
        <w:tc>
          <w:tcPr>
            <w:tcW w:w="6750" w:type="dxa"/>
          </w:tcPr>
          <w:p w14:paraId="4F0A58A8" w14:textId="2771B989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="005F4239" w:rsidRPr="00C322C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เพิ่มขึ้น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562F65A9" w:rsidR="008550FB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90" w:type="dxa"/>
          </w:tcPr>
          <w:p w14:paraId="37DBCBF7" w14:textId="77777777" w:rsidR="008550FB" w:rsidRPr="00F8646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03AC7932" w:rsidR="008550FB" w:rsidRPr="0025415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80" w:type="dxa"/>
          </w:tcPr>
          <w:p w14:paraId="79DE0EEE" w14:textId="77777777" w:rsidR="008550FB" w:rsidRPr="00F8646B" w:rsidRDefault="008550FB" w:rsidP="00FE3F8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4A1583BE" w:rsidR="008550FB" w:rsidRPr="00D212BE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6129344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8550FB" w:rsidRPr="00F8646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8550FB" w:rsidRPr="00F8646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8550FB" w:rsidRPr="00F8646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</w:tr>
    </w:tbl>
    <w:p w14:paraId="434E4687" w14:textId="77777777" w:rsidR="002802ED" w:rsidRPr="0003748B" w:rsidRDefault="002802ED" w:rsidP="00FE3F8B">
      <w:pPr>
        <w:rPr>
          <w:rFonts w:ascii="Angsana New" w:hAnsi="Angsana New"/>
        </w:rPr>
      </w:pPr>
    </w:p>
    <w:p w14:paraId="3A22614F" w14:textId="77777777" w:rsidR="00AF206B" w:rsidRPr="0003748B" w:rsidRDefault="00AF206B" w:rsidP="00FE3F8B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6F48B3" w:rsidRPr="0003748B" w14:paraId="5E72E111" w14:textId="77777777" w:rsidTr="005C3481">
        <w:trPr>
          <w:cantSplit/>
        </w:trPr>
        <w:tc>
          <w:tcPr>
            <w:tcW w:w="6750" w:type="dxa"/>
            <w:vAlign w:val="bottom"/>
          </w:tcPr>
          <w:p w14:paraId="6497245D" w14:textId="77777777" w:rsidR="006F48B3" w:rsidRPr="0003748B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155AFB99" w14:textId="7F60D993" w:rsidR="006F48B3" w:rsidRPr="0003748B" w:rsidRDefault="00B955E7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955E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6F48B3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6F48B3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6F48B3" w:rsidRPr="0003748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955E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B955E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6F48B3" w:rsidRPr="0003748B" w14:paraId="3C0132AD" w14:textId="77777777" w:rsidTr="005C3481">
        <w:trPr>
          <w:cantSplit/>
        </w:trPr>
        <w:tc>
          <w:tcPr>
            <w:tcW w:w="6750" w:type="dxa"/>
            <w:vAlign w:val="bottom"/>
          </w:tcPr>
          <w:p w14:paraId="783123C3" w14:textId="77777777" w:rsidR="006F48B3" w:rsidRPr="0003748B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035E0D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7DFF21EB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3FC52CB5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0A50EACF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5D4CAC83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18308F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7AFBAA5E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C3D2A9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2A75504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954DB7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7D35FD8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108668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48B3" w:rsidRPr="0003748B" w14:paraId="5E2810AE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1501EA19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57E6CFE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F48B3" w:rsidRPr="0003748B" w14:paraId="625C53CD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4214DD32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357695EA" w14:textId="13FEB9DE" w:rsidR="006F48B3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7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2162082D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48E07BD7" w14:textId="57A39030" w:rsidR="006F48B3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49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66FBCA9C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98A4E7" w14:textId="59FD8523" w:rsidR="006F48B3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40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4EFB10C7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BF7A7D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CAB8DF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2303FA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177FACE8" w14:textId="77777777" w:rsidTr="005C3481">
        <w:trPr>
          <w:cantSplit/>
        </w:trPr>
        <w:tc>
          <w:tcPr>
            <w:tcW w:w="6750" w:type="dxa"/>
          </w:tcPr>
          <w:p w14:paraId="0B07D257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61D188A" w14:textId="6BC62413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19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6543442A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09AFDE3" w14:textId="7086C77B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180" w:type="dxa"/>
          </w:tcPr>
          <w:p w14:paraId="350AC642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9648ED1" w14:textId="0B436C99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80" w:type="dxa"/>
          </w:tcPr>
          <w:p w14:paraId="21C7D4A6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35AD5D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488015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66816B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34C0DEC3" w14:textId="77777777" w:rsidTr="005C3481">
        <w:trPr>
          <w:cantSplit/>
        </w:trPr>
        <w:tc>
          <w:tcPr>
            <w:tcW w:w="6750" w:type="dxa"/>
          </w:tcPr>
          <w:p w14:paraId="1818FB41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16B9E38" w14:textId="6F249F41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801</w:t>
            </w:r>
          </w:p>
        </w:tc>
        <w:tc>
          <w:tcPr>
            <w:tcW w:w="190" w:type="dxa"/>
          </w:tcPr>
          <w:p w14:paraId="68A18742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7CEE2AB" w14:textId="3C7ED344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180" w:type="dxa"/>
          </w:tcPr>
          <w:p w14:paraId="76DA7EFA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463A40" w14:textId="6AA206D3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80" w:type="dxa"/>
          </w:tcPr>
          <w:p w14:paraId="1C3585CA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5A565F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B058FF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530A59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7A9D1159" w14:textId="77777777" w:rsidTr="005C3481">
        <w:trPr>
          <w:cantSplit/>
        </w:trPr>
        <w:tc>
          <w:tcPr>
            <w:tcW w:w="6750" w:type="dxa"/>
          </w:tcPr>
          <w:p w14:paraId="662E9DED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256D8B0E" w14:textId="75A06274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139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767C5885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B5CEE9D" w14:textId="27E2665A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576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3AC018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E8485E" w14:textId="669C7AE8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52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2CE3FE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33056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D21B66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1FA53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4128DDE7" w14:textId="77777777" w:rsidTr="005C3481">
        <w:trPr>
          <w:cantSplit/>
        </w:trPr>
        <w:tc>
          <w:tcPr>
            <w:tcW w:w="6750" w:type="dxa"/>
          </w:tcPr>
          <w:p w14:paraId="76AF834E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4D50D4" w14:textId="03407036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 w:hint="cs"/>
                <w:sz w:val="24"/>
                <w:szCs w:val="24"/>
              </w:rPr>
              <w:t>2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61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1F22BAD8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266C48B" w14:textId="678DAC7E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84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8EB455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DE51" w14:textId="6CB1CB80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7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565C787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47ADB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A044B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5377D3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554F6199" w14:textId="77777777" w:rsidTr="005C3481">
        <w:trPr>
          <w:cantSplit/>
        </w:trPr>
        <w:tc>
          <w:tcPr>
            <w:tcW w:w="6750" w:type="dxa"/>
          </w:tcPr>
          <w:p w14:paraId="57D5B152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007ECA" w14:textId="551C9A00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B955E7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7A0CE9B7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5C6F059E" w14:textId="397869EC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180" w:type="dxa"/>
          </w:tcPr>
          <w:p w14:paraId="2A376D38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65C99F" w14:textId="2D4073C5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7AF4AF27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F05592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0F72D0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B49F48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F0389" w:rsidRPr="0003748B" w14:paraId="59AE0CD0" w14:textId="77777777" w:rsidTr="005C3481">
        <w:trPr>
          <w:cantSplit/>
        </w:trPr>
        <w:tc>
          <w:tcPr>
            <w:tcW w:w="6750" w:type="dxa"/>
          </w:tcPr>
          <w:p w14:paraId="61601F9E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A9E5F6" w14:textId="6085267C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73E7E7FB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2BB6B51" w14:textId="5F9BC2D4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180" w:type="dxa"/>
          </w:tcPr>
          <w:p w14:paraId="0B10C1E5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EB1BE6" w14:textId="6903ACE8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029A18C1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B4618D" w14:textId="7CF8E12A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F0F5C54" w14:textId="77777777" w:rsidR="000F0389" w:rsidRPr="0003748B" w:rsidRDefault="000F0389" w:rsidP="000F038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E7E4" w14:textId="2DCB8D91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29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6F48B3" w:rsidRPr="0003748B" w14:paraId="7042F738" w14:textId="77777777" w:rsidTr="005C3481">
        <w:trPr>
          <w:cantSplit/>
          <w:trHeight w:val="57"/>
        </w:trPr>
        <w:tc>
          <w:tcPr>
            <w:tcW w:w="6750" w:type="dxa"/>
          </w:tcPr>
          <w:p w14:paraId="052E727D" w14:textId="77777777" w:rsidR="006F48B3" w:rsidRPr="0003748B" w:rsidRDefault="006F48B3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1EAE09A" w14:textId="77777777" w:rsidR="006F48B3" w:rsidRPr="0003748B" w:rsidRDefault="006F48B3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0AB760D2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80A08D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40214EA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E95C0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97C5EA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2348B611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77D6BE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61A0C8C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0F0389" w:rsidRPr="0003748B" w14:paraId="1B7573A7" w14:textId="77777777" w:rsidTr="005C3481">
        <w:trPr>
          <w:cantSplit/>
          <w:trHeight w:val="270"/>
        </w:trPr>
        <w:tc>
          <w:tcPr>
            <w:tcW w:w="6750" w:type="dxa"/>
          </w:tcPr>
          <w:p w14:paraId="54130E63" w14:textId="77777777" w:rsidR="000F0389" w:rsidRPr="0003748B" w:rsidRDefault="000F0389" w:rsidP="000F0389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A1BCD4B" w14:textId="3B5CF46B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90" w:type="dxa"/>
          </w:tcPr>
          <w:p w14:paraId="179FB494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4DF4ED5" w14:textId="488EED51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  <w:r w:rsidR="000F0389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070</w:t>
            </w:r>
          </w:p>
        </w:tc>
        <w:tc>
          <w:tcPr>
            <w:tcW w:w="180" w:type="dxa"/>
          </w:tcPr>
          <w:p w14:paraId="65E01CA4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7A28F" w14:textId="04545801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B955E7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5CE41FC4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3778C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E0B6E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793F12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389" w:rsidRPr="0003748B" w14:paraId="6B9084BA" w14:textId="77777777" w:rsidTr="005C3481">
        <w:trPr>
          <w:cantSplit/>
          <w:trHeight w:val="270"/>
        </w:trPr>
        <w:tc>
          <w:tcPr>
            <w:tcW w:w="6750" w:type="dxa"/>
          </w:tcPr>
          <w:p w14:paraId="03E2868B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45030CE" w14:textId="0F10F680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38</w:t>
            </w:r>
          </w:p>
        </w:tc>
        <w:tc>
          <w:tcPr>
            <w:tcW w:w="190" w:type="dxa"/>
          </w:tcPr>
          <w:p w14:paraId="336D0C0E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97437EB" w14:textId="2A72B473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7A923378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CD8199" w14:textId="31A709A0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7F19FED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11CAB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05903C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7B058B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389" w:rsidRPr="0003748B" w14:paraId="774E14B8" w14:textId="77777777" w:rsidTr="005C3481">
        <w:trPr>
          <w:cantSplit/>
          <w:trHeight w:val="270"/>
        </w:trPr>
        <w:tc>
          <w:tcPr>
            <w:tcW w:w="6750" w:type="dxa"/>
          </w:tcPr>
          <w:p w14:paraId="2240CE9B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2B42CDAD" w14:textId="18679C3C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6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CD9369F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4114441" w14:textId="719C459F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74714A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2B1180" w14:textId="7BF7EFF1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4B51BC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8B8B69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702D7C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DCF14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389" w:rsidRPr="0003748B" w14:paraId="40DD7E07" w14:textId="77777777" w:rsidTr="005C3481">
        <w:trPr>
          <w:cantSplit/>
          <w:trHeight w:val="270"/>
        </w:trPr>
        <w:tc>
          <w:tcPr>
            <w:tcW w:w="6750" w:type="dxa"/>
          </w:tcPr>
          <w:p w14:paraId="097DCA9D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D28E93" w14:textId="58DDBE89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90" w:type="dxa"/>
          </w:tcPr>
          <w:p w14:paraId="5DB47751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F523710" w14:textId="3B73F073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40175C72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42502A" w14:textId="70A1B094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55E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A0A316E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16F818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86DDC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DB7328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389" w:rsidRPr="0003748B" w14:paraId="6E9F75DC" w14:textId="77777777" w:rsidTr="005C3481">
        <w:trPr>
          <w:cantSplit/>
          <w:trHeight w:val="270"/>
        </w:trPr>
        <w:tc>
          <w:tcPr>
            <w:tcW w:w="6750" w:type="dxa"/>
          </w:tcPr>
          <w:p w14:paraId="0C38AABD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FAC01E" w14:textId="167CE754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52A92639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E2C4521" w14:textId="38593A5B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80" w:type="dxa"/>
          </w:tcPr>
          <w:p w14:paraId="4364D675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842DAF" w14:textId="49013917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FD94A9E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08A81" w14:textId="18D7696B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B9E617C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EBE18" w14:textId="4FE014B8" w:rsidR="000F0389" w:rsidRPr="0003748B" w:rsidRDefault="00B955E7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5</w:t>
            </w: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0F0389" w:rsidRPr="0003748B" w14:paraId="794AFC58" w14:textId="77777777" w:rsidTr="005C3481">
        <w:trPr>
          <w:cantSplit/>
          <w:trHeight w:val="270"/>
        </w:trPr>
        <w:tc>
          <w:tcPr>
            <w:tcW w:w="6750" w:type="dxa"/>
          </w:tcPr>
          <w:p w14:paraId="76795C46" w14:textId="77777777" w:rsidR="000F0389" w:rsidRPr="0003748B" w:rsidRDefault="000F0389" w:rsidP="000F038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8D5E43D" w14:textId="02457583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0A1C6E9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4958AED0" w14:textId="1FD9FEE2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37370E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347F797" w14:textId="5C4757A6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F23E16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44B0DB" w14:textId="1A28580A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417362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1F46EC9" w14:textId="051786DB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0F0389" w:rsidRPr="0003748B" w14:paraId="3CFB76F2" w14:textId="77777777" w:rsidTr="005C3481">
        <w:trPr>
          <w:cantSplit/>
          <w:trHeight w:val="57"/>
        </w:trPr>
        <w:tc>
          <w:tcPr>
            <w:tcW w:w="6750" w:type="dxa"/>
          </w:tcPr>
          <w:p w14:paraId="4CBFA851" w14:textId="77777777" w:rsidR="000F0389" w:rsidRPr="0003748B" w:rsidRDefault="000F0389" w:rsidP="000F0389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A8F813" w14:textId="77777777" w:rsidR="000F0389" w:rsidRPr="0003748B" w:rsidRDefault="000F0389" w:rsidP="000F0389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041EA23" w14:textId="77777777" w:rsidR="000F0389" w:rsidRPr="0003748B" w:rsidRDefault="000F0389" w:rsidP="000F0389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BC016A8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33211FB" w14:textId="77777777" w:rsidR="000F0389" w:rsidRPr="0003748B" w:rsidRDefault="000F0389" w:rsidP="000F0389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E8BA0D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53665D4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2ED5F71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7733B68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0ABAD7F5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0F0389" w:rsidRPr="0003748B" w14:paraId="34036F94" w14:textId="77777777" w:rsidTr="005C3481">
        <w:trPr>
          <w:cantSplit/>
          <w:trHeight w:val="270"/>
        </w:trPr>
        <w:tc>
          <w:tcPr>
            <w:tcW w:w="6750" w:type="dxa"/>
          </w:tcPr>
          <w:p w14:paraId="160EEA73" w14:textId="68FC943B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Pr="00C322C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ลดลง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44EAA9" w14:textId="0DCDD601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25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FEB27AA" w14:textId="77777777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B5D8F89" w14:textId="6C30C1CE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B955E7" w:rsidRPr="00B955E7">
              <w:rPr>
                <w:rFonts w:ascii="Angsana New" w:hAnsi="Angsana New"/>
                <w:sz w:val="24"/>
                <w:szCs w:val="24"/>
              </w:rPr>
              <w:t>30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F582807" w14:textId="77777777" w:rsidR="000F0389" w:rsidRPr="0003748B" w:rsidRDefault="000F0389" w:rsidP="000F038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04634C" w14:textId="7FE5BA5C" w:rsidR="000F0389" w:rsidRPr="0003748B" w:rsidRDefault="000F0389" w:rsidP="000F0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620A6B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365A00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279581" w14:textId="77777777" w:rsidR="000F0389" w:rsidRPr="0003748B" w:rsidRDefault="000F0389" w:rsidP="000F03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9F5819" w14:textId="77777777" w:rsidR="000F0389" w:rsidRPr="0003748B" w:rsidRDefault="000F0389" w:rsidP="000F0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1DD2EA7B" w14:textId="77777777" w:rsidR="005A0862" w:rsidRPr="0003748B" w:rsidRDefault="005A0862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5A0862" w:rsidRPr="0003748B" w:rsidSect="007F410C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A908265" w14:textId="77777777" w:rsidR="00D15082" w:rsidRPr="0003748B" w:rsidRDefault="00D15082" w:rsidP="00FE3F8B">
      <w:pPr>
        <w:pStyle w:val="Style1"/>
        <w:ind w:left="540" w:hanging="540"/>
        <w:rPr>
          <w:b/>
          <w:bCs/>
          <w:cs/>
        </w:rPr>
      </w:pPr>
      <w:bookmarkStart w:id="8" w:name="_Hlk64283184"/>
      <w:r w:rsidRPr="0003748B">
        <w:rPr>
          <w:rFonts w:hint="cs"/>
          <w:b/>
          <w:bCs/>
          <w:cs/>
        </w:rPr>
        <w:lastRenderedPageBreak/>
        <w:t xml:space="preserve">ที่ดิน อาคารและอุปกรณ์ </w:t>
      </w:r>
    </w:p>
    <w:p w14:paraId="04E7327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D15082" w:rsidRPr="008E6C4C" w14:paraId="314AA14F" w14:textId="77777777" w:rsidTr="005C3481">
        <w:tc>
          <w:tcPr>
            <w:tcW w:w="4410" w:type="dxa"/>
          </w:tcPr>
          <w:p w14:paraId="3488981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773E6F8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5082" w:rsidRPr="008E6C4C" w14:paraId="1D4BA143" w14:textId="77777777" w:rsidTr="005C3481">
        <w:trPr>
          <w:trHeight w:val="110"/>
        </w:trPr>
        <w:tc>
          <w:tcPr>
            <w:tcW w:w="4410" w:type="dxa"/>
          </w:tcPr>
          <w:p w14:paraId="171B1DF5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658F3B5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8A26F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05C51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059C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1AC1939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</w:tcPr>
          <w:p w14:paraId="22507AB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0481BF77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009AF60D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3DDFE94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7C53E7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AB8594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130759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4B1C71E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8E6C4C" w14:paraId="599554CC" w14:textId="77777777" w:rsidTr="005C3481">
        <w:trPr>
          <w:trHeight w:val="119"/>
        </w:trPr>
        <w:tc>
          <w:tcPr>
            <w:tcW w:w="4410" w:type="dxa"/>
          </w:tcPr>
          <w:p w14:paraId="79764D1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A78960B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0F20F572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4DAE5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63FE8424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6204A25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</w:tcPr>
          <w:p w14:paraId="0FC94AF5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84D407E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6AFF10D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6BF39F2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EB19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18EA11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</w:tcPr>
          <w:p w14:paraId="37C645D9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4C72578B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8E6C4C" w14:paraId="17BB45EA" w14:textId="77777777" w:rsidTr="005C3481">
        <w:tc>
          <w:tcPr>
            <w:tcW w:w="4410" w:type="dxa"/>
          </w:tcPr>
          <w:p w14:paraId="50E3062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6EE8AC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</w:tcPr>
          <w:p w14:paraId="29E0C94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77F5E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1FDFE4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11E946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</w:tcPr>
          <w:p w14:paraId="122F14B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39CA94" w14:textId="77777777" w:rsidR="00D15082" w:rsidRPr="008E6C4C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4B1D686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23B330D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4224852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23D6062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</w:tcPr>
          <w:p w14:paraId="67A76D56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1D1A5F0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15082" w:rsidRPr="008E6C4C" w14:paraId="555B25C0" w14:textId="77777777" w:rsidTr="005C3481">
        <w:tc>
          <w:tcPr>
            <w:tcW w:w="4410" w:type="dxa"/>
          </w:tcPr>
          <w:p w14:paraId="0675DD5B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72B99A2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8E6C4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8E6C4C" w14:paraId="352AE43B" w14:textId="77777777" w:rsidTr="005C3481">
        <w:tc>
          <w:tcPr>
            <w:tcW w:w="4410" w:type="dxa"/>
          </w:tcPr>
          <w:p w14:paraId="24C42C77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E6C4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8E6C4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  <w:vAlign w:val="bottom"/>
          </w:tcPr>
          <w:p w14:paraId="14EA926C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05FFEDC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5111F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B903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5496DF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</w:tcPr>
          <w:p w14:paraId="5D0D907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6C6B6A2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6FD5882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DD63755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5A40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2F417209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CC09B8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041BAF9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57761" w:rsidRPr="008E6C4C" w14:paraId="224DD35D" w14:textId="77777777" w:rsidTr="005C3481">
        <w:tc>
          <w:tcPr>
            <w:tcW w:w="4410" w:type="dxa"/>
          </w:tcPr>
          <w:p w14:paraId="498278C2" w14:textId="7A656F4D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2D5F95B3" w14:textId="424AD15D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B955E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65" w:type="dxa"/>
          </w:tcPr>
          <w:p w14:paraId="46FECB18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C2341B" w14:textId="4AF2D34A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857761" w:rsidRPr="008E6C4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B955E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055C83A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5EF196F" w14:textId="33B85013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53" w:type="dxa"/>
          </w:tcPr>
          <w:p w14:paraId="20AF924A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0A8BE7FE" w14:textId="0E4ACA7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B955E7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60" w:type="dxa"/>
          </w:tcPr>
          <w:p w14:paraId="344FBD3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21A9476" w14:textId="6B6E07B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00BE5687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10A1CA3" w14:textId="468F44C5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47" w:type="dxa"/>
          </w:tcPr>
          <w:p w14:paraId="1BF95769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79B0CFB" w14:textId="15A6254A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2</w:t>
            </w:r>
            <w:r w:rsidR="00857761" w:rsidRPr="008E6C4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B955E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857761" w:rsidRPr="008E6C4C" w14:paraId="738614D3" w14:textId="77777777" w:rsidTr="005C3481">
        <w:tc>
          <w:tcPr>
            <w:tcW w:w="4410" w:type="dxa"/>
          </w:tcPr>
          <w:p w14:paraId="1EB24E3C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9701728" w14:textId="29907353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C353EB0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B2A1A8" w14:textId="45E997E5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7CF07AF3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0A9C313" w14:textId="2F740BD2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53" w:type="dxa"/>
          </w:tcPr>
          <w:p w14:paraId="7BAD810C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4A3C9EB2" w14:textId="74B21BF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0" w:type="dxa"/>
          </w:tcPr>
          <w:p w14:paraId="12A0FDE4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538C488" w14:textId="4AEB2B73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DD871CB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63925129" w14:textId="503A6B7F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7" w:type="dxa"/>
          </w:tcPr>
          <w:p w14:paraId="7F40789E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676046B9" w14:textId="3D87D53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857761" w:rsidRPr="008E6C4C" w14:paraId="60E8F805" w14:textId="77777777" w:rsidTr="005C3481">
        <w:tc>
          <w:tcPr>
            <w:tcW w:w="4410" w:type="dxa"/>
          </w:tcPr>
          <w:p w14:paraId="79D9D8E3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</w:tcPr>
          <w:p w14:paraId="35626E95" w14:textId="4EE1AF70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65" w:type="dxa"/>
          </w:tcPr>
          <w:p w14:paraId="1C39162F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14CA90" w14:textId="684255FC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ABC6B7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DF30A22" w14:textId="41F572DE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FD8A84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55BC4AE3" w14:textId="5EC7E581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391CEEA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14:paraId="7BBBC8C9" w14:textId="1A50D2AE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12C8CB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61AE04A9" w14:textId="3D14569E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BF5BD67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4D701BD7" w14:textId="7C69EA4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857761" w:rsidRPr="008E6C4C" w14:paraId="5F2BDAA4" w14:textId="77777777" w:rsidTr="005C3481">
        <w:tc>
          <w:tcPr>
            <w:tcW w:w="4410" w:type="dxa"/>
          </w:tcPr>
          <w:p w14:paraId="647FCDC0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</w:tcPr>
          <w:p w14:paraId="16053B35" w14:textId="1643DEFE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61BD2EC7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B86FEC" w14:textId="56A1A2A8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27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AA6C3B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406CF74" w14:textId="695696DE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34515B93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3032E65A" w14:textId="177452F6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18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2BBBDD45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14:paraId="612459FC" w14:textId="261CE5A9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9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A9D020C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0464569D" w14:textId="1E06DAF0" w:rsidR="00857761" w:rsidRPr="008E6C4C" w:rsidRDefault="007A69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85B66C1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0581C9EA" w14:textId="574FFB0F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70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57761" w:rsidRPr="008E6C4C" w14:paraId="1DC8A169" w14:textId="77777777" w:rsidTr="005C3481">
        <w:tc>
          <w:tcPr>
            <w:tcW w:w="4410" w:type="dxa"/>
          </w:tcPr>
          <w:p w14:paraId="306FAE1B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47770432" w14:textId="7FAFD92A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3BE8C975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85586E" w14:textId="21F8F4BB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29E6660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CA58CD" w14:textId="0DD8DEB1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3" w:type="dxa"/>
          </w:tcPr>
          <w:p w14:paraId="6ABD87D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04111502" w14:textId="6A290EA6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0" w:type="dxa"/>
          </w:tcPr>
          <w:p w14:paraId="1E5F8F4C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14:paraId="53091878" w14:textId="6FCADA0E" w:rsidR="00857761" w:rsidRPr="008E6C4C" w:rsidRDefault="000000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FCA6D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5D992127" w14:textId="28D51C3B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3</w:t>
            </w:r>
            <w:r w:rsidRPr="008E6C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5699C4F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6425EB81" w14:textId="59C1784F" w:rsidR="00857761" w:rsidRPr="008E6C4C" w:rsidRDefault="000000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752C" w:rsidRPr="008E6C4C" w14:paraId="2BBB5590" w14:textId="77777777" w:rsidTr="005C3481">
        <w:tc>
          <w:tcPr>
            <w:tcW w:w="4410" w:type="dxa"/>
          </w:tcPr>
          <w:p w14:paraId="2565E5FF" w14:textId="1C828905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โอนเข้ามา (ออกจาก) สินทรัพย์อื่น</w:t>
            </w:r>
            <w:r w:rsidR="009B662E"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9B662E"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51352B12" w14:textId="559CE685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7FC23DA8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C45A5A" w14:textId="7F447253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CB2681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8910DB5" w14:textId="1021C2BE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6FC7D9B4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60F7BF75" w14:textId="4D3351F5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1B78C918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14:paraId="03C74C2E" w14:textId="2B0366A6" w:rsidR="00F3752C" w:rsidRPr="008E6C4C" w:rsidRDefault="00B955E7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FC22581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26258076" w14:textId="3794C3C0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7BDE3FF" w14:textId="77777777" w:rsidR="00F3752C" w:rsidRPr="008E6C4C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</w:tcPr>
          <w:p w14:paraId="1AE058CC" w14:textId="0877EA4D" w:rsidR="00F3752C" w:rsidRPr="008E6C4C" w:rsidRDefault="00B955E7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857761" w:rsidRPr="008E6C4C" w14:paraId="38C3FB27" w14:textId="77777777" w:rsidTr="005C3481">
        <w:tc>
          <w:tcPr>
            <w:tcW w:w="4410" w:type="dxa"/>
          </w:tcPr>
          <w:p w14:paraId="34E5020D" w14:textId="5374FF39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8C7C72" w14:textId="3272DB21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65" w:type="dxa"/>
          </w:tcPr>
          <w:p w14:paraId="388F0572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D0ACB2" w14:textId="6ACF7FF3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857761"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1D7E110B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8608773" w14:textId="60F010B4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253" w:type="dxa"/>
          </w:tcPr>
          <w:p w14:paraId="7A38FFF2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7BFD774" w14:textId="3CCDD337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60" w:type="dxa"/>
          </w:tcPr>
          <w:p w14:paraId="15B976C1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70D761A" w14:textId="30E0E423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</w:tcPr>
          <w:p w14:paraId="2A78687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84C465D" w14:textId="5A0646D0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47" w:type="dxa"/>
          </w:tcPr>
          <w:p w14:paraId="51345346" w14:textId="77777777" w:rsidR="00857761" w:rsidRPr="008E6C4C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5F6B7713" w14:textId="46C75891" w:rsidR="00857761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857761"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</w:tr>
      <w:tr w:rsidR="00D15082" w:rsidRPr="008E6C4C" w14:paraId="31867E2D" w14:textId="77777777" w:rsidTr="005C3481">
        <w:tc>
          <w:tcPr>
            <w:tcW w:w="4410" w:type="dxa"/>
          </w:tcPr>
          <w:p w14:paraId="5186EC8C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02D877C" w14:textId="3CA73A5D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2DB3649C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276FDD" w14:textId="2E1179A9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41FB5E2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357FB72" w14:textId="7E443FB5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53" w:type="dxa"/>
          </w:tcPr>
          <w:p w14:paraId="4156393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23DE46BB" w14:textId="0518E118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0" w:type="dxa"/>
          </w:tcPr>
          <w:p w14:paraId="214C338D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036263DF" w14:textId="1A01886C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09E059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949C97F" w14:textId="76C9E1DA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47" w:type="dxa"/>
          </w:tcPr>
          <w:p w14:paraId="1EC4045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60E7A3DF" w14:textId="474D2865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D15082" w:rsidRPr="008E6C4C" w14:paraId="3D49CA3B" w14:textId="77777777" w:rsidTr="005C3481">
        <w:tc>
          <w:tcPr>
            <w:tcW w:w="4410" w:type="dxa"/>
          </w:tcPr>
          <w:p w14:paraId="3B8FB9A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</w:tcPr>
          <w:p w14:paraId="13D31E28" w14:textId="46AC73A1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2538A51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235FC5" w14:textId="2389F8FA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24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1DC35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9DA971F" w14:textId="2FC364F6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32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01E46FE9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33A5E37C" w14:textId="644C1889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10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7E14DB7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134901F" w14:textId="7693AA6F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8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8899CB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24F4107" w14:textId="74908EBE" w:rsidR="00D15082" w:rsidRPr="008E6C4C" w:rsidRDefault="000350D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11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257E6F3A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7E7DDB0F" w14:textId="4F3E028C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85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5082" w:rsidRPr="008E6C4C" w14:paraId="5713DD0A" w14:textId="77777777" w:rsidTr="005C3481">
        <w:tc>
          <w:tcPr>
            <w:tcW w:w="4410" w:type="dxa"/>
          </w:tcPr>
          <w:p w14:paraId="52E015F8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79B7B171" w14:textId="60DCB2A4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71F40E7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099358" w14:textId="0D228BB7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B665DFF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310756" w14:textId="1533492A" w:rsidR="00D15082" w:rsidRPr="008E6C4C" w:rsidRDefault="00A710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70F31FEB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3A1C649F" w14:textId="3A10277D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0" w:type="dxa"/>
          </w:tcPr>
          <w:p w14:paraId="6E4CF11D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8CADF12" w14:textId="46E7E6EF" w:rsidR="00D15082" w:rsidRPr="008E6C4C" w:rsidRDefault="000350D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DC80FE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B4D66BD" w14:textId="3EA7158B" w:rsidR="00D15082" w:rsidRPr="008E6C4C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A710B7">
              <w:rPr>
                <w:rFonts w:ascii="Angsana New" w:hAnsi="Angsana New"/>
                <w:sz w:val="26"/>
                <w:szCs w:val="26"/>
              </w:rPr>
              <w:t>0</w:t>
            </w:r>
            <w:r w:rsidRPr="008E6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436B5207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0736A991" w14:textId="2A91D910" w:rsidR="00D15082" w:rsidRPr="008E6C4C" w:rsidRDefault="00513C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7141" w:rsidRPr="008E6C4C" w14:paraId="5C140E98" w14:textId="77777777" w:rsidTr="005C3481">
        <w:tc>
          <w:tcPr>
            <w:tcW w:w="4410" w:type="dxa"/>
          </w:tcPr>
          <w:p w14:paraId="5727E915" w14:textId="666A6A05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โอนเข้ามา (ออกจาก) สินทรัพย์อื่น</w:t>
            </w:r>
            <w:r w:rsidR="009B662E"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9B662E" w:rsidRPr="008E6C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E6C4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3125BA80" w14:textId="36C3CFFC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0F707B3F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4E2F2" w14:textId="3C174BD1" w:rsidR="00DE7141" w:rsidRPr="008E6C4C" w:rsidRDefault="00513C82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F34D8F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CF33328" w14:textId="6F604763" w:rsidR="00DE7141" w:rsidRPr="008E6C4C" w:rsidRDefault="00A710B7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3" w:type="dxa"/>
          </w:tcPr>
          <w:p w14:paraId="68FE2E97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7A4E455F" w14:textId="462DF4DE" w:rsidR="00DE7141" w:rsidRPr="008E6C4C" w:rsidRDefault="00B955E7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0" w:type="dxa"/>
          </w:tcPr>
          <w:p w14:paraId="27C84AA5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9E45C9B" w14:textId="76517A9A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E6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C176C8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0F6B3A5" w14:textId="6D3B670C" w:rsidR="00DE7141" w:rsidRPr="008E6C4C" w:rsidRDefault="00A710B7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7" w:type="dxa"/>
          </w:tcPr>
          <w:p w14:paraId="63568460" w14:textId="77777777" w:rsidR="00DE7141" w:rsidRPr="008E6C4C" w:rsidRDefault="00DE7141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09214300" w14:textId="15BF0C00" w:rsidR="00DE7141" w:rsidRPr="008E6C4C" w:rsidRDefault="00B955E7" w:rsidP="00DE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</w:t>
            </w:r>
            <w:r w:rsidR="00A710B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15082" w:rsidRPr="0003748B" w14:paraId="14F54484" w14:textId="77777777" w:rsidTr="005C3481">
        <w:tc>
          <w:tcPr>
            <w:tcW w:w="4410" w:type="dxa"/>
          </w:tcPr>
          <w:p w14:paraId="3013BFC5" w14:textId="77A06B61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E6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BB11" w14:textId="73172EEE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745</w:t>
            </w:r>
          </w:p>
        </w:tc>
        <w:tc>
          <w:tcPr>
            <w:tcW w:w="265" w:type="dxa"/>
          </w:tcPr>
          <w:p w14:paraId="17052E21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76F3F" w14:textId="4C1E0B27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661E5" w:rsidRPr="008E6C4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270" w:type="dxa"/>
          </w:tcPr>
          <w:p w14:paraId="4A039F4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1A78F" w14:textId="5D69FAC0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355</w:t>
            </w:r>
          </w:p>
        </w:tc>
        <w:tc>
          <w:tcPr>
            <w:tcW w:w="253" w:type="dxa"/>
          </w:tcPr>
          <w:p w14:paraId="4285C0BC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FD772" w14:textId="44444CC6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504</w:t>
            </w:r>
          </w:p>
        </w:tc>
        <w:tc>
          <w:tcPr>
            <w:tcW w:w="260" w:type="dxa"/>
          </w:tcPr>
          <w:p w14:paraId="4C390083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58219" w14:textId="42679A09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36ECD120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F7C83" w14:textId="54D46345" w:rsidR="00D15082" w:rsidRPr="008E6C4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47" w:type="dxa"/>
          </w:tcPr>
          <w:p w14:paraId="70F876CB" w14:textId="77777777" w:rsidR="00D15082" w:rsidRPr="008E6C4C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23559" w14:textId="23B62612" w:rsidR="00D15082" w:rsidRPr="00771D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661E5" w:rsidRPr="008E6C4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907</w:t>
            </w:r>
          </w:p>
        </w:tc>
      </w:tr>
    </w:tbl>
    <w:p w14:paraId="205243BD" w14:textId="77777777" w:rsidR="00D15082" w:rsidRPr="0003748B" w:rsidRDefault="00D15082" w:rsidP="00FE3F8B">
      <w:pPr>
        <w:spacing w:line="240" w:lineRule="auto"/>
        <w:rPr>
          <w:rFonts w:ascii="Angsana New" w:hAnsi="Angsana New"/>
          <w:cs/>
        </w:rPr>
      </w:pPr>
    </w:p>
    <w:p w14:paraId="0EFD5D97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03748B">
        <w:rPr>
          <w:rFonts w:ascii="Angsana New" w:hAnsi="Angsana New" w:hint="cs"/>
          <w:cs/>
        </w:rP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833E30" w:rsidRPr="00833E30" w14:paraId="0D864681" w14:textId="77777777" w:rsidTr="005C3481">
        <w:tc>
          <w:tcPr>
            <w:tcW w:w="4410" w:type="dxa"/>
          </w:tcPr>
          <w:p w14:paraId="28FC189D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lastRenderedPageBreak/>
              <w:tab/>
            </w:r>
          </w:p>
        </w:tc>
        <w:tc>
          <w:tcPr>
            <w:tcW w:w="9720" w:type="dxa"/>
            <w:gridSpan w:val="13"/>
          </w:tcPr>
          <w:p w14:paraId="6A48FFB2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833E30" w:rsidRPr="00833E30" w14:paraId="2D1C0B74" w14:textId="77777777" w:rsidTr="005C3481">
        <w:tc>
          <w:tcPr>
            <w:tcW w:w="4410" w:type="dxa"/>
          </w:tcPr>
          <w:p w14:paraId="734B797C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073D9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9119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54ABD1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52504239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C09619E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F2CD3B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B81A64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</w:tcPr>
          <w:p w14:paraId="48D92C8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4E8DBB03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E4C53FB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3EA19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B17A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56E85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3E30" w:rsidRPr="00833E30" w14:paraId="27266665" w14:textId="77777777" w:rsidTr="005C3481">
        <w:tc>
          <w:tcPr>
            <w:tcW w:w="4410" w:type="dxa"/>
          </w:tcPr>
          <w:p w14:paraId="27F01D4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A13412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575E3E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2C76A36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</w:tcPr>
          <w:p w14:paraId="07424C7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157D646E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6827D99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18FB72" w14:textId="77777777" w:rsidR="00D15082" w:rsidRPr="00833E30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50" w:type="dxa"/>
          </w:tcPr>
          <w:p w14:paraId="74732C56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178DCFA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14C20E82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3B340BB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3EC7316B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FB241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3E30" w:rsidRPr="00833E30" w14:paraId="07CB1AAC" w14:textId="77777777" w:rsidTr="005C3481">
        <w:trPr>
          <w:trHeight w:val="252"/>
        </w:trPr>
        <w:tc>
          <w:tcPr>
            <w:tcW w:w="4410" w:type="dxa"/>
          </w:tcPr>
          <w:p w14:paraId="0732F10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56810C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9A196D5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7242B52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</w:tcPr>
          <w:p w14:paraId="119E9646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BF7B8B9" w14:textId="77777777" w:rsidR="00D15082" w:rsidRPr="00833E3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9765B03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C8E58B6" w14:textId="77777777" w:rsidR="00D15082" w:rsidRPr="00833E30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50" w:type="dxa"/>
          </w:tcPr>
          <w:p w14:paraId="4BEDF0B2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237A772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</w:tcPr>
          <w:p w14:paraId="2C1F7E8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F45F123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4940B25E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79424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33E30" w:rsidRPr="00833E30" w14:paraId="189C3278" w14:textId="77777777" w:rsidTr="005C3481">
        <w:tc>
          <w:tcPr>
            <w:tcW w:w="4410" w:type="dxa"/>
          </w:tcPr>
          <w:p w14:paraId="15CAFA0D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</w:tcPr>
          <w:p w14:paraId="26E775BA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833E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833E30" w:rsidRPr="00833E30" w14:paraId="0A70699F" w14:textId="77777777" w:rsidTr="005C3481">
        <w:tc>
          <w:tcPr>
            <w:tcW w:w="4410" w:type="dxa"/>
          </w:tcPr>
          <w:p w14:paraId="3B48ED87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80" w:type="dxa"/>
          </w:tcPr>
          <w:p w14:paraId="77CD15E7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CE3229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67107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</w:tcPr>
          <w:p w14:paraId="42EF2FD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D0C4FE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626594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5DFA0A1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</w:tcPr>
          <w:p w14:paraId="5F220D5D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8679090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</w:tcPr>
          <w:p w14:paraId="7821ADBD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132C2A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20E83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3ADD4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33E30" w:rsidRPr="00833E30" w14:paraId="2100C145" w14:textId="77777777" w:rsidTr="005C3481">
        <w:trPr>
          <w:trHeight w:val="74"/>
        </w:trPr>
        <w:tc>
          <w:tcPr>
            <w:tcW w:w="4410" w:type="dxa"/>
          </w:tcPr>
          <w:p w14:paraId="1590B6CE" w14:textId="2AA4A111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6BC1BF98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0245B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DF6D87" w14:textId="031531C4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833E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50" w:type="dxa"/>
          </w:tcPr>
          <w:p w14:paraId="7579D645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5E1DFA25" w14:textId="1C561004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70" w:type="dxa"/>
          </w:tcPr>
          <w:p w14:paraId="3F1238A1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35480" w14:textId="24F142A1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250" w:type="dxa"/>
          </w:tcPr>
          <w:p w14:paraId="359D8E70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86E33A7" w14:textId="6309BEBA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54" w:type="dxa"/>
          </w:tcPr>
          <w:p w14:paraId="36C08D1F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3F2B70E" w14:textId="5E6747CA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6550ED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DE80D3" w14:textId="05B1CDCB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833E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B955E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833E30" w:rsidRPr="00833E30" w14:paraId="783348BB" w14:textId="77777777" w:rsidTr="005C3481">
        <w:tc>
          <w:tcPr>
            <w:tcW w:w="4410" w:type="dxa"/>
          </w:tcPr>
          <w:p w14:paraId="35034AC2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A57D462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BA09F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CDD89D" w14:textId="50D9970D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50" w:type="dxa"/>
          </w:tcPr>
          <w:p w14:paraId="16FBEBC2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59903A88" w14:textId="5B4FDFED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B955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225112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88CD4F6" w14:textId="594E5726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95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0" w:type="dxa"/>
          </w:tcPr>
          <w:p w14:paraId="4DD2CEC3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2B52F02C" w14:textId="34F7DCB4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4" w:type="dxa"/>
          </w:tcPr>
          <w:p w14:paraId="27D49FF4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309108F" w14:textId="124C69D8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D0B47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3667A7" w14:textId="25CCBC9B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833E30" w:rsidRPr="00833E30" w14:paraId="646405EA" w14:textId="77777777" w:rsidTr="005C3481">
        <w:tc>
          <w:tcPr>
            <w:tcW w:w="4410" w:type="dxa"/>
          </w:tcPr>
          <w:p w14:paraId="78B9E30D" w14:textId="213338D8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0E485E9D" w14:textId="45187316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626E4D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2E3B78" w14:textId="5603EACF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28AC269D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6F521B77" w14:textId="6F53DC8A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F49A8B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1D99925" w14:textId="021EE73C" w:rsidR="0053753D" w:rsidRPr="00833E30" w:rsidRDefault="00B955E7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0" w:type="dxa"/>
          </w:tcPr>
          <w:p w14:paraId="03D4E155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18D538E5" w14:textId="6BC9CE6F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6F479D0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BF20B7D" w14:textId="38016472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AF759A" w14:textId="77777777" w:rsidR="0053753D" w:rsidRPr="00833E30" w:rsidRDefault="0053753D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3F81D2" w14:textId="7F93E983" w:rsidR="0053753D" w:rsidRPr="00833E30" w:rsidRDefault="00B955E7" w:rsidP="0053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33E30" w:rsidRPr="00833E30" w14:paraId="4CA44402" w14:textId="77777777" w:rsidTr="005C3481">
        <w:tc>
          <w:tcPr>
            <w:tcW w:w="4410" w:type="dxa"/>
          </w:tcPr>
          <w:p w14:paraId="627A30AF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</w:tcPr>
          <w:p w14:paraId="04AA8212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4C8D83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DD8B12" w14:textId="0F6F578C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312CF906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55A1999" w14:textId="55E0BF6C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14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94C1D3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DC7AD1" w14:textId="74CDBA7C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12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4260827C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B7AB1BB" w14:textId="1946135A" w:rsidR="000A387C" w:rsidRPr="00833E30" w:rsidRDefault="000A387C" w:rsidP="0088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3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7D010EDF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CA48D34" w14:textId="55FD6882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9D809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71AA6F" w14:textId="6630B756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46</w:t>
            </w:r>
            <w:r w:rsidRPr="00833E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33E30" w:rsidRPr="00833E30" w14:paraId="6E936EC0" w14:textId="77777777" w:rsidTr="005C3481">
        <w:tc>
          <w:tcPr>
            <w:tcW w:w="4410" w:type="dxa"/>
          </w:tcPr>
          <w:p w14:paraId="01D4E56D" w14:textId="06DD6834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โอนเข้ามา (ออกจาก) สินทรัพย์อื่น</w:t>
            </w:r>
            <w:r w:rsidR="009B662E"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9B662E"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5F723A5F" w14:textId="715A9123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363C0F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AAEB5C" w14:textId="3A7ECF38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4313EF14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6EC7B71E" w14:textId="1D336E3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C8E677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3E6B12" w14:textId="37287453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19E9DE2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3D1BA2D2" w14:textId="48F34940" w:rsidR="00F3752C" w:rsidRPr="00833E30" w:rsidRDefault="00B955E7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54" w:type="dxa"/>
          </w:tcPr>
          <w:p w14:paraId="68422336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C4DBA83" w14:textId="031C403B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F92302" w14:textId="77777777" w:rsidR="00F3752C" w:rsidRPr="00833E30" w:rsidRDefault="00F3752C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0E163" w14:textId="224E1D60" w:rsidR="00F3752C" w:rsidRPr="00833E30" w:rsidRDefault="00B955E7" w:rsidP="00F3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33E30" w:rsidRPr="00833E30" w14:paraId="433DE449" w14:textId="77777777" w:rsidTr="005C3481">
        <w:tc>
          <w:tcPr>
            <w:tcW w:w="4410" w:type="dxa"/>
          </w:tcPr>
          <w:p w14:paraId="20C05959" w14:textId="0FA2FC03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3076F0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4F9EBA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893D58" w14:textId="32B0B4DC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50" w:type="dxa"/>
          </w:tcPr>
          <w:p w14:paraId="05032D44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5EC4A70" w14:textId="5209AFDD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270" w:type="dxa"/>
          </w:tcPr>
          <w:p w14:paraId="34F0A87E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7CC2A4" w14:textId="3EFD6E5E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250" w:type="dxa"/>
          </w:tcPr>
          <w:p w14:paraId="4043D163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4C4AB92" w14:textId="70F7558D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54" w:type="dxa"/>
          </w:tcPr>
          <w:p w14:paraId="07F6A309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BD93D14" w14:textId="6204963F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08F391" w14:textId="77777777" w:rsidR="000A387C" w:rsidRPr="00833E3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74F093" w14:textId="6A2E5035" w:rsidR="000A387C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</w:tr>
      <w:tr w:rsidR="00833E30" w:rsidRPr="00833E30" w14:paraId="1253B9B0" w14:textId="77777777" w:rsidTr="005C3481">
        <w:tc>
          <w:tcPr>
            <w:tcW w:w="4410" w:type="dxa"/>
          </w:tcPr>
          <w:p w14:paraId="386B96CB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284AE29" w14:textId="322FF2F8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1A082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B78EEC" w14:textId="0BDD09EE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50" w:type="dxa"/>
          </w:tcPr>
          <w:p w14:paraId="78F2A389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F78BAA1" w14:textId="0BF8828D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259C6FB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D763596" w14:textId="155364D3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50" w:type="dxa"/>
          </w:tcPr>
          <w:p w14:paraId="3AF2BC9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D39EBDD" w14:textId="3E9DFE72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4" w:type="dxa"/>
          </w:tcPr>
          <w:p w14:paraId="021A2C32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1E2267" w14:textId="1317B2E1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1A91A7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52820B" w14:textId="73F51642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833E30" w:rsidRPr="00833E30" w14:paraId="46429856" w14:textId="77777777" w:rsidTr="005C3481">
        <w:tc>
          <w:tcPr>
            <w:tcW w:w="4410" w:type="dxa"/>
          </w:tcPr>
          <w:p w14:paraId="310758AD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</w:tcPr>
          <w:p w14:paraId="01E1A01F" w14:textId="7488DF8B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86C60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F271AC" w14:textId="3653782D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23</w:t>
            </w:r>
            <w:r w:rsidRPr="00833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65FFB94F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E750636" w14:textId="263FF181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31</w:t>
            </w:r>
            <w:r w:rsidRPr="00833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A7BF86C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F6008E" w14:textId="3EB512C9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</w:t>
            </w:r>
            <w:r w:rsidRPr="00833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08801FB5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64D073F" w14:textId="33A75CBE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7</w:t>
            </w:r>
            <w:r w:rsidRPr="00833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441BC0F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7C6D610" w14:textId="0F362733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1A34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6CF011" w14:textId="3752322A" w:rsidR="00D15082" w:rsidRPr="00833E30" w:rsidRDefault="007E36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</w:rPr>
              <w:t>68</w:t>
            </w:r>
            <w:r w:rsidRPr="00833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3E30" w:rsidRPr="00833E30" w14:paraId="24315E4D" w14:textId="77777777" w:rsidTr="005C3481">
        <w:tc>
          <w:tcPr>
            <w:tcW w:w="4410" w:type="dxa"/>
          </w:tcPr>
          <w:p w14:paraId="04F15BEA" w14:textId="6CEDE0AE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โอนเข้ามา (ออกจาก) สินทรัพย์อื่น</w:t>
            </w:r>
            <w:r w:rsidR="009B662E"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9B662E" w:rsidRPr="00833E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33E3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3A5FC04D" w14:textId="5A9433A5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612ED4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4E4139" w14:textId="028E1A1C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2A29091E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34F7C79" w14:textId="2ABDD6AF" w:rsidR="003D21C9" w:rsidRPr="00833E30" w:rsidRDefault="00B955E7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B66E6C1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AF47D1" w14:textId="523607D8" w:rsidR="003D21C9" w:rsidRPr="00833E30" w:rsidRDefault="00B955E7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0" w:type="dxa"/>
          </w:tcPr>
          <w:p w14:paraId="4062F544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F681176" w14:textId="3D0946AF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672BAF3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3A7AE960" w14:textId="27E989F5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33E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57CD56" w14:textId="77777777" w:rsidR="003D21C9" w:rsidRPr="00833E30" w:rsidRDefault="003D21C9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6D1E53" w14:textId="44640CE3" w:rsidR="003D21C9" w:rsidRPr="00833E30" w:rsidRDefault="00B955E7" w:rsidP="003D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833E30" w:rsidRPr="00833E30" w14:paraId="10C7F0C2" w14:textId="77777777" w:rsidTr="005C3481">
        <w:tc>
          <w:tcPr>
            <w:tcW w:w="4410" w:type="dxa"/>
          </w:tcPr>
          <w:p w14:paraId="59A5E29F" w14:textId="3615B6D2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3C368" w14:textId="688265AB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9C37DC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7CCE9" w14:textId="7CC42DB4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D53AF" w:rsidRPr="00833E3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50" w:type="dxa"/>
          </w:tcPr>
          <w:p w14:paraId="491CE641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1CC2" w14:textId="4926E2A1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295</w:t>
            </w:r>
          </w:p>
        </w:tc>
        <w:tc>
          <w:tcPr>
            <w:tcW w:w="270" w:type="dxa"/>
          </w:tcPr>
          <w:p w14:paraId="22EE33D1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DC9" w14:textId="377E66C2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429</w:t>
            </w:r>
          </w:p>
        </w:tc>
        <w:tc>
          <w:tcPr>
            <w:tcW w:w="250" w:type="dxa"/>
          </w:tcPr>
          <w:p w14:paraId="5B1FFF16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9CB60" w14:textId="6B8DF498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54" w:type="dxa"/>
          </w:tcPr>
          <w:p w14:paraId="424C20A7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8D8D64" w14:textId="7E0115D0" w:rsidR="00D15082" w:rsidRPr="00833E30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E3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7636A8" w14:textId="77777777" w:rsidR="00D15082" w:rsidRPr="00833E3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B9249" w14:textId="582BA35D" w:rsidR="00D15082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36E9" w:rsidRPr="00833E3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874</w:t>
            </w:r>
          </w:p>
        </w:tc>
      </w:tr>
      <w:tr w:rsidR="00833E30" w:rsidRPr="00833E30" w14:paraId="6311D0B7" w14:textId="77777777" w:rsidTr="006850F9">
        <w:tc>
          <w:tcPr>
            <w:tcW w:w="4410" w:type="dxa"/>
          </w:tcPr>
          <w:p w14:paraId="23232F94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E4FCF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83132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1412E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224C855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8263E1F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9EB8D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93E5438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0731B393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8C2CFF8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04B10E1A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776A6FB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F0B31D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1447C2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3E30" w:rsidRPr="00833E30" w14:paraId="362BD79D" w14:textId="77777777" w:rsidTr="006850F9">
        <w:tc>
          <w:tcPr>
            <w:tcW w:w="4410" w:type="dxa"/>
          </w:tcPr>
          <w:p w14:paraId="64F2D0BC" w14:textId="5A03D44B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523EB98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F5158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C081C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4E3E61FD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4A420C7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4033F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5D6A91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7ACE1EFA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50876903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75D46C3B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714912F5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694734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DD55A8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3E30" w:rsidRPr="00833E30" w14:paraId="28FF62A6" w14:textId="77777777" w:rsidTr="00250575">
        <w:tc>
          <w:tcPr>
            <w:tcW w:w="4410" w:type="dxa"/>
            <w:vAlign w:val="bottom"/>
          </w:tcPr>
          <w:p w14:paraId="3D80E442" w14:textId="7EEAADCA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14C18169" w14:textId="04919A62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5E8E4CEB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29C0EB" w14:textId="2CE569C2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50" w:type="dxa"/>
          </w:tcPr>
          <w:p w14:paraId="20DAC047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030F3385" w14:textId="28F5BBFA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793832FB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08B3D4" w14:textId="16A01551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50" w:type="dxa"/>
          </w:tcPr>
          <w:p w14:paraId="74E7CB77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B759361" w14:textId="26B870D8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4" w:type="dxa"/>
          </w:tcPr>
          <w:p w14:paraId="68A3F9E1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75B62080" w14:textId="7FC3671C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6709C0B0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32193E" w14:textId="65970685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94421" w:rsidRPr="00833E3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002</w:t>
            </w:r>
          </w:p>
        </w:tc>
      </w:tr>
      <w:tr w:rsidR="00833E30" w:rsidRPr="00833E30" w14:paraId="1D30E743" w14:textId="77777777" w:rsidTr="00250575">
        <w:tc>
          <w:tcPr>
            <w:tcW w:w="4410" w:type="dxa"/>
          </w:tcPr>
          <w:p w14:paraId="68784F59" w14:textId="442A280F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33E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A88E963" w14:textId="6948E8B0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745</w:t>
            </w:r>
          </w:p>
        </w:tc>
        <w:tc>
          <w:tcPr>
            <w:tcW w:w="270" w:type="dxa"/>
            <w:vAlign w:val="bottom"/>
          </w:tcPr>
          <w:p w14:paraId="216E75ED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AEBB59" w14:textId="764B6B40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250" w:type="dxa"/>
            <w:vAlign w:val="bottom"/>
          </w:tcPr>
          <w:p w14:paraId="3B560C4A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6F224D3E" w14:textId="32630156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11FA45FA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5B4470" w14:textId="632C8105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50" w:type="dxa"/>
            <w:vAlign w:val="bottom"/>
          </w:tcPr>
          <w:p w14:paraId="4D5D5481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107FAE36" w14:textId="6E989E91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54" w:type="dxa"/>
            <w:vAlign w:val="bottom"/>
          </w:tcPr>
          <w:p w14:paraId="0D4AFCD3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0D1EEC4" w14:textId="3B637EA2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70" w:type="dxa"/>
            <w:vAlign w:val="bottom"/>
          </w:tcPr>
          <w:p w14:paraId="60C18CF3" w14:textId="77777777" w:rsidR="006850F9" w:rsidRPr="00833E3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492582" w14:textId="43F71BEC" w:rsidR="006850F9" w:rsidRPr="00833E30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D53AF" w:rsidRPr="00833E3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033</w:t>
            </w:r>
          </w:p>
        </w:tc>
      </w:tr>
    </w:tbl>
    <w:p w14:paraId="616C0E14" w14:textId="4E8239FB" w:rsidR="00697D70" w:rsidRDefault="00697D70" w:rsidP="00FE3F8B">
      <w:pPr>
        <w:rPr>
          <w:rFonts w:ascii="Angsana New" w:hAnsi="Angsana New"/>
        </w:rPr>
      </w:pPr>
      <w:r>
        <w:rPr>
          <w:rFonts w:ascii="Angsana New" w:hAnsi="Angsana New"/>
        </w:rPr>
        <w:br/>
      </w:r>
      <w:r>
        <w:rPr>
          <w:rFonts w:ascii="Angsana New" w:hAnsi="Angsana New"/>
        </w:rPr>
        <w:br/>
      </w:r>
    </w:p>
    <w:p w14:paraId="1337609E" w14:textId="0FC7A515" w:rsidR="00D15082" w:rsidRPr="0003748B" w:rsidRDefault="00697D70" w:rsidP="0069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44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170"/>
        <w:gridCol w:w="270"/>
        <w:gridCol w:w="1136"/>
        <w:gridCol w:w="270"/>
        <w:gridCol w:w="1174"/>
      </w:tblGrid>
      <w:tr w:rsidR="00D15082" w:rsidRPr="0003748B" w14:paraId="323E86F6" w14:textId="77777777" w:rsidTr="005C3481">
        <w:tc>
          <w:tcPr>
            <w:tcW w:w="4230" w:type="dxa"/>
          </w:tcPr>
          <w:p w14:paraId="75B51DF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0230" w:type="dxa"/>
            <w:gridSpan w:val="13"/>
            <w:vAlign w:val="bottom"/>
          </w:tcPr>
          <w:p w14:paraId="404BAD2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03748B" w14:paraId="7414CAF5" w14:textId="77777777" w:rsidTr="005C3481">
        <w:tc>
          <w:tcPr>
            <w:tcW w:w="4230" w:type="dxa"/>
          </w:tcPr>
          <w:p w14:paraId="23CC646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333D5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C97B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A42B8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7C0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B168709" w14:textId="77777777" w:rsidR="00D15082" w:rsidRPr="0003748B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</w:tcPr>
          <w:p w14:paraId="4A4718D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91EA1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0CCF693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39D6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9292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76D206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CC3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E8449E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41287C48" w14:textId="77777777" w:rsidTr="005C3481">
        <w:tc>
          <w:tcPr>
            <w:tcW w:w="4230" w:type="dxa"/>
          </w:tcPr>
          <w:p w14:paraId="5CBB0C3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D18E74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2A92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FC257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3F4B8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441AEF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</w:tcPr>
          <w:p w14:paraId="76E3398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223E5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70" w:type="dxa"/>
          </w:tcPr>
          <w:p w14:paraId="6ABF65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AB98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0CD5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CA2E55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04506C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32302A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3FCC63B1" w14:textId="77777777" w:rsidTr="005C3481">
        <w:tc>
          <w:tcPr>
            <w:tcW w:w="4230" w:type="dxa"/>
          </w:tcPr>
          <w:p w14:paraId="4934ACE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DAC09D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71C099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A80B44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EC518C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A5370EB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</w:tcPr>
          <w:p w14:paraId="0E1FA1E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27C58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70" w:type="dxa"/>
          </w:tcPr>
          <w:p w14:paraId="04B937F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53CF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E20FD6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2A6A7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E61563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7360E3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03748B" w14:paraId="7861727D" w14:textId="77777777" w:rsidTr="005C3481">
        <w:tc>
          <w:tcPr>
            <w:tcW w:w="4230" w:type="dxa"/>
          </w:tcPr>
          <w:p w14:paraId="1F1965F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0" w:type="dxa"/>
            <w:gridSpan w:val="13"/>
            <w:vAlign w:val="bottom"/>
          </w:tcPr>
          <w:p w14:paraId="2C69F82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03748B" w14:paraId="135A2750" w14:textId="77777777" w:rsidTr="005C3481">
        <w:tc>
          <w:tcPr>
            <w:tcW w:w="4230" w:type="dxa"/>
          </w:tcPr>
          <w:p w14:paraId="4D72177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vAlign w:val="bottom"/>
          </w:tcPr>
          <w:p w14:paraId="2CFA824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65908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673D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0CE8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B205CC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5393ED3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F8C4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555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AF940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E02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6536059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2114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</w:tcPr>
          <w:p w14:paraId="6CDDC84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644AF" w:rsidRPr="0003748B" w14:paraId="70CB19F8" w14:textId="77777777" w:rsidTr="005C3481">
        <w:trPr>
          <w:trHeight w:val="378"/>
        </w:trPr>
        <w:tc>
          <w:tcPr>
            <w:tcW w:w="4230" w:type="dxa"/>
          </w:tcPr>
          <w:p w14:paraId="04A2ECED" w14:textId="02A5CC48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967F0CC" w14:textId="1FD2363B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  <w:tc>
          <w:tcPr>
            <w:tcW w:w="270" w:type="dxa"/>
          </w:tcPr>
          <w:p w14:paraId="238DC4DC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C6046A" w14:textId="1CC5C765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  <w:r w:rsidRPr="00B955E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7A41DD8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E1997F3" w14:textId="4CCD85D5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4</w:t>
            </w:r>
            <w:r w:rsidRPr="00B955E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252" w:type="dxa"/>
          </w:tcPr>
          <w:p w14:paraId="06E70CC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5341" w14:textId="2A929B82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2743CA38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B18581" w14:textId="5158DE95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2B5BAAC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6B3C3D9" w14:textId="06D2D3D9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96D4C1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10C52A4" w14:textId="2BAEB141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A644AF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</w:rPr>
              <w:t>28</w:t>
            </w: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A644AF" w:rsidRPr="0003748B" w14:paraId="5D5803A8" w14:textId="77777777" w:rsidTr="005C3481">
        <w:trPr>
          <w:trHeight w:val="278"/>
        </w:trPr>
        <w:tc>
          <w:tcPr>
            <w:tcW w:w="4230" w:type="dxa"/>
          </w:tcPr>
          <w:p w14:paraId="3AB0285E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3097FEF" w14:textId="7AA376D1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7DA8D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463ED" w14:textId="1FBA24A6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A3A711C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F121C3B" w14:textId="1728E73C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24D1F434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92309B" w14:textId="5E328733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745F693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585E8" w14:textId="3FAD9AB0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FEDE09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98E76B" w14:textId="1EA82A74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AF2E04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29370B8" w14:textId="1B8861E2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A644AF" w:rsidRPr="0003748B" w14:paraId="024418E1" w14:textId="77777777" w:rsidTr="005C3481">
        <w:trPr>
          <w:trHeight w:val="278"/>
        </w:trPr>
        <w:tc>
          <w:tcPr>
            <w:tcW w:w="4230" w:type="dxa"/>
          </w:tcPr>
          <w:p w14:paraId="142E4702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</w:tcPr>
          <w:p w14:paraId="4E66DB03" w14:textId="3758762F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ECE04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64C3A2" w14:textId="110B10F2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B1EE6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513A302" w14:textId="5A114C46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6D61696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1580EA" w14:textId="4DEF2311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FF6B72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9D777" w14:textId="1E5416E5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5BF561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9E15B89" w14:textId="1CF829F0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8173A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23FBD0B" w14:textId="441ECB68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644AF" w:rsidRPr="0003748B" w14:paraId="6286F6B0" w14:textId="77777777" w:rsidTr="005C3481">
        <w:trPr>
          <w:trHeight w:val="278"/>
        </w:trPr>
        <w:tc>
          <w:tcPr>
            <w:tcW w:w="4230" w:type="dxa"/>
          </w:tcPr>
          <w:p w14:paraId="097B26F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928030" w14:textId="2FC27870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4C939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C6AA18" w14:textId="0B2D21DA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F785B4D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75340C3" w14:textId="6D6D26A3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6FE83D9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90F339" w14:textId="5D1AA6D8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2CFB24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F79FE5" w14:textId="3F0B4B4E" w:rsidR="00A644AF" w:rsidRPr="0003748B" w:rsidRDefault="00303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ABDD3F5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F792794" w14:textId="5813D18C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F06734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2B41B45" w14:textId="78A32CF9" w:rsidR="00A644AF" w:rsidRPr="0003748B" w:rsidRDefault="00303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44AF" w:rsidRPr="0003748B" w14:paraId="7E03DE58" w14:textId="77777777" w:rsidTr="005C3481">
        <w:trPr>
          <w:trHeight w:val="278"/>
        </w:trPr>
        <w:tc>
          <w:tcPr>
            <w:tcW w:w="4230" w:type="dxa"/>
          </w:tcPr>
          <w:p w14:paraId="6EB2A8DC" w14:textId="1289A6D4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04E17A" w14:textId="375BF208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</w:tcPr>
          <w:p w14:paraId="714AF25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3FD875" w14:textId="574C4028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70" w:type="dxa"/>
          </w:tcPr>
          <w:p w14:paraId="235FED3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21C930D" w14:textId="38490A79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52" w:type="dxa"/>
          </w:tcPr>
          <w:p w14:paraId="0D42306B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48326B" w14:textId="6AB33CE5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4FC2F98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EB94E6" w14:textId="20DCBEA1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9BC01C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9C773E" w14:textId="5C5EBFA2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9978AD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5B57985" w14:textId="1ADB4B68" w:rsidR="00A644A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A644AF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280</w:t>
            </w:r>
          </w:p>
        </w:tc>
      </w:tr>
      <w:tr w:rsidR="00D15082" w:rsidRPr="0003748B" w14:paraId="73526673" w14:textId="77777777" w:rsidTr="005C3481">
        <w:tc>
          <w:tcPr>
            <w:tcW w:w="4230" w:type="dxa"/>
          </w:tcPr>
          <w:p w14:paraId="7575DFE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61BD6EB" w14:textId="7614AF02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0D727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1ACE94" w14:textId="41EC97F1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3973F4AF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07EAD26" w14:textId="236108F6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06C560E7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232614" w14:textId="13F2ADA9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878B4E5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070AF" w14:textId="2B6637EA" w:rsidR="00D15082" w:rsidRPr="00E21205" w:rsidRDefault="00E2120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AFCBF5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1303C70" w14:textId="06B196D2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28B64A2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8A093C9" w14:textId="1A3E6C73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D15082" w:rsidRPr="0003748B" w14:paraId="21B554A2" w14:textId="77777777" w:rsidTr="005C3481">
        <w:tc>
          <w:tcPr>
            <w:tcW w:w="4230" w:type="dxa"/>
          </w:tcPr>
          <w:p w14:paraId="3B31413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</w:tcPr>
          <w:p w14:paraId="6B9FA322" w14:textId="128ADF68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424C7B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CF1B6" w14:textId="73945D99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51A398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2FDB4D8" w14:textId="3C0CEC77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4A0F85E7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90DB0A" w14:textId="776B90B5" w:rsidR="00D15082" w:rsidRPr="00E21205" w:rsidRDefault="00E303E7" w:rsidP="00FA6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5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2FEC97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45485" w14:textId="532A3288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7B28DD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1DB891E" w14:textId="25F8C026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80DC6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1A568E0" w14:textId="546C574F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16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82" w:rsidRPr="0003748B" w14:paraId="31DA9F1B" w14:textId="77777777" w:rsidTr="005C3481">
        <w:tc>
          <w:tcPr>
            <w:tcW w:w="4230" w:type="dxa"/>
          </w:tcPr>
          <w:p w14:paraId="447C9CF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7B9ED94A" w14:textId="74A96009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02EE1C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57652" w14:textId="47906336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4912F1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685149" w14:textId="7F1C725D" w:rsidR="00D15082" w:rsidRPr="00E21205" w:rsidRDefault="00E2120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F033E07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6F6A95" w14:textId="73FFB7A1" w:rsidR="00D15082" w:rsidRPr="00E21205" w:rsidRDefault="00B955E7" w:rsidP="0094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F58C061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91298" w14:textId="192969EA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AB2463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49FDBA2" w14:textId="46E69EED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10</w:t>
            </w:r>
            <w:r w:rsidRPr="00E2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B99E62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2FDE8DA" w14:textId="03EDCF8F" w:rsidR="00D15082" w:rsidRPr="00E21205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1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082" w:rsidRPr="0003748B" w14:paraId="0D1F7A73" w14:textId="77777777" w:rsidTr="005C3481">
        <w:tc>
          <w:tcPr>
            <w:tcW w:w="4230" w:type="dxa"/>
          </w:tcPr>
          <w:p w14:paraId="2B169338" w14:textId="2F371FDC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A9EF7" w14:textId="433E4DBD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</w:tcPr>
          <w:p w14:paraId="4451387B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09CD9" w14:textId="29AF54AA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70" w:type="dxa"/>
          </w:tcPr>
          <w:p w14:paraId="7BBE2CAF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84" w14:textId="2CBEC9DA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52" w:type="dxa"/>
          </w:tcPr>
          <w:p w14:paraId="2F22943B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56C6" w14:textId="33E362F4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1B16E4BD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1F555" w14:textId="5292ECB2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B3DB371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9CFAA" w14:textId="2D6145A5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E408FE4" w14:textId="77777777" w:rsidR="00D15082" w:rsidRPr="00E21205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CDD38" w14:textId="3AFC5DBF" w:rsidR="00D15082" w:rsidRPr="00E21205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303E7" w:rsidRPr="00E212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</w:p>
        </w:tc>
      </w:tr>
    </w:tbl>
    <w:p w14:paraId="0BA93DB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76B2125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877550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0506907E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3748B">
        <w:rPr>
          <w:rFonts w:ascii="Angsana New" w:hAnsi="Angsana New" w:hint="cs"/>
          <w:sz w:val="24"/>
          <w:szCs w:val="24"/>
        </w:rPr>
        <w:br w:type="page"/>
      </w:r>
    </w:p>
    <w:tbl>
      <w:tblPr>
        <w:tblW w:w="14517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197"/>
        <w:gridCol w:w="262"/>
        <w:gridCol w:w="1178"/>
        <w:gridCol w:w="272"/>
        <w:gridCol w:w="1168"/>
      </w:tblGrid>
      <w:tr w:rsidR="00D15082" w:rsidRPr="0003748B" w14:paraId="74ED90BD" w14:textId="77777777" w:rsidTr="005C3481">
        <w:tc>
          <w:tcPr>
            <w:tcW w:w="4230" w:type="dxa"/>
          </w:tcPr>
          <w:p w14:paraId="67E1F12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0287" w:type="dxa"/>
            <w:gridSpan w:val="13"/>
            <w:vAlign w:val="bottom"/>
          </w:tcPr>
          <w:p w14:paraId="61EDA55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03748B" w14:paraId="23371997" w14:textId="77777777" w:rsidTr="00E31900">
        <w:tc>
          <w:tcPr>
            <w:tcW w:w="4230" w:type="dxa"/>
          </w:tcPr>
          <w:p w14:paraId="58D6861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E2FBB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6DE9F3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902DF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73F72B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782062C4" w14:textId="77777777" w:rsidR="00D15082" w:rsidRPr="0003748B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0D79F15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A2B6A7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0EA15B3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F34EE9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B338F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29CD7C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60E15A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560876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472216FE" w14:textId="77777777" w:rsidTr="00E31900">
        <w:tc>
          <w:tcPr>
            <w:tcW w:w="4230" w:type="dxa"/>
          </w:tcPr>
          <w:p w14:paraId="13DD7EE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5A8E4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41222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B3ECA8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</w:tcPr>
          <w:p w14:paraId="2F8ACA5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7A8229B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6E888E0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7BD9650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F3C209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0BB8D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063E099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501AE9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</w:tcPr>
          <w:p w14:paraId="7C9358B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BBFC6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1D365D05" w14:textId="77777777" w:rsidTr="00E31900">
        <w:tc>
          <w:tcPr>
            <w:tcW w:w="4230" w:type="dxa"/>
          </w:tcPr>
          <w:p w14:paraId="01D8F10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A382D0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</w:tcPr>
          <w:p w14:paraId="6DDE6DA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920CB61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</w:tcPr>
          <w:p w14:paraId="4A26EE8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529983EA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</w:tcPr>
          <w:p w14:paraId="66667DC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4F4FA7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453A5F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B6161E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</w:tcPr>
          <w:p w14:paraId="11F531E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896A0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</w:tcPr>
          <w:p w14:paraId="60B55DF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8E2BB4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03748B" w14:paraId="230B3BBD" w14:textId="77777777" w:rsidTr="005C3481">
        <w:tc>
          <w:tcPr>
            <w:tcW w:w="4230" w:type="dxa"/>
          </w:tcPr>
          <w:p w14:paraId="499B495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7" w:type="dxa"/>
            <w:gridSpan w:val="13"/>
            <w:vAlign w:val="bottom"/>
          </w:tcPr>
          <w:p w14:paraId="6559046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03748B" w14:paraId="119AF90E" w14:textId="77777777" w:rsidTr="00E31900">
        <w:tc>
          <w:tcPr>
            <w:tcW w:w="4230" w:type="dxa"/>
          </w:tcPr>
          <w:p w14:paraId="00FF845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6585172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DD5542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0A81E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26996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35D771B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</w:tcPr>
          <w:p w14:paraId="2531373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C1F2C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30900D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B72EB6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2BD0B4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3966C39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669EE0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DDD7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03748B" w14:paraId="7D87944C" w14:textId="77777777" w:rsidTr="00E31900">
        <w:trPr>
          <w:trHeight w:val="378"/>
        </w:trPr>
        <w:tc>
          <w:tcPr>
            <w:tcW w:w="4230" w:type="dxa"/>
          </w:tcPr>
          <w:p w14:paraId="01513667" w14:textId="0A944CAC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3A0B642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77CB53A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64160B4" w14:textId="751C1F0B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2" w:type="dxa"/>
          </w:tcPr>
          <w:p w14:paraId="0527A77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5D506468" w14:textId="7AF055E4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8" w:type="dxa"/>
          </w:tcPr>
          <w:p w14:paraId="7028E45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BCDA3EA" w14:textId="15AB90E4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60" w:type="dxa"/>
          </w:tcPr>
          <w:p w14:paraId="4B164A02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1220E43" w14:textId="109DCF67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0289EA8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FF6C369" w14:textId="1956736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8B37DD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8EFAB32" w14:textId="1BE27DE3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955E7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E31900" w:rsidRPr="0003748B" w14:paraId="341364FF" w14:textId="77777777" w:rsidTr="00E31900">
        <w:tc>
          <w:tcPr>
            <w:tcW w:w="4230" w:type="dxa"/>
          </w:tcPr>
          <w:p w14:paraId="5551207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45774F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A2FB5C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35D38AF" w14:textId="7E376F76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4A545D8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2195CB1B" w14:textId="4B089159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0A9D9F5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BF62F28" w14:textId="3D11F29D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0" w:type="dxa"/>
          </w:tcPr>
          <w:p w14:paraId="0E7C02FA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68AE472" w14:textId="403B0100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596AC90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0AEBC53" w14:textId="62D6BED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A7BB17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654F3A1" w14:textId="2DBB83E2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31900" w:rsidRPr="0003748B" w14:paraId="3F968EAF" w14:textId="77777777" w:rsidTr="00E31900">
        <w:tc>
          <w:tcPr>
            <w:tcW w:w="4230" w:type="dxa"/>
          </w:tcPr>
          <w:p w14:paraId="671647B4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</w:tcPr>
          <w:p w14:paraId="5CC99FA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DFEACA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E32341E" w14:textId="437D8725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17065E9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6A6835F3" w14:textId="05EE922A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AEA9CB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58B18D5" w14:textId="5BE3E234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5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0" w:type="dxa"/>
          </w:tcPr>
          <w:p w14:paraId="544482F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361F50E" w14:textId="018BE4CF" w:rsidR="00E31900" w:rsidRPr="0003748B" w:rsidRDefault="00AD35D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0030F6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0738D4E" w14:textId="3EC48131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C00D8D3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78B21A5" w14:textId="53F87022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23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1900" w:rsidRPr="0003748B" w14:paraId="4B1BD86F" w14:textId="77777777" w:rsidTr="00E31900">
        <w:tc>
          <w:tcPr>
            <w:tcW w:w="4230" w:type="dxa"/>
          </w:tcPr>
          <w:p w14:paraId="0DEC9DF4" w14:textId="58639869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44CF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0DB989D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1E96BA6" w14:textId="141C42FC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2" w:type="dxa"/>
          </w:tcPr>
          <w:p w14:paraId="12D38CC9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58CCA773" w14:textId="21A972CB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8" w:type="dxa"/>
          </w:tcPr>
          <w:p w14:paraId="3E40DBF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9436FDD" w14:textId="3622042C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60" w:type="dxa"/>
          </w:tcPr>
          <w:p w14:paraId="0B27690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1F4C8B3" w14:textId="41FBB864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2" w:type="dxa"/>
          </w:tcPr>
          <w:p w14:paraId="26C43360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FF3B421" w14:textId="13406DE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352470E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67CC199" w14:textId="075C76E3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</w:tr>
      <w:tr w:rsidR="00D15082" w:rsidRPr="0003748B" w14:paraId="102EE058" w14:textId="77777777" w:rsidTr="00E31900">
        <w:tc>
          <w:tcPr>
            <w:tcW w:w="4230" w:type="dxa"/>
          </w:tcPr>
          <w:p w14:paraId="064AE99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2F0732B" w14:textId="126BC6EA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D7EF144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FAA3D5" w14:textId="34878307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2" w:type="dxa"/>
          </w:tcPr>
          <w:p w14:paraId="4F6C02F6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7DBA765F" w14:textId="53B28A0B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755C2700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B511B04" w14:textId="418288CF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0" w:type="dxa"/>
          </w:tcPr>
          <w:p w14:paraId="21865793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9DA6444" w14:textId="61DCDBEA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0A455195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057828B" w14:textId="79A0F49D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837D7ED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163793C" w14:textId="176BF19A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15082" w:rsidRPr="0003748B" w14:paraId="1630F5A9" w14:textId="77777777" w:rsidTr="00E31900">
        <w:tc>
          <w:tcPr>
            <w:tcW w:w="4230" w:type="dxa"/>
          </w:tcPr>
          <w:p w14:paraId="7161590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</w:tcPr>
          <w:p w14:paraId="3EA118D7" w14:textId="4BBAAE96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542CC0B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E9A96F7" w14:textId="26CE1403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</w:t>
            </w:r>
            <w:r w:rsidRPr="002E68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7B9E5AD1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050F0302" w14:textId="32520A05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6</w:t>
            </w:r>
            <w:r w:rsidRPr="002E68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BF3199A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829F36D" w14:textId="651A00F4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Pr="002E68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0" w:type="dxa"/>
          </w:tcPr>
          <w:p w14:paraId="6C6C6533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573561B" w14:textId="68F3176B" w:rsidR="00D15082" w:rsidRPr="002E68FD" w:rsidRDefault="002E68F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</w:t>
            </w:r>
            <w:r w:rsidRPr="002E68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04BB17F6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892FD27" w14:textId="2ED532BB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A069144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8FFBE36" w14:textId="5310A1D0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2E68FD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11</w:t>
            </w:r>
            <w:r w:rsidRPr="002E68F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82" w:rsidRPr="0003748B" w14:paraId="52187031" w14:textId="77777777" w:rsidTr="00E31900">
        <w:trPr>
          <w:trHeight w:val="323"/>
        </w:trPr>
        <w:tc>
          <w:tcPr>
            <w:tcW w:w="4230" w:type="dxa"/>
          </w:tcPr>
          <w:p w14:paraId="6F4D1847" w14:textId="001E03D0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A94B5C" w14:textId="53C89771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68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8BCF418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D174E" w14:textId="0626CD40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437</w:t>
            </w:r>
          </w:p>
        </w:tc>
        <w:tc>
          <w:tcPr>
            <w:tcW w:w="272" w:type="dxa"/>
          </w:tcPr>
          <w:p w14:paraId="69A3FC53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F90F" w14:textId="78029045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8" w:type="dxa"/>
          </w:tcPr>
          <w:p w14:paraId="4046866C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AC22" w14:textId="30B109DA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60" w:type="dxa"/>
          </w:tcPr>
          <w:p w14:paraId="449B7875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8EDC2" w14:textId="15938B54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2" w:type="dxa"/>
          </w:tcPr>
          <w:p w14:paraId="2375E95F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D869655" w14:textId="440807F9" w:rsidR="00D15082" w:rsidRPr="002E68FD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68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F423D41" w14:textId="77777777" w:rsidR="00D15082" w:rsidRPr="002E68FD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B34C28E" w14:textId="75F48939" w:rsidR="00D15082" w:rsidRPr="002E68FD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682</w:t>
            </w:r>
          </w:p>
        </w:tc>
      </w:tr>
      <w:tr w:rsidR="00D15082" w:rsidRPr="0003748B" w14:paraId="3780C5D4" w14:textId="77777777" w:rsidTr="00E31900">
        <w:trPr>
          <w:trHeight w:hRule="exact" w:val="192"/>
        </w:trPr>
        <w:tc>
          <w:tcPr>
            <w:tcW w:w="4230" w:type="dxa"/>
          </w:tcPr>
          <w:p w14:paraId="0E94E0E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84638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1EBA7B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88EA1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2E1237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21958E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7562C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F5A33B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127FF19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165077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BDC1FE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6BFF36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CE86E4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BDBBA2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6E195E7D" w14:textId="77777777" w:rsidTr="00E31900">
        <w:tc>
          <w:tcPr>
            <w:tcW w:w="4230" w:type="dxa"/>
          </w:tcPr>
          <w:p w14:paraId="62322C4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9D8BC7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AC1F41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BD392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F461BC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2FA48B3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67E9D3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262431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1EB38E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97C63C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40D1C5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060F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97FFA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37E3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03748B" w14:paraId="5444101F" w14:textId="77777777" w:rsidTr="00E31900">
        <w:trPr>
          <w:trHeight w:val="74"/>
        </w:trPr>
        <w:tc>
          <w:tcPr>
            <w:tcW w:w="4230" w:type="dxa"/>
          </w:tcPr>
          <w:p w14:paraId="5E4AD21A" w14:textId="02138A6D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76B1079" w14:textId="76D38E43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vAlign w:val="bottom"/>
          </w:tcPr>
          <w:p w14:paraId="6163FAC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539871D8" w14:textId="22DA47BD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" w:type="dxa"/>
            <w:vAlign w:val="bottom"/>
          </w:tcPr>
          <w:p w14:paraId="1A54453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2DF0D980" w14:textId="4D513635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" w:type="dxa"/>
            <w:vAlign w:val="bottom"/>
          </w:tcPr>
          <w:p w14:paraId="0BD4E104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0C8FDF2" w14:textId="3C7EDF73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60" w:type="dxa"/>
            <w:vAlign w:val="bottom"/>
          </w:tcPr>
          <w:p w14:paraId="39C2D5D3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291E03D" w14:textId="73E10010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bottom"/>
          </w:tcPr>
          <w:p w14:paraId="3154484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655D2F" w14:textId="7A843958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10B47D9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742AF17" w14:textId="3D0A6D35" w:rsidR="00E3190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612</w:t>
            </w:r>
          </w:p>
        </w:tc>
      </w:tr>
      <w:tr w:rsidR="00E31900" w:rsidRPr="0003748B" w14:paraId="23D73203" w14:textId="77777777" w:rsidTr="00E31900">
        <w:tc>
          <w:tcPr>
            <w:tcW w:w="4230" w:type="dxa"/>
          </w:tcPr>
          <w:p w14:paraId="522B5E63" w14:textId="4919DED8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5E7" w:rsidRPr="00B955E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4D0CFBC" w14:textId="271DC06E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vAlign w:val="bottom"/>
          </w:tcPr>
          <w:p w14:paraId="39BE3BFC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52100079" w14:textId="116CEDF1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2" w:type="dxa"/>
            <w:vAlign w:val="bottom"/>
          </w:tcPr>
          <w:p w14:paraId="4AEEF833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4CB498FD" w14:textId="0DD3BCFE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8" w:type="dxa"/>
            <w:vAlign w:val="bottom"/>
          </w:tcPr>
          <w:p w14:paraId="475E014B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C647CD9" w14:textId="259CD3BF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60" w:type="dxa"/>
            <w:vAlign w:val="bottom"/>
          </w:tcPr>
          <w:p w14:paraId="36169289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B00556F" w14:textId="0BA522A7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vAlign w:val="bottom"/>
          </w:tcPr>
          <w:p w14:paraId="76DA379F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C94C6B9" w14:textId="5978F71E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2" w:type="dxa"/>
            <w:vAlign w:val="bottom"/>
          </w:tcPr>
          <w:p w14:paraId="629879B4" w14:textId="77777777" w:rsidR="00E31900" w:rsidRPr="00126C7E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E81C7B5" w14:textId="798B0868" w:rsidR="00E31900" w:rsidRPr="00126C7E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</w:tbl>
    <w:p w14:paraId="11A66CF7" w14:textId="77777777" w:rsidR="00D15082" w:rsidRPr="0003748B" w:rsidRDefault="00D15082" w:rsidP="00FE3F8B">
      <w:pPr>
        <w:spacing w:line="120" w:lineRule="atLeast"/>
        <w:jc w:val="thaiDistribute"/>
        <w:rPr>
          <w:rFonts w:ascii="Angsana New" w:hAnsi="Angsana New"/>
          <w:sz w:val="20"/>
          <w:szCs w:val="20"/>
        </w:rPr>
      </w:pPr>
    </w:p>
    <w:p w14:paraId="38AF0B55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="Angsana New" w:hAnsi="Angsana New"/>
          <w:i/>
          <w:iCs/>
          <w:sz w:val="20"/>
          <w:szCs w:val="20"/>
        </w:rPr>
      </w:pPr>
    </w:p>
    <w:p w14:paraId="2E52A049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D15082" w:rsidRPr="0003748B" w:rsidSect="007F410C">
          <w:headerReference w:type="even" r:id="rId23"/>
          <w:headerReference w:type="default" r:id="rId24"/>
          <w:headerReference w:type="first" r:id="rId2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2DBD348" w14:textId="7BE2DB1B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มูลค่ายุติธรรมของที่ดิน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มูลค่ายุติธรรมของที่ดินถูกจัดลำดับชั้นการวัดมูลค่ายุติธรรมอยู่ในระดับที่ 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</w:p>
    <w:p w14:paraId="364544E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D15082" w:rsidRPr="0003748B" w14:paraId="7E8EFCFD" w14:textId="77777777" w:rsidTr="005C3481">
        <w:tc>
          <w:tcPr>
            <w:tcW w:w="3420" w:type="dxa"/>
            <w:vAlign w:val="bottom"/>
          </w:tcPr>
          <w:p w14:paraId="1A7214C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vAlign w:val="bottom"/>
          </w:tcPr>
          <w:p w14:paraId="259430F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978" w:type="dxa"/>
            <w:vAlign w:val="bottom"/>
          </w:tcPr>
          <w:p w14:paraId="41268A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15082" w:rsidRPr="0003748B" w14:paraId="3C70F8E2" w14:textId="77777777" w:rsidTr="005C3481">
        <w:tc>
          <w:tcPr>
            <w:tcW w:w="3420" w:type="dxa"/>
          </w:tcPr>
          <w:p w14:paraId="4E8C7BA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962" w:type="dxa"/>
          </w:tcPr>
          <w:p w14:paraId="7E70BEB5" w14:textId="77777777" w:rsidR="00D15082" w:rsidRPr="00A947F9" w:rsidRDefault="00D15082" w:rsidP="00C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246"/>
              <w:rPr>
                <w:rFonts w:ascii="Angsana New" w:hAnsi="Angsana New"/>
                <w:sz w:val="30"/>
                <w:szCs w:val="30"/>
              </w:rPr>
            </w:pPr>
            <w:r w:rsidRPr="00A947F9">
              <w:rPr>
                <w:rFonts w:ascii="Angsana New" w:hAnsi="Angsana New" w:hint="cs"/>
                <w:sz w:val="30"/>
                <w:szCs w:val="30"/>
                <w:cs/>
              </w:rPr>
              <w:t>ราคาขายที่ดินบริเวณใกล้เคียง</w:t>
            </w:r>
          </w:p>
          <w:p w14:paraId="46512E6C" w14:textId="77777777" w:rsidR="00D15082" w:rsidRPr="0003748B" w:rsidRDefault="00D15082" w:rsidP="00FE3F8B">
            <w:pPr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</w:tcPr>
          <w:p w14:paraId="336ECB10" w14:textId="77777777" w:rsidR="00D15082" w:rsidRPr="0003748B" w:rsidRDefault="00D15082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หากราคาขายที่ดินบริเวณใกล้เคียงสูงขึ้น (ลดลง) </w:t>
            </w:r>
          </w:p>
        </w:tc>
      </w:tr>
    </w:tbl>
    <w:p w14:paraId="5508C84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420C13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403AA8F3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23D65B70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1D040ABA" w14:textId="354F3DD6" w:rsidR="00D642BB" w:rsidRPr="00C322C0" w:rsidRDefault="00D15082" w:rsidP="00C3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br w:type="page"/>
      </w:r>
      <w:bookmarkEnd w:id="8"/>
    </w:p>
    <w:p w14:paraId="154476DD" w14:textId="501E0991" w:rsidR="0053790B" w:rsidRPr="0003748B" w:rsidRDefault="0053790B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bookmarkStart w:id="9" w:name="_Hlk95664593"/>
      <w:r w:rsidRPr="0003748B">
        <w:rPr>
          <w:rFonts w:hint="cs"/>
          <w:b/>
          <w:bCs/>
          <w:cs/>
        </w:rPr>
        <w:lastRenderedPageBreak/>
        <w:t>หนี้สินที่มีภาระดอกเบี้ย</w:t>
      </w:r>
      <w:bookmarkEnd w:id="9"/>
    </w:p>
    <w:p w14:paraId="57B4E9C3" w14:textId="77777777" w:rsidR="006B63CD" w:rsidRDefault="006B63CD" w:rsidP="00B01FB8">
      <w:pPr>
        <w:pStyle w:val="a"/>
        <w:tabs>
          <w:tab w:val="clear" w:pos="1080"/>
          <w:tab w:val="left" w:pos="540"/>
        </w:tabs>
        <w:ind w:right="307"/>
        <w:jc w:val="both"/>
        <w:rPr>
          <w:rFonts w:ascii="Angsana New" w:hAnsi="Angsana New"/>
          <w:b/>
          <w:bCs/>
          <w:i/>
          <w:iCs/>
          <w:lang w:val="en-US"/>
        </w:rPr>
      </w:pPr>
    </w:p>
    <w:tbl>
      <w:tblPr>
        <w:tblW w:w="9836" w:type="dxa"/>
        <w:tblInd w:w="450" w:type="dxa"/>
        <w:tblLook w:val="04A0" w:firstRow="1" w:lastRow="0" w:firstColumn="1" w:lastColumn="0" w:noHBand="0" w:noVBand="1"/>
      </w:tblPr>
      <w:tblGrid>
        <w:gridCol w:w="1869"/>
        <w:gridCol w:w="807"/>
        <w:gridCol w:w="1076"/>
        <w:gridCol w:w="235"/>
        <w:gridCol w:w="1029"/>
        <w:gridCol w:w="231"/>
        <w:gridCol w:w="906"/>
        <w:gridCol w:w="230"/>
        <w:gridCol w:w="1022"/>
        <w:gridCol w:w="242"/>
        <w:gridCol w:w="1050"/>
        <w:gridCol w:w="230"/>
        <w:gridCol w:w="909"/>
      </w:tblGrid>
      <w:tr w:rsidR="00B01FB8" w:rsidRPr="002759E0" w14:paraId="0F7F8E23" w14:textId="77777777" w:rsidTr="007A5D73">
        <w:trPr>
          <w:tblHeader/>
        </w:trPr>
        <w:tc>
          <w:tcPr>
            <w:tcW w:w="1869" w:type="dxa"/>
          </w:tcPr>
          <w:p w14:paraId="5AEC420F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34AF1A08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160" w:type="dxa"/>
            <w:gridSpan w:val="11"/>
          </w:tcPr>
          <w:p w14:paraId="3C8683EA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1FB8" w:rsidRPr="002759E0" w14:paraId="03CF1FC6" w14:textId="77777777" w:rsidTr="007A5D73">
        <w:trPr>
          <w:tblHeader/>
        </w:trPr>
        <w:tc>
          <w:tcPr>
            <w:tcW w:w="1869" w:type="dxa"/>
          </w:tcPr>
          <w:p w14:paraId="2B7C9E4C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66D18B52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7" w:type="dxa"/>
            <w:gridSpan w:val="5"/>
          </w:tcPr>
          <w:p w14:paraId="0FDAAE18" w14:textId="05F2076A" w:rsidR="00B01FB8" w:rsidRPr="00822B10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0" w:type="dxa"/>
          </w:tcPr>
          <w:p w14:paraId="5355985F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3" w:type="dxa"/>
            <w:gridSpan w:val="5"/>
          </w:tcPr>
          <w:p w14:paraId="15C3638F" w14:textId="4E7A1B45" w:rsidR="00B01FB8" w:rsidRPr="00822B10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1FB8" w:rsidRPr="002759E0" w14:paraId="2598971F" w14:textId="77777777" w:rsidTr="007A5D73">
        <w:trPr>
          <w:tblHeader/>
        </w:trPr>
        <w:tc>
          <w:tcPr>
            <w:tcW w:w="1869" w:type="dxa"/>
          </w:tcPr>
          <w:p w14:paraId="3C029299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49BEBCBE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vAlign w:val="bottom"/>
          </w:tcPr>
          <w:p w14:paraId="355B919A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14ED8CDA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8413ABE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9778A06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79F703E2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145CF11C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C9A8A53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5FB9731C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881D4A8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7C828EA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4D68AD3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01FB8" w:rsidRPr="002759E0" w14:paraId="6C8D45F5" w14:textId="77777777" w:rsidTr="007A5D73">
        <w:trPr>
          <w:tblHeader/>
        </w:trPr>
        <w:tc>
          <w:tcPr>
            <w:tcW w:w="1869" w:type="dxa"/>
          </w:tcPr>
          <w:p w14:paraId="69EA4B43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5C5642B9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60" w:type="dxa"/>
            <w:gridSpan w:val="11"/>
            <w:vAlign w:val="bottom"/>
          </w:tcPr>
          <w:p w14:paraId="744A96EF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2B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01FB8" w:rsidRPr="002759E0" w14:paraId="11A143D3" w14:textId="77777777" w:rsidTr="009111C5">
        <w:tc>
          <w:tcPr>
            <w:tcW w:w="1869" w:type="dxa"/>
          </w:tcPr>
          <w:p w14:paraId="001A6A64" w14:textId="77777777" w:rsidR="00B01FB8" w:rsidRPr="00822B10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10703614" w14:textId="77777777" w:rsidR="00B01FB8" w:rsidRPr="00822B10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07" w:type="dxa"/>
            <w:vAlign w:val="bottom"/>
          </w:tcPr>
          <w:p w14:paraId="3BD75623" w14:textId="3680D413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F105FC0" w14:textId="35827DDC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5" w:type="dxa"/>
            <w:vAlign w:val="bottom"/>
          </w:tcPr>
          <w:p w14:paraId="42362F67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3C5566A" w14:textId="475524AA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1" w:type="dxa"/>
            <w:vAlign w:val="bottom"/>
          </w:tcPr>
          <w:p w14:paraId="3490EBBD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36B07339" w14:textId="753D07DD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30" w:type="dxa"/>
            <w:vAlign w:val="bottom"/>
          </w:tcPr>
          <w:p w14:paraId="2A412913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D18FCD" w14:textId="49946321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2" w:type="dxa"/>
            <w:vAlign w:val="bottom"/>
          </w:tcPr>
          <w:p w14:paraId="22867368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B061EA5" w14:textId="632DDA79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0" w:type="dxa"/>
            <w:vAlign w:val="bottom"/>
          </w:tcPr>
          <w:p w14:paraId="54D26CD1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7A575B4" w14:textId="4E289A7B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</w:tr>
      <w:tr w:rsidR="00B01FB8" w:rsidRPr="002759E0" w14:paraId="3B20425B" w14:textId="77777777" w:rsidTr="009111C5">
        <w:tc>
          <w:tcPr>
            <w:tcW w:w="1869" w:type="dxa"/>
          </w:tcPr>
          <w:p w14:paraId="72B3A96D" w14:textId="77777777" w:rsidR="00B01FB8" w:rsidRPr="00DA29C3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9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DA29C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A29C3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807" w:type="dxa"/>
          </w:tcPr>
          <w:p w14:paraId="7177A824" w14:textId="77777777" w:rsidR="00B01FB8" w:rsidRPr="00DA29C3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67A5C80" w14:textId="06BBD22D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5" w:type="dxa"/>
            <w:vAlign w:val="bottom"/>
          </w:tcPr>
          <w:p w14:paraId="6F3B51DF" w14:textId="77777777" w:rsidR="00B01FB8" w:rsidRPr="00DA29C3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1C0BAC4" w14:textId="733AE453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1" w:type="dxa"/>
            <w:vAlign w:val="bottom"/>
          </w:tcPr>
          <w:p w14:paraId="69C9DAA0" w14:textId="77777777" w:rsidR="00B01FB8" w:rsidRPr="00DA29C3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FD51BC4" w14:textId="5A533ABC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30" w:type="dxa"/>
            <w:vAlign w:val="bottom"/>
          </w:tcPr>
          <w:p w14:paraId="2D9720C5" w14:textId="77777777" w:rsidR="00B01FB8" w:rsidRPr="00DA29C3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9D0F511" w14:textId="2D13E4F7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42" w:type="dxa"/>
            <w:vAlign w:val="bottom"/>
          </w:tcPr>
          <w:p w14:paraId="00565C4E" w14:textId="77777777" w:rsidR="00B01FB8" w:rsidRPr="00DA29C3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C1FC89F" w14:textId="12D4E1A7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30" w:type="dxa"/>
            <w:vAlign w:val="bottom"/>
          </w:tcPr>
          <w:p w14:paraId="3A603CA7" w14:textId="77777777" w:rsidR="00B01FB8" w:rsidRPr="00DA29C3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903A010" w14:textId="6719F047" w:rsidR="00B01FB8" w:rsidRPr="00DA29C3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</w:tr>
      <w:tr w:rsidR="00822B10" w:rsidRPr="002759E0" w14:paraId="448E2AFC" w14:textId="77777777" w:rsidTr="009111C5">
        <w:tc>
          <w:tcPr>
            <w:tcW w:w="1869" w:type="dxa"/>
          </w:tcPr>
          <w:p w14:paraId="5BBAED3B" w14:textId="77777777" w:rsidR="00822B10" w:rsidRPr="00DA29C3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A29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รวมเงินกู้ยืมระยะสั้น </w:t>
            </w:r>
          </w:p>
          <w:p w14:paraId="6BF76C67" w14:textId="2D2BCA80" w:rsidR="00822B10" w:rsidRPr="00DA29C3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9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807" w:type="dxa"/>
          </w:tcPr>
          <w:p w14:paraId="0E068E8D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C9776B0" w14:textId="4CE07513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5" w:type="dxa"/>
            <w:vAlign w:val="bottom"/>
          </w:tcPr>
          <w:p w14:paraId="49B11202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290CA8ED" w14:textId="298BDC0E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231" w:type="dxa"/>
            <w:vAlign w:val="bottom"/>
          </w:tcPr>
          <w:p w14:paraId="65B94989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0470AE1" w14:textId="3543CEA7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30" w:type="dxa"/>
            <w:vAlign w:val="bottom"/>
          </w:tcPr>
          <w:p w14:paraId="107901C1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D44FC71" w14:textId="283964A3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42" w:type="dxa"/>
            <w:vAlign w:val="bottom"/>
          </w:tcPr>
          <w:p w14:paraId="2A953ECA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A9686A7" w14:textId="0C6103CB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2B10" w:rsidRPr="00DA29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30" w:type="dxa"/>
            <w:vAlign w:val="bottom"/>
          </w:tcPr>
          <w:p w14:paraId="3BB88225" w14:textId="77777777" w:rsidR="00822B10" w:rsidRPr="00DA29C3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3065983D" w14:textId="76EBAF28" w:rsidR="00822B10" w:rsidRPr="00DA29C3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2B10" w:rsidRPr="00DA29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</w:p>
        </w:tc>
      </w:tr>
      <w:tr w:rsidR="00B01FB8" w:rsidRPr="002759E0" w14:paraId="688EAB23" w14:textId="77777777" w:rsidTr="007A5D73">
        <w:tc>
          <w:tcPr>
            <w:tcW w:w="1869" w:type="dxa"/>
          </w:tcPr>
          <w:p w14:paraId="5F9E6DE8" w14:textId="77777777" w:rsidR="00B01FB8" w:rsidRPr="00822B10" w:rsidRDefault="00B01FB8" w:rsidP="007A5D7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807" w:type="dxa"/>
            <w:vAlign w:val="bottom"/>
          </w:tcPr>
          <w:p w14:paraId="5BEB36BF" w14:textId="29B1F801" w:rsidR="00B01FB8" w:rsidRPr="00822B10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6" w:type="dxa"/>
            <w:vAlign w:val="bottom"/>
          </w:tcPr>
          <w:p w14:paraId="69A01294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3CF5A5C3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6E4F631" w14:textId="172BC721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1" w:type="dxa"/>
            <w:vAlign w:val="bottom"/>
          </w:tcPr>
          <w:p w14:paraId="08C5932A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EAB722D" w14:textId="0F4F28DE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0" w:type="dxa"/>
            <w:vAlign w:val="bottom"/>
          </w:tcPr>
          <w:p w14:paraId="3247D980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96FE356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247119EF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1FCA870" w14:textId="19CD6E1D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0" w:type="dxa"/>
            <w:vAlign w:val="bottom"/>
          </w:tcPr>
          <w:p w14:paraId="74D69685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759513E" w14:textId="764301DD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</w:tr>
      <w:tr w:rsidR="004A5AC5" w:rsidRPr="002759E0" w14:paraId="672C6D53" w14:textId="77777777" w:rsidTr="007A5D73">
        <w:tc>
          <w:tcPr>
            <w:tcW w:w="1869" w:type="dxa"/>
          </w:tcPr>
          <w:p w14:paraId="1850824B" w14:textId="77777777" w:rsidR="004A5AC5" w:rsidRPr="00822B10" w:rsidRDefault="004A5AC5" w:rsidP="004A5AC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807" w:type="dxa"/>
            <w:vAlign w:val="bottom"/>
          </w:tcPr>
          <w:p w14:paraId="63A33463" w14:textId="01B341D5" w:rsidR="004A5AC5" w:rsidRPr="00822B10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6" w:type="dxa"/>
            <w:vAlign w:val="bottom"/>
          </w:tcPr>
          <w:p w14:paraId="071D9C33" w14:textId="364BB5F9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15FE0907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DAD035F" w14:textId="3161A183" w:rsidR="004A5AC5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1" w:type="dxa"/>
            <w:vAlign w:val="bottom"/>
          </w:tcPr>
          <w:p w14:paraId="01672556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D101534" w14:textId="3C8E953A" w:rsidR="004A5AC5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0" w:type="dxa"/>
            <w:vAlign w:val="bottom"/>
          </w:tcPr>
          <w:p w14:paraId="1D0A583E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0E7F434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D9032C6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FF8C580" w14:textId="1CAFBB22" w:rsidR="004A5AC5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0" w:type="dxa"/>
            <w:vAlign w:val="bottom"/>
          </w:tcPr>
          <w:p w14:paraId="75BD84BB" w14:textId="77777777" w:rsidR="004A5AC5" w:rsidRPr="00822B10" w:rsidRDefault="004A5AC5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299F3D9" w14:textId="5F2F8D45" w:rsidR="004A5AC5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B01FB8" w:rsidRPr="002759E0" w14:paraId="6F193541" w14:textId="77777777" w:rsidTr="007A5D73">
        <w:tc>
          <w:tcPr>
            <w:tcW w:w="1869" w:type="dxa"/>
          </w:tcPr>
          <w:p w14:paraId="2E6AEA6A" w14:textId="77777777" w:rsidR="00B01FB8" w:rsidRPr="00822B10" w:rsidRDefault="00B01FB8" w:rsidP="007A5D7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7" w:type="dxa"/>
          </w:tcPr>
          <w:p w14:paraId="56AFA625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B85B7C7" w14:textId="2F68A201" w:rsidR="00B01FB8" w:rsidRPr="00822B10" w:rsidRDefault="00F054BA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43E81B12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A6349D8" w14:textId="6BC4ED71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231" w:type="dxa"/>
            <w:vAlign w:val="bottom"/>
          </w:tcPr>
          <w:p w14:paraId="0E14C82D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E501E9E" w14:textId="35952A93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30" w:type="dxa"/>
            <w:vAlign w:val="bottom"/>
          </w:tcPr>
          <w:p w14:paraId="72B37D0B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AD1138B" w14:textId="709DDEFE" w:rsidR="00B01FB8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71E7A1C5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E360085" w14:textId="2A9E6656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0" w:type="dxa"/>
            <w:vAlign w:val="bottom"/>
          </w:tcPr>
          <w:p w14:paraId="58BED531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C05A1B4" w14:textId="467CFDCD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</w:tr>
      <w:tr w:rsidR="004152E3" w:rsidRPr="002759E0" w14:paraId="01C32F13" w14:textId="77777777" w:rsidTr="007A5D73">
        <w:tc>
          <w:tcPr>
            <w:tcW w:w="1869" w:type="dxa"/>
          </w:tcPr>
          <w:p w14:paraId="351CE7AA" w14:textId="77777777" w:rsidR="004152E3" w:rsidRPr="00822B10" w:rsidRDefault="004152E3" w:rsidP="004152E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</w:tcPr>
          <w:p w14:paraId="30F031B6" w14:textId="77777777" w:rsidR="004152E3" w:rsidRPr="00822B10" w:rsidRDefault="004152E3" w:rsidP="004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FDB80" w14:textId="0754BD7D" w:rsidR="004152E3" w:rsidRPr="00822B10" w:rsidRDefault="004152E3" w:rsidP="004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A8482CF" w14:textId="79BF974C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089B19B7" w14:textId="77777777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1364524" w14:textId="208CE137" w:rsidR="004152E3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31" w:type="dxa"/>
            <w:vAlign w:val="bottom"/>
          </w:tcPr>
          <w:p w14:paraId="5A0750BD" w14:textId="77777777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5B15A9E" w14:textId="024715FC" w:rsidR="004152E3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230" w:type="dxa"/>
            <w:vAlign w:val="bottom"/>
          </w:tcPr>
          <w:p w14:paraId="5FEE582E" w14:textId="77777777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5B9D56B" w14:textId="7941950D" w:rsidR="004152E3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2" w:type="dxa"/>
            <w:vAlign w:val="bottom"/>
          </w:tcPr>
          <w:p w14:paraId="553D5B9C" w14:textId="77777777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DF06589" w14:textId="54C66F40" w:rsidR="004152E3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30" w:type="dxa"/>
            <w:vAlign w:val="bottom"/>
          </w:tcPr>
          <w:p w14:paraId="7A7407E4" w14:textId="77777777" w:rsidR="004152E3" w:rsidRPr="00822B10" w:rsidRDefault="004152E3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05FAED6" w14:textId="277E3AE0" w:rsidR="004152E3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</w:tr>
      <w:tr w:rsidR="000A7D7F" w:rsidRPr="002759E0" w14:paraId="1CD6F399" w14:textId="77777777" w:rsidTr="007A5D73">
        <w:tc>
          <w:tcPr>
            <w:tcW w:w="1869" w:type="dxa"/>
          </w:tcPr>
          <w:p w14:paraId="646E7DDB" w14:textId="4133BF45" w:rsidR="000A7D7F" w:rsidRPr="00822B10" w:rsidRDefault="000A7D7F" w:rsidP="000A7D7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07" w:type="dxa"/>
          </w:tcPr>
          <w:p w14:paraId="7609B12A" w14:textId="77777777" w:rsidR="000A7D7F" w:rsidRPr="00822B10" w:rsidRDefault="000A7D7F" w:rsidP="000A7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F33A4" w14:textId="77777777" w:rsidR="000A7D7F" w:rsidRPr="00822B10" w:rsidRDefault="000A7D7F" w:rsidP="000A7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6CD08CB" w14:textId="742960F9" w:rsidR="000A7D7F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 w:hint="cs"/>
                <w:sz w:val="28"/>
                <w:szCs w:val="28"/>
              </w:rPr>
              <w:t>409</w:t>
            </w:r>
          </w:p>
        </w:tc>
        <w:tc>
          <w:tcPr>
            <w:tcW w:w="235" w:type="dxa"/>
            <w:vAlign w:val="bottom"/>
          </w:tcPr>
          <w:p w14:paraId="32D75B71" w14:textId="77777777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ADBD618" w14:textId="3B19C4D8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2EB11A9B" w14:textId="77777777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B567583" w14:textId="5198E3E9" w:rsidR="000A7D7F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30" w:type="dxa"/>
            <w:vAlign w:val="bottom"/>
          </w:tcPr>
          <w:p w14:paraId="1EE70E30" w14:textId="77777777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1181AFC" w14:textId="6D59B3F3" w:rsidR="000A7D7F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242" w:type="dxa"/>
            <w:vAlign w:val="bottom"/>
          </w:tcPr>
          <w:p w14:paraId="34CFFD54" w14:textId="77777777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A3659CE" w14:textId="148BACA6" w:rsidR="000A7D7F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022008F5" w14:textId="77777777" w:rsidR="000A7D7F" w:rsidRPr="00822B10" w:rsidRDefault="000A7D7F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2045FAB" w14:textId="6EE2A15D" w:rsidR="000A7D7F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</w:tr>
      <w:tr w:rsidR="00EA0F2B" w:rsidRPr="002759E0" w14:paraId="2512B7C0" w14:textId="77777777" w:rsidTr="007A5D73">
        <w:tc>
          <w:tcPr>
            <w:tcW w:w="1869" w:type="dxa"/>
          </w:tcPr>
          <w:p w14:paraId="461E1258" w14:textId="21543E0C" w:rsidR="00EA0F2B" w:rsidRPr="00822B10" w:rsidRDefault="00EA0F2B" w:rsidP="00EA0F2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เงินกู้ยืมจากบุคคลหรือกิจการอื่น</w:t>
            </w:r>
          </w:p>
        </w:tc>
        <w:tc>
          <w:tcPr>
            <w:tcW w:w="807" w:type="dxa"/>
          </w:tcPr>
          <w:p w14:paraId="16C20EC5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29516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00E1BAD" w14:textId="22DCEFB2" w:rsidR="00EA0F2B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235" w:type="dxa"/>
            <w:vAlign w:val="bottom"/>
          </w:tcPr>
          <w:p w14:paraId="3848758B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ED22A17" w14:textId="51C7A59A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FA59E9A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3FC26984" w14:textId="1E203707" w:rsidR="00EA0F2B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0" w:type="dxa"/>
            <w:vAlign w:val="bottom"/>
          </w:tcPr>
          <w:p w14:paraId="2056B244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9018EDB" w14:textId="67A2B0AF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BD22B39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8D0DE02" w14:textId="570C1E7A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FE1C453" w14:textId="77777777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3357693" w14:textId="259B6FFE" w:rsidR="00EA0F2B" w:rsidRPr="00822B10" w:rsidRDefault="00EA0F2B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01FB8" w:rsidRPr="002759E0" w14:paraId="7645EC0D" w14:textId="77777777" w:rsidTr="007A5D73">
        <w:tc>
          <w:tcPr>
            <w:tcW w:w="1869" w:type="dxa"/>
          </w:tcPr>
          <w:p w14:paraId="37F18B86" w14:textId="77777777" w:rsidR="00B01FB8" w:rsidRPr="00822B10" w:rsidRDefault="00B01FB8" w:rsidP="007A5D7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07" w:type="dxa"/>
            <w:vAlign w:val="bottom"/>
          </w:tcPr>
          <w:p w14:paraId="4882602F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CB0C703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34CF930F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A497F8B" w14:textId="6566824D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1" w:type="dxa"/>
            <w:vAlign w:val="bottom"/>
          </w:tcPr>
          <w:p w14:paraId="10AEA9DA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7B6C612" w14:textId="5CE212B4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0" w:type="dxa"/>
            <w:vAlign w:val="bottom"/>
          </w:tcPr>
          <w:p w14:paraId="59D96B04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4EB676D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5EB7472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4DF2DED" w14:textId="29131F48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0" w:type="dxa"/>
            <w:vAlign w:val="bottom"/>
          </w:tcPr>
          <w:p w14:paraId="40F1C83F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69BE8FD" w14:textId="72914570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</w:tr>
      <w:tr w:rsidR="00B01FB8" w:rsidRPr="002759E0" w14:paraId="0EB4C5D3" w14:textId="77777777" w:rsidTr="007A5D73">
        <w:tc>
          <w:tcPr>
            <w:tcW w:w="1869" w:type="dxa"/>
          </w:tcPr>
          <w:p w14:paraId="737DAD20" w14:textId="77777777" w:rsidR="00B01FB8" w:rsidRPr="00822B10" w:rsidRDefault="00B01FB8" w:rsidP="007A5D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37678EF3" w14:textId="77777777" w:rsidR="00B01FB8" w:rsidRPr="00822B10" w:rsidRDefault="00B01FB8" w:rsidP="007A5D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807" w:type="dxa"/>
          </w:tcPr>
          <w:p w14:paraId="1AE3D087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39320" w14:textId="0319CC6F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35" w:type="dxa"/>
            <w:vAlign w:val="bottom"/>
          </w:tcPr>
          <w:p w14:paraId="59F0026C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9D43B" w14:textId="61DC4294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01FB8"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31" w:type="dxa"/>
            <w:vAlign w:val="bottom"/>
          </w:tcPr>
          <w:p w14:paraId="136FC3F6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D76C1" w14:textId="74605762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01FB8"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30" w:type="dxa"/>
            <w:vAlign w:val="bottom"/>
          </w:tcPr>
          <w:p w14:paraId="1C81A168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9DDB6" w14:textId="7F964866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42" w:type="dxa"/>
            <w:vAlign w:val="bottom"/>
          </w:tcPr>
          <w:p w14:paraId="5F5B5B2B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56879" w14:textId="5B1B62C5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01FB8"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230" w:type="dxa"/>
            <w:vAlign w:val="bottom"/>
          </w:tcPr>
          <w:p w14:paraId="0645BA5C" w14:textId="77777777" w:rsidR="00B01FB8" w:rsidRPr="00822B10" w:rsidRDefault="00B01FB8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0B14" w14:textId="2500C953" w:rsidR="00B01FB8" w:rsidRPr="00822B10" w:rsidRDefault="00B955E7" w:rsidP="00EA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01FB8" w:rsidRPr="00822B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</w:tr>
    </w:tbl>
    <w:p w14:paraId="14995F5D" w14:textId="1AA6F3FE" w:rsidR="00B01FB8" w:rsidRDefault="00B01FB8" w:rsidP="006B63CD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/>
          <w:b/>
          <w:bCs/>
          <w:i/>
          <w:iCs/>
          <w:lang w:val="en-US"/>
        </w:rPr>
      </w:pPr>
    </w:p>
    <w:p w14:paraId="11EB2248" w14:textId="77777777" w:rsidR="00B01FB8" w:rsidRDefault="00B0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BrowalliaUPC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</w:rPr>
        <w:br w:type="page"/>
      </w: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1817"/>
        <w:gridCol w:w="768"/>
        <w:gridCol w:w="1075"/>
        <w:gridCol w:w="231"/>
        <w:gridCol w:w="1030"/>
        <w:gridCol w:w="231"/>
        <w:gridCol w:w="1006"/>
        <w:gridCol w:w="235"/>
        <w:gridCol w:w="1023"/>
        <w:gridCol w:w="241"/>
        <w:gridCol w:w="1051"/>
        <w:gridCol w:w="230"/>
        <w:gridCol w:w="872"/>
      </w:tblGrid>
      <w:tr w:rsidR="00B01FB8" w:rsidRPr="008E6C4C" w14:paraId="661D76D9" w14:textId="77777777" w:rsidTr="007A5D73">
        <w:trPr>
          <w:tblHeader/>
        </w:trPr>
        <w:tc>
          <w:tcPr>
            <w:tcW w:w="1817" w:type="dxa"/>
          </w:tcPr>
          <w:p w14:paraId="0F1B580C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2B1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822B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768" w:type="dxa"/>
          </w:tcPr>
          <w:p w14:paraId="270D75D0" w14:textId="77777777" w:rsidR="00B01FB8" w:rsidRPr="00822B10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225" w:type="dxa"/>
            <w:gridSpan w:val="11"/>
          </w:tcPr>
          <w:p w14:paraId="4A6D81E8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FB8" w:rsidRPr="008E6C4C" w14:paraId="5C397578" w14:textId="77777777" w:rsidTr="007A5D73">
        <w:trPr>
          <w:tblHeader/>
        </w:trPr>
        <w:tc>
          <w:tcPr>
            <w:tcW w:w="1817" w:type="dxa"/>
          </w:tcPr>
          <w:p w14:paraId="13654D4F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30538772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dxa"/>
            <w:gridSpan w:val="5"/>
          </w:tcPr>
          <w:p w14:paraId="0F7FFFA7" w14:textId="6F66ECBA" w:rsidR="00B01FB8" w:rsidRPr="008E6C4C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5" w:type="dxa"/>
          </w:tcPr>
          <w:p w14:paraId="3C7F57F9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7" w:type="dxa"/>
            <w:gridSpan w:val="5"/>
          </w:tcPr>
          <w:p w14:paraId="7C5ECF09" w14:textId="797B0DEC" w:rsidR="00B01FB8" w:rsidRPr="008E6C4C" w:rsidRDefault="00B955E7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1FB8" w:rsidRPr="008E6C4C" w14:paraId="0C18EFE4" w14:textId="77777777" w:rsidTr="007A5D73">
        <w:trPr>
          <w:tblHeader/>
        </w:trPr>
        <w:tc>
          <w:tcPr>
            <w:tcW w:w="1817" w:type="dxa"/>
          </w:tcPr>
          <w:p w14:paraId="235C5756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vAlign w:val="bottom"/>
          </w:tcPr>
          <w:p w14:paraId="288F3072" w14:textId="1D5A9131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184253B8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43926634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267A0BF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3C8EA0A5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6B5AAF0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426BA097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5FC8DCF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34D90695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4DE4771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E676E33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40FB848D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01FB8" w:rsidRPr="008E6C4C" w14:paraId="3BC82BD2" w14:textId="77777777" w:rsidTr="007A5D73">
        <w:trPr>
          <w:tblHeader/>
        </w:trPr>
        <w:tc>
          <w:tcPr>
            <w:tcW w:w="1817" w:type="dxa"/>
          </w:tcPr>
          <w:p w14:paraId="33B7A910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27DD9D3C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5" w:type="dxa"/>
            <w:gridSpan w:val="11"/>
            <w:vAlign w:val="bottom"/>
          </w:tcPr>
          <w:p w14:paraId="7BE5D924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E6C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01FB8" w:rsidRPr="008E6C4C" w14:paraId="322CE01B" w14:textId="77777777" w:rsidTr="009111C5">
        <w:tc>
          <w:tcPr>
            <w:tcW w:w="1817" w:type="dxa"/>
          </w:tcPr>
          <w:p w14:paraId="0945E6F1" w14:textId="77777777" w:rsidR="00B01FB8" w:rsidRPr="008E6C4C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59B9623F" w14:textId="77777777" w:rsidR="00B01FB8" w:rsidRPr="008E6C4C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68" w:type="dxa"/>
          </w:tcPr>
          <w:p w14:paraId="37FAFBA8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951DAB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1DA00775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F4AE148" w14:textId="4E43EE9F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31" w:type="dxa"/>
            <w:vAlign w:val="bottom"/>
          </w:tcPr>
          <w:p w14:paraId="16B14F77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B424693" w14:textId="1343A2C3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5" w:type="dxa"/>
            <w:vAlign w:val="bottom"/>
          </w:tcPr>
          <w:p w14:paraId="289A2DAD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DD70922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7D863B88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1A6DCF9" w14:textId="20E74DE4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30" w:type="dxa"/>
            <w:vAlign w:val="bottom"/>
          </w:tcPr>
          <w:p w14:paraId="19780D02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2D97C352" w14:textId="7EA9C46F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</w:tr>
      <w:tr w:rsidR="00B01FB8" w:rsidRPr="008E6C4C" w14:paraId="667005BF" w14:textId="77777777" w:rsidTr="009111C5">
        <w:tc>
          <w:tcPr>
            <w:tcW w:w="1817" w:type="dxa"/>
          </w:tcPr>
          <w:p w14:paraId="7E9E31F0" w14:textId="77777777" w:rsidR="00B01FB8" w:rsidRPr="008E6C4C" w:rsidRDefault="00B01FB8" w:rsidP="007A5D73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8E6C4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768" w:type="dxa"/>
          </w:tcPr>
          <w:p w14:paraId="15EEC4FE" w14:textId="77777777" w:rsidR="00B01FB8" w:rsidRPr="008E6C4C" w:rsidRDefault="00B01FB8" w:rsidP="007A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08010B" w14:textId="28F56F59" w:rsidR="00B01FB8" w:rsidRPr="008E6C4C" w:rsidRDefault="00822B10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421CC263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645A1D10" w14:textId="64636530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31" w:type="dxa"/>
            <w:vAlign w:val="bottom"/>
          </w:tcPr>
          <w:p w14:paraId="7019EB7E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D6C2434" w14:textId="7DC4519C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35" w:type="dxa"/>
            <w:vAlign w:val="bottom"/>
          </w:tcPr>
          <w:p w14:paraId="28B5BA3B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5EB62D04" w14:textId="27649239" w:rsidR="00B01FB8" w:rsidRPr="008E6C4C" w:rsidRDefault="00822B10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DE9EC84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23334E" w14:textId="5D82E6B9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0" w:type="dxa"/>
            <w:vAlign w:val="bottom"/>
          </w:tcPr>
          <w:p w14:paraId="7B742FBE" w14:textId="77777777" w:rsidR="00B01FB8" w:rsidRPr="008E6C4C" w:rsidRDefault="00B01FB8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33588841" w14:textId="2A57A255" w:rsidR="00B01FB8" w:rsidRPr="008E6C4C" w:rsidRDefault="00B955E7" w:rsidP="004A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</w:tr>
      <w:tr w:rsidR="00822B10" w:rsidRPr="008E6C4C" w14:paraId="7F932168" w14:textId="77777777" w:rsidTr="009111C5">
        <w:tc>
          <w:tcPr>
            <w:tcW w:w="1817" w:type="dxa"/>
          </w:tcPr>
          <w:p w14:paraId="13A6A45A" w14:textId="77777777" w:rsidR="00822B10" w:rsidRPr="008E6C4C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รวมเงินกู้ยืมระยะสั้น </w:t>
            </w:r>
          </w:p>
          <w:p w14:paraId="256B4A24" w14:textId="15B76ED5" w:rsidR="00822B10" w:rsidRPr="008E6C4C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768" w:type="dxa"/>
          </w:tcPr>
          <w:p w14:paraId="2008063F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EE45715" w14:textId="2D4DCD74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48EDA34F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F9EF014" w14:textId="188452F7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1" w:type="dxa"/>
            <w:vAlign w:val="bottom"/>
          </w:tcPr>
          <w:p w14:paraId="6F6D1C0F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7DA61C3" w14:textId="7FC49CFF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235" w:type="dxa"/>
            <w:vAlign w:val="bottom"/>
          </w:tcPr>
          <w:p w14:paraId="1FE5487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3A1AA44C" w14:textId="5D959480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B1DDCF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B3A689" w14:textId="723820AE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30" w:type="dxa"/>
            <w:vAlign w:val="bottom"/>
          </w:tcPr>
          <w:p w14:paraId="0E089A55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7B156A12" w14:textId="417BAA92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</w:tr>
      <w:tr w:rsidR="00822B10" w:rsidRPr="008E6C4C" w14:paraId="784B137A" w14:textId="77777777" w:rsidTr="007A5D73">
        <w:tc>
          <w:tcPr>
            <w:tcW w:w="1817" w:type="dxa"/>
          </w:tcPr>
          <w:p w14:paraId="72994BF2" w14:textId="77777777" w:rsidR="00822B10" w:rsidRPr="008E6C4C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68" w:type="dxa"/>
          </w:tcPr>
          <w:p w14:paraId="7E0381C4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79629F9" w14:textId="7F4C472E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06D51359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753E14C" w14:textId="39D4F2C5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1" w:type="dxa"/>
            <w:vAlign w:val="bottom"/>
          </w:tcPr>
          <w:p w14:paraId="27F701A5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A06D309" w14:textId="710985DB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5" w:type="dxa"/>
            <w:vAlign w:val="bottom"/>
          </w:tcPr>
          <w:p w14:paraId="02DACDA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F110B50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BEBCF02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071737D" w14:textId="29B5246A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30" w:type="dxa"/>
            <w:vAlign w:val="bottom"/>
          </w:tcPr>
          <w:p w14:paraId="2B6874A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6150EAC3" w14:textId="0C151C7A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</w:tr>
      <w:tr w:rsidR="00822B10" w:rsidRPr="008E6C4C" w14:paraId="48806505" w14:textId="77777777" w:rsidTr="007A5D73">
        <w:tc>
          <w:tcPr>
            <w:tcW w:w="1817" w:type="dxa"/>
          </w:tcPr>
          <w:p w14:paraId="73372AF3" w14:textId="77777777" w:rsidR="00822B10" w:rsidRPr="008E6C4C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68" w:type="dxa"/>
          </w:tcPr>
          <w:p w14:paraId="2677A164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6774F92" w14:textId="3A850D43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A347080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08CCBDE3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19D69B5" w14:textId="068B7C2A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31" w:type="dxa"/>
            <w:vAlign w:val="bottom"/>
          </w:tcPr>
          <w:p w14:paraId="7EED2017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9F4FC4D" w14:textId="62107FC8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35" w:type="dxa"/>
            <w:vAlign w:val="bottom"/>
          </w:tcPr>
          <w:p w14:paraId="7680102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9F9985E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757181A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3448201" w14:textId="65701B91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30" w:type="dxa"/>
            <w:vAlign w:val="bottom"/>
          </w:tcPr>
          <w:p w14:paraId="463C0AB3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0873408F" w14:textId="77D2C6CC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</w:tr>
      <w:tr w:rsidR="00822B10" w:rsidRPr="008E6C4C" w14:paraId="5FC71054" w14:textId="77777777" w:rsidTr="007A5D73">
        <w:tc>
          <w:tcPr>
            <w:tcW w:w="1817" w:type="dxa"/>
          </w:tcPr>
          <w:p w14:paraId="00B05E11" w14:textId="77777777" w:rsidR="00822B10" w:rsidRPr="008E6C4C" w:rsidRDefault="00822B10" w:rsidP="00822B1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68" w:type="dxa"/>
            <w:vAlign w:val="bottom"/>
          </w:tcPr>
          <w:p w14:paraId="09155F36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3F25477" w14:textId="4FEE9B2F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529F20E6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DBDFA93" w14:textId="0AA8E79E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1" w:type="dxa"/>
            <w:vAlign w:val="bottom"/>
          </w:tcPr>
          <w:p w14:paraId="3C42A17C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339E1D8" w14:textId="4A7123A8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5" w:type="dxa"/>
            <w:vAlign w:val="bottom"/>
          </w:tcPr>
          <w:p w14:paraId="3E9A0677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5F6EBC2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C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5CBF33D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E357C94" w14:textId="321556A0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0" w:type="dxa"/>
            <w:vAlign w:val="bottom"/>
          </w:tcPr>
          <w:p w14:paraId="54F904B1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7035ECB7" w14:textId="2C7EFE44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</w:tr>
      <w:tr w:rsidR="00822B10" w:rsidRPr="00B01FB8" w14:paraId="3B2A6F9B" w14:textId="77777777" w:rsidTr="007A5D73">
        <w:tc>
          <w:tcPr>
            <w:tcW w:w="1817" w:type="dxa"/>
          </w:tcPr>
          <w:p w14:paraId="72CA5D6D" w14:textId="77777777" w:rsidR="00822B10" w:rsidRPr="008E6C4C" w:rsidRDefault="00822B10" w:rsidP="00822B10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586F028D" w14:textId="77777777" w:rsidR="00822B10" w:rsidRPr="008E6C4C" w:rsidRDefault="00822B10" w:rsidP="00822B1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768" w:type="dxa"/>
          </w:tcPr>
          <w:p w14:paraId="35C1C10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E3CA" w14:textId="7F45406D" w:rsidR="00822B10" w:rsidRPr="008E6C4C" w:rsidRDefault="00DA29C3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608AB4F1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C655B" w14:textId="47ADE4F9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A29C3"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31" w:type="dxa"/>
            <w:vAlign w:val="bottom"/>
          </w:tcPr>
          <w:p w14:paraId="41D92BCD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225D9" w14:textId="33219E84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2B10"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35" w:type="dxa"/>
            <w:vAlign w:val="bottom"/>
          </w:tcPr>
          <w:p w14:paraId="0D22CF86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00B6B" w14:textId="656BD8A3" w:rsidR="00822B10" w:rsidRPr="008E6C4C" w:rsidRDefault="00DA29C3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A42C324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5098D" w14:textId="1C0FF8E9" w:rsidR="00822B10" w:rsidRPr="008E6C4C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2B10"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230" w:type="dxa"/>
            <w:vAlign w:val="bottom"/>
          </w:tcPr>
          <w:p w14:paraId="398C5F62" w14:textId="77777777" w:rsidR="00822B10" w:rsidRPr="008E6C4C" w:rsidRDefault="00822B10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0180" w14:textId="555554D2" w:rsidR="00822B10" w:rsidRPr="00822B10" w:rsidRDefault="00B955E7" w:rsidP="008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2B10" w:rsidRPr="008E6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</w:tr>
    </w:tbl>
    <w:p w14:paraId="0F7BBAFB" w14:textId="77777777" w:rsidR="00B01FB8" w:rsidRDefault="00B01FB8" w:rsidP="006B63CD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F011013" w14:textId="00AD329F" w:rsidR="0053790B" w:rsidRPr="00F712D0" w:rsidRDefault="0053790B" w:rsidP="006B63CD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322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เงินกู้ยืมระยะสั้นจากสถาบันการเงินและบุคคลหรือกิจการที่เกี่ยวข้องกัน</w:t>
      </w:r>
    </w:p>
    <w:p w14:paraId="1020D781" w14:textId="77777777" w:rsidR="008802ED" w:rsidRPr="0003748B" w:rsidRDefault="008802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6F831E0" w14:textId="0D660384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เงินกู้ยืม</w:t>
      </w:r>
      <w:r w:rsidR="008802ED" w:rsidRPr="0003748B">
        <w:rPr>
          <w:rFonts w:ascii="Angsana New" w:hAnsi="Angsana New" w:hint="cs"/>
          <w:sz w:val="30"/>
          <w:szCs w:val="30"/>
          <w:cs/>
        </w:rPr>
        <w:t>ระยะสั้น</w:t>
      </w:r>
      <w:r w:rsidR="009424BF" w:rsidRPr="0003748B">
        <w:rPr>
          <w:rFonts w:ascii="Angsana New" w:hAnsi="Angsana New" w:hint="cs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03748B">
        <w:rPr>
          <w:rFonts w:ascii="Angsana New" w:hAnsi="Angsana New" w:hint="cs"/>
          <w:sz w:val="30"/>
          <w:szCs w:val="30"/>
          <w:cs/>
        </w:rPr>
        <w:t>มีอัตราดอกเบี้ยลอยตัว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24BF" w:rsidRPr="0003748B">
        <w:rPr>
          <w:rFonts w:ascii="Angsana New" w:hAnsi="Angsana New" w:hint="cs"/>
          <w:sz w:val="30"/>
          <w:szCs w:val="30"/>
        </w:rPr>
        <w:br/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อยู่ระหว่างร้อยละ</w:t>
      </w:r>
      <w:r w:rsidR="00F60D7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</w:t>
      </w:r>
      <w:r w:rsidR="009569D1">
        <w:rPr>
          <w:rFonts w:ascii="Angsana New" w:hAnsi="Angsana New"/>
          <w:sz w:val="30"/>
          <w:szCs w:val="30"/>
        </w:rPr>
        <w:t>.</w:t>
      </w:r>
      <w:r w:rsidR="00B955E7" w:rsidRPr="00B955E7">
        <w:rPr>
          <w:rFonts w:ascii="Angsana New" w:hAnsi="Angsana New"/>
          <w:sz w:val="30"/>
          <w:szCs w:val="30"/>
        </w:rPr>
        <w:t>70</w:t>
      </w:r>
      <w:r w:rsidR="002436BA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ถึงร้อยละ</w:t>
      </w:r>
      <w:r w:rsidR="00B63D0A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5</w:t>
      </w:r>
      <w:r w:rsidR="009569D1">
        <w:rPr>
          <w:rFonts w:ascii="Angsana New" w:hAnsi="Angsana New"/>
          <w:sz w:val="30"/>
          <w:szCs w:val="30"/>
        </w:rPr>
        <w:t>.</w:t>
      </w:r>
      <w:r w:rsidR="00B955E7" w:rsidRPr="00B955E7">
        <w:rPr>
          <w:rFonts w:ascii="Angsana New" w:hAnsi="Angsana New"/>
          <w:sz w:val="30"/>
          <w:szCs w:val="30"/>
        </w:rPr>
        <w:t>50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3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55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ถึงร้อยละ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15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304C5F8" w14:textId="3FBD589C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</w:t>
      </w:r>
      <w:r w:rsidR="00224E93" w:rsidRPr="0003748B">
        <w:rPr>
          <w:rFonts w:ascii="Angsana New" w:hAnsi="Angsana New" w:hint="cs"/>
          <w:sz w:val="30"/>
          <w:szCs w:val="30"/>
          <w:cs/>
        </w:rPr>
        <w:t>ระยะสั้น</w:t>
      </w:r>
      <w:r w:rsidR="006727C8" w:rsidRPr="0003748B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03748B">
        <w:rPr>
          <w:rFonts w:ascii="Angsana New" w:hAnsi="Angsana New" w:hint="cs"/>
          <w:sz w:val="30"/>
          <w:szCs w:val="30"/>
          <w:cs/>
        </w:rPr>
        <w:t>บางฉบับ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1B4445"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 w:rsidRPr="0003748B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7837BC03" w14:textId="3942AD19" w:rsidR="00CA7D1D" w:rsidRPr="0003748B" w:rsidRDefault="00CA7D1D" w:rsidP="00CD5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193E9D7E" w14:textId="50FEA113" w:rsidR="0053790B" w:rsidRPr="0003748B" w:rsidRDefault="0081782C" w:rsidP="00FE3F8B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10" w:name="_Hlk95664586"/>
      <w:r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</w:t>
      </w:r>
      <w:r w:rsidR="0053790B"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ระยะยาว</w:t>
      </w:r>
      <w:r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bookmarkEnd w:id="10"/>
    <w:p w14:paraId="122C9809" w14:textId="77777777" w:rsidR="0053790B" w:rsidRPr="0003748B" w:rsidRDefault="0053790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44C1FD59" w14:textId="7E9A1309" w:rsidR="00CA5CD2" w:rsidRPr="0003748B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95664468"/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B955E7" w:rsidRPr="00B955E7">
        <w:rPr>
          <w:rFonts w:ascii="Angsana New" w:hAnsi="Angsana New"/>
          <w:sz w:val="30"/>
          <w:szCs w:val="30"/>
        </w:rPr>
        <w:t>4</w:t>
      </w:r>
      <w:r w:rsidR="009569D1">
        <w:rPr>
          <w:rFonts w:ascii="Angsana New" w:hAnsi="Angsana New"/>
          <w:sz w:val="30"/>
          <w:szCs w:val="30"/>
        </w:rPr>
        <w:t>.</w:t>
      </w:r>
      <w:r w:rsidR="00B955E7" w:rsidRPr="00B955E7">
        <w:rPr>
          <w:rFonts w:ascii="Angsana New" w:hAnsi="Angsana New"/>
          <w:sz w:val="30"/>
          <w:szCs w:val="30"/>
        </w:rPr>
        <w:t>90</w:t>
      </w:r>
      <w:r w:rsidR="005E63F7" w:rsidRPr="0003748B">
        <w:rPr>
          <w:rFonts w:ascii="Angsana New" w:hAnsi="Angsana New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B955E7" w:rsidRPr="00B955E7">
        <w:rPr>
          <w:rFonts w:ascii="Angsana New" w:hAnsi="Angsana New"/>
          <w:sz w:val="30"/>
          <w:szCs w:val="30"/>
        </w:rPr>
        <w:t>5</w:t>
      </w:r>
      <w:r w:rsidR="009569D1" w:rsidRPr="00510B35">
        <w:rPr>
          <w:rFonts w:ascii="Angsana New" w:hAnsi="Angsana New"/>
          <w:sz w:val="30"/>
          <w:szCs w:val="30"/>
        </w:rPr>
        <w:t>.</w:t>
      </w:r>
      <w:r w:rsidR="00B955E7" w:rsidRPr="00B955E7">
        <w:rPr>
          <w:rFonts w:ascii="Angsana New" w:hAnsi="Angsana New"/>
          <w:sz w:val="30"/>
          <w:szCs w:val="30"/>
        </w:rPr>
        <w:t>45</w:t>
      </w:r>
      <w:r w:rsidRPr="0003748B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</w:t>
      </w:r>
      <w:r w:rsidR="00244951">
        <w:rPr>
          <w:rFonts w:ascii="Angsana New" w:hAnsi="Angsana New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55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6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50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03748B">
        <w:rPr>
          <w:rFonts w:ascii="Angsana New" w:hAnsi="Angsana New" w:hint="cs"/>
          <w:sz w:val="30"/>
          <w:szCs w:val="30"/>
          <w:cs/>
        </w:rPr>
        <w:t xml:space="preserve"> และมีระยะเวลาผ่อนชำระคืนเป็นงวดๆ จนถึงเดือนธันวาคม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2572</w:t>
      </w:r>
      <w:r w:rsidR="007B5979" w:rsidRPr="0003748B">
        <w:rPr>
          <w:rFonts w:ascii="Angsana New" w:hAnsi="Angsana New" w:hint="cs"/>
          <w:sz w:val="30"/>
          <w:szCs w:val="30"/>
        </w:rPr>
        <w:t xml:space="preserve"> </w:t>
      </w:r>
      <w:r w:rsidR="00DC50B5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ภายใต้ข้อกำหนดของสัญญาเงินกู้ระยะยาวจากสถาบันการเงินดังกล่าวบางฉบับ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1211606" w14:textId="77777777" w:rsidR="00CA5CD2" w:rsidRPr="0003748B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0B97E5A" w14:textId="6BCE906D" w:rsidR="00933916" w:rsidRPr="0003748B" w:rsidRDefault="00933916" w:rsidP="00BA3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B955E7" w:rsidRPr="00B955E7">
        <w:rPr>
          <w:rFonts w:ascii="Angsana New" w:hAnsi="Angsana New" w:hint="cs"/>
          <w:sz w:val="30"/>
          <w:szCs w:val="30"/>
        </w:rPr>
        <w:t>2560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B955E7" w:rsidRPr="00B955E7">
        <w:rPr>
          <w:rFonts w:ascii="Angsana New" w:hAnsi="Angsana New" w:hint="cs"/>
          <w:sz w:val="30"/>
          <w:szCs w:val="30"/>
        </w:rPr>
        <w:t>023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B955E7" w:rsidRPr="00B955E7">
        <w:rPr>
          <w:rFonts w:ascii="Angsana New" w:hAnsi="Angsana New" w:hint="cs"/>
          <w:sz w:val="30"/>
          <w:szCs w:val="30"/>
        </w:rPr>
        <w:t>2560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เป็นภายในเดือน</w:t>
      </w: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เมษายน </w:t>
      </w:r>
      <w:r w:rsidR="00B955E7" w:rsidRPr="00B955E7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B955E7" w:rsidRPr="00B955E7">
        <w:rPr>
          <w:rFonts w:ascii="Angsana New" w:hAnsi="Angsana New" w:hint="cs"/>
          <w:sz w:val="30"/>
          <w:szCs w:val="30"/>
        </w:rPr>
        <w:t>2561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B955E7" w:rsidRPr="00B955E7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03748B">
        <w:rPr>
          <w:rFonts w:ascii="Angsana New" w:hAnsi="Angsana New" w:hint="cs"/>
          <w:sz w:val="30"/>
          <w:szCs w:val="30"/>
        </w:rPr>
        <w:t>.</w:t>
      </w:r>
      <w:r w:rsidRPr="0003748B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B955E7" w:rsidRPr="00B955E7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B955E7" w:rsidRPr="00B955E7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ทำให้</w:t>
      </w:r>
      <w:r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ได้ </w:t>
      </w:r>
      <w:r w:rsidR="00E2062F" w:rsidRPr="004C004F">
        <w:rPr>
          <w:rFonts w:ascii="Angsana New" w:hAnsi="Angsana New" w:hint="cs"/>
          <w:sz w:val="30"/>
          <w:szCs w:val="30"/>
          <w:cs/>
        </w:rPr>
        <w:t xml:space="preserve">ต่อมาในเดือนกรกฎาคม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E2062F" w:rsidRPr="004C004F">
        <w:rPr>
          <w:rFonts w:ascii="Angsana New" w:hAnsi="Angsana New" w:hint="cs"/>
          <w:sz w:val="30"/>
          <w:szCs w:val="30"/>
        </w:rPr>
        <w:t xml:space="preserve"> </w:t>
      </w:r>
      <w:r w:rsidR="00E2062F" w:rsidRPr="004C004F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ไวร์เลสได้รับอนุมัติการขยายระยะเวลาการชำระหนี้ดังกล่าวเพิ่มเติมเป็นภายในเดือนมกราคม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9</w:t>
      </w:r>
      <w:r w:rsidR="00E2062F">
        <w:rPr>
          <w:rFonts w:ascii="Angsana New" w:hAnsi="Angsana New" w:hint="cs"/>
          <w:sz w:val="30"/>
          <w:szCs w:val="30"/>
          <w:cs/>
        </w:rPr>
        <w:t xml:space="preserve"> </w:t>
      </w:r>
      <w:r w:rsidR="00BA30DF" w:rsidRPr="00510B35">
        <w:rPr>
          <w:rFonts w:ascii="Angsana New" w:hAnsi="Angsana New" w:hint="cs"/>
          <w:sz w:val="30"/>
          <w:szCs w:val="30"/>
          <w:cs/>
        </w:rPr>
        <w:t>ซึ่งปัจจุบันอยู่ระหว่างการรอผลการอนุมัติการขยายระยะเวลา</w:t>
      </w:r>
      <w:r w:rsidR="00BA30DF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โดย ณ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วันที่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31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2568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409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z w:val="30"/>
          <w:szCs w:val="30"/>
        </w:rPr>
        <w:t xml:space="preserve"> (</w:t>
      </w:r>
      <w:r w:rsidRPr="0003748B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123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z w:val="30"/>
          <w:szCs w:val="30"/>
          <w:cs/>
        </w:rPr>
        <w:t>)</w:t>
      </w:r>
      <w:r w:rsidR="00BA30DF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/>
          <w:i/>
          <w:iCs/>
          <w:sz w:val="30"/>
          <w:szCs w:val="30"/>
        </w:rPr>
        <w:t>(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31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2567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หนี้สินจากการปรับโครงสร้างหนี้และดอกเบี้ยค้างจ่ายจำนวน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401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เป็นดอกเบี้ยค้างจ่ายจำนวน</w:t>
      </w:r>
      <w:r w:rsidRPr="000374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115</w:t>
      </w:r>
      <w:r w:rsidRPr="000374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i/>
          <w:iCs/>
          <w:sz w:val="30"/>
          <w:szCs w:val="30"/>
          <w:cs/>
        </w:rPr>
        <w:t>)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232C9919" w14:textId="77777777" w:rsidR="00470246" w:rsidRPr="0003748B" w:rsidRDefault="00470246" w:rsidP="0049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bookmarkEnd w:id="11"/>
    <w:p w14:paraId="285A6579" w14:textId="73AF523F" w:rsidR="007807F7" w:rsidRPr="00F712D0" w:rsidRDefault="007807F7" w:rsidP="00005704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66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621ABC3F" w14:textId="77777777" w:rsidR="00FC663E" w:rsidRPr="0003748B" w:rsidRDefault="00FC663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3E2D945" w14:textId="0ED1A91D" w:rsidR="00E54C6E" w:rsidRPr="004C004F" w:rsidRDefault="00E54C6E" w:rsidP="00E54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B955E7" w:rsidRPr="00B955E7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="00B955E7" w:rsidRPr="00B955E7">
        <w:rPr>
          <w:rFonts w:asciiTheme="majorBidi" w:hAnsiTheme="majorBidi" w:cstheme="majorBidi"/>
          <w:sz w:val="30"/>
          <w:szCs w:val="30"/>
        </w:rPr>
        <w:t>300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C004F">
        <w:rPr>
          <w:rFonts w:asciiTheme="majorBidi" w:hAnsiTheme="majorBidi" w:cstheme="majorBidi"/>
          <w:sz w:val="30"/>
          <w:szCs w:val="30"/>
        </w:rPr>
        <w:t>(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955E7" w:rsidRPr="00B955E7">
        <w:rPr>
          <w:rFonts w:asciiTheme="majorBidi" w:hAnsiTheme="majorBidi" w:cstheme="majorBidi"/>
          <w:sz w:val="30"/>
          <w:szCs w:val="30"/>
        </w:rPr>
        <w:t>300</w:t>
      </w:r>
      <w:r w:rsidRPr="004C004F">
        <w:rPr>
          <w:rFonts w:asciiTheme="majorBidi" w:hAnsiTheme="majorBidi" w:cstheme="majorBidi"/>
          <w:sz w:val="30"/>
          <w:szCs w:val="30"/>
        </w:rPr>
        <w:t>,</w:t>
      </w:r>
      <w:r w:rsidR="00B955E7" w:rsidRPr="00B955E7">
        <w:rPr>
          <w:rFonts w:asciiTheme="majorBidi" w:hAnsiTheme="majorBidi" w:cstheme="majorBidi"/>
          <w:sz w:val="30"/>
          <w:szCs w:val="30"/>
        </w:rPr>
        <w:t>000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004F">
        <w:rPr>
          <w:rFonts w:asciiTheme="majorBidi" w:hAnsiTheme="majorBidi" w:cstheme="majorBidi"/>
          <w:sz w:val="30"/>
          <w:szCs w:val="30"/>
          <w:cs/>
        </w:rPr>
        <w:br/>
        <w:t xml:space="preserve">มูลค่าที่ตราไว้หน่วยละ </w:t>
      </w:r>
      <w:r w:rsidR="00B955E7" w:rsidRPr="00B955E7">
        <w:rPr>
          <w:rFonts w:asciiTheme="majorBidi" w:hAnsiTheme="majorBidi" w:cstheme="majorBidi"/>
          <w:sz w:val="30"/>
          <w:szCs w:val="30"/>
        </w:rPr>
        <w:t>1</w:t>
      </w:r>
      <w:r w:rsidRPr="004C004F">
        <w:rPr>
          <w:rFonts w:asciiTheme="majorBidi" w:hAnsiTheme="majorBidi" w:cstheme="majorBidi"/>
          <w:sz w:val="30"/>
          <w:szCs w:val="30"/>
        </w:rPr>
        <w:t>,</w:t>
      </w:r>
      <w:r w:rsidR="00B955E7" w:rsidRPr="00B955E7">
        <w:rPr>
          <w:rFonts w:asciiTheme="majorBidi" w:hAnsiTheme="majorBidi" w:cstheme="majorBidi"/>
          <w:sz w:val="30"/>
          <w:szCs w:val="30"/>
        </w:rPr>
        <w:t>000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บาท</w:t>
      </w:r>
      <w:r w:rsidRPr="004C004F">
        <w:rPr>
          <w:rFonts w:asciiTheme="majorBidi" w:hAnsiTheme="majorBidi" w:cstheme="majorBidi"/>
          <w:sz w:val="30"/>
          <w:szCs w:val="30"/>
        </w:rPr>
        <w:t>)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โดยมีวัตถุประสงค์เพื่อชำระคืน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หุ้นกู้ระยะยาวที่ออกจำหน่ายในปี </w:t>
      </w:r>
      <w:r w:rsidR="00B955E7" w:rsidRPr="00B955E7">
        <w:rPr>
          <w:rFonts w:asciiTheme="majorBidi" w:hAnsiTheme="majorBidi" w:cstheme="majorBidi"/>
          <w:sz w:val="30"/>
          <w:szCs w:val="30"/>
        </w:rPr>
        <w:t>2565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หุ้นกู้มี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กำหนดชำระคืนในเดือนกันยายน </w:t>
      </w:r>
      <w:r w:rsidR="00B955E7" w:rsidRPr="00B955E7">
        <w:rPr>
          <w:rFonts w:asciiTheme="majorBidi" w:hAnsiTheme="majorBidi" w:cstheme="majorBidi"/>
          <w:sz w:val="30"/>
          <w:szCs w:val="30"/>
        </w:rPr>
        <w:t>2571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="00B955E7" w:rsidRPr="00B955E7">
        <w:rPr>
          <w:rFonts w:asciiTheme="majorBidi" w:hAnsiTheme="majorBidi" w:cstheme="majorBidi"/>
          <w:sz w:val="30"/>
          <w:szCs w:val="30"/>
        </w:rPr>
        <w:t>5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</w:p>
    <w:p w14:paraId="30B5E10B" w14:textId="77777777" w:rsidR="00E54C6E" w:rsidRPr="004C004F" w:rsidRDefault="00E54C6E" w:rsidP="00E54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C872695" w14:textId="77777777" w:rsidR="00E54C6E" w:rsidRPr="004C004F" w:rsidRDefault="00E54C6E" w:rsidP="00E54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ภายใต้ข้อกำหนดของหุ้นกู้ดังกล่าว บริษัทต้องปฏิบัติตามเงื่อนไขและข้อกำหนดต่าง ๆ ที่ระบุไว้ เช่น การรักษาอัตราส่วนทางการเงิน</w:t>
      </w:r>
      <w:r w:rsidRPr="004C004F">
        <w:rPr>
          <w:rFonts w:asciiTheme="majorBidi" w:hAnsiTheme="majorBidi" w:cstheme="majorBidi"/>
          <w:sz w:val="30"/>
          <w:szCs w:val="30"/>
        </w:rPr>
        <w:t xml:space="preserve">  </w:t>
      </w:r>
      <w:r w:rsidRPr="004C004F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426197D8" w14:textId="77777777" w:rsidR="00ED3C20" w:rsidRPr="0003748B" w:rsidRDefault="00ED3C20" w:rsidP="00FE3F8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49"/>
        <w:gridCol w:w="367"/>
        <w:gridCol w:w="1352"/>
      </w:tblGrid>
      <w:tr w:rsidR="008B55CE" w:rsidRPr="0003748B" w14:paraId="12CA61DC" w14:textId="77777777" w:rsidTr="008B55CE">
        <w:trPr>
          <w:trHeight w:val="269"/>
        </w:trPr>
        <w:tc>
          <w:tcPr>
            <w:tcW w:w="6138" w:type="dxa"/>
          </w:tcPr>
          <w:p w14:paraId="2A124485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3068" w:type="dxa"/>
            <w:gridSpan w:val="3"/>
          </w:tcPr>
          <w:p w14:paraId="19DB6DEC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5CE" w:rsidRPr="0003748B" w14:paraId="61576917" w14:textId="77777777" w:rsidTr="008B55CE">
        <w:trPr>
          <w:trHeight w:val="276"/>
        </w:trPr>
        <w:tc>
          <w:tcPr>
            <w:tcW w:w="6138" w:type="dxa"/>
          </w:tcPr>
          <w:p w14:paraId="7918EB3E" w14:textId="6730F319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349" w:type="dxa"/>
          </w:tcPr>
          <w:p w14:paraId="4C059DD0" w14:textId="7E2F51D1" w:rsidR="008B55CE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367" w:type="dxa"/>
          </w:tcPr>
          <w:p w14:paraId="0E840ACF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7A9F5D4B" w14:textId="6E9E5787" w:rsidR="008B55CE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8B55CE" w:rsidRPr="0003748B" w14:paraId="749EE85A" w14:textId="77777777" w:rsidTr="008B55CE">
        <w:trPr>
          <w:trHeight w:val="257"/>
        </w:trPr>
        <w:tc>
          <w:tcPr>
            <w:tcW w:w="6138" w:type="dxa"/>
          </w:tcPr>
          <w:p w14:paraId="5EB06F48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068" w:type="dxa"/>
            <w:gridSpan w:val="3"/>
          </w:tcPr>
          <w:p w14:paraId="08867E06" w14:textId="6A2AB28C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4C6E" w:rsidRPr="0003748B" w14:paraId="756081A8" w14:textId="77777777" w:rsidTr="008B55CE">
        <w:trPr>
          <w:trHeight w:val="50"/>
        </w:trPr>
        <w:tc>
          <w:tcPr>
            <w:tcW w:w="6138" w:type="dxa"/>
          </w:tcPr>
          <w:p w14:paraId="4A0FF4B6" w14:textId="77777777" w:rsidR="00E54C6E" w:rsidRPr="0003748B" w:rsidRDefault="00E54C6E" w:rsidP="00E54C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1349" w:type="dxa"/>
          </w:tcPr>
          <w:p w14:paraId="612BC3CE" w14:textId="7C292ABD" w:rsidR="00E54C6E" w:rsidRPr="00B4132E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67" w:type="dxa"/>
          </w:tcPr>
          <w:p w14:paraId="67039FEF" w14:textId="77777777" w:rsidR="00E54C6E" w:rsidRPr="0003748B" w:rsidRDefault="00E54C6E" w:rsidP="00E54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1B7575" w14:textId="5177369E" w:rsidR="00E54C6E" w:rsidRPr="0003748B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E54C6E" w:rsidRPr="0003748B" w14:paraId="664C8C11" w14:textId="77777777" w:rsidTr="008B55CE">
        <w:trPr>
          <w:trHeight w:val="50"/>
        </w:trPr>
        <w:tc>
          <w:tcPr>
            <w:tcW w:w="6138" w:type="dxa"/>
          </w:tcPr>
          <w:p w14:paraId="6EE8B86C" w14:textId="6BFEE112" w:rsidR="00E54C6E" w:rsidRPr="0003748B" w:rsidRDefault="00E54C6E" w:rsidP="00E54C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349" w:type="dxa"/>
          </w:tcPr>
          <w:p w14:paraId="70F805B6" w14:textId="28B0F1C1" w:rsidR="00E54C6E" w:rsidRPr="00B4132E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67" w:type="dxa"/>
          </w:tcPr>
          <w:p w14:paraId="76000855" w14:textId="77777777" w:rsidR="00E54C6E" w:rsidRPr="0003748B" w:rsidRDefault="00E54C6E" w:rsidP="00E54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A4C9066" w14:textId="0C4779C8" w:rsidR="00E54C6E" w:rsidRPr="0003748B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E54C6E" w:rsidRPr="0003748B" w14:paraId="008A6B1F" w14:textId="77777777" w:rsidTr="008B55CE">
        <w:trPr>
          <w:trHeight w:val="50"/>
        </w:trPr>
        <w:tc>
          <w:tcPr>
            <w:tcW w:w="6138" w:type="dxa"/>
          </w:tcPr>
          <w:p w14:paraId="2109D161" w14:textId="534D68B0" w:rsidR="00E54C6E" w:rsidRPr="0003748B" w:rsidRDefault="00E54C6E" w:rsidP="00E54C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**</w:t>
            </w:r>
            <w:r w:rsidRPr="0003748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</w:tcPr>
          <w:p w14:paraId="10B2407F" w14:textId="3FA579EC" w:rsidR="00E54C6E" w:rsidRPr="00B4132E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367" w:type="dxa"/>
          </w:tcPr>
          <w:p w14:paraId="2160FBD7" w14:textId="77777777" w:rsidR="00E54C6E" w:rsidRPr="0003748B" w:rsidRDefault="00E54C6E" w:rsidP="00E54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AA2752" w14:textId="71CC2C13" w:rsidR="00E54C6E" w:rsidRPr="0003748B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E54C6E" w:rsidRPr="0003748B" w14:paraId="3806BCC4" w14:textId="77777777" w:rsidTr="00AE7A1E">
        <w:trPr>
          <w:trHeight w:val="50"/>
        </w:trPr>
        <w:tc>
          <w:tcPr>
            <w:tcW w:w="6138" w:type="dxa"/>
          </w:tcPr>
          <w:p w14:paraId="593C2AEC" w14:textId="5BB60D50" w:rsidR="00E54C6E" w:rsidRPr="0003748B" w:rsidRDefault="00E54C6E" w:rsidP="00E54C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***</w:t>
            </w:r>
            <w:r w:rsidRPr="0003748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4479572" w14:textId="2ADF88E3" w:rsidR="00E54C6E" w:rsidRPr="00B4132E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7" w:type="dxa"/>
          </w:tcPr>
          <w:p w14:paraId="793D296D" w14:textId="77777777" w:rsidR="00E54C6E" w:rsidRPr="0003748B" w:rsidRDefault="00E54C6E" w:rsidP="00E54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A6B33E8" w14:textId="16BBE7F3" w:rsidR="00E54C6E" w:rsidRPr="0003748B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54C6E" w:rsidRPr="0003748B" w14:paraId="0B405CAD" w14:textId="77777777" w:rsidTr="008B55CE">
        <w:trPr>
          <w:trHeight w:val="263"/>
        </w:trPr>
        <w:tc>
          <w:tcPr>
            <w:tcW w:w="6138" w:type="dxa"/>
          </w:tcPr>
          <w:p w14:paraId="75848AF5" w14:textId="77777777" w:rsidR="00E54C6E" w:rsidRPr="0003748B" w:rsidRDefault="00E54C6E" w:rsidP="00E54C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8D3DE73" w14:textId="7E2E8B4A" w:rsidR="00E54C6E" w:rsidRPr="00B4132E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367" w:type="dxa"/>
          </w:tcPr>
          <w:p w14:paraId="7309CEF2" w14:textId="77777777" w:rsidR="00E54C6E" w:rsidRPr="0003748B" w:rsidRDefault="00E54C6E" w:rsidP="00E54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27B59A93" w:rsidR="00E54C6E" w:rsidRPr="0003748B" w:rsidRDefault="00B955E7" w:rsidP="00E54C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</w:tr>
    </w:tbl>
    <w:p w14:paraId="69BC22AB" w14:textId="4415032D" w:rsidR="00265678" w:rsidRPr="00477AC1" w:rsidRDefault="001D174A" w:rsidP="00477A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  <w:r w:rsidRPr="0003748B">
        <w:rPr>
          <w:rFonts w:ascii="Angsana New" w:hAnsi="Angsana New" w:hint="cs"/>
          <w:sz w:val="30"/>
          <w:szCs w:val="30"/>
        </w:rPr>
        <w:t xml:space="preserve">*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บริษัทย่อยแห่งหนึ่งได้ทำสัญญาโอนสิทธิเรียกร้องตามสัญญาประนีประนอมยอมความให้กับสถาบันการเงิน</w:t>
      </w:r>
      <w:r w:rsidR="00477AC1">
        <w:rPr>
          <w:rFonts w:ascii="Angsana New" w:hAnsi="Angsana New"/>
          <w:sz w:val="30"/>
          <w:szCs w:val="30"/>
        </w:rPr>
        <w:br/>
      </w:r>
    </w:p>
    <w:p w14:paraId="2F3B2045" w14:textId="011D6147" w:rsidR="007B339C" w:rsidRDefault="00265678" w:rsidP="007B339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**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</w:t>
      </w:r>
      <w:r w:rsidR="00666444" w:rsidRPr="0003748B">
        <w:rPr>
          <w:rFonts w:ascii="Angsana New" w:hAnsi="Angsana New" w:hint="cs"/>
          <w:sz w:val="30"/>
          <w:szCs w:val="30"/>
          <w:cs/>
        </w:rPr>
        <w:t>ต่อสถาบันการเงิน</w:t>
      </w:r>
      <w:r w:rsidRPr="0003748B">
        <w:rPr>
          <w:rFonts w:ascii="Angsana New" w:hAnsi="Angsana New" w:hint="cs"/>
          <w:sz w:val="30"/>
          <w:szCs w:val="30"/>
          <w:cs/>
        </w:rPr>
        <w:t>สำหรับการกู้ยืมเงินและการออ</w:t>
      </w:r>
      <w:r w:rsidR="007B339C">
        <w:rPr>
          <w:rFonts w:ascii="Angsana New" w:hAnsi="Angsana New" w:hint="cs"/>
          <w:sz w:val="30"/>
          <w:szCs w:val="30"/>
          <w:cs/>
        </w:rPr>
        <w:t>ก</w:t>
      </w:r>
      <w:r w:rsidR="007B339C">
        <w:rPr>
          <w:rFonts w:ascii="Angsana New" w:hAnsi="Angsana New"/>
          <w:sz w:val="30"/>
          <w:szCs w:val="30"/>
          <w:cs/>
        </w:rPr>
        <w:br/>
      </w:r>
      <w:r w:rsidR="007B339C">
        <w:rPr>
          <w:rFonts w:ascii="Angsana New" w:hAnsi="Angsana New" w:hint="cs"/>
          <w:sz w:val="30"/>
          <w:szCs w:val="30"/>
          <w:cs/>
        </w:rPr>
        <w:t>หนังสือ</w:t>
      </w:r>
      <w:r w:rsidRPr="0003748B">
        <w:rPr>
          <w:rFonts w:ascii="Angsana New" w:hAnsi="Angsana New" w:hint="cs"/>
          <w:sz w:val="30"/>
          <w:szCs w:val="30"/>
          <w:cs/>
        </w:rPr>
        <w:t>ค้ำประกัน</w:t>
      </w:r>
      <w:r w:rsidR="00D749A6" w:rsidRPr="0003748B">
        <w:rPr>
          <w:rFonts w:ascii="Angsana New" w:hAnsi="Angsana New" w:hint="cs"/>
          <w:sz w:val="30"/>
          <w:szCs w:val="30"/>
          <w:cs/>
        </w:rPr>
        <w:t>ของบริษัทย่อย</w:t>
      </w:r>
    </w:p>
    <w:p w14:paraId="6D60747C" w14:textId="6BBC7EF0" w:rsidR="00477AC1" w:rsidRDefault="001D174A" w:rsidP="007B339C">
      <w:pPr>
        <w:tabs>
          <w:tab w:val="clear" w:pos="227"/>
          <w:tab w:val="clear" w:pos="454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lastRenderedPageBreak/>
        <w:t>**</w:t>
      </w:r>
      <w:r w:rsidR="00265678" w:rsidRPr="0003748B">
        <w:rPr>
          <w:rFonts w:ascii="Angsana New" w:hAnsi="Angsana New"/>
          <w:sz w:val="30"/>
          <w:szCs w:val="30"/>
        </w:rPr>
        <w:t>*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477AC1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561CFFCA" w14:textId="77777777" w:rsidR="00477AC1" w:rsidRPr="00477AC1" w:rsidRDefault="00477AC1" w:rsidP="00477A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0732E427" w14:textId="18E99031" w:rsidR="00BE26ED" w:rsidRDefault="001D174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***</w:t>
      </w:r>
      <w:r w:rsidR="00265678" w:rsidRPr="0003748B">
        <w:rPr>
          <w:rFonts w:ascii="Angsana New" w:hAnsi="Angsana New"/>
          <w:sz w:val="30"/>
          <w:szCs w:val="30"/>
        </w:rPr>
        <w:t>*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45663C85" w14:textId="77777777" w:rsidR="00477AC1" w:rsidRPr="00477AC1" w:rsidRDefault="00477AC1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795773A6" w14:textId="0FB70B6C" w:rsidR="00C249FC" w:rsidRPr="0003748B" w:rsidRDefault="00582915" w:rsidP="00E94B03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เจ้าหนี้</w:t>
      </w:r>
      <w:r w:rsidR="00C249FC" w:rsidRPr="0003748B">
        <w:rPr>
          <w:rFonts w:hint="cs"/>
          <w:b/>
          <w:bCs/>
          <w:cs/>
        </w:rPr>
        <w:t>อื่น</w:t>
      </w:r>
    </w:p>
    <w:p w14:paraId="2AFCAEA0" w14:textId="77777777" w:rsidR="00753DEC" w:rsidRPr="0003748B" w:rsidRDefault="00753DEC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70"/>
        <w:gridCol w:w="990"/>
        <w:gridCol w:w="12"/>
        <w:gridCol w:w="250"/>
        <w:gridCol w:w="8"/>
        <w:gridCol w:w="990"/>
        <w:gridCol w:w="270"/>
        <w:gridCol w:w="990"/>
      </w:tblGrid>
      <w:tr w:rsidR="007149C6" w:rsidRPr="0003748B" w14:paraId="02A2D86E" w14:textId="77777777" w:rsidTr="00E94B03">
        <w:trPr>
          <w:tblHeader/>
        </w:trPr>
        <w:tc>
          <w:tcPr>
            <w:tcW w:w="3420" w:type="dxa"/>
          </w:tcPr>
          <w:p w14:paraId="3AC40BC3" w14:textId="77777777" w:rsidR="007149C6" w:rsidRPr="0003748B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E04174D" w14:textId="77777777" w:rsidR="007149C6" w:rsidRPr="0003748B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DFEA82F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</w:tcPr>
          <w:p w14:paraId="3D86EA4B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4"/>
          </w:tcPr>
          <w:p w14:paraId="7BD70334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781" w:rsidRPr="0003748B" w14:paraId="67083680" w14:textId="77777777" w:rsidTr="00E94B03">
        <w:trPr>
          <w:trHeight w:val="74"/>
          <w:tblHeader/>
        </w:trPr>
        <w:tc>
          <w:tcPr>
            <w:tcW w:w="3420" w:type="dxa"/>
          </w:tcPr>
          <w:p w14:paraId="3C55B539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162D91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50DEE6B2" w14:textId="0D76AED9" w:rsidR="00CA778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451E66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BD978" w14:textId="487E7992" w:rsidR="00CA778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gridSpan w:val="2"/>
          </w:tcPr>
          <w:p w14:paraId="5BC27CBA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4F37C4E3" w14:textId="3194D43A" w:rsidR="00CA778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890B30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7EF84C" w14:textId="2D97789B" w:rsidR="00CA778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21156" w:rsidRPr="0003748B" w14:paraId="16E7E344" w14:textId="77777777" w:rsidTr="00E94B03">
        <w:trPr>
          <w:tblHeader/>
        </w:trPr>
        <w:tc>
          <w:tcPr>
            <w:tcW w:w="3420" w:type="dxa"/>
          </w:tcPr>
          <w:p w14:paraId="411FC3DC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AA9B652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9"/>
          </w:tcPr>
          <w:p w14:paraId="5BC45B1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03748B" w14:paraId="1D6DCE68" w14:textId="77777777" w:rsidTr="00E94B03">
        <w:tc>
          <w:tcPr>
            <w:tcW w:w="3420" w:type="dxa"/>
          </w:tcPr>
          <w:p w14:paraId="590673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</w:tcPr>
          <w:p w14:paraId="679C3A93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8003CC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1EA6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EAB877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</w:tcPr>
          <w:p w14:paraId="36B3887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0882CC2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29BFE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4E2CF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83529" w:rsidRPr="0003748B" w14:paraId="34F7D930" w14:textId="77777777" w:rsidTr="00E94B03">
        <w:tc>
          <w:tcPr>
            <w:tcW w:w="3420" w:type="dxa"/>
          </w:tcPr>
          <w:p w14:paraId="18942FE5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</w:tcPr>
          <w:p w14:paraId="07FE1BF1" w14:textId="77777777" w:rsidR="00883529" w:rsidRPr="0003748B" w:rsidRDefault="00883529" w:rsidP="00883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82A56C" w14:textId="2EAA228A" w:rsidR="00883529" w:rsidRPr="00B4132E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</w:tcPr>
          <w:p w14:paraId="4110F4E7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90257F" w14:textId="1FAF28E1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62" w:type="dxa"/>
            <w:gridSpan w:val="2"/>
          </w:tcPr>
          <w:p w14:paraId="2EFB6256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CF857FA" w14:textId="6DB8A5E5" w:rsidR="00883529" w:rsidRPr="006A36F4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5E5410BF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36433" w14:textId="13E930C5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883529" w:rsidRPr="0003748B" w14:paraId="737356E8" w14:textId="77777777" w:rsidTr="00E94B03">
        <w:tc>
          <w:tcPr>
            <w:tcW w:w="3420" w:type="dxa"/>
          </w:tcPr>
          <w:p w14:paraId="2353C60E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FE1C2BA" w14:textId="77777777" w:rsidR="00883529" w:rsidRPr="0003748B" w:rsidRDefault="00883529" w:rsidP="00883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F849E3" w14:textId="764126CA" w:rsidR="00883529" w:rsidRPr="00B4132E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3A376E05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8486A9" w14:textId="62A072E1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62" w:type="dxa"/>
            <w:gridSpan w:val="2"/>
          </w:tcPr>
          <w:p w14:paraId="262F0139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44EBD0C" w14:textId="58FA35D0" w:rsidR="00883529" w:rsidRPr="006A36F4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0BB7714B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20E82" w14:textId="30430AC7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  <w:tr w:rsidR="00BA30DF" w:rsidRPr="0003748B" w14:paraId="26CB0D98" w14:textId="77777777" w:rsidTr="00594B32">
        <w:tc>
          <w:tcPr>
            <w:tcW w:w="3420" w:type="dxa"/>
          </w:tcPr>
          <w:p w14:paraId="37E5EC7A" w14:textId="7F37D142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</w:tcPr>
          <w:p w14:paraId="0AADD6BF" w14:textId="77777777" w:rsidR="00BA30DF" w:rsidRPr="0003748B" w:rsidRDefault="00BA30DF" w:rsidP="00BA3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4095F" w14:textId="09A666D6" w:rsidR="00BA30DF" w:rsidRPr="009368EB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7DB84CE3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A9654" w14:textId="2659FF37" w:rsidR="00BA30DF" w:rsidRPr="009368EB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gridSpan w:val="2"/>
          </w:tcPr>
          <w:p w14:paraId="6E15E3B6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58CDBD18" w14:textId="36CFEBE9" w:rsidR="00BA30DF" w:rsidRPr="009368EB" w:rsidRDefault="00BA30DF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36F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DC24D9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E7E97" w14:textId="619A2654" w:rsidR="00BA30DF" w:rsidRPr="009368EB" w:rsidRDefault="00BA30DF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A30DF" w:rsidRPr="0003748B" w14:paraId="657E71A1" w14:textId="77777777" w:rsidTr="003D6F47">
        <w:tc>
          <w:tcPr>
            <w:tcW w:w="3420" w:type="dxa"/>
          </w:tcPr>
          <w:p w14:paraId="751FD9BD" w14:textId="3B99E600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</w:tcPr>
          <w:p w14:paraId="61F13054" w14:textId="5E904639" w:rsidR="00BA30DF" w:rsidRPr="00BA30DF" w:rsidRDefault="00B955E7" w:rsidP="00BA30DF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</w:tcPr>
          <w:p w14:paraId="7CD7EC57" w14:textId="611AC83F" w:rsidR="00BA30DF" w:rsidRPr="009368EB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0292C00B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E11FA" w14:textId="7E092E6F" w:rsidR="00BA30DF" w:rsidRPr="009368EB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2" w:type="dxa"/>
            <w:gridSpan w:val="2"/>
          </w:tcPr>
          <w:p w14:paraId="2C649591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9CA9BD1" w14:textId="6B244D4E" w:rsidR="00BA30DF" w:rsidRPr="006A36F4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5CC866FB" w14:textId="77777777" w:rsidR="00BA30DF" w:rsidRPr="0003748B" w:rsidRDefault="00BA30DF" w:rsidP="00BA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23A505" w14:textId="05202481" w:rsidR="00BA30DF" w:rsidRPr="0003748B" w:rsidRDefault="00B955E7" w:rsidP="00BA3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883529" w:rsidRPr="0003748B" w14:paraId="2E95E152" w14:textId="77777777" w:rsidTr="00E94B03">
        <w:tc>
          <w:tcPr>
            <w:tcW w:w="3420" w:type="dxa"/>
          </w:tcPr>
          <w:p w14:paraId="7B69A86F" w14:textId="73AA7C1D" w:rsidR="00883529" w:rsidRPr="00375F7C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75F7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1F6F9D91" w14:textId="77777777" w:rsidR="00883529" w:rsidRPr="00375F7C" w:rsidRDefault="00883529" w:rsidP="00883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FC853E" w14:textId="5192403D" w:rsidR="00883529" w:rsidRPr="00375F7C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4D904C87" w14:textId="77777777" w:rsidR="00883529" w:rsidRPr="00375F7C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D4A8F1" w14:textId="1F8B2A4E" w:rsidR="00883529" w:rsidRPr="00375F7C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62" w:type="dxa"/>
            <w:gridSpan w:val="2"/>
          </w:tcPr>
          <w:p w14:paraId="0061ED7C" w14:textId="77777777" w:rsidR="00883529" w:rsidRPr="00375F7C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47E06FE9" w14:textId="3168A48A" w:rsidR="00883529" w:rsidRPr="00375F7C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8320A87" w14:textId="77777777" w:rsidR="00883529" w:rsidRPr="00375F7C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CA867B" w14:textId="7E93848C" w:rsidR="00883529" w:rsidRPr="00375F7C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883529" w:rsidRPr="0003748B" w14:paraId="5C5AC8FE" w14:textId="77777777" w:rsidTr="00E94B03">
        <w:tc>
          <w:tcPr>
            <w:tcW w:w="3420" w:type="dxa"/>
          </w:tcPr>
          <w:p w14:paraId="46F1C8F4" w14:textId="49A0AA2D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4B71208" w14:textId="77777777" w:rsidR="00883529" w:rsidRPr="0003748B" w:rsidRDefault="00883529" w:rsidP="00883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B8B22" w14:textId="25219B6F" w:rsidR="00883529" w:rsidRPr="00B4132E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0D55631C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7CECA" w14:textId="6F0EB26E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62" w:type="dxa"/>
            <w:gridSpan w:val="2"/>
          </w:tcPr>
          <w:p w14:paraId="4F54D5E7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ED371" w14:textId="126D8317" w:rsidR="00883529" w:rsidRPr="006A36F4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C224554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98F5" w14:textId="46FBB5A0" w:rsidR="00883529" w:rsidRPr="0003748B" w:rsidRDefault="00B955E7" w:rsidP="008835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</w:tr>
      <w:tr w:rsidR="00BB790E" w:rsidRPr="0003748B" w14:paraId="058C4BFF" w14:textId="77777777" w:rsidTr="00E94B03">
        <w:tc>
          <w:tcPr>
            <w:tcW w:w="3420" w:type="dxa"/>
          </w:tcPr>
          <w:p w14:paraId="07B2EA35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CF98B7" w14:textId="77777777" w:rsidR="00BB790E" w:rsidRPr="0003748B" w:rsidRDefault="00BB790E" w:rsidP="00566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229DCA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C2B39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E2DF35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2E99C241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5BBE14D3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31BAFF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DF8208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3529" w:rsidRPr="0003748B" w14:paraId="06AFFA96" w14:textId="77777777" w:rsidTr="00E94B03">
        <w:tc>
          <w:tcPr>
            <w:tcW w:w="3420" w:type="dxa"/>
          </w:tcPr>
          <w:p w14:paraId="1805D591" w14:textId="43DDE480" w:rsidR="00883529" w:rsidRPr="0003748B" w:rsidRDefault="00883529" w:rsidP="00883529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32DEE003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449FBE" w14:textId="2D4D8037" w:rsidR="00883529" w:rsidRPr="00B4132E" w:rsidRDefault="00B955E7" w:rsidP="008835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</w:tcPr>
          <w:p w14:paraId="02B10EE6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53CFC" w14:textId="5B5FD30E" w:rsidR="00883529" w:rsidRPr="0003748B" w:rsidRDefault="00B955E7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  <w:gridSpan w:val="3"/>
          </w:tcPr>
          <w:p w14:paraId="41516890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25450F" w14:textId="528A608A" w:rsidR="00883529" w:rsidRPr="006A36F4" w:rsidRDefault="00B955E7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0FD74E1B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C2CD0" w14:textId="0CEF7955" w:rsidR="00883529" w:rsidRPr="0003748B" w:rsidRDefault="00B955E7" w:rsidP="0088352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883529" w:rsidRPr="0003748B" w14:paraId="4AFABC6D" w14:textId="77777777" w:rsidTr="00E94B03">
        <w:tc>
          <w:tcPr>
            <w:tcW w:w="3420" w:type="dxa"/>
          </w:tcPr>
          <w:p w14:paraId="07CD743E" w14:textId="529393BA" w:rsidR="00883529" w:rsidRPr="0003748B" w:rsidRDefault="00883529" w:rsidP="0088352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6FF111F6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E4B075A" w14:textId="55DE1156" w:rsidR="00883529" w:rsidRPr="00B4132E" w:rsidRDefault="00B955E7" w:rsidP="008835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F65BA45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2CA7DA36" w14:textId="0BE14714" w:rsidR="00883529" w:rsidRPr="0003748B" w:rsidRDefault="00B955E7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gridSpan w:val="2"/>
          </w:tcPr>
          <w:p w14:paraId="3E6B07E2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40C5" w14:textId="521B9499" w:rsidR="00883529" w:rsidRPr="006A36F4" w:rsidRDefault="00883529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A36F4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338CFA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40A45" w14:textId="6258E53D" w:rsidR="00883529" w:rsidRPr="0003748B" w:rsidRDefault="00883529" w:rsidP="008835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883529" w:rsidRPr="0003748B" w14:paraId="5549B626" w14:textId="77777777" w:rsidTr="00685B5C">
        <w:trPr>
          <w:trHeight w:val="505"/>
        </w:trPr>
        <w:tc>
          <w:tcPr>
            <w:tcW w:w="3420" w:type="dxa"/>
          </w:tcPr>
          <w:p w14:paraId="101B86C1" w14:textId="0A2F1644" w:rsidR="00883529" w:rsidRPr="0003748B" w:rsidRDefault="00883529" w:rsidP="00883529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B0D55D6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9D4E" w14:textId="7210281C" w:rsidR="00883529" w:rsidRPr="00B4132E" w:rsidRDefault="00B955E7" w:rsidP="00685B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0E797369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D2DDA" w14:textId="01243D9F" w:rsidR="00883529" w:rsidRPr="0003748B" w:rsidRDefault="00B955E7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58" w:type="dxa"/>
            <w:gridSpan w:val="2"/>
          </w:tcPr>
          <w:p w14:paraId="7FE4F290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A6D82" w14:textId="4FB06649" w:rsidR="00883529" w:rsidRPr="006A36F4" w:rsidRDefault="00B955E7" w:rsidP="008835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1587DCFC" w14:textId="77777777" w:rsidR="00883529" w:rsidRPr="0003748B" w:rsidRDefault="00883529" w:rsidP="0088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57156" w14:textId="7752CEB5" w:rsidR="00883529" w:rsidRPr="0003748B" w:rsidRDefault="00B955E7" w:rsidP="008835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</w:tr>
    </w:tbl>
    <w:p w14:paraId="5740EB4E" w14:textId="0326DFC2" w:rsidR="00E94B03" w:rsidRPr="0003748B" w:rsidRDefault="00E94B03" w:rsidP="005B55DA">
      <w:pPr>
        <w:pStyle w:val="Style1"/>
        <w:numPr>
          <w:ilvl w:val="0"/>
          <w:numId w:val="0"/>
        </w:numPr>
        <w:spacing w:line="240" w:lineRule="auto"/>
        <w:rPr>
          <w:b/>
          <w:bCs/>
          <w:lang w:val="en-US"/>
        </w:rPr>
      </w:pPr>
    </w:p>
    <w:p w14:paraId="1B9E07B8" w14:textId="5473307F" w:rsidR="00E31E85" w:rsidRPr="003F1B23" w:rsidRDefault="00E3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/>
          <w:sz w:val="30"/>
          <w:szCs w:val="30"/>
        </w:rPr>
        <w:br w:type="page"/>
      </w:r>
    </w:p>
    <w:p w14:paraId="79D6F50A" w14:textId="41D0A8BE" w:rsidR="00E65558" w:rsidRPr="0003748B" w:rsidRDefault="00722B0E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ประมาณการหนี้สินสำหรับผล</w:t>
      </w:r>
      <w:r w:rsidR="00E65558" w:rsidRPr="0003748B">
        <w:rPr>
          <w:rFonts w:hint="cs"/>
          <w:b/>
          <w:bCs/>
          <w:cs/>
        </w:rPr>
        <w:t>ประโยชน์พนักงาน</w:t>
      </w:r>
    </w:p>
    <w:p w14:paraId="46837BBD" w14:textId="77777777" w:rsidR="00E65558" w:rsidRPr="00F73325" w:rsidRDefault="00E65558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3D2EEC49" w14:textId="211682E9" w:rsidR="00E65558" w:rsidRPr="0003748B" w:rsidRDefault="00E65558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กลุ่มบริษัทและบริษัทจัดการโครงการบำเหน็จบำนาญพนักงานตามข้อกำหนดของพระราชบัญญัติคุ้มครองแรงงา</w:t>
      </w:r>
      <w:r w:rsidR="0031017C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 xml:space="preserve">พ.ศ. </w:t>
      </w:r>
      <w:r w:rsidR="00B955E7" w:rsidRPr="00B955E7">
        <w:rPr>
          <w:rFonts w:ascii="Angsana New" w:hAnsi="Angsana New" w:hint="cs"/>
          <w:sz w:val="30"/>
          <w:szCs w:val="30"/>
        </w:rPr>
        <w:t>2541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</w:t>
      </w:r>
      <w:r w:rsidR="00E94B03"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32CE010D" w:rsidR="006A30A0" w:rsidRPr="00F73325" w:rsidRDefault="006A3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E65558" w:rsidRPr="0003748B" w14:paraId="73697A36" w14:textId="77777777" w:rsidTr="00516787">
        <w:tc>
          <w:tcPr>
            <w:tcW w:w="4410" w:type="dxa"/>
          </w:tcPr>
          <w:p w14:paraId="39C90BE2" w14:textId="77777777" w:rsidR="00E65558" w:rsidRPr="0003748B" w:rsidRDefault="00DF6F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</w:tcPr>
          <w:p w14:paraId="70D9B284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274DA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569B59F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75D58" w:rsidRPr="0003748B" w14:paraId="52410C14" w14:textId="77777777" w:rsidTr="00516787">
        <w:tc>
          <w:tcPr>
            <w:tcW w:w="4410" w:type="dxa"/>
          </w:tcPr>
          <w:p w14:paraId="308267B9" w14:textId="77777777" w:rsidR="00F75D58" w:rsidRPr="0003748B" w:rsidRDefault="00F75D5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</w:tcPr>
          <w:p w14:paraId="15D1F2A9" w14:textId="5B041CE8" w:rsidR="00F75D5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56F7B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900EA" w14:textId="1373A96E" w:rsidR="00F75D5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54F30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BAA68" w14:textId="6ED4C326" w:rsidR="00F75D5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C53C5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87FF0" w14:textId="0D7C7960" w:rsidR="00F75D5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21156" w:rsidRPr="0003748B" w14:paraId="06FE0543" w14:textId="77777777" w:rsidTr="00516787">
        <w:tc>
          <w:tcPr>
            <w:tcW w:w="4410" w:type="dxa"/>
          </w:tcPr>
          <w:p w14:paraId="24794F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CF3909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0228" w:rsidRPr="0003748B" w14:paraId="29F1A516" w14:textId="77777777" w:rsidTr="00516787">
        <w:trPr>
          <w:trHeight w:val="254"/>
        </w:trPr>
        <w:tc>
          <w:tcPr>
            <w:tcW w:w="4410" w:type="dxa"/>
          </w:tcPr>
          <w:p w14:paraId="5A1C951C" w14:textId="19DE5986" w:rsidR="008A0228" w:rsidRPr="0003748B" w:rsidRDefault="008A0228" w:rsidP="008A0228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15912EBD" w14:textId="3DCC3BC8" w:rsidR="008A0228" w:rsidRPr="00B4132E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</w:tcPr>
          <w:p w14:paraId="7DBABAC9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C9EB6" w14:textId="0C15CF05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3681A953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99CB6" w14:textId="7580E29B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</w:tcPr>
          <w:p w14:paraId="4E0DB780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8AFA" w14:textId="70B5128B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</w:tr>
      <w:tr w:rsidR="008A0228" w:rsidRPr="0003748B" w14:paraId="2058CEFE" w14:textId="77777777" w:rsidTr="001D5B82">
        <w:trPr>
          <w:trHeight w:val="155"/>
        </w:trPr>
        <w:tc>
          <w:tcPr>
            <w:tcW w:w="4410" w:type="dxa"/>
          </w:tcPr>
          <w:p w14:paraId="10C82A85" w14:textId="77777777" w:rsidR="008A0228" w:rsidRPr="0003748B" w:rsidRDefault="008A0228" w:rsidP="008A022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A13F759" w14:textId="77777777" w:rsidR="008A0228" w:rsidRPr="00B4132E" w:rsidRDefault="008A0228" w:rsidP="008A022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1B04F2AB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7DE3BBA" w14:textId="77777777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3A60B7D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41387BC" w14:textId="77777777" w:rsidR="008A0228" w:rsidRPr="00060F39" w:rsidRDefault="008A0228" w:rsidP="008A022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C4B2285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781F62" w14:textId="77777777" w:rsidR="008A0228" w:rsidRPr="0003748B" w:rsidRDefault="008A0228" w:rsidP="008A022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8A0228" w:rsidRPr="0003748B" w14:paraId="72519C9E" w14:textId="77777777" w:rsidTr="00516787">
        <w:tc>
          <w:tcPr>
            <w:tcW w:w="4410" w:type="dxa"/>
          </w:tcPr>
          <w:p w14:paraId="387791A8" w14:textId="77777777" w:rsidR="008A0228" w:rsidRPr="0003748B" w:rsidRDefault="008A0228" w:rsidP="008A02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5E1BAA34" w14:textId="77777777" w:rsidR="008A0228" w:rsidRPr="00B4132E" w:rsidRDefault="008A0228" w:rsidP="008A02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665D745D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460E12" w14:textId="77777777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968CCC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45A29" w14:textId="77777777" w:rsidR="008A0228" w:rsidRPr="00060F39" w:rsidRDefault="008A0228" w:rsidP="008A02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238786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2F51A" w14:textId="77777777" w:rsidR="008A0228" w:rsidRPr="0003748B" w:rsidRDefault="008A0228" w:rsidP="008A022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228" w:rsidRPr="0003748B" w14:paraId="0BABA7E1" w14:textId="77777777" w:rsidTr="00516787">
        <w:tc>
          <w:tcPr>
            <w:tcW w:w="4410" w:type="dxa"/>
          </w:tcPr>
          <w:p w14:paraId="3FF23FC1" w14:textId="77777777" w:rsidR="008A0228" w:rsidRPr="0003748B" w:rsidRDefault="008A0228" w:rsidP="008A0228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B849505" w14:textId="2516B4B5" w:rsidR="008A0228" w:rsidRPr="00375F7C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3855CCB7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B5189" w14:textId="3269BB02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3793D26E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FCA1C0" w14:textId="136DB7E1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42D609C8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21EFD" w14:textId="13598DA4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8A0228" w:rsidRPr="0003748B" w14:paraId="15E0869C" w14:textId="77777777" w:rsidTr="00516787">
        <w:tc>
          <w:tcPr>
            <w:tcW w:w="4410" w:type="dxa"/>
          </w:tcPr>
          <w:p w14:paraId="3C6FE379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2B767B1D" w14:textId="7D3BEFC3" w:rsidR="008A0228" w:rsidRPr="00375F7C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B5DDF6C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5134E8" w14:textId="622613DA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5567A017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57D35" w14:textId="02FC5A35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D510E7A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54F50" w14:textId="098F4526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A0228" w:rsidRPr="0003748B" w14:paraId="3C4F1771" w14:textId="77777777" w:rsidTr="00516787">
        <w:tc>
          <w:tcPr>
            <w:tcW w:w="4410" w:type="dxa"/>
          </w:tcPr>
          <w:p w14:paraId="6198BA47" w14:textId="03C0C21F" w:rsidR="008A0228" w:rsidRPr="0003748B" w:rsidRDefault="00392314" w:rsidP="008A022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="008A0228"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990" w:type="dxa"/>
          </w:tcPr>
          <w:p w14:paraId="3B2F2B0E" w14:textId="18270594" w:rsidR="008A0228" w:rsidRPr="00375F7C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F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75F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939C31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BD10E" w14:textId="260E3417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EFC3F9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E2902" w14:textId="20576B06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BB80DCF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6C777" w14:textId="2C4527D7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0228" w:rsidRPr="0003748B" w14:paraId="3C0039D4" w14:textId="77777777" w:rsidTr="00516787">
        <w:tc>
          <w:tcPr>
            <w:tcW w:w="4410" w:type="dxa"/>
          </w:tcPr>
          <w:p w14:paraId="41432384" w14:textId="77777777" w:rsidR="008A0228" w:rsidRPr="0003748B" w:rsidRDefault="008A0228" w:rsidP="008A022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B65425" w14:textId="5D4D4A37" w:rsidR="008A0228" w:rsidRPr="00B4132E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38C6FD70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F57E0A" w14:textId="1F7BC652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</w:tcPr>
          <w:p w14:paraId="18F122FF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D8508C" w14:textId="3100174E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069708BE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71A7E" w14:textId="4FF98592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F75D58" w:rsidRPr="0003748B" w14:paraId="3E860203" w14:textId="77777777" w:rsidTr="00516787">
        <w:tc>
          <w:tcPr>
            <w:tcW w:w="4410" w:type="dxa"/>
          </w:tcPr>
          <w:p w14:paraId="2611DFD6" w14:textId="77777777" w:rsidR="00F75D58" w:rsidRPr="0003748B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6C4EB4A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B83217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0A8ADAD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21B839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494051B" w14:textId="77777777" w:rsidR="00F75D58" w:rsidRPr="00060F39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94C11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BF5DFF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03748B" w14:paraId="425AB084" w14:textId="77777777" w:rsidTr="00516787">
        <w:tc>
          <w:tcPr>
            <w:tcW w:w="4410" w:type="dxa"/>
          </w:tcPr>
          <w:p w14:paraId="36090FEC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14B4969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11D9A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9907D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88C27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9D5EE" w14:textId="77777777" w:rsidR="00F75D58" w:rsidRPr="00060F39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DF0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81781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03748B" w14:paraId="00BEA0DF" w14:textId="77777777" w:rsidTr="00516787">
        <w:tc>
          <w:tcPr>
            <w:tcW w:w="4410" w:type="dxa"/>
          </w:tcPr>
          <w:p w14:paraId="2C328D13" w14:textId="509A9F22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2A5AD291" w14:textId="77777777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</w:tcPr>
          <w:p w14:paraId="1399EFCB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910242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06AB4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DA553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48A1C" w14:textId="77777777" w:rsidR="00F75D58" w:rsidRPr="00060F39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33073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7FDC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228" w:rsidRPr="0003748B" w14:paraId="2C956589" w14:textId="77777777" w:rsidTr="00516787">
        <w:tc>
          <w:tcPr>
            <w:tcW w:w="4410" w:type="dxa"/>
          </w:tcPr>
          <w:p w14:paraId="2C2E30A1" w14:textId="77777777" w:rsidR="008A0228" w:rsidRPr="0003748B" w:rsidRDefault="008A0228" w:rsidP="008A0228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030C4B03" w14:textId="1DBC147C" w:rsidR="008A0228" w:rsidRPr="003F1B23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66BC0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062AE" w14:textId="4AA93F78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568FB1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D3747B" w14:textId="6BE2A003" w:rsidR="008A0228" w:rsidRPr="00060F39" w:rsidRDefault="006A36F4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288433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4797C" w14:textId="0ED93EAA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0228" w:rsidRPr="0003748B" w14:paraId="76583520" w14:textId="77777777" w:rsidTr="00516787">
        <w:tc>
          <w:tcPr>
            <w:tcW w:w="4410" w:type="dxa"/>
          </w:tcPr>
          <w:p w14:paraId="7A650A4A" w14:textId="77777777" w:rsidR="008A0228" w:rsidRPr="0003748B" w:rsidRDefault="008A0228" w:rsidP="008A0228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148AAB4" w14:textId="5D0C56B1" w:rsidR="008A0228" w:rsidRPr="003F1B23" w:rsidRDefault="00B955E7" w:rsidP="008A022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2BC96B92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09202" w14:textId="43A6AC2B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E4BFE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60D04" w14:textId="4FE14B9A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27E1FB4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320A6" w14:textId="729A7834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0228" w:rsidRPr="0003748B" w14:paraId="72FABDF6" w14:textId="77777777" w:rsidTr="00516787">
        <w:tc>
          <w:tcPr>
            <w:tcW w:w="4410" w:type="dxa"/>
          </w:tcPr>
          <w:p w14:paraId="30FB0F00" w14:textId="77777777" w:rsidR="008A0228" w:rsidRPr="0003748B" w:rsidRDefault="008A0228" w:rsidP="008A0228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2A7B4EF0" w14:textId="265D2AC7" w:rsidR="008A0228" w:rsidRPr="003F1B23" w:rsidRDefault="000174FB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902228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B319F" w14:textId="4F82EFDD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B797A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0198E" w14:textId="6A167DFC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A414D6D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43D91" w14:textId="14C5EB4C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0228" w:rsidRPr="0003748B" w14:paraId="3C86E05A" w14:textId="77777777" w:rsidTr="00516787">
        <w:tc>
          <w:tcPr>
            <w:tcW w:w="4410" w:type="dxa"/>
          </w:tcPr>
          <w:p w14:paraId="185681DA" w14:textId="77777777" w:rsidR="008A0228" w:rsidRPr="0003748B" w:rsidRDefault="008A0228" w:rsidP="008A022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048DC" w14:textId="08A68B33" w:rsidR="008A0228" w:rsidRPr="00B4132E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D039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039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B7F064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8E2FAD" w14:textId="2D1EE333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C7E9B8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E2AEF" w14:textId="06D5FE7E" w:rsidR="008A0228" w:rsidRPr="00060F39" w:rsidRDefault="006A36F4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0F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060F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A1ECAA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1076E" w14:textId="4B0A858D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75D58" w:rsidRPr="0003748B" w14:paraId="61E1C5A9" w14:textId="77777777" w:rsidTr="00516787">
        <w:tc>
          <w:tcPr>
            <w:tcW w:w="4410" w:type="dxa"/>
          </w:tcPr>
          <w:p w14:paraId="1D59AAEC" w14:textId="77777777" w:rsidR="00F75D58" w:rsidRPr="0003748B" w:rsidRDefault="00F75D58" w:rsidP="00FE3F8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3FEEB7D" w14:textId="77777777" w:rsidR="00F75D58" w:rsidRPr="001714B4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59CE66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F3F44D8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9410D5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FAA0B56" w14:textId="77777777" w:rsidR="00F75D58" w:rsidRPr="00060F39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981D3AE" w14:textId="77777777" w:rsidR="00F75D58" w:rsidRPr="0003748B" w:rsidRDefault="00F75D58" w:rsidP="006A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A2BAB7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03748B" w14:paraId="7C11C256" w14:textId="77777777" w:rsidTr="00DC4FA0">
        <w:tc>
          <w:tcPr>
            <w:tcW w:w="4410" w:type="dxa"/>
          </w:tcPr>
          <w:p w14:paraId="2D68D3AA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98CF07C" w14:textId="77777777" w:rsidR="00F75D58" w:rsidRPr="001714B4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EF282B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8D6CC3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5D3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0EE1CB" w14:textId="77777777" w:rsidR="00F75D58" w:rsidRPr="00060F39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9084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F7C55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228" w:rsidRPr="0003748B" w14:paraId="3AFFABDD" w14:textId="77777777" w:rsidTr="00DC4FA0">
        <w:tc>
          <w:tcPr>
            <w:tcW w:w="4410" w:type="dxa"/>
          </w:tcPr>
          <w:p w14:paraId="50594804" w14:textId="77777777" w:rsidR="008A0228" w:rsidRPr="0003748B" w:rsidRDefault="008A0228" w:rsidP="008A02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C2C9527" w14:textId="1B8E8C5F" w:rsidR="008A0228" w:rsidRPr="003F1B23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3F1B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62A886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7EEBA" w14:textId="31A2802C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BE2B70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547AB" w14:textId="792F44CE" w:rsidR="008A0228" w:rsidRPr="00060F39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B5F1C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C95E8" w14:textId="3C2A44FF" w:rsidR="008A0228" w:rsidRPr="0003748B" w:rsidRDefault="008A0228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91780" w:rsidRPr="0003748B" w14:paraId="05D05710" w14:textId="77777777" w:rsidTr="006C574A">
        <w:tc>
          <w:tcPr>
            <w:tcW w:w="4410" w:type="dxa"/>
          </w:tcPr>
          <w:p w14:paraId="7A62AD5F" w14:textId="52FD1227" w:rsidR="00C91780" w:rsidRPr="003F1B23" w:rsidRDefault="00C91780" w:rsidP="00C91780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222076421"/>
            <w:r w:rsidRPr="003F1B2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ประมาณการหนี้สินโอน</w:t>
            </w:r>
            <w:r w:rsidR="00B85907" w:rsidRPr="003F1B23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="000A67AD" w:rsidRPr="003F1B23">
              <w:rPr>
                <w:rFonts w:ascii="Angsana New" w:hAnsi="Angsana New" w:hint="cs"/>
                <w:sz w:val="30"/>
                <w:szCs w:val="30"/>
                <w:cs/>
              </w:rPr>
              <w:t>ไปกิจกา</w:t>
            </w:r>
            <w:r w:rsidRPr="003F1B23">
              <w:rPr>
                <w:rFonts w:ascii="Angsana New" w:hAnsi="Angsana New" w:hint="cs"/>
                <w:sz w:val="30"/>
                <w:szCs w:val="30"/>
                <w:cs/>
              </w:rPr>
              <w:t>รที่เกี่ยวข้องกัน</w:t>
            </w:r>
            <w:bookmarkEnd w:id="12"/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A21AF6" w14:textId="2B2FCE38" w:rsidR="00C91780" w:rsidRPr="003F1B23" w:rsidRDefault="00B85907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1B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F1162E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EC88C6" w14:textId="129CCA32" w:rsidR="00C91780" w:rsidRPr="0003748B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47F842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0BDE21" w14:textId="52DD38D6" w:rsidR="00C91780" w:rsidRPr="00060F39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55963F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71A4E9" w14:textId="4A019F53" w:rsidR="00C91780" w:rsidRPr="0003748B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91780" w:rsidRPr="0003748B" w14:paraId="30CBBA4B" w14:textId="77777777" w:rsidTr="00EF5701">
        <w:tc>
          <w:tcPr>
            <w:tcW w:w="4410" w:type="dxa"/>
          </w:tcPr>
          <w:p w14:paraId="174DB33C" w14:textId="77777777" w:rsidR="00C91780" w:rsidRPr="0003748B" w:rsidRDefault="00C91780" w:rsidP="00C917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E1B953" w14:textId="546004E3" w:rsidR="00C91780" w:rsidRPr="00D03997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99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D0399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8F654A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2DB44D" w14:textId="40A6B08A" w:rsidR="00C91780" w:rsidRPr="0003748B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6AE7CF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BB129" w14:textId="7BB96583" w:rsidR="00C91780" w:rsidRPr="00060F39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F3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Pr="00060F3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D85E3D" w14:textId="77777777" w:rsidR="00C91780" w:rsidRPr="0003748B" w:rsidRDefault="00C91780" w:rsidP="00C9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A43D2D" w14:textId="3C27C83F" w:rsidR="00C91780" w:rsidRPr="0003748B" w:rsidRDefault="00C91780" w:rsidP="00C917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A0228" w:rsidRPr="0003748B" w14:paraId="1FD7AD3D" w14:textId="77777777" w:rsidTr="00516787">
        <w:trPr>
          <w:trHeight w:val="163"/>
        </w:trPr>
        <w:tc>
          <w:tcPr>
            <w:tcW w:w="4410" w:type="dxa"/>
            <w:vAlign w:val="bottom"/>
          </w:tcPr>
          <w:p w14:paraId="2A88A38E" w14:textId="451BF0C1" w:rsidR="008A0228" w:rsidRPr="0003748B" w:rsidRDefault="008A0228" w:rsidP="008A02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6CC84A1F" w:rsidR="008A0228" w:rsidRPr="00D03997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70" w:type="dxa"/>
            <w:vAlign w:val="bottom"/>
          </w:tcPr>
          <w:p w14:paraId="6702E20E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0A2C5189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vAlign w:val="bottom"/>
          </w:tcPr>
          <w:p w14:paraId="4CBDD72F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29BFED84" w:rsidR="008A0228" w:rsidRPr="00060F39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38ED6FF4" w14:textId="77777777" w:rsidR="008A0228" w:rsidRPr="0003748B" w:rsidRDefault="008A0228" w:rsidP="008A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1928BFD8" w:rsidR="008A0228" w:rsidRPr="0003748B" w:rsidRDefault="00B955E7" w:rsidP="008A02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</w:tr>
    </w:tbl>
    <w:p w14:paraId="562782D5" w14:textId="1C500D86" w:rsidR="00C91780" w:rsidRDefault="00C9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62385CD" w14:textId="77777777" w:rsidR="00C91780" w:rsidRDefault="00C9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060F39" w:rsidRPr="0003748B" w14:paraId="3D4A9455" w14:textId="77777777" w:rsidTr="00D64DF0">
        <w:tc>
          <w:tcPr>
            <w:tcW w:w="4410" w:type="dxa"/>
          </w:tcPr>
          <w:p w14:paraId="476A964C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</w:tcPr>
          <w:p w14:paraId="5F14B84D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EF41E2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DBF41C2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060F39" w:rsidRPr="0003748B" w14:paraId="607CE31C" w14:textId="77777777" w:rsidTr="00D64DF0">
        <w:tc>
          <w:tcPr>
            <w:tcW w:w="4410" w:type="dxa"/>
          </w:tcPr>
          <w:p w14:paraId="71294716" w14:textId="77777777" w:rsidR="00060F39" w:rsidRPr="0003748B" w:rsidRDefault="00060F39" w:rsidP="00D6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</w:tcPr>
          <w:p w14:paraId="5798F866" w14:textId="746C16DC" w:rsidR="00060F39" w:rsidRPr="0003748B" w:rsidRDefault="00B955E7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E3FFE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9AC11" w14:textId="0AB3D158" w:rsidR="00060F39" w:rsidRPr="0003748B" w:rsidRDefault="00B955E7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FAFC3D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B97DC" w14:textId="6DD24E3C" w:rsidR="00060F39" w:rsidRPr="0003748B" w:rsidRDefault="00B955E7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EDBBC0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86CA5" w14:textId="62EFD45E" w:rsidR="00060F39" w:rsidRPr="0003748B" w:rsidRDefault="00B955E7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60F39" w:rsidRPr="0003748B" w14:paraId="2FB25ED2" w14:textId="77777777" w:rsidTr="00D64DF0">
        <w:tc>
          <w:tcPr>
            <w:tcW w:w="4410" w:type="dxa"/>
          </w:tcPr>
          <w:p w14:paraId="32219BF7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E6910B2" w14:textId="77777777" w:rsidR="00060F39" w:rsidRPr="0003748B" w:rsidRDefault="00060F39" w:rsidP="00D6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F39" w:rsidRPr="0003748B" w14:paraId="3927D26F" w14:textId="77777777" w:rsidTr="00D64DF0">
        <w:trPr>
          <w:trHeight w:val="254"/>
        </w:trPr>
        <w:tc>
          <w:tcPr>
            <w:tcW w:w="4410" w:type="dxa"/>
          </w:tcPr>
          <w:p w14:paraId="68EC762E" w14:textId="23BF8B3B" w:rsidR="00060F39" w:rsidRPr="0003748B" w:rsidRDefault="00060F39" w:rsidP="00060F39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527E9F06" w14:textId="617CF215" w:rsidR="00060F39" w:rsidRPr="00D03997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5EA77AA0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836F9" w14:textId="05B7AFD1" w:rsidR="00060F39" w:rsidRPr="0003748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6E01C90B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8A9BFD" w14:textId="60828EA6" w:rsidR="00060F39" w:rsidRPr="00060F39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418F0F74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0A71D" w14:textId="2F3B7046" w:rsidR="00060F39" w:rsidRPr="0003748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060F39" w:rsidRPr="0003748B" w14:paraId="1DA11FCD" w14:textId="77777777" w:rsidTr="00060F39">
        <w:trPr>
          <w:trHeight w:val="254"/>
        </w:trPr>
        <w:tc>
          <w:tcPr>
            <w:tcW w:w="4410" w:type="dxa"/>
          </w:tcPr>
          <w:p w14:paraId="086E4A21" w14:textId="6EDEB9D1" w:rsidR="00060F39" w:rsidRPr="0003748B" w:rsidRDefault="00060F39" w:rsidP="00060F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E9B2C" w14:textId="71079189" w:rsidR="00060F39" w:rsidRPr="00D03997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5333AFE4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EF8D8E" w14:textId="2EEFC5D2" w:rsidR="00060F39" w:rsidRPr="00AD321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01163E42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5F09E6" w14:textId="75569B8B" w:rsidR="00060F39" w:rsidRPr="00060F39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</w:tcPr>
          <w:p w14:paraId="520B8A11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C80AD" w14:textId="26B0B2A3" w:rsidR="00060F39" w:rsidRPr="00AD321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060F39" w:rsidRPr="0003748B" w14:paraId="5A3C80AB" w14:textId="77777777" w:rsidTr="00060F39">
        <w:trPr>
          <w:trHeight w:val="254"/>
        </w:trPr>
        <w:tc>
          <w:tcPr>
            <w:tcW w:w="4410" w:type="dxa"/>
            <w:vAlign w:val="bottom"/>
          </w:tcPr>
          <w:p w14:paraId="6780F90C" w14:textId="6B42D9B6" w:rsidR="00060F39" w:rsidRPr="0003748B" w:rsidRDefault="00060F39" w:rsidP="00060F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F23E4" w14:textId="2B9A2395" w:rsidR="00060F39" w:rsidRPr="00D03997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  <w:vAlign w:val="bottom"/>
          </w:tcPr>
          <w:p w14:paraId="6070B632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A8A3B" w14:textId="4FF7A424" w:rsidR="00060F39" w:rsidRPr="00AD321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14:paraId="3265F31E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9F24" w14:textId="67F33BB1" w:rsidR="00060F39" w:rsidRPr="00060F39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  <w:vAlign w:val="bottom"/>
          </w:tcPr>
          <w:p w14:paraId="26E1E85E" w14:textId="77777777" w:rsidR="00060F39" w:rsidRPr="0003748B" w:rsidRDefault="00060F39" w:rsidP="0006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3225" w14:textId="0B07F1A0" w:rsidR="00060F39" w:rsidRPr="00AD321B" w:rsidRDefault="00B955E7" w:rsidP="00060F3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</w:p>
        </w:tc>
      </w:tr>
    </w:tbl>
    <w:p w14:paraId="447FACBB" w14:textId="77777777" w:rsidR="00516787" w:rsidRPr="00A21C7E" w:rsidRDefault="0051678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03748B" w14:paraId="0F833F50" w14:textId="77777777" w:rsidTr="006336A6">
        <w:tc>
          <w:tcPr>
            <w:tcW w:w="4230" w:type="dxa"/>
          </w:tcPr>
          <w:p w14:paraId="767AC40F" w14:textId="77777777" w:rsidR="00E65558" w:rsidRPr="0003748B" w:rsidRDefault="007555F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6A9" w:rsidRPr="0003748B" w14:paraId="06AE97D9" w14:textId="77777777" w:rsidTr="006336A6">
        <w:tc>
          <w:tcPr>
            <w:tcW w:w="4230" w:type="dxa"/>
          </w:tcPr>
          <w:p w14:paraId="3920A04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27030F48" w:rsidR="00F256A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E0D97A3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225F9253" w:rsidR="00F256A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584D1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04C09C80" w:rsidR="00F256A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5B2AFC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2CF5357E" w:rsidR="00F256A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21156" w:rsidRPr="00F42077" w14:paraId="0CFA55D7" w14:textId="77777777" w:rsidTr="006336A6">
        <w:tc>
          <w:tcPr>
            <w:tcW w:w="4230" w:type="dxa"/>
          </w:tcPr>
          <w:p w14:paraId="730417E0" w14:textId="77777777" w:rsidR="00721156" w:rsidRPr="00F42077" w:rsidRDefault="00721156" w:rsidP="00FE3F8B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7F14E77B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024" w:type="dxa"/>
          </w:tcPr>
          <w:p w14:paraId="2BA65076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6F28487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1" w:type="dxa"/>
          </w:tcPr>
          <w:p w14:paraId="0B7E7279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F256A9" w:rsidRPr="0003748B" w14:paraId="0CFA96A3" w14:textId="77777777" w:rsidTr="006336A6">
        <w:tc>
          <w:tcPr>
            <w:tcW w:w="4230" w:type="dxa"/>
          </w:tcPr>
          <w:p w14:paraId="7ABBD053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990" w:type="dxa"/>
          </w:tcPr>
          <w:p w14:paraId="1233FB56" w14:textId="406A5F4E" w:rsidR="00F256A9" w:rsidRPr="00AC551C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40703" w:rsidRPr="00AC55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840703" w:rsidRPr="00AC551C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40703" w:rsidRPr="00AC55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F3DDD65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12F096BB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38057F2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32350ABF" w:rsidR="00F256A9" w:rsidRPr="00060F39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60F39" w:rsidRPr="00060F3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2A666E4D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3F2D6F9C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</w:tr>
      <w:tr w:rsidR="00F256A9" w:rsidRPr="0003748B" w14:paraId="0BB592E0" w14:textId="77777777" w:rsidTr="006336A6">
        <w:tc>
          <w:tcPr>
            <w:tcW w:w="4230" w:type="dxa"/>
          </w:tcPr>
          <w:p w14:paraId="047190E8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อัตราการเพิ่มขึ้นของเงินเดือนในอนาคต (ร้อยละ)</w:t>
            </w:r>
          </w:p>
        </w:tc>
        <w:tc>
          <w:tcPr>
            <w:tcW w:w="990" w:type="dxa"/>
          </w:tcPr>
          <w:p w14:paraId="13D0D5C6" w14:textId="21992A51" w:rsidR="00F256A9" w:rsidRPr="00AC551C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2F07" w:rsidRPr="00AC551C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DA5B6F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70E38911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F5484E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4D2BBBC8" w:rsidR="00F256A9" w:rsidRPr="00060F39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2E63B42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4D75A288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F256A9" w:rsidRPr="0003748B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123E200B" w:rsidR="00F256A9" w:rsidRPr="00AC551C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DF989C6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21CFBEAC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3DF3410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5FA5A272" w:rsidR="00F256A9" w:rsidRPr="00060F39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A7218F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28B73606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</w:tr>
      <w:tr w:rsidR="00F256A9" w:rsidRPr="0003748B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6B3A5691" w:rsidR="00F256A9" w:rsidRPr="00AC551C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B64F83" w:rsidRPr="00AC551C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B64BE04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096ED02D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EFC6B7E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2B628EE6" w:rsidR="00F256A9" w:rsidRPr="00060F39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D1D7B" w:rsidRPr="00060F3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ECD5405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6E296FFC" w:rsidR="00F256A9" w:rsidRPr="0003748B" w:rsidRDefault="00B955E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173C906B" w14:textId="77777777" w:rsidR="006A30A0" w:rsidRPr="00A21C7E" w:rsidRDefault="006A30A0" w:rsidP="00FE3F8B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10D932B" w14:textId="71CB16F4" w:rsidR="00F61268" w:rsidRPr="0003748B" w:rsidRDefault="00624183" w:rsidP="00FE3F8B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ข้อสมมติ</w:t>
      </w:r>
      <w:r w:rsidR="00F61268" w:rsidRPr="0003748B">
        <w:rPr>
          <w:rFonts w:ascii="Angsana New" w:hAnsi="Angsana New" w:hint="cs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F42077" w:rsidRDefault="00F61268" w:rsidP="00E94B03">
      <w:pPr>
        <w:spacing w:line="240" w:lineRule="auto"/>
        <w:ind w:firstLine="540"/>
        <w:jc w:val="thaiDistribute"/>
        <w:rPr>
          <w:rFonts w:ascii="Angsana New" w:hAnsi="Angsana New"/>
        </w:rPr>
      </w:pPr>
    </w:p>
    <w:p w14:paraId="711B9D4F" w14:textId="14EDF524" w:rsidR="004F531F" w:rsidRPr="0003748B" w:rsidRDefault="00F6126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03748B">
        <w:rPr>
          <w:rFonts w:ascii="Angsana New" w:hAnsi="Angsana New" w:hint="cs"/>
          <w:sz w:val="30"/>
          <w:szCs w:val="30"/>
          <w:cs/>
        </w:rPr>
        <w:t>ที่กำหนดไว้</w:t>
      </w:r>
      <w:r w:rsidR="00661087" w:rsidRPr="0003748B">
        <w:rPr>
          <w:rFonts w:ascii="Angsana New" w:hAnsi="Angsana New" w:hint="cs"/>
          <w:sz w:val="30"/>
          <w:szCs w:val="30"/>
          <w:cs/>
        </w:rPr>
        <w:t>สำหรับกลุ่มบริษัท</w:t>
      </w:r>
      <w:r w:rsidR="00C156E4" w:rsidRPr="0003748B">
        <w:rPr>
          <w:rFonts w:ascii="Angsana New" w:hAnsi="Angsana New" w:hint="cs"/>
          <w:sz w:val="30"/>
          <w:szCs w:val="30"/>
          <w:cs/>
        </w:rPr>
        <w:t>อยู่ในช่วง</w:t>
      </w:r>
      <w:r w:rsidR="000C3A6C" w:rsidRPr="0003748B">
        <w:rPr>
          <w:rFonts w:ascii="Angsana New" w:hAnsi="Angsana New" w:hint="cs"/>
          <w:sz w:val="30"/>
          <w:szCs w:val="30"/>
          <w:cs/>
        </w:rPr>
        <w:t>ระยะเวลา</w:t>
      </w:r>
      <w:r w:rsidR="00C53616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9</w:t>
      </w:r>
      <w:r w:rsidR="00840703" w:rsidRPr="003F1B23">
        <w:rPr>
          <w:rFonts w:ascii="Angsana New" w:hAnsi="Angsana New" w:hint="cs"/>
          <w:sz w:val="30"/>
          <w:szCs w:val="30"/>
        </w:rPr>
        <w:t xml:space="preserve"> - </w:t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="00B955E7" w:rsidRPr="00B955E7">
        <w:rPr>
          <w:rFonts w:ascii="Angsana New" w:hAnsi="Angsana New"/>
          <w:sz w:val="30"/>
          <w:szCs w:val="30"/>
        </w:rPr>
        <w:t>4</w:t>
      </w:r>
      <w:r w:rsidR="00840703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  <w:r w:rsidR="00C156E4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C156E4"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="00C156E4"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D267FA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14</w:t>
      </w:r>
      <w:r w:rsidR="00C44F80" w:rsidRPr="0003748B">
        <w:rPr>
          <w:rFonts w:ascii="Angsana New" w:hAnsi="Angsana New" w:hint="cs"/>
          <w:i/>
          <w:iCs/>
          <w:sz w:val="30"/>
          <w:szCs w:val="30"/>
        </w:rPr>
        <w:t xml:space="preserve"> - 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26</w:t>
      </w:r>
      <w:r w:rsidR="00C44F80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C44F80" w:rsidRPr="0003748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C156E4" w:rsidRPr="0003748B">
        <w:rPr>
          <w:rFonts w:ascii="Angsana New" w:hAnsi="Angsana New" w:hint="cs"/>
          <w:i/>
          <w:iCs/>
          <w:sz w:val="30"/>
          <w:szCs w:val="30"/>
        </w:rPr>
        <w:t>)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2CC1" w:rsidRPr="0003748B">
        <w:rPr>
          <w:rFonts w:ascii="Angsana New" w:hAnsi="Angsana New" w:hint="cs"/>
          <w:sz w:val="30"/>
          <w:szCs w:val="30"/>
          <w:cs/>
        </w:rPr>
        <w:t>และ</w:t>
      </w:r>
      <w:r w:rsidR="00661087" w:rsidRPr="0003748B">
        <w:rPr>
          <w:rFonts w:ascii="Angsana New" w:hAnsi="Angsana New" w:hint="cs"/>
          <w:sz w:val="30"/>
          <w:szCs w:val="30"/>
          <w:cs/>
        </w:rPr>
        <w:t>สำหรับบริษัทเป็น</w:t>
      </w:r>
      <w:r w:rsidR="00BE2CC1" w:rsidRPr="0003748B">
        <w:rPr>
          <w:rFonts w:ascii="Angsana New" w:hAnsi="Angsana New" w:hint="cs"/>
          <w:sz w:val="30"/>
          <w:szCs w:val="30"/>
          <w:cs/>
        </w:rPr>
        <w:t>ระยะเวลา</w:t>
      </w:r>
      <w:r w:rsidR="00661087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20</w:t>
      </w:r>
      <w:r w:rsidR="00C53616" w:rsidRPr="0003748B">
        <w:rPr>
          <w:rFonts w:ascii="Angsana New" w:hAnsi="Angsana New" w:hint="cs"/>
          <w:sz w:val="30"/>
          <w:szCs w:val="30"/>
        </w:rPr>
        <w:t xml:space="preserve"> </w:t>
      </w:r>
      <w:r w:rsidR="00661087" w:rsidRPr="0003748B">
        <w:rPr>
          <w:rFonts w:ascii="Angsana New" w:hAnsi="Angsana New" w:hint="cs"/>
          <w:sz w:val="30"/>
          <w:szCs w:val="30"/>
          <w:cs/>
        </w:rPr>
        <w:t xml:space="preserve">ปี 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19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>)</w:t>
      </w:r>
    </w:p>
    <w:p w14:paraId="3D29C558" w14:textId="77777777" w:rsidR="00E96F91" w:rsidRPr="00A21C7E" w:rsidRDefault="00E96F91" w:rsidP="00FE3F8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4B6ED5DC" w14:textId="0B46FB77" w:rsidR="008A2E0A" w:rsidRPr="0003748B" w:rsidRDefault="008A2E0A" w:rsidP="00FE3F8B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F42077" w:rsidRDefault="008A2E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42B056C4" w14:textId="77777777" w:rsidR="00E65558" w:rsidRPr="0003748B" w:rsidRDefault="007555F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620ABEB" w14:textId="74E9C177" w:rsidR="00961E61" w:rsidRPr="00A21C7E" w:rsidRDefault="00961E61" w:rsidP="00FE3F8B">
      <w:pPr>
        <w:rPr>
          <w:rFonts w:ascii="Angsana New" w:hAnsi="Angsana New"/>
          <w:sz w:val="30"/>
          <w:szCs w:val="30"/>
          <w:cs/>
        </w:rPr>
      </w:pPr>
    </w:p>
    <w:tbl>
      <w:tblPr>
        <w:tblW w:w="9181" w:type="dxa"/>
        <w:tblInd w:w="558" w:type="dxa"/>
        <w:tblLook w:val="01E0" w:firstRow="1" w:lastRow="1" w:firstColumn="1" w:lastColumn="1" w:noHBand="0" w:noVBand="0"/>
      </w:tblPr>
      <w:tblGrid>
        <w:gridCol w:w="4662"/>
        <w:gridCol w:w="944"/>
        <w:gridCol w:w="233"/>
        <w:gridCol w:w="986"/>
        <w:gridCol w:w="233"/>
        <w:gridCol w:w="944"/>
        <w:gridCol w:w="235"/>
        <w:gridCol w:w="944"/>
      </w:tblGrid>
      <w:tr w:rsidR="00005CF5" w:rsidRPr="0003748B" w14:paraId="621F5B04" w14:textId="77777777" w:rsidTr="00F42077">
        <w:trPr>
          <w:trHeight w:val="20"/>
        </w:trPr>
        <w:tc>
          <w:tcPr>
            <w:tcW w:w="4662" w:type="dxa"/>
          </w:tcPr>
          <w:p w14:paraId="756AA00B" w14:textId="152E23D0" w:rsidR="00005CF5" w:rsidRPr="0003748B" w:rsidRDefault="00005CF5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</w:tcPr>
          <w:p w14:paraId="168AB3C5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05CF5" w:rsidRPr="0003748B" w14:paraId="499A6982" w14:textId="77777777" w:rsidTr="00F42077">
        <w:trPr>
          <w:trHeight w:val="20"/>
        </w:trPr>
        <w:tc>
          <w:tcPr>
            <w:tcW w:w="4662" w:type="dxa"/>
          </w:tcPr>
          <w:p w14:paraId="67F3891C" w14:textId="77777777" w:rsidR="00005CF5" w:rsidRPr="0003748B" w:rsidRDefault="00005CF5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3" w:type="dxa"/>
            <w:gridSpan w:val="3"/>
          </w:tcPr>
          <w:p w14:paraId="04DFDD27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B33DCD0" w14:textId="77777777" w:rsidR="00005CF5" w:rsidRPr="0003748B" w:rsidRDefault="00005CF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3" w:type="dxa"/>
            <w:gridSpan w:val="3"/>
          </w:tcPr>
          <w:p w14:paraId="2FAAE185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2702A" w:rsidRPr="0003748B" w14:paraId="2C875DC8" w14:textId="77777777" w:rsidTr="00F42077">
        <w:trPr>
          <w:trHeight w:val="20"/>
        </w:trPr>
        <w:tc>
          <w:tcPr>
            <w:tcW w:w="4662" w:type="dxa"/>
          </w:tcPr>
          <w:p w14:paraId="43CE70ED" w14:textId="4A1475AC" w:rsidR="0072702A" w:rsidRPr="0003748B" w:rsidRDefault="0072702A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4" w:type="dxa"/>
          </w:tcPr>
          <w:p w14:paraId="61CEFFA0" w14:textId="01514163" w:rsidR="0072702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5D317A8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E37AD32" w14:textId="373BE14A" w:rsidR="0072702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48FC2A8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CF99029" w14:textId="0F828BA0" w:rsidR="0072702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5D1C310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1D93072F" w14:textId="6EF52DE8" w:rsidR="0072702A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21156" w:rsidRPr="0003748B" w14:paraId="1BFB6A1A" w14:textId="77777777" w:rsidTr="00F42077">
        <w:trPr>
          <w:trHeight w:val="20"/>
        </w:trPr>
        <w:tc>
          <w:tcPr>
            <w:tcW w:w="4662" w:type="dxa"/>
          </w:tcPr>
          <w:p w14:paraId="602594FA" w14:textId="77777777" w:rsidR="00721156" w:rsidRPr="0003748B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  <w:vAlign w:val="center"/>
          </w:tcPr>
          <w:p w14:paraId="1CD11410" w14:textId="77777777" w:rsidR="00721156" w:rsidRPr="0003748B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C5F5D" w:rsidRPr="0003748B" w14:paraId="7EBE671A" w14:textId="77777777" w:rsidTr="00F42077">
        <w:trPr>
          <w:trHeight w:val="20"/>
        </w:trPr>
        <w:tc>
          <w:tcPr>
            <w:tcW w:w="4662" w:type="dxa"/>
          </w:tcPr>
          <w:p w14:paraId="17223B71" w14:textId="5684EC43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  <w:vAlign w:val="center"/>
          </w:tcPr>
          <w:p w14:paraId="174F2948" w14:textId="11C8E2BC" w:rsidR="000C5F5D" w:rsidRPr="003F1B23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75F7C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50</w:t>
            </w:r>
            <w:r w:rsidRPr="00375F7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6C41A36" w14:textId="70AAB054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9799EE2" w14:textId="45B85650" w:rsidR="000C5F5D" w:rsidRPr="003F1B23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center"/>
          </w:tcPr>
          <w:p w14:paraId="59D12C5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89E5F64" w14:textId="2A9804D3" w:rsidR="000C5F5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C5F5D" w:rsidRPr="0003748B" w14:paraId="460956E2" w14:textId="77777777" w:rsidTr="00F42077">
        <w:trPr>
          <w:trHeight w:val="20"/>
        </w:trPr>
        <w:tc>
          <w:tcPr>
            <w:tcW w:w="4662" w:type="dxa"/>
          </w:tcPr>
          <w:p w14:paraId="6986403C" w14:textId="19C72C35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44C1C7A7" w14:textId="77777777" w:rsidR="000C5F5D" w:rsidRPr="003F1B23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D71D727" w14:textId="4ADA7402" w:rsidR="00840703" w:rsidRPr="003F1B23" w:rsidRDefault="00B955E7" w:rsidP="00E9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33" w:type="dxa"/>
          </w:tcPr>
          <w:p w14:paraId="4357E270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383043A4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394A2A0C" w14:textId="0B3FA8A1" w:rsidR="000C5F5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3" w:type="dxa"/>
          </w:tcPr>
          <w:p w14:paraId="6D3BD085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38C2D412" w14:textId="77777777" w:rsidR="000C5F5D" w:rsidRPr="003F1B23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26DCE9D" w14:textId="1957D662" w:rsidR="00840703" w:rsidRPr="003F1B23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B2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49</w:t>
            </w:r>
            <w:r w:rsidRPr="003F1B2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2EB3644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A652A01" w14:textId="05D42AB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62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03748B" w14:paraId="698F3160" w14:textId="77777777" w:rsidTr="00F42077">
        <w:trPr>
          <w:trHeight w:val="20"/>
        </w:trPr>
        <w:tc>
          <w:tcPr>
            <w:tcW w:w="4662" w:type="dxa"/>
          </w:tcPr>
          <w:p w14:paraId="6F56F2DE" w14:textId="21B536E3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944" w:type="dxa"/>
            <w:vAlign w:val="center"/>
          </w:tcPr>
          <w:p w14:paraId="75B01586" w14:textId="4482F11E" w:rsidR="000C5F5D" w:rsidRPr="003F1B23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7F369EA7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D7158F0" w14:textId="46F7EFB7" w:rsidR="000C5F5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306DDB29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017D83FF" w14:textId="07B236AC" w:rsidR="000C5F5D" w:rsidRPr="003F1B23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B2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F1B2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1E8EDBB3" w14:textId="15C0C079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03748B" w14:paraId="2CDD17FB" w14:textId="77777777" w:rsidTr="00F42077">
        <w:trPr>
          <w:trHeight w:val="20"/>
        </w:trPr>
        <w:tc>
          <w:tcPr>
            <w:tcW w:w="4662" w:type="dxa"/>
            <w:vAlign w:val="bottom"/>
          </w:tcPr>
          <w:p w14:paraId="3566176D" w14:textId="7921BA8D" w:rsidR="000C5F5D" w:rsidRPr="0003748B" w:rsidRDefault="000C5F5D" w:rsidP="00F42077">
            <w:pPr>
              <w:tabs>
                <w:tab w:val="clear" w:pos="4451"/>
              </w:tabs>
              <w:spacing w:line="360" w:lineRule="exact"/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3EFCFA8D" w14:textId="7C90E484" w:rsidR="00840703" w:rsidRPr="003F1B23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B2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2</w:t>
            </w:r>
            <w:r w:rsidRPr="003F1B2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E712B4E" w14:textId="34BFC7EB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F708D85" w14:textId="2B3F1269" w:rsidR="00840703" w:rsidRPr="003F1B23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5" w:type="dxa"/>
            <w:vAlign w:val="bottom"/>
          </w:tcPr>
          <w:p w14:paraId="6BF1E607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76F840DB" w14:textId="0CE04859" w:rsidR="000C5F5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4948" w:rsidRPr="0003748B" w14:paraId="2262C106" w14:textId="77777777" w:rsidTr="00F42077">
        <w:trPr>
          <w:trHeight w:val="20"/>
          <w:tblHeader/>
        </w:trPr>
        <w:tc>
          <w:tcPr>
            <w:tcW w:w="4662" w:type="dxa"/>
          </w:tcPr>
          <w:p w14:paraId="38EDCCEE" w14:textId="4E70298A" w:rsidR="00CD4948" w:rsidRPr="0003748B" w:rsidRDefault="00CD4948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</w:tcPr>
          <w:p w14:paraId="15DB8AA6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4948" w:rsidRPr="0003748B" w14:paraId="72185320" w14:textId="77777777" w:rsidTr="00F42077">
        <w:trPr>
          <w:trHeight w:val="20"/>
          <w:tblHeader/>
        </w:trPr>
        <w:tc>
          <w:tcPr>
            <w:tcW w:w="4662" w:type="dxa"/>
          </w:tcPr>
          <w:p w14:paraId="4193B7EE" w14:textId="77777777" w:rsidR="00CD4948" w:rsidRPr="0003748B" w:rsidRDefault="00CD4948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3" w:type="dxa"/>
            <w:gridSpan w:val="3"/>
          </w:tcPr>
          <w:p w14:paraId="5B03FA81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2AE06EC" w14:textId="77777777" w:rsidR="00CD4948" w:rsidRPr="0003748B" w:rsidRDefault="00CD49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3" w:type="dxa"/>
            <w:gridSpan w:val="3"/>
          </w:tcPr>
          <w:p w14:paraId="294C6055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95F4D" w:rsidRPr="0003748B" w14:paraId="48B0D39F" w14:textId="77777777" w:rsidTr="00F42077">
        <w:trPr>
          <w:trHeight w:val="20"/>
          <w:tblHeader/>
        </w:trPr>
        <w:tc>
          <w:tcPr>
            <w:tcW w:w="4662" w:type="dxa"/>
          </w:tcPr>
          <w:p w14:paraId="2A39DFF2" w14:textId="249622D3" w:rsidR="00295F4D" w:rsidRPr="0003748B" w:rsidRDefault="00295F4D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4" w:type="dxa"/>
          </w:tcPr>
          <w:p w14:paraId="0951215B" w14:textId="392EE47F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08795CC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2E81089" w14:textId="24E1B4AF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0BCF28FF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25646E38" w14:textId="52D78801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18E51AEF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28470C55" w14:textId="2449FC93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21156" w:rsidRPr="0003748B" w14:paraId="5433B50C" w14:textId="77777777" w:rsidTr="00F42077">
        <w:trPr>
          <w:trHeight w:val="20"/>
          <w:tblHeader/>
        </w:trPr>
        <w:tc>
          <w:tcPr>
            <w:tcW w:w="4662" w:type="dxa"/>
          </w:tcPr>
          <w:p w14:paraId="42B36430" w14:textId="77777777" w:rsidR="00721156" w:rsidRPr="0003748B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  <w:vAlign w:val="center"/>
          </w:tcPr>
          <w:p w14:paraId="77174EB7" w14:textId="77777777" w:rsidR="00721156" w:rsidRPr="0003748B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5F4D" w:rsidRPr="0003748B" w14:paraId="4141164E" w14:textId="77777777" w:rsidTr="00F42077">
        <w:trPr>
          <w:trHeight w:val="20"/>
        </w:trPr>
        <w:tc>
          <w:tcPr>
            <w:tcW w:w="4662" w:type="dxa"/>
          </w:tcPr>
          <w:p w14:paraId="5EB55CDB" w14:textId="1DF8EC44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  <w:vAlign w:val="center"/>
          </w:tcPr>
          <w:p w14:paraId="6EB8330B" w14:textId="01E70AE6" w:rsidR="00295F4D" w:rsidRPr="00360709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6070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13</w:t>
            </w:r>
            <w:r w:rsidRPr="003607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143DDBB1" w14:textId="6D33F33D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19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1E64C06" w14:textId="5EEDFF74" w:rsidR="00295F4D" w:rsidRPr="00360709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5" w:type="dxa"/>
            <w:vAlign w:val="center"/>
          </w:tcPr>
          <w:p w14:paraId="3AFF471D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6E580191" w14:textId="03627617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5F4D" w:rsidRPr="0003748B" w14:paraId="4A871201" w14:textId="77777777" w:rsidTr="00F42077">
        <w:trPr>
          <w:trHeight w:val="20"/>
        </w:trPr>
        <w:tc>
          <w:tcPr>
            <w:tcW w:w="4662" w:type="dxa"/>
          </w:tcPr>
          <w:p w14:paraId="79018746" w14:textId="0C497AAC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7C50DC2E" w14:textId="77777777" w:rsidR="00295F4D" w:rsidRPr="00360709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48D7BAAB" w14:textId="737FD630" w:rsidR="00FD1D7B" w:rsidRPr="00360709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3" w:type="dxa"/>
          </w:tcPr>
          <w:p w14:paraId="172109CA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34D237E6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212B9032" w14:textId="43878081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F479187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592B909F" w14:textId="77777777" w:rsidR="00295F4D" w:rsidRPr="00360709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F5B1B75" w14:textId="034732FB" w:rsidR="00FD1D7B" w:rsidRPr="00360709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6070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13</w:t>
            </w:r>
            <w:r w:rsidRPr="003607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2C048F0D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BEAD200" w14:textId="28FEF0D8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03748B" w14:paraId="4A283AE1" w14:textId="77777777" w:rsidTr="00F42077">
        <w:trPr>
          <w:trHeight w:val="20"/>
        </w:trPr>
        <w:tc>
          <w:tcPr>
            <w:tcW w:w="4662" w:type="dxa"/>
          </w:tcPr>
          <w:p w14:paraId="3ACA9F8F" w14:textId="2926C786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944" w:type="dxa"/>
            <w:vAlign w:val="center"/>
          </w:tcPr>
          <w:p w14:paraId="0A57F9B5" w14:textId="423E7B32" w:rsidR="00295F4D" w:rsidRPr="00360709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6C13568A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CEBD868" w14:textId="60333977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3ED9D364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58F735A" w14:textId="63B5559F" w:rsidR="00295F4D" w:rsidRPr="00360709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6070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607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2EF362F6" w14:textId="02198403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03748B" w14:paraId="64D2BAFD" w14:textId="77777777" w:rsidTr="00F42077">
        <w:trPr>
          <w:trHeight w:val="20"/>
        </w:trPr>
        <w:tc>
          <w:tcPr>
            <w:tcW w:w="4662" w:type="dxa"/>
            <w:vAlign w:val="bottom"/>
          </w:tcPr>
          <w:p w14:paraId="04679678" w14:textId="59DF0BCC" w:rsidR="00295F4D" w:rsidRPr="0003748B" w:rsidRDefault="00295F4D" w:rsidP="00F42077">
            <w:pPr>
              <w:tabs>
                <w:tab w:val="clear" w:pos="4451"/>
              </w:tabs>
              <w:spacing w:line="360" w:lineRule="exact"/>
              <w:ind w:left="234" w:right="-2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5C41DD36" w14:textId="2633A743" w:rsidR="00FD1D7B" w:rsidRPr="00360709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6070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14</w:t>
            </w:r>
            <w:r w:rsidRPr="003607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21F5864" w14:textId="6300733E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4A58550D" w14:textId="74F13835" w:rsidR="00FD1D7B" w:rsidRPr="00360709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5" w:type="dxa"/>
            <w:vAlign w:val="bottom"/>
          </w:tcPr>
          <w:p w14:paraId="39C3B7C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B736412" w14:textId="63D8A5AE" w:rsidR="00295F4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7B5DFDF2" w14:textId="52B51091" w:rsidR="00F742CD" w:rsidRPr="00A21C7E" w:rsidRDefault="00F7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FE41609" w14:textId="25BFCCA2" w:rsidR="00C249FC" w:rsidRPr="0003748B" w:rsidRDefault="00C249FC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สำรอง</w:t>
      </w:r>
      <w:r w:rsidR="00633978" w:rsidRPr="0003748B">
        <w:rPr>
          <w:rFonts w:hint="cs"/>
          <w:b/>
          <w:bCs/>
          <w:cs/>
        </w:rPr>
        <w:t>ตามกฎหมาย</w:t>
      </w:r>
    </w:p>
    <w:p w14:paraId="4C2E517A" w14:textId="77777777" w:rsidR="00997E15" w:rsidRPr="00A21C7E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F55A790" w14:textId="613E891C" w:rsidR="00997E15" w:rsidRPr="0003748B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955E7" w:rsidRPr="00B955E7">
        <w:rPr>
          <w:rFonts w:ascii="Angsana New" w:hAnsi="Angsana New" w:hint="cs"/>
          <w:sz w:val="30"/>
          <w:szCs w:val="30"/>
        </w:rPr>
        <w:t>2535</w:t>
      </w:r>
      <w:r w:rsidRPr="0003748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B955E7" w:rsidRPr="00B955E7">
        <w:rPr>
          <w:rFonts w:ascii="Angsana New" w:hAnsi="Angsana New" w:hint="cs"/>
          <w:sz w:val="30"/>
          <w:szCs w:val="30"/>
        </w:rPr>
        <w:t>116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955E7" w:rsidRPr="00B955E7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955E7" w:rsidRPr="00B955E7">
        <w:rPr>
          <w:rFonts w:ascii="Angsana New" w:hAnsi="Angsana New" w:hint="cs"/>
          <w:sz w:val="30"/>
          <w:szCs w:val="30"/>
        </w:rPr>
        <w:t>10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7D9AB4F2" w14:textId="40DF73D9" w:rsidR="00F42077" w:rsidRPr="00A21C7E" w:rsidRDefault="00F4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427D1922" w14:textId="0D43D04C" w:rsidR="00AD09E4" w:rsidRPr="0003748B" w:rsidRDefault="00AD09E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ส่วนงานดำเนินงาน</w:t>
      </w:r>
      <w:r w:rsidR="001943EE" w:rsidRPr="0003748B">
        <w:rPr>
          <w:rFonts w:hint="cs"/>
          <w:b/>
          <w:bCs/>
          <w:cs/>
        </w:rPr>
        <w:t>และการจำแนกรายได้</w:t>
      </w:r>
    </w:p>
    <w:p w14:paraId="543A0504" w14:textId="77777777" w:rsidR="00AD09E4" w:rsidRPr="00A21C7E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="Angsana New" w:hAnsi="Angsana New"/>
          <w:sz w:val="14"/>
          <w:szCs w:val="14"/>
        </w:rPr>
      </w:pPr>
    </w:p>
    <w:p w14:paraId="50DF5839" w14:textId="35B24157" w:rsidR="00AD09E4" w:rsidRPr="0003748B" w:rsidRDefault="00750AF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B955E7" w:rsidRPr="00B955E7">
        <w:rPr>
          <w:rFonts w:ascii="Angsana New" w:hAnsi="Angsana New" w:hint="cs"/>
          <w:sz w:val="30"/>
          <w:szCs w:val="30"/>
        </w:rPr>
        <w:t>6</w:t>
      </w:r>
      <w:r w:rsidR="00AD09E4" w:rsidRPr="0003748B">
        <w:rPr>
          <w:rFonts w:ascii="Angsana New" w:hAnsi="Angsana New" w:hint="cs"/>
          <w:sz w:val="30"/>
          <w:szCs w:val="30"/>
        </w:rPr>
        <w:t xml:space="preserve"> </w:t>
      </w:r>
      <w:r w:rsidR="00AD09E4" w:rsidRPr="0003748B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03748B">
        <w:rPr>
          <w:rFonts w:ascii="Angsana New" w:hAnsi="Angsana New" w:hint="cs"/>
          <w:sz w:val="30"/>
          <w:szCs w:val="30"/>
          <w:cs/>
        </w:rPr>
        <w:t xml:space="preserve">ที่มีสินค้าและการบริการที่แตกต่างกัน 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03748B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 โดยสรุปมีดังนี้</w:t>
      </w:r>
    </w:p>
    <w:p w14:paraId="23486085" w14:textId="77777777" w:rsidR="000F37ED" w:rsidRPr="00A21C7E" w:rsidRDefault="000F37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2AAB91AE" w14:textId="3312F1E4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สายธุรกิจเทคโนโลยี</w:t>
      </w:r>
      <w:r w:rsidR="00E32E13" w:rsidRPr="0003748B">
        <w:rPr>
          <w:rFonts w:ascii="Angsana New" w:hAnsi="Angsana New" w:hint="cs"/>
          <w:sz w:val="30"/>
          <w:szCs w:val="30"/>
          <w:cs/>
        </w:rPr>
        <w:t>สารสนเทศ</w:t>
      </w:r>
    </w:p>
    <w:p w14:paraId="13007F01" w14:textId="45EBFACB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5E6A92" w:rsidRPr="0003748B">
        <w:rPr>
          <w:rFonts w:ascii="Angsana New" w:hAnsi="Angsana New" w:hint="cs"/>
          <w:sz w:val="30"/>
          <w:szCs w:val="30"/>
          <w:cs/>
        </w:rPr>
        <w:t>สายธุรกิจบริการ</w:t>
      </w:r>
    </w:p>
    <w:p w14:paraId="15150516" w14:textId="5DFF4548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F50CB5" w:rsidRPr="0003748B">
        <w:rPr>
          <w:rFonts w:ascii="Angsana New" w:hAnsi="Angsana New" w:hint="cs"/>
          <w:sz w:val="30"/>
          <w:szCs w:val="30"/>
          <w:cs/>
        </w:rPr>
        <w:t>สายธุรกิจพลังงาน</w:t>
      </w:r>
    </w:p>
    <w:p w14:paraId="6270C78D" w14:textId="12188942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4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</w:t>
      </w:r>
    </w:p>
    <w:p w14:paraId="1BA44CA8" w14:textId="474BFA7B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สายธุรกิจ</w:t>
      </w:r>
      <w:r w:rsidR="005E6A92" w:rsidRPr="0003748B">
        <w:rPr>
          <w:rFonts w:ascii="Angsana New" w:hAnsi="Angsana New" w:hint="cs"/>
          <w:sz w:val="30"/>
          <w:szCs w:val="30"/>
          <w:cs/>
        </w:rPr>
        <w:t>เทรดดิ้ง</w:t>
      </w:r>
    </w:p>
    <w:p w14:paraId="091D9A1B" w14:textId="0966726A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B955E7" w:rsidRPr="00B955E7">
        <w:rPr>
          <w:rFonts w:ascii="Angsana New" w:hAnsi="Angsana New" w:hint="cs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ธุรกิจ</w:t>
      </w:r>
      <w:r w:rsidR="00FC663E" w:rsidRPr="0003748B">
        <w:rPr>
          <w:rFonts w:ascii="Angsana New" w:hAnsi="Angsana New" w:hint="cs"/>
          <w:sz w:val="30"/>
          <w:szCs w:val="30"/>
          <w:cs/>
        </w:rPr>
        <w:t>โครงการ</w:t>
      </w:r>
      <w:r w:rsidRPr="0003748B">
        <w:rPr>
          <w:rFonts w:ascii="Angsana New" w:hAnsi="Angsana New" w:hint="cs"/>
          <w:sz w:val="30"/>
          <w:szCs w:val="30"/>
          <w:cs/>
        </w:rPr>
        <w:t>พิเศษและอื่นๆ</w:t>
      </w:r>
    </w:p>
    <w:p w14:paraId="7D1DE358" w14:textId="283E1538" w:rsidR="00961E61" w:rsidRPr="00EC01DE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14:paraId="70749EB7" w14:textId="0271C1E8" w:rsidR="00C31E06" w:rsidRPr="00A21C7E" w:rsidRDefault="00C31E06" w:rsidP="00C31E06">
      <w:pPr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21C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B955E7" w:rsidRPr="00B955E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21C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1C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B955E7" w:rsidRPr="00B955E7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4D3CED66" w14:textId="2F0CC596" w:rsidR="00AD09E4" w:rsidRPr="00EC01DE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384D8B5C" w14:textId="374BDB8F" w:rsidR="00961E61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</w:t>
      </w:r>
      <w:r w:rsidR="001C71EA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>วัดโดยใช้กำไรก่อนต้นทุนทางการเงิน</w:t>
      </w:r>
      <w:r w:rsidR="00F35741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</w:t>
      </w:r>
      <w:r w:rsidR="00F35741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</w:t>
      </w:r>
      <w:r w:rsidR="00DD68F1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C71EA" w:rsidRPr="0003748B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6F752B3" w14:textId="77777777" w:rsidR="001B28E0" w:rsidRPr="0003748B" w:rsidRDefault="001B28E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1B28E0" w:rsidRPr="0003748B" w:rsidSect="007F410C">
          <w:headerReference w:type="even" r:id="rId26"/>
          <w:footerReference w:type="default" r:id="rId27"/>
          <w:headerReference w:type="first" r:id="rId28"/>
          <w:footerReference w:type="first" r:id="rId2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03748B" w14:paraId="24ABCFF1" w14:textId="77777777" w:rsidTr="00926F73">
        <w:trPr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03748B" w:rsidRDefault="001C71E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8A4FBE" w:rsidRPr="0003748B" w14:paraId="2F68E412" w14:textId="77777777" w:rsidTr="00926F73">
        <w:trPr>
          <w:tblHeader/>
        </w:trPr>
        <w:tc>
          <w:tcPr>
            <w:tcW w:w="2502" w:type="dxa"/>
            <w:vAlign w:val="bottom"/>
            <w:hideMark/>
          </w:tcPr>
          <w:p w14:paraId="6E551795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51769076" w14:textId="6D44F88B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hideMark/>
          </w:tcPr>
          <w:p w14:paraId="4C90D6E8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14:paraId="6B916C87" w14:textId="388A7366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hideMark/>
          </w:tcPr>
          <w:p w14:paraId="44FD669C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14:paraId="48565A58" w14:textId="07FAFFCB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33D4BC7C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14:paraId="034FA4B6" w14:textId="32E2BF90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216E8E6B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95A7079" w14:textId="6CBD5051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70" w:type="dxa"/>
          </w:tcPr>
          <w:p w14:paraId="0D999505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7F6AA18" w14:textId="3CFBF778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FC663E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70" w:type="dxa"/>
          </w:tcPr>
          <w:p w14:paraId="2CE84D49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6E9B8F1" w14:textId="7876DEC3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360E46" w:rsidRPr="0003748B" w14:paraId="287BC33B" w14:textId="77777777" w:rsidTr="00926F73">
        <w:trPr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36224C3D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="00B955E7" w:rsidRPr="00B955E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6E04DAF5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52F1E084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1058DD60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21E986C3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77F02084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386F7B63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50BBB37C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70B36BB7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24D7CF3F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hideMark/>
          </w:tcPr>
          <w:p w14:paraId="3E77A472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236BB787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21B38EF4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6FDBE445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44F09649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39E1F06D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231FBCEA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2FE32E56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5C530829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19C2E350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06AE3706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66BC019B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57CF5E1E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156D2F77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341DF7E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094E5BA9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4FFE8C5F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</w:tcPr>
          <w:p w14:paraId="735BEC0E" w14:textId="7C0789FE" w:rsidR="00360E46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721156" w:rsidRPr="0003748B" w14:paraId="64ED88F5" w14:textId="77777777" w:rsidTr="00926F73">
        <w:trPr>
          <w:tblHeader/>
        </w:trPr>
        <w:tc>
          <w:tcPr>
            <w:tcW w:w="2502" w:type="dxa"/>
            <w:vAlign w:val="bottom"/>
          </w:tcPr>
          <w:p w14:paraId="2EFD88E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6" w:type="dxa"/>
            <w:gridSpan w:val="28"/>
          </w:tcPr>
          <w:p w14:paraId="4F78B61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721156" w:rsidRPr="0003748B" w14:paraId="4A37A0FE" w14:textId="77777777" w:rsidTr="00926F73">
        <w:tc>
          <w:tcPr>
            <w:tcW w:w="2502" w:type="dxa"/>
            <w:noWrap/>
            <w:vAlign w:val="bottom"/>
          </w:tcPr>
          <w:p w14:paraId="07AC169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644242" w:rsidRPr="0003748B" w14:paraId="1C199A29" w14:textId="77777777" w:rsidTr="00926F73">
        <w:tc>
          <w:tcPr>
            <w:tcW w:w="2502" w:type="dxa"/>
            <w:noWrap/>
            <w:vAlign w:val="bottom"/>
            <w:hideMark/>
          </w:tcPr>
          <w:p w14:paraId="53281C52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1D30A8AE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644242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5716805E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644242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6B276D39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2A10D004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0F81B5A5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563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7E9C1A62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0B6C0CFA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C7073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5DE9E8C2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1B8CC065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644242" w:rsidRPr="00C7073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6161DF5A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644242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1D7627B2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2CD08DD9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48B398C8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644242" w:rsidRPr="00C7073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</w:tcPr>
          <w:p w14:paraId="3DDE8177" w14:textId="0F932880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644242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372</w:t>
            </w:r>
          </w:p>
        </w:tc>
      </w:tr>
      <w:tr w:rsidR="00644242" w:rsidRPr="0003748B" w14:paraId="099748D7" w14:textId="77777777" w:rsidTr="00926F73">
        <w:tc>
          <w:tcPr>
            <w:tcW w:w="2502" w:type="dxa"/>
            <w:noWrap/>
            <w:vAlign w:val="bottom"/>
            <w:hideMark/>
          </w:tcPr>
          <w:p w14:paraId="1D3BC7E6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48EACBA2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329D5E12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</w:tcPr>
          <w:p w14:paraId="1534FC15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68A740B9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noWrap/>
          </w:tcPr>
          <w:p w14:paraId="14CAF62C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6698E080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50FCCDCC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</w:tcPr>
          <w:p w14:paraId="2FD7856A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1A193FA8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710DE842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46CF8FAD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6496C060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355F6E38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3EEC381B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370CD68B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466C2865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0667E928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489</w:t>
            </w:r>
          </w:p>
        </w:tc>
      </w:tr>
      <w:tr w:rsidR="00644242" w:rsidRPr="0003748B" w14:paraId="37932538" w14:textId="77777777" w:rsidTr="00926F73">
        <w:tc>
          <w:tcPr>
            <w:tcW w:w="2502" w:type="dxa"/>
            <w:vAlign w:val="bottom"/>
            <w:hideMark/>
          </w:tcPr>
          <w:p w14:paraId="0BD20DE4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40E63E34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4242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007</w:t>
            </w:r>
          </w:p>
        </w:tc>
        <w:tc>
          <w:tcPr>
            <w:tcW w:w="237" w:type="dxa"/>
            <w:vAlign w:val="bottom"/>
          </w:tcPr>
          <w:p w14:paraId="7E7E7E2B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4D0BA0B2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4242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36" w:type="dxa"/>
          </w:tcPr>
          <w:p w14:paraId="0A174E4D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4CB39B56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966</w:t>
            </w:r>
          </w:p>
        </w:tc>
        <w:tc>
          <w:tcPr>
            <w:tcW w:w="236" w:type="dxa"/>
          </w:tcPr>
          <w:p w14:paraId="617FF60E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405DCB99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932</w:t>
            </w:r>
          </w:p>
        </w:tc>
        <w:tc>
          <w:tcPr>
            <w:tcW w:w="250" w:type="dxa"/>
            <w:gridSpan w:val="2"/>
          </w:tcPr>
          <w:p w14:paraId="3BE7947F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061078F6" w:rsidR="00644242" w:rsidRPr="00F206E0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564</w:t>
            </w:r>
          </w:p>
        </w:tc>
        <w:tc>
          <w:tcPr>
            <w:tcW w:w="238" w:type="dxa"/>
          </w:tcPr>
          <w:p w14:paraId="1E9D557C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3495B938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236" w:type="dxa"/>
            <w:vAlign w:val="bottom"/>
          </w:tcPr>
          <w:p w14:paraId="3A3F7FC5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5D603026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C707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6" w:type="dxa"/>
            <w:vAlign w:val="bottom"/>
          </w:tcPr>
          <w:p w14:paraId="1FFF4F8D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59D5086F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4242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1E229C80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644242" w:rsidRPr="00C707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287A24AF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4242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3D3ED267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7073A" w:rsidRPr="00C707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04380E43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4B9C8075" w:rsidR="00644242" w:rsidRPr="00C7073A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644242" w:rsidRPr="00C707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644242" w:rsidRPr="0003748B" w:rsidRDefault="00644242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60CDD31A" w:rsidR="00644242" w:rsidRPr="0003748B" w:rsidRDefault="00B955E7" w:rsidP="0064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644242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</w:tr>
      <w:tr w:rsidR="00721156" w:rsidRPr="0003748B" w14:paraId="5AD1FC09" w14:textId="77777777" w:rsidTr="00926F73">
        <w:tc>
          <w:tcPr>
            <w:tcW w:w="2502" w:type="dxa"/>
            <w:noWrap/>
            <w:vAlign w:val="bottom"/>
          </w:tcPr>
          <w:p w14:paraId="2307A63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190B1FD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721156" w:rsidRPr="0003748B" w14:paraId="1DA74924" w14:textId="77777777" w:rsidTr="00926F73">
        <w:tc>
          <w:tcPr>
            <w:tcW w:w="2502" w:type="dxa"/>
            <w:noWrap/>
            <w:vAlign w:val="bottom"/>
          </w:tcPr>
          <w:p w14:paraId="44BEB93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729A1F1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21156" w:rsidRPr="0003748B" w14:paraId="4519DC81" w14:textId="77777777" w:rsidTr="00926F73">
        <w:tc>
          <w:tcPr>
            <w:tcW w:w="2502" w:type="dxa"/>
            <w:noWrap/>
            <w:vAlign w:val="bottom"/>
          </w:tcPr>
          <w:p w14:paraId="35AD9BC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721156" w:rsidRPr="000038CC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7A9B88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C24FC" w:rsidRPr="0003748B" w14:paraId="2C2EFF68" w14:textId="77777777" w:rsidTr="00926F73">
        <w:tc>
          <w:tcPr>
            <w:tcW w:w="2502" w:type="dxa"/>
            <w:noWrap/>
            <w:vAlign w:val="bottom"/>
          </w:tcPr>
          <w:p w14:paraId="0C2D0E4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051D1B1D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5CC5A535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2FA4DD9B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7C1061EB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4C2A9315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353ABDE1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02DA8D84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52686392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4DBB0F33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1C24FC"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  <w:vAlign w:val="bottom"/>
          </w:tcPr>
          <w:p w14:paraId="4B3FC07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1DBB222F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70" w:type="dxa"/>
            <w:vAlign w:val="bottom"/>
          </w:tcPr>
          <w:p w14:paraId="083C8F4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03FA04A0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6550D960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06EDDFD4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  <w:vAlign w:val="bottom"/>
          </w:tcPr>
          <w:p w14:paraId="52FBB4E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1D56F62E" w14:textId="3F8953E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556</w:t>
            </w:r>
          </w:p>
        </w:tc>
      </w:tr>
      <w:tr w:rsidR="001C24FC" w:rsidRPr="0003748B" w14:paraId="02AB4C0D" w14:textId="77777777" w:rsidTr="00926F73">
        <w:tc>
          <w:tcPr>
            <w:tcW w:w="2502" w:type="dxa"/>
            <w:noWrap/>
            <w:vAlign w:val="bottom"/>
          </w:tcPr>
          <w:p w14:paraId="2208F134" w14:textId="3F2F5F91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630" w:type="dxa"/>
            <w:noWrap/>
            <w:vAlign w:val="bottom"/>
          </w:tcPr>
          <w:p w14:paraId="4C1A291D" w14:textId="713719DC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7B09B878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442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1EAC44E9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796DCCB8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18595D08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0EFEDFAB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1A71E578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1029A273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270" w:type="dxa"/>
            <w:vAlign w:val="bottom"/>
          </w:tcPr>
          <w:p w14:paraId="61C61FE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49E049B6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A48712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0FC8F43A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991FC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029D80CB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70" w:type="dxa"/>
            <w:vAlign w:val="bottom"/>
          </w:tcPr>
          <w:p w14:paraId="0C9F708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11B1A5B2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70" w:type="dxa"/>
            <w:vAlign w:val="bottom"/>
          </w:tcPr>
          <w:p w14:paraId="1B5DEA4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37D6249D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473</w:t>
            </w:r>
          </w:p>
        </w:tc>
        <w:tc>
          <w:tcPr>
            <w:tcW w:w="270" w:type="dxa"/>
            <w:vAlign w:val="bottom"/>
          </w:tcPr>
          <w:p w14:paraId="437B84B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49E9447" w14:textId="3A8FA2FA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898</w:t>
            </w:r>
          </w:p>
        </w:tc>
      </w:tr>
      <w:tr w:rsidR="001C24FC" w:rsidRPr="0003748B" w14:paraId="1943CA78" w14:textId="77777777" w:rsidTr="00926F73">
        <w:tc>
          <w:tcPr>
            <w:tcW w:w="2502" w:type="dxa"/>
            <w:noWrap/>
            <w:vAlign w:val="bottom"/>
          </w:tcPr>
          <w:p w14:paraId="009143B3" w14:textId="10C32032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541E3010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391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3369C0E3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264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5EB231FB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450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5869C89F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598190C3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558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2910B61F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739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2DF8E371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757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1802A96B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833</w:t>
            </w:r>
          </w:p>
        </w:tc>
        <w:tc>
          <w:tcPr>
            <w:tcW w:w="270" w:type="dxa"/>
            <w:vAlign w:val="bottom"/>
          </w:tcPr>
          <w:p w14:paraId="5D389A9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3C78B7FD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9E472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6D821F52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8952A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607E496F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224</w:t>
            </w:r>
          </w:p>
        </w:tc>
        <w:tc>
          <w:tcPr>
            <w:tcW w:w="270" w:type="dxa"/>
            <w:vAlign w:val="bottom"/>
          </w:tcPr>
          <w:p w14:paraId="3EB0CF1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66139384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70" w:type="dxa"/>
            <w:vAlign w:val="bottom"/>
          </w:tcPr>
          <w:p w14:paraId="2A786A1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21341AA9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  <w:vAlign w:val="bottom"/>
          </w:tcPr>
          <w:p w14:paraId="2FA22B0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B58D080" w14:textId="34DBF52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434</w:t>
            </w:r>
          </w:p>
        </w:tc>
      </w:tr>
      <w:tr w:rsidR="001C24FC" w:rsidRPr="0003748B" w14:paraId="1C61FE2D" w14:textId="77777777" w:rsidTr="00926F73">
        <w:tc>
          <w:tcPr>
            <w:tcW w:w="2502" w:type="dxa"/>
            <w:noWrap/>
            <w:vAlign w:val="bottom"/>
          </w:tcPr>
          <w:p w14:paraId="58BB1CC2" w14:textId="08AC5138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330535E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782CAE36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1466AA29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2022F049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01613E54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42552063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40101C1A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5F3F3B14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7E373BD3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5DA827A9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51CDE9CC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1AC515E1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643D9361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70" w:type="dxa"/>
            <w:vAlign w:val="bottom"/>
          </w:tcPr>
          <w:p w14:paraId="3E74F58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27FC7D5C" w14:textId="1095F5E4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</w:tr>
      <w:tr w:rsidR="001C24FC" w:rsidRPr="0003748B" w14:paraId="60D235F8" w14:textId="77777777" w:rsidTr="00926F73">
        <w:tc>
          <w:tcPr>
            <w:tcW w:w="2502" w:type="dxa"/>
            <w:noWrap/>
            <w:vAlign w:val="bottom"/>
          </w:tcPr>
          <w:p w14:paraId="0A15F56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660D052" w14:textId="07752C8B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133CF92E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354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5E505B1D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5D9C7B87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2DF882B1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3DB9D285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28817B5E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1D4D18EB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385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78667159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270" w:type="dxa"/>
            <w:vAlign w:val="bottom"/>
          </w:tcPr>
          <w:p w14:paraId="7911D14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27FF0278" w:rsidR="001C24FC" w:rsidRPr="00DA7677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EF7158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6DD1F529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53617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2AD3137E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70" w:type="dxa"/>
            <w:vAlign w:val="bottom"/>
          </w:tcPr>
          <w:p w14:paraId="1B82B07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6D15760E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328</w:t>
            </w:r>
          </w:p>
        </w:tc>
        <w:tc>
          <w:tcPr>
            <w:tcW w:w="270" w:type="dxa"/>
            <w:vAlign w:val="bottom"/>
          </w:tcPr>
          <w:p w14:paraId="76DE446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5ED20796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293</w:t>
            </w:r>
          </w:p>
        </w:tc>
        <w:tc>
          <w:tcPr>
            <w:tcW w:w="270" w:type="dxa"/>
            <w:vAlign w:val="bottom"/>
          </w:tcPr>
          <w:p w14:paraId="3D35B62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509AE1B8" w14:textId="31F8D97F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081</w:t>
            </w:r>
          </w:p>
        </w:tc>
      </w:tr>
      <w:tr w:rsidR="001C24FC" w:rsidRPr="0003748B" w14:paraId="2FB8DE1F" w14:textId="77777777" w:rsidTr="00926F73">
        <w:tc>
          <w:tcPr>
            <w:tcW w:w="2502" w:type="dxa"/>
            <w:noWrap/>
            <w:vAlign w:val="bottom"/>
          </w:tcPr>
          <w:p w14:paraId="7B6D5B09" w14:textId="22DCC280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4CF7952A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0AF2BB72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70993020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2B15FCB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1646829D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6AEACC6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59FC2555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013E638C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vAlign w:val="bottom"/>
          </w:tcPr>
          <w:p w14:paraId="4076330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645F727D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0" w:type="dxa"/>
            <w:vAlign w:val="bottom"/>
          </w:tcPr>
          <w:p w14:paraId="1A37EEA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5C4DE523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70" w:type="dxa"/>
            <w:vAlign w:val="bottom"/>
          </w:tcPr>
          <w:p w14:paraId="6D3A738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7D5D02AA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70" w:type="dxa"/>
            <w:vAlign w:val="bottom"/>
          </w:tcPr>
          <w:p w14:paraId="046C48D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535E2705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70" w:type="dxa"/>
            <w:vAlign w:val="bottom"/>
          </w:tcPr>
          <w:p w14:paraId="640E040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34935DA3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178</w:t>
            </w:r>
          </w:p>
        </w:tc>
        <w:tc>
          <w:tcPr>
            <w:tcW w:w="270" w:type="dxa"/>
            <w:vAlign w:val="bottom"/>
          </w:tcPr>
          <w:p w14:paraId="0B0C68F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7622CA54" w14:textId="003B5B97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140</w:t>
            </w:r>
          </w:p>
        </w:tc>
      </w:tr>
      <w:tr w:rsidR="001C24FC" w:rsidRPr="0003748B" w14:paraId="48FCC9F2" w14:textId="77777777" w:rsidTr="00926F73">
        <w:tc>
          <w:tcPr>
            <w:tcW w:w="2502" w:type="dxa"/>
            <w:noWrap/>
            <w:vAlign w:val="bottom"/>
          </w:tcPr>
          <w:p w14:paraId="622E0A6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43072888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29F364A7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28168248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005521A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885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03B81BE4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563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068F023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23251575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DA767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12AB7175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</w:tcPr>
          <w:p w14:paraId="57674A7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1F463A33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1C24FC" w:rsidRPr="00DA767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70" w:type="dxa"/>
          </w:tcPr>
          <w:p w14:paraId="3273222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23373CE2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</w:tcPr>
          <w:p w14:paraId="254CC9F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15182D85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884</w:t>
            </w:r>
          </w:p>
        </w:tc>
        <w:tc>
          <w:tcPr>
            <w:tcW w:w="270" w:type="dxa"/>
          </w:tcPr>
          <w:p w14:paraId="3E0B469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77B213FC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70" w:type="dxa"/>
          </w:tcPr>
          <w:p w14:paraId="5F3870B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4C0B994E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1C24FC" w:rsidRPr="00C335E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804</w:t>
            </w:r>
          </w:p>
        </w:tc>
        <w:tc>
          <w:tcPr>
            <w:tcW w:w="270" w:type="dxa"/>
          </w:tcPr>
          <w:p w14:paraId="6587FEE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26055242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</w:tr>
      <w:tr w:rsidR="001C24FC" w:rsidRPr="0003748B" w14:paraId="61A2A809" w14:textId="77777777" w:rsidTr="00926F73">
        <w:tc>
          <w:tcPr>
            <w:tcW w:w="2502" w:type="dxa"/>
            <w:noWrap/>
            <w:vAlign w:val="bottom"/>
          </w:tcPr>
          <w:p w14:paraId="24DC30D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1C24FC" w:rsidRPr="000038CC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1C24FC" w:rsidRPr="000038CC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29E56D6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C24FC" w:rsidRPr="0003748B" w14:paraId="5AD448B7" w14:textId="77777777" w:rsidTr="00926F73">
        <w:tc>
          <w:tcPr>
            <w:tcW w:w="2502" w:type="dxa"/>
            <w:noWrap/>
            <w:vAlign w:val="bottom"/>
          </w:tcPr>
          <w:p w14:paraId="5EF108E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5FEF6839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7E43F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4D03800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5AA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12669AC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0BD6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5E208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212E9A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A99B8CD" w14:textId="77777777" w:rsidR="001C24FC" w:rsidRPr="00F206E0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537F3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444CA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3D7D2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8F837BC" w14:textId="77777777" w:rsidR="001C24FC" w:rsidRPr="000038CC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7F01F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7B0BF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F86D52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AC0B85" w14:textId="5842DE5A" w:rsidR="001C24FC" w:rsidRPr="000038CC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highlight w:val="cyan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D42925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F4966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B39ED5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53F8BB" w14:textId="77777777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79DFA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85A23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FAE148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456E12C" w14:textId="77777777" w:rsidR="001C24FC" w:rsidRPr="00C335EF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4095C8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362F978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C24FC" w:rsidRPr="0003748B" w14:paraId="15E84A4B" w14:textId="77777777" w:rsidTr="00926F73">
        <w:tc>
          <w:tcPr>
            <w:tcW w:w="2502" w:type="dxa"/>
            <w:noWrap/>
            <w:vAlign w:val="bottom"/>
          </w:tcPr>
          <w:p w14:paraId="1CF6834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3817ED40" w14:textId="6D053762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221</w:t>
            </w:r>
          </w:p>
        </w:tc>
        <w:tc>
          <w:tcPr>
            <w:tcW w:w="237" w:type="dxa"/>
            <w:noWrap/>
            <w:vAlign w:val="bottom"/>
          </w:tcPr>
          <w:p w14:paraId="08F586A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3B2BFA" w14:textId="08A1A855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4F12ECF6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4197CB9" w14:textId="43578699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6" w:type="dxa"/>
            <w:noWrap/>
            <w:vAlign w:val="bottom"/>
          </w:tcPr>
          <w:p w14:paraId="00D2998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A57AA9A" w14:textId="54A3C7DB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038AD6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609355" w14:textId="40B0FBB5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2900F65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4F738A0" w14:textId="22FF8894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3B440B4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C722CCA" w14:textId="1D3D591F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noWrap/>
            <w:vAlign w:val="bottom"/>
          </w:tcPr>
          <w:p w14:paraId="032D147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777704" w14:textId="01594C3E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70" w:type="dxa"/>
          </w:tcPr>
          <w:p w14:paraId="491DC77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67A3078" w14:textId="659AC7CF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1C24FC"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268</w:t>
            </w:r>
          </w:p>
        </w:tc>
        <w:tc>
          <w:tcPr>
            <w:tcW w:w="270" w:type="dxa"/>
          </w:tcPr>
          <w:p w14:paraId="68A2385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2577BA1" w14:textId="3B6F82E3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571</w:t>
            </w:r>
          </w:p>
        </w:tc>
        <w:tc>
          <w:tcPr>
            <w:tcW w:w="270" w:type="dxa"/>
          </w:tcPr>
          <w:p w14:paraId="612EA12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E97B48" w14:textId="087AB687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204</w:t>
            </w:r>
          </w:p>
        </w:tc>
        <w:tc>
          <w:tcPr>
            <w:tcW w:w="270" w:type="dxa"/>
          </w:tcPr>
          <w:p w14:paraId="1C2B6DB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91E0424" w14:textId="012FB529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270" w:type="dxa"/>
          </w:tcPr>
          <w:p w14:paraId="1F91A50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75EAF8" w14:textId="1C5F53FB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909</w:t>
            </w:r>
          </w:p>
        </w:tc>
        <w:tc>
          <w:tcPr>
            <w:tcW w:w="270" w:type="dxa"/>
          </w:tcPr>
          <w:p w14:paraId="13C4009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61585CAD" w14:textId="0ABF654D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594</w:t>
            </w:r>
          </w:p>
        </w:tc>
      </w:tr>
      <w:tr w:rsidR="001C24FC" w:rsidRPr="0003748B" w14:paraId="7C38AC19" w14:textId="77777777" w:rsidTr="00926F73">
        <w:tc>
          <w:tcPr>
            <w:tcW w:w="2502" w:type="dxa"/>
            <w:noWrap/>
            <w:vAlign w:val="bottom"/>
          </w:tcPr>
          <w:p w14:paraId="0B76D2E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6884949E" w14:textId="680B0301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752</w:t>
            </w:r>
          </w:p>
        </w:tc>
        <w:tc>
          <w:tcPr>
            <w:tcW w:w="237" w:type="dxa"/>
            <w:noWrap/>
            <w:vAlign w:val="bottom"/>
          </w:tcPr>
          <w:p w14:paraId="414668E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533819E" w14:textId="6E3F2D03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653</w:t>
            </w:r>
          </w:p>
        </w:tc>
        <w:tc>
          <w:tcPr>
            <w:tcW w:w="236" w:type="dxa"/>
            <w:noWrap/>
          </w:tcPr>
          <w:p w14:paraId="6400757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00A76C17" w14:textId="24E7E407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757</w:t>
            </w:r>
          </w:p>
        </w:tc>
        <w:tc>
          <w:tcPr>
            <w:tcW w:w="236" w:type="dxa"/>
            <w:noWrap/>
          </w:tcPr>
          <w:p w14:paraId="31EA6C9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955E76F" w14:textId="00630EBE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774</w:t>
            </w:r>
          </w:p>
        </w:tc>
        <w:tc>
          <w:tcPr>
            <w:tcW w:w="250" w:type="dxa"/>
            <w:gridSpan w:val="2"/>
            <w:noWrap/>
          </w:tcPr>
          <w:p w14:paraId="3F9C39DF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6764E61B" w14:textId="31B9DF4F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8" w:type="dxa"/>
            <w:noWrap/>
          </w:tcPr>
          <w:p w14:paraId="24DC83E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ABD3CEA" w14:textId="775FB2AB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743</w:t>
            </w:r>
          </w:p>
        </w:tc>
        <w:tc>
          <w:tcPr>
            <w:tcW w:w="236" w:type="dxa"/>
            <w:noWrap/>
            <w:vAlign w:val="bottom"/>
          </w:tcPr>
          <w:p w14:paraId="08D6AA7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2E5729D8" w14:textId="639F0B4D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DA767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60ED124B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1E3A463" w14:textId="236473E0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093</w:t>
            </w:r>
          </w:p>
        </w:tc>
        <w:tc>
          <w:tcPr>
            <w:tcW w:w="270" w:type="dxa"/>
          </w:tcPr>
          <w:p w14:paraId="152614FA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FF7856" w14:textId="149D20AC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</w:tcPr>
          <w:p w14:paraId="13B870F5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D22845" w14:textId="1D63BBE2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</w:tcPr>
          <w:p w14:paraId="0A5F9A9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94255" w14:textId="05B40354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70" w:type="dxa"/>
          </w:tcPr>
          <w:p w14:paraId="2E327D50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E3602" w14:textId="22E70647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510</w:t>
            </w:r>
          </w:p>
        </w:tc>
        <w:tc>
          <w:tcPr>
            <w:tcW w:w="270" w:type="dxa"/>
          </w:tcPr>
          <w:p w14:paraId="706AE3A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ACAAAD" w14:textId="1C7CD1F8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1C24FC" w:rsidRPr="00C335E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895</w:t>
            </w:r>
          </w:p>
        </w:tc>
        <w:tc>
          <w:tcPr>
            <w:tcW w:w="270" w:type="dxa"/>
          </w:tcPr>
          <w:p w14:paraId="2E1C986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A103E74" w14:textId="5FDD7EC1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1C24FC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778</w:t>
            </w:r>
          </w:p>
        </w:tc>
      </w:tr>
      <w:tr w:rsidR="001C24FC" w:rsidRPr="0003748B" w14:paraId="108430F1" w14:textId="77777777" w:rsidTr="008467CD">
        <w:tc>
          <w:tcPr>
            <w:tcW w:w="2502" w:type="dxa"/>
            <w:noWrap/>
            <w:vAlign w:val="bottom"/>
          </w:tcPr>
          <w:p w14:paraId="252F319F" w14:textId="12E8D4CA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8F6207" w14:textId="5769488E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1C24FC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7" w:type="dxa"/>
            <w:noWrap/>
            <w:vAlign w:val="bottom"/>
          </w:tcPr>
          <w:p w14:paraId="7DB06208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ADD5A6" w14:textId="2894C6D1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noWrap/>
            <w:vAlign w:val="bottom"/>
          </w:tcPr>
          <w:p w14:paraId="11EA2E2E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FA4B56" w14:textId="1A99B384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F206E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236" w:type="dxa"/>
            <w:noWrap/>
            <w:vAlign w:val="bottom"/>
          </w:tcPr>
          <w:p w14:paraId="20291E07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71A8B7" w14:textId="61DED3DE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885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7625AD4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437BDE" w14:textId="61151E3C" w:rsidR="001C24FC" w:rsidRPr="00F206E0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563</w:t>
            </w:r>
          </w:p>
        </w:tc>
        <w:tc>
          <w:tcPr>
            <w:tcW w:w="238" w:type="dxa"/>
            <w:noWrap/>
            <w:vAlign w:val="bottom"/>
          </w:tcPr>
          <w:p w14:paraId="1EF3A913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AA04F0" w14:textId="31EC804B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6" w:type="dxa"/>
            <w:noWrap/>
            <w:vAlign w:val="bottom"/>
          </w:tcPr>
          <w:p w14:paraId="098C2629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0A47F" w14:textId="1C314583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DA767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noWrap/>
            <w:vAlign w:val="bottom"/>
          </w:tcPr>
          <w:p w14:paraId="0DD37F6C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CBF933" w14:textId="5D90BA27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</w:tcPr>
          <w:p w14:paraId="7D23DE6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75308" w14:textId="520C4871" w:rsidR="001C24FC" w:rsidRPr="00DA7677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1C24FC" w:rsidRPr="00DA767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70" w:type="dxa"/>
          </w:tcPr>
          <w:p w14:paraId="6DD93671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7367" w14:textId="1607264C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</w:tcPr>
          <w:p w14:paraId="48FA150D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7D5F" w14:textId="50803DF3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884</w:t>
            </w:r>
          </w:p>
        </w:tc>
        <w:tc>
          <w:tcPr>
            <w:tcW w:w="270" w:type="dxa"/>
          </w:tcPr>
          <w:p w14:paraId="3D0483B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29DD" w14:textId="3F4DF3AB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70" w:type="dxa"/>
          </w:tcPr>
          <w:p w14:paraId="527BFA3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3431" w14:textId="336E4B0D" w:rsidR="001C24FC" w:rsidRPr="00C335EF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1C24FC" w:rsidRPr="00C335E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804</w:t>
            </w:r>
          </w:p>
        </w:tc>
        <w:tc>
          <w:tcPr>
            <w:tcW w:w="270" w:type="dxa"/>
          </w:tcPr>
          <w:p w14:paraId="48F12872" w14:textId="77777777" w:rsidR="001C24FC" w:rsidRPr="0003748B" w:rsidRDefault="001C24FC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85F0" w14:textId="3A10224F" w:rsidR="001C24FC" w:rsidRPr="0003748B" w:rsidRDefault="00B955E7" w:rsidP="001C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1C24FC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</w:tr>
      <w:tr w:rsidR="00E06EF1" w:rsidRPr="0003748B" w14:paraId="1486AFCE" w14:textId="77777777" w:rsidTr="00926F73">
        <w:tc>
          <w:tcPr>
            <w:tcW w:w="2502" w:type="dxa"/>
            <w:noWrap/>
            <w:vAlign w:val="bottom"/>
            <w:hideMark/>
          </w:tcPr>
          <w:p w14:paraId="335C3524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lastRenderedPageBreak/>
              <w:t>กำไร (ขาดทุน) ตามส่วนงาน</w:t>
            </w:r>
          </w:p>
          <w:p w14:paraId="0EE5C6DB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ก่อนต้นทุนทางการเงินและ</w:t>
            </w:r>
          </w:p>
          <w:p w14:paraId="71FB1330" w14:textId="7C74BF44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33C183A4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161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310C071E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1D98F890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43A9ED1F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5F788AB7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3B4A70AC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6F8D5BEB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0F92EC56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240</w:t>
            </w: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67E36A0E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459056FF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63ABBD09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42E28877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3C474FD6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3FA1861F" w:rsidR="00E06EF1" w:rsidRPr="00FF6AEC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E06EF1" w:rsidRPr="0003748B" w:rsidRDefault="00E06EF1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113619D4" w:rsidR="00E06EF1" w:rsidRPr="0003748B" w:rsidRDefault="00B955E7" w:rsidP="00E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3E753D" w:rsidRPr="0003748B" w14:paraId="04F9B946" w14:textId="77777777" w:rsidTr="00926F73">
        <w:tc>
          <w:tcPr>
            <w:tcW w:w="2502" w:type="dxa"/>
            <w:noWrap/>
            <w:vAlign w:val="bottom"/>
            <w:hideMark/>
          </w:tcPr>
          <w:p w14:paraId="0E132D1C" w14:textId="77777777" w:rsidR="003E753D" w:rsidRPr="0003748B" w:rsidRDefault="003E753D" w:rsidP="00FE3F8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02173CF6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0D1C96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3E753D" w:rsidRPr="00FF6AE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C21BA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03748B" w14:paraId="1B677DA7" w14:textId="77777777" w:rsidTr="00926F73">
        <w:tc>
          <w:tcPr>
            <w:tcW w:w="2502" w:type="dxa"/>
            <w:noWrap/>
            <w:vAlign w:val="bottom"/>
            <w:hideMark/>
          </w:tcPr>
          <w:p w14:paraId="7B45657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44CE3C17" w:rsidR="003E753D" w:rsidRPr="00FF6AEC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</w:t>
            </w:r>
            <w:r w:rsidR="00F60944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143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1FBDAFB3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2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857</w:t>
            </w:r>
          </w:p>
        </w:tc>
        <w:tc>
          <w:tcPr>
            <w:tcW w:w="236" w:type="dxa"/>
            <w:noWrap/>
          </w:tcPr>
          <w:p w14:paraId="7937CC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39E0864A" w:rsidR="003E753D" w:rsidRPr="00FF6AEC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F60944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349</w:t>
            </w:r>
          </w:p>
        </w:tc>
        <w:tc>
          <w:tcPr>
            <w:tcW w:w="236" w:type="dxa"/>
            <w:noWrap/>
          </w:tcPr>
          <w:p w14:paraId="0771FAF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64D60EF0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774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41F81C08" w:rsidR="003E753D" w:rsidRPr="00FF6AEC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415</w:t>
            </w:r>
          </w:p>
        </w:tc>
        <w:tc>
          <w:tcPr>
            <w:tcW w:w="238" w:type="dxa"/>
            <w:noWrap/>
          </w:tcPr>
          <w:p w14:paraId="3DAD893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2DAF3C85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594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6191CCB8" w:rsidR="003E753D" w:rsidRPr="00FF6AEC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F60944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084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78D1802E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D20997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5393AAF7" w:rsidR="003E753D" w:rsidRPr="00FF6AEC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F60944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5BE53CB1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08D0E9D1" w:rsidR="003E753D" w:rsidRPr="00FF6AE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FF6AEC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37B8E9A3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5B3B40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089E2538" w:rsidR="003E753D" w:rsidRPr="00FF6AE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F60944" w:rsidRPr="00FF6AE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7D717E80" w:rsidR="003E753D" w:rsidRPr="0003748B" w:rsidRDefault="00B955E7" w:rsidP="00FE3F8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9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132</w:t>
            </w:r>
          </w:p>
        </w:tc>
      </w:tr>
      <w:tr w:rsidR="003E753D" w:rsidRPr="0003748B" w14:paraId="3E25F838" w14:textId="77777777" w:rsidTr="00721156">
        <w:tc>
          <w:tcPr>
            <w:tcW w:w="2502" w:type="dxa"/>
            <w:noWrap/>
            <w:hideMark/>
          </w:tcPr>
          <w:p w14:paraId="6C4C35CC" w14:textId="77777777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40910E2A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B5A050C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D55339D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06858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03748B" w14:paraId="4211166E" w14:textId="77777777" w:rsidTr="00926F73">
        <w:tc>
          <w:tcPr>
            <w:tcW w:w="2502" w:type="dxa"/>
            <w:noWrap/>
          </w:tcPr>
          <w:p w14:paraId="3C488FBA" w14:textId="5CC61F2B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30" w:type="dxa"/>
            <w:noWrap/>
            <w:vAlign w:val="bottom"/>
          </w:tcPr>
          <w:p w14:paraId="46BEA777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7" w:type="dxa"/>
            <w:noWrap/>
            <w:vAlign w:val="bottom"/>
          </w:tcPr>
          <w:p w14:paraId="1B2B525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noWrap/>
            <w:vAlign w:val="bottom"/>
          </w:tcPr>
          <w:p w14:paraId="6803238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5B76F44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7D85C910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  <w:noWrap/>
            <w:vAlign w:val="bottom"/>
          </w:tcPr>
          <w:p w14:paraId="107F6E6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03BAA44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2A3E241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noWrap/>
            <w:vAlign w:val="bottom"/>
          </w:tcPr>
          <w:p w14:paraId="2CFB8BCE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8" w:type="dxa"/>
            <w:noWrap/>
            <w:vAlign w:val="bottom"/>
          </w:tcPr>
          <w:p w14:paraId="492F249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309ABA8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3AF1829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5E2B9646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  <w:noWrap/>
            <w:vAlign w:val="bottom"/>
          </w:tcPr>
          <w:p w14:paraId="4930D6D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71AEE70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DE1A0C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33E0E25B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558998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30662B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054FA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51CCD530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A1B7C6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B7FB5A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D68EA1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CEA2C95" w14:textId="77777777" w:rsidR="003E753D" w:rsidRPr="000038CC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EBD261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96A67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03748B" w14:paraId="0652E072" w14:textId="77777777" w:rsidTr="00926F73">
        <w:tc>
          <w:tcPr>
            <w:tcW w:w="2502" w:type="dxa"/>
            <w:noWrap/>
          </w:tcPr>
          <w:p w14:paraId="6D064A13" w14:textId="37A68DB6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30" w:type="dxa"/>
            <w:noWrap/>
            <w:vAlign w:val="bottom"/>
          </w:tcPr>
          <w:p w14:paraId="2554B137" w14:textId="64383282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</w:t>
            </w:r>
            <w:r w:rsidR="00F60944" w:rsidRPr="00EF4B82">
              <w:rPr>
                <w:rFonts w:ascii="Angsana New" w:hAnsi="Angsana New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237" w:type="dxa"/>
            <w:noWrap/>
            <w:vAlign w:val="bottom"/>
          </w:tcPr>
          <w:p w14:paraId="3D1F5D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757AA60" w14:textId="6DBAD144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2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536</w:t>
            </w:r>
          </w:p>
        </w:tc>
        <w:tc>
          <w:tcPr>
            <w:tcW w:w="236" w:type="dxa"/>
            <w:noWrap/>
            <w:vAlign w:val="bottom"/>
          </w:tcPr>
          <w:p w14:paraId="79300A4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3063050" w14:textId="0472CA4D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F60944" w:rsidRPr="00EF4B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698</w:t>
            </w:r>
          </w:p>
        </w:tc>
        <w:tc>
          <w:tcPr>
            <w:tcW w:w="236" w:type="dxa"/>
            <w:noWrap/>
            <w:vAlign w:val="bottom"/>
          </w:tcPr>
          <w:p w14:paraId="5F7838A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22B62A" w14:textId="235FF923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8B32C0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AC8F95" w14:textId="0404E558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38" w:type="dxa"/>
            <w:noWrap/>
            <w:vAlign w:val="bottom"/>
          </w:tcPr>
          <w:p w14:paraId="030D4A2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394B6" w14:textId="7DAD426C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589</w:t>
            </w:r>
          </w:p>
        </w:tc>
        <w:tc>
          <w:tcPr>
            <w:tcW w:w="236" w:type="dxa"/>
            <w:noWrap/>
            <w:vAlign w:val="bottom"/>
          </w:tcPr>
          <w:p w14:paraId="48CCE7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7D370DB" w14:textId="64A94183" w:rsidR="003E753D" w:rsidRPr="00EF4B82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60944" w:rsidRPr="00EF4B82">
              <w:rPr>
                <w:rFonts w:ascii="Angsana New" w:hAnsi="Angsana New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236" w:type="dxa"/>
            <w:noWrap/>
            <w:vAlign w:val="bottom"/>
          </w:tcPr>
          <w:p w14:paraId="059D7E9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0F2D06" w14:textId="6D8A2F47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  <w:r w:rsidR="00E832DA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70" w:type="dxa"/>
            <w:vAlign w:val="bottom"/>
          </w:tcPr>
          <w:p w14:paraId="0F3EE67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1B5DC8" w14:textId="451B7BFD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</w:t>
            </w:r>
            <w:r w:rsidR="00F60944" w:rsidRPr="00EF4B82">
              <w:rPr>
                <w:rFonts w:ascii="Angsana New" w:hAnsi="Angsana New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270" w:type="dxa"/>
            <w:vAlign w:val="bottom"/>
          </w:tcPr>
          <w:p w14:paraId="63E9AE9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DC27FC" w14:textId="64534300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270" w:type="dxa"/>
            <w:vAlign w:val="bottom"/>
          </w:tcPr>
          <w:p w14:paraId="16F6A07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763492" w14:textId="582B3332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270" w:type="dxa"/>
            <w:vAlign w:val="bottom"/>
          </w:tcPr>
          <w:p w14:paraId="67CB81E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428177" w14:textId="1DFEA4D0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639</w:t>
            </w:r>
          </w:p>
        </w:tc>
        <w:tc>
          <w:tcPr>
            <w:tcW w:w="270" w:type="dxa"/>
            <w:vAlign w:val="bottom"/>
          </w:tcPr>
          <w:p w14:paraId="636D54D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5CDF85" w14:textId="4D2667B5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10</w:t>
            </w:r>
            <w:r w:rsidR="00F60944" w:rsidRPr="00EF4B82">
              <w:rPr>
                <w:rFonts w:ascii="Angsana New" w:hAnsi="Angsana New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043</w:t>
            </w:r>
          </w:p>
        </w:tc>
        <w:tc>
          <w:tcPr>
            <w:tcW w:w="270" w:type="dxa"/>
            <w:vAlign w:val="bottom"/>
          </w:tcPr>
          <w:p w14:paraId="29F7F79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8E22284" w14:textId="21AC34F7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9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998</w:t>
            </w:r>
          </w:p>
        </w:tc>
      </w:tr>
      <w:tr w:rsidR="003E753D" w:rsidRPr="0003748B" w14:paraId="3F808196" w14:textId="77777777" w:rsidTr="00926F73">
        <w:tc>
          <w:tcPr>
            <w:tcW w:w="2502" w:type="dxa"/>
            <w:noWrap/>
            <w:vAlign w:val="bottom"/>
          </w:tcPr>
          <w:p w14:paraId="0B9757D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34793B9F" w14:textId="4811629E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30" w:type="dxa"/>
            <w:noWrap/>
            <w:vAlign w:val="bottom"/>
          </w:tcPr>
          <w:p w14:paraId="29F1242C" w14:textId="672DBA8D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516</w:t>
            </w:r>
          </w:p>
        </w:tc>
        <w:tc>
          <w:tcPr>
            <w:tcW w:w="237" w:type="dxa"/>
            <w:noWrap/>
            <w:vAlign w:val="bottom"/>
          </w:tcPr>
          <w:p w14:paraId="2305648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0EF7ABF" w14:textId="531EC202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236" w:type="dxa"/>
            <w:noWrap/>
            <w:vAlign w:val="bottom"/>
          </w:tcPr>
          <w:p w14:paraId="1E44BF1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E6396B1" w14:textId="3CC53F36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220</w:t>
            </w:r>
          </w:p>
        </w:tc>
        <w:tc>
          <w:tcPr>
            <w:tcW w:w="236" w:type="dxa"/>
            <w:noWrap/>
            <w:vAlign w:val="bottom"/>
          </w:tcPr>
          <w:p w14:paraId="5D98ED2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CDC2E2" w14:textId="260FB1D9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6BA454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3005ADB" w14:textId="3CA4C964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238" w:type="dxa"/>
            <w:noWrap/>
            <w:vAlign w:val="bottom"/>
          </w:tcPr>
          <w:p w14:paraId="6FAA67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6051B1" w14:textId="2D2474A7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236" w:type="dxa"/>
            <w:noWrap/>
            <w:vAlign w:val="bottom"/>
          </w:tcPr>
          <w:p w14:paraId="452AF89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C8FE4D2" w14:textId="104F290B" w:rsidR="003E753D" w:rsidRPr="00EF4B82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236" w:type="dxa"/>
            <w:noWrap/>
            <w:vAlign w:val="bottom"/>
          </w:tcPr>
          <w:p w14:paraId="5749FA9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1F7CCC" w14:textId="230FEFA8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272</w:t>
            </w:r>
          </w:p>
        </w:tc>
        <w:tc>
          <w:tcPr>
            <w:tcW w:w="270" w:type="dxa"/>
            <w:vAlign w:val="bottom"/>
          </w:tcPr>
          <w:p w14:paraId="6F03874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6ABC6F" w14:textId="30A6AD7F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448</w:t>
            </w:r>
          </w:p>
        </w:tc>
        <w:tc>
          <w:tcPr>
            <w:tcW w:w="270" w:type="dxa"/>
            <w:vAlign w:val="bottom"/>
          </w:tcPr>
          <w:p w14:paraId="1ACBED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C84DD" w14:textId="68420AC1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270" w:type="dxa"/>
            <w:vAlign w:val="bottom"/>
          </w:tcPr>
          <w:p w14:paraId="2461C1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548C2E2" w14:textId="437E0348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270" w:type="dxa"/>
            <w:vAlign w:val="bottom"/>
          </w:tcPr>
          <w:p w14:paraId="6369363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194DA" w14:textId="2BF8EDBC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270" w:type="dxa"/>
            <w:vAlign w:val="bottom"/>
          </w:tcPr>
          <w:p w14:paraId="12C843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E058DE" w14:textId="362BF077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</w:t>
            </w:r>
            <w:r w:rsidR="00F60944" w:rsidRPr="00EF4B82">
              <w:rPr>
                <w:rFonts w:ascii="Angsana New" w:hAnsi="Angsana New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704</w:t>
            </w:r>
          </w:p>
        </w:tc>
        <w:tc>
          <w:tcPr>
            <w:tcW w:w="270" w:type="dxa"/>
            <w:vAlign w:val="bottom"/>
          </w:tcPr>
          <w:p w14:paraId="64BDFF7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FF12C8" w14:textId="094F24B3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1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B955E7">
              <w:rPr>
                <w:rFonts w:ascii="Angsana New" w:hAnsi="Angsana New"/>
                <w:sz w:val="24"/>
                <w:szCs w:val="24"/>
              </w:rPr>
              <w:t>761</w:t>
            </w:r>
          </w:p>
        </w:tc>
      </w:tr>
      <w:tr w:rsidR="003E753D" w:rsidRPr="0003748B" w14:paraId="01B6E7CD" w14:textId="77777777" w:rsidTr="00926F73">
        <w:tc>
          <w:tcPr>
            <w:tcW w:w="2502" w:type="dxa"/>
            <w:noWrap/>
            <w:vAlign w:val="bottom"/>
          </w:tcPr>
          <w:p w14:paraId="5E0111E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3FF825CB" w14:textId="6A17AD57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(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30" w:type="dxa"/>
            <w:noWrap/>
            <w:vAlign w:val="bottom"/>
          </w:tcPr>
          <w:p w14:paraId="2DCEAF78" w14:textId="77777777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6D2E567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B75B0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62C396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A38CD8" w14:textId="1489600E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25F258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300E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69ADF4C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19367C7" w14:textId="77777777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1F012B1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DDE2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D4BD77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969533" w14:textId="7140F335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8E6A7C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BE9C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067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0CDF39" w14:textId="142A6C22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DC55B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2D116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1C3D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21114" w14:textId="77777777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5F22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886DE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EC402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661C32" w14:textId="2C978196" w:rsidR="003E753D" w:rsidRPr="00EF4B82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45F9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BE3EA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03748B" w14:paraId="215A0BAA" w14:textId="77777777" w:rsidTr="00926F73">
        <w:tc>
          <w:tcPr>
            <w:tcW w:w="2502" w:type="dxa"/>
            <w:noWrap/>
            <w:vAlign w:val="bottom"/>
          </w:tcPr>
          <w:p w14:paraId="2961E32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2B55503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60E75513" w14:textId="088EFAB0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และค่าใช้จ่ายในการบริหาร)</w:t>
            </w:r>
          </w:p>
        </w:tc>
        <w:tc>
          <w:tcPr>
            <w:tcW w:w="630" w:type="dxa"/>
            <w:noWrap/>
            <w:vAlign w:val="bottom"/>
          </w:tcPr>
          <w:p w14:paraId="25B79D30" w14:textId="2C6B7FE0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37" w:type="dxa"/>
            <w:noWrap/>
            <w:vAlign w:val="bottom"/>
          </w:tcPr>
          <w:p w14:paraId="1015F86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5E76993" w14:textId="28D7B731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B955E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9CA044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138D8F" w14:textId="437326A4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36" w:type="dxa"/>
            <w:noWrap/>
            <w:vAlign w:val="bottom"/>
          </w:tcPr>
          <w:p w14:paraId="572A786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59A58B" w14:textId="5CA76988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13079B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BBA78D5" w14:textId="22A5527E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8" w:type="dxa"/>
            <w:noWrap/>
            <w:vAlign w:val="bottom"/>
          </w:tcPr>
          <w:p w14:paraId="6BBA804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D84290" w14:textId="71DA38B8" w:rsidR="003E753D" w:rsidRPr="0003748B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3F7E8A9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498B66C" w14:textId="73D14324" w:rsidR="003E753D" w:rsidRPr="00EF4B82" w:rsidRDefault="00B955E7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219B441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8F43AC" w14:textId="659AC3C0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14:paraId="7F24153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4EE93A" w14:textId="4A5DEDBB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70" w:type="dxa"/>
            <w:vAlign w:val="bottom"/>
          </w:tcPr>
          <w:p w14:paraId="3C560E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76C8FF" w14:textId="177CA520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vAlign w:val="bottom"/>
          </w:tcPr>
          <w:p w14:paraId="0409B49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6178B9" w14:textId="03AD070A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  <w:vAlign w:val="bottom"/>
          </w:tcPr>
          <w:p w14:paraId="4D60F45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8ADB71" w14:textId="60278269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vAlign w:val="bottom"/>
          </w:tcPr>
          <w:p w14:paraId="3911411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FBBED0" w14:textId="583D8AD6" w:rsidR="003E753D" w:rsidRPr="00EF4B82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270" w:type="dxa"/>
            <w:vAlign w:val="bottom"/>
          </w:tcPr>
          <w:p w14:paraId="05D4242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7AD56A" w14:textId="43C81A13" w:rsidR="003E753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55E7">
              <w:rPr>
                <w:rFonts w:ascii="Angsana New" w:hAnsi="Angsana New" w:hint="cs"/>
                <w:sz w:val="24"/>
                <w:szCs w:val="24"/>
              </w:rPr>
              <w:t>11</w:t>
            </w:r>
            <w:r w:rsidRPr="00B955E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6083C552" w14:textId="77777777" w:rsidR="005D1D4C" w:rsidRPr="0003748B" w:rsidRDefault="005D1D4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981D49C" w14:textId="77777777" w:rsidR="00115D8E" w:rsidRPr="0003748B" w:rsidRDefault="00115D8E" w:rsidP="00FE3F8B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  <w:sectPr w:rsidR="00115D8E" w:rsidRPr="0003748B" w:rsidSect="007F410C">
          <w:headerReference w:type="even" r:id="rId30"/>
          <w:footerReference w:type="default" r:id="rId31"/>
          <w:headerReference w:type="first" r:id="rId32"/>
          <w:footerReference w:type="first" r:id="rId3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03748B" w14:paraId="0E03A59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632F9" w14:textId="77777777" w:rsidR="00C75045" w:rsidRPr="0003748B" w:rsidRDefault="0016073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lastRenderedPageBreak/>
              <w:tab/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vAlign w:val="bottom"/>
          </w:tcPr>
          <w:p w14:paraId="029E4D2F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03748B" w14:paraId="3513E33F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38CF0" w14:textId="1A422F23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B955E7" w:rsidRPr="00B955E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67294D3" w14:textId="6729CED0" w:rsidR="00C7504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54C440FC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7FDF7B1" w14:textId="1EED6F4F" w:rsidR="00C7504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C75045" w:rsidRPr="0003748B" w14:paraId="07102C0B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1A63A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552DDB4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C75045" w:rsidRPr="0003748B" w14:paraId="2C9FCF5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659F8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vAlign w:val="bottom"/>
          </w:tcPr>
          <w:p w14:paraId="61664CDE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03748B" w14:paraId="17320EB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13B22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vAlign w:val="bottom"/>
          </w:tcPr>
          <w:p w14:paraId="20A63FA0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24E3A06A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B8DBA54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4BB2EA9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B7963" w14:textId="581B28B2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vAlign w:val="bottom"/>
          </w:tcPr>
          <w:p w14:paraId="141CD549" w14:textId="16A874B6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012431" w:rsidRPr="00EA5D0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364</w:t>
            </w:r>
          </w:p>
        </w:tc>
        <w:tc>
          <w:tcPr>
            <w:tcW w:w="270" w:type="dxa"/>
          </w:tcPr>
          <w:p w14:paraId="312F10FC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75AB679D" w14:textId="14D74C87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68</w:t>
            </w:r>
          </w:p>
        </w:tc>
      </w:tr>
      <w:tr w:rsidR="00D611BC" w:rsidRPr="0003748B" w14:paraId="2C43326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EAD1A" w14:textId="6C08B0B1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530" w:type="dxa"/>
            <w:vAlign w:val="bottom"/>
          </w:tcPr>
          <w:p w14:paraId="5EA376CA" w14:textId="0C380B9C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163</w:t>
            </w:r>
          </w:p>
        </w:tc>
        <w:tc>
          <w:tcPr>
            <w:tcW w:w="270" w:type="dxa"/>
          </w:tcPr>
          <w:p w14:paraId="4011140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A391E10" w14:textId="2FA7221E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113</w:t>
            </w:r>
          </w:p>
        </w:tc>
      </w:tr>
      <w:tr w:rsidR="00D611BC" w:rsidRPr="0003748B" w14:paraId="3996E2B5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0F35B" w14:textId="60AC80D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vAlign w:val="bottom"/>
          </w:tcPr>
          <w:p w14:paraId="3EB4B968" w14:textId="6A61D0E5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699</w:t>
            </w:r>
          </w:p>
        </w:tc>
        <w:tc>
          <w:tcPr>
            <w:tcW w:w="270" w:type="dxa"/>
          </w:tcPr>
          <w:p w14:paraId="3639B255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FF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5E7B41C4" w14:textId="6024245F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787</w:t>
            </w:r>
          </w:p>
        </w:tc>
      </w:tr>
      <w:tr w:rsidR="00D611BC" w:rsidRPr="0003748B" w14:paraId="61B9302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FFCF" w14:textId="06F9B7B8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vAlign w:val="bottom"/>
          </w:tcPr>
          <w:p w14:paraId="1EF9A209" w14:textId="5323C182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750</w:t>
            </w:r>
          </w:p>
        </w:tc>
        <w:tc>
          <w:tcPr>
            <w:tcW w:w="270" w:type="dxa"/>
          </w:tcPr>
          <w:p w14:paraId="69C9F43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AB67C9" w14:textId="6F7CF684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746</w:t>
            </w:r>
          </w:p>
        </w:tc>
      </w:tr>
      <w:tr w:rsidR="00D611BC" w:rsidRPr="0003748B" w14:paraId="4A4404D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7899" w14:textId="50C629E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A85229" w14:textId="542450F4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431</w:t>
            </w:r>
          </w:p>
        </w:tc>
        <w:tc>
          <w:tcPr>
            <w:tcW w:w="270" w:type="dxa"/>
          </w:tcPr>
          <w:p w14:paraId="0C64BACD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EFE07" w14:textId="6B44D8AD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</w:t>
            </w:r>
          </w:p>
        </w:tc>
      </w:tr>
      <w:tr w:rsidR="00D611BC" w:rsidRPr="0003748B" w14:paraId="68C3053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9C18F" w14:textId="78F8B223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3598D" w14:textId="2610B92E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012431" w:rsidRPr="00EA5D0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270" w:type="dxa"/>
          </w:tcPr>
          <w:p w14:paraId="6B8F3E7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C5E0" w14:textId="026596A3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383</w:t>
            </w:r>
          </w:p>
        </w:tc>
      </w:tr>
      <w:tr w:rsidR="00D611BC" w:rsidRPr="0003748B" w14:paraId="660CEBEF" w14:textId="77777777" w:rsidTr="0072115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B8C3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C2EB1CE" w14:textId="77777777" w:rsidR="00D611BC" w:rsidRPr="007D272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14:paraId="266822E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40F9D2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611BC" w:rsidRPr="0003748B" w14:paraId="7AAF37C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418F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35FDF60C" w14:textId="77777777" w:rsidR="00D611BC" w:rsidRPr="007D272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14:paraId="6AD5070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97C254A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49274DD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104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70AD3981" w14:textId="71DB4D01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012431" w:rsidRPr="00EA5D0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339</w:t>
            </w:r>
          </w:p>
        </w:tc>
        <w:tc>
          <w:tcPr>
            <w:tcW w:w="270" w:type="dxa"/>
          </w:tcPr>
          <w:p w14:paraId="4083FA6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22A3B07" w14:textId="24BDBD01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288</w:t>
            </w:r>
          </w:p>
        </w:tc>
      </w:tr>
      <w:tr w:rsidR="00D611BC" w:rsidRPr="0003748B" w14:paraId="53C0730D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10F5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1629DC" w14:textId="4CDD06BC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012431" w:rsidRPr="00EA5D0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068</w:t>
            </w:r>
          </w:p>
        </w:tc>
        <w:tc>
          <w:tcPr>
            <w:tcW w:w="270" w:type="dxa"/>
          </w:tcPr>
          <w:p w14:paraId="2950D20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67984" w14:textId="20FAC1D8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095</w:t>
            </w:r>
          </w:p>
        </w:tc>
      </w:tr>
      <w:tr w:rsidR="00D611BC" w:rsidRPr="0003748B" w14:paraId="77D3F89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A991C" w14:textId="7E4C356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0836A" w14:textId="1F6C7A19" w:rsidR="00D611BC" w:rsidRPr="00EA5D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012431" w:rsidRPr="00EA5D0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270" w:type="dxa"/>
          </w:tcPr>
          <w:p w14:paraId="16DE54D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9CC6A" w14:textId="1278A182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383</w:t>
            </w:r>
          </w:p>
        </w:tc>
      </w:tr>
    </w:tbl>
    <w:p w14:paraId="66B88D99" w14:textId="621BB018" w:rsidR="00B955E7" w:rsidRDefault="00B955E7" w:rsidP="00B955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</w:p>
    <w:p w14:paraId="0A3E2DC6" w14:textId="5D2B71C5" w:rsidR="009079D4" w:rsidRPr="0003748B" w:rsidRDefault="005E6A92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</w:t>
      </w:r>
      <w:r w:rsidR="009558B2" w:rsidRPr="0003748B">
        <w:rPr>
          <w:rFonts w:ascii="Angsana New" w:hAnsi="Angsana New" w:hint="cs"/>
          <w:i/>
          <w:iCs/>
          <w:sz w:val="30"/>
          <w:szCs w:val="30"/>
          <w:cs/>
        </w:rPr>
        <w:t>และรายการที่มีสาระสำคัญ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03748B" w:rsidRDefault="00C75045" w:rsidP="00FE3F8B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="Angsana New" w:hAnsi="Angsana New"/>
          <w:color w:val="0000CC"/>
          <w:sz w:val="24"/>
          <w:szCs w:val="24"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355"/>
        <w:gridCol w:w="1072"/>
        <w:gridCol w:w="236"/>
        <w:gridCol w:w="1072"/>
        <w:gridCol w:w="268"/>
        <w:gridCol w:w="1072"/>
        <w:gridCol w:w="268"/>
        <w:gridCol w:w="1089"/>
      </w:tblGrid>
      <w:tr w:rsidR="008F4497" w:rsidRPr="0003748B" w14:paraId="799F35FF" w14:textId="77777777" w:rsidTr="00231B22">
        <w:trPr>
          <w:tblHeader/>
        </w:trPr>
        <w:tc>
          <w:tcPr>
            <w:tcW w:w="4355" w:type="dxa"/>
          </w:tcPr>
          <w:p w14:paraId="46E4D3A1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077" w:type="dxa"/>
            <w:gridSpan w:val="7"/>
          </w:tcPr>
          <w:p w14:paraId="53979796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03748B" w14:paraId="3A632F77" w14:textId="77777777" w:rsidTr="00231B22">
        <w:trPr>
          <w:tblHeader/>
        </w:trPr>
        <w:tc>
          <w:tcPr>
            <w:tcW w:w="4355" w:type="dxa"/>
          </w:tcPr>
          <w:p w14:paraId="6BE7760A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vAlign w:val="bottom"/>
          </w:tcPr>
          <w:p w14:paraId="29A847F5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40A94FB2" w14:textId="36080DDF" w:rsidR="008F4497" w:rsidRPr="0003748B" w:rsidRDefault="0016507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895EB0"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D611BC" w:rsidRPr="0003748B" w14:paraId="27F3F8F6" w14:textId="77777777" w:rsidTr="005C3481">
        <w:trPr>
          <w:tblHeader/>
        </w:trPr>
        <w:tc>
          <w:tcPr>
            <w:tcW w:w="4355" w:type="dxa"/>
          </w:tcPr>
          <w:p w14:paraId="0A20ACD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29482D0" w14:textId="6D0055E3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6" w:type="dxa"/>
          </w:tcPr>
          <w:p w14:paraId="366B27F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7E86C92" w14:textId="2D8122DE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8" w:type="dxa"/>
          </w:tcPr>
          <w:p w14:paraId="3A99E7F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D64E125" w14:textId="306A15D3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8" w:type="dxa"/>
          </w:tcPr>
          <w:p w14:paraId="621E304A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F7DA5" w14:textId="3EE3E6D6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E15AE4" w:rsidRPr="0003748B" w14:paraId="4C11712A" w14:textId="77777777" w:rsidTr="00231B22">
        <w:trPr>
          <w:tblHeader/>
        </w:trPr>
        <w:tc>
          <w:tcPr>
            <w:tcW w:w="4355" w:type="dxa"/>
          </w:tcPr>
          <w:p w14:paraId="55A2BCEC" w14:textId="77777777" w:rsidR="00E15AE4" w:rsidRPr="0003748B" w:rsidRDefault="00E15AE4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7" w:type="dxa"/>
            <w:gridSpan w:val="7"/>
          </w:tcPr>
          <w:p w14:paraId="5F36957B" w14:textId="77777777" w:rsidR="00E15AE4" w:rsidRPr="0003748B" w:rsidRDefault="00E15AE4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611BC" w:rsidRPr="0003748B" w14:paraId="7CBCBAF7" w14:textId="77777777" w:rsidTr="00231B22">
        <w:tc>
          <w:tcPr>
            <w:tcW w:w="4355" w:type="dxa"/>
          </w:tcPr>
          <w:p w14:paraId="542F3E29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72" w:type="dxa"/>
          </w:tcPr>
          <w:p w14:paraId="337085EF" w14:textId="10FA49F2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  <w:r w:rsidR="00C53B17"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238</w:t>
            </w:r>
          </w:p>
        </w:tc>
        <w:tc>
          <w:tcPr>
            <w:tcW w:w="236" w:type="dxa"/>
          </w:tcPr>
          <w:p w14:paraId="7ECEEFE5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D62EBB" w14:textId="52E3E66A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861</w:t>
            </w:r>
          </w:p>
        </w:tc>
        <w:tc>
          <w:tcPr>
            <w:tcW w:w="268" w:type="dxa"/>
          </w:tcPr>
          <w:p w14:paraId="2ACBB69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428A5F4" w14:textId="31775470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593</w:t>
            </w:r>
          </w:p>
        </w:tc>
        <w:tc>
          <w:tcPr>
            <w:tcW w:w="268" w:type="dxa"/>
          </w:tcPr>
          <w:p w14:paraId="06737F7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ED1148" w14:textId="6139791E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171</w:t>
            </w:r>
          </w:p>
        </w:tc>
      </w:tr>
      <w:tr w:rsidR="00D611BC" w:rsidRPr="0003748B" w14:paraId="48AAF87A" w14:textId="77777777" w:rsidTr="00231B22">
        <w:tc>
          <w:tcPr>
            <w:tcW w:w="4355" w:type="dxa"/>
          </w:tcPr>
          <w:p w14:paraId="6F5D7E54" w14:textId="1128EB6A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FC663E" w:rsidRPr="0003748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2" w:type="dxa"/>
          </w:tcPr>
          <w:p w14:paraId="70C44C3B" w14:textId="0C52FEFA" w:rsidR="00D611BC" w:rsidRPr="000038CC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434</w:t>
            </w: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3D1157" w14:textId="75444A9E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  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489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44BADD5" w14:textId="39AEB7C5" w:rsidR="00D611BC" w:rsidRPr="000038CC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1037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</w:t>
            </w:r>
            <w:r w:rsidRPr="0051037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589382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F1F8E83" w14:textId="1A61F81A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30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67502D13" w14:textId="77777777" w:rsidTr="00231B22">
        <w:tc>
          <w:tcPr>
            <w:tcW w:w="4355" w:type="dxa"/>
          </w:tcPr>
          <w:p w14:paraId="620B45B2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72" w:type="dxa"/>
          </w:tcPr>
          <w:p w14:paraId="657DB4A6" w14:textId="77777777" w:rsidR="00D611BC" w:rsidRPr="000038CC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88A5A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ED9288D" w14:textId="77777777" w:rsidR="00D611BC" w:rsidRPr="000038CC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C9FE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06608127" w14:textId="77777777" w:rsidTr="00231B22">
        <w:tc>
          <w:tcPr>
            <w:tcW w:w="4355" w:type="dxa"/>
          </w:tcPr>
          <w:p w14:paraId="75F2E864" w14:textId="0568FFE4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C639AF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FC663E"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639AF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072" w:type="dxa"/>
          </w:tcPr>
          <w:p w14:paraId="02CA36BF" w14:textId="69AE3791" w:rsidR="00D611BC" w:rsidRPr="000038CC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22A2FEF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B87A5" w14:textId="412CE301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2FADD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2CF656" w14:textId="23FD18F3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68" w:type="dxa"/>
          </w:tcPr>
          <w:p w14:paraId="54F303ED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EA8E44" w14:textId="0FFB4676" w:rsidR="00D611BC" w:rsidRPr="0003748B" w:rsidRDefault="004858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36FD4146" w14:textId="77777777" w:rsidTr="00231B22">
        <w:tc>
          <w:tcPr>
            <w:tcW w:w="4355" w:type="dxa"/>
          </w:tcPr>
          <w:p w14:paraId="0B165AC0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A43603" w14:textId="12621626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236" w:type="dxa"/>
          </w:tcPr>
          <w:p w14:paraId="7DB90F1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F85DFD2" w14:textId="718F3599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68" w:type="dxa"/>
          </w:tcPr>
          <w:p w14:paraId="0DE840C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08C7D7" w14:textId="394E39E8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268" w:type="dxa"/>
          </w:tcPr>
          <w:p w14:paraId="45E73E8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67617" w14:textId="52B63968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</w:t>
            </w:r>
          </w:p>
        </w:tc>
      </w:tr>
      <w:tr w:rsidR="00D611BC" w:rsidRPr="0003748B" w14:paraId="7A72F37B" w14:textId="77777777" w:rsidTr="00231B22">
        <w:tc>
          <w:tcPr>
            <w:tcW w:w="4355" w:type="dxa"/>
          </w:tcPr>
          <w:p w14:paraId="51B4FD1A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72" w:type="dxa"/>
          </w:tcPr>
          <w:p w14:paraId="275EB420" w14:textId="76B015E4" w:rsidR="00D611BC" w:rsidRPr="000038CC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C50EDEB" w14:textId="7F902330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8DD77" w14:textId="5BA1A482" w:rsidR="00D611BC" w:rsidRPr="000038CC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D4B010" w14:textId="69A01DDC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B955E7"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="00B955E7"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57336236" w14:textId="77777777" w:rsidTr="00231B22">
        <w:tc>
          <w:tcPr>
            <w:tcW w:w="4355" w:type="dxa"/>
          </w:tcPr>
          <w:p w14:paraId="26F3B331" w14:textId="77777777" w:rsidR="00D611BC" w:rsidRPr="0003748B" w:rsidRDefault="00D611BC" w:rsidP="00FE3F8B">
            <w:pPr>
              <w:ind w:right="-15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E2E2767" w14:textId="53C79DEF" w:rsidR="00D611BC" w:rsidRPr="000038CC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038C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8F6C9" w14:textId="38D30965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DBE996" w14:textId="3218E00A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533</w:t>
            </w:r>
          </w:p>
        </w:tc>
        <w:tc>
          <w:tcPr>
            <w:tcW w:w="268" w:type="dxa"/>
          </w:tcPr>
          <w:p w14:paraId="559D223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3793F2" w14:textId="5A5716F8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482</w:t>
            </w:r>
          </w:p>
        </w:tc>
      </w:tr>
      <w:tr w:rsidR="00D611BC" w:rsidRPr="0003748B" w14:paraId="71E7673A" w14:textId="77777777" w:rsidTr="00231B22">
        <w:tc>
          <w:tcPr>
            <w:tcW w:w="4355" w:type="dxa"/>
          </w:tcPr>
          <w:p w14:paraId="39E8A92B" w14:textId="77777777" w:rsidR="00D611BC" w:rsidRPr="0003748B" w:rsidRDefault="00D611BC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7DDC1DB5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11</w:t>
            </w:r>
            <w:r w:rsidR="00C53B17" w:rsidRPr="000038C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880</w:t>
            </w:r>
          </w:p>
        </w:tc>
        <w:tc>
          <w:tcPr>
            <w:tcW w:w="236" w:type="dxa"/>
          </w:tcPr>
          <w:p w14:paraId="1DE31C8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107BAAED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955E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446</w:t>
            </w:r>
          </w:p>
        </w:tc>
        <w:tc>
          <w:tcPr>
            <w:tcW w:w="268" w:type="dxa"/>
          </w:tcPr>
          <w:p w14:paraId="4C5A58F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634A145F" w:rsidR="00D611BC" w:rsidRPr="000038CC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821</w:t>
            </w:r>
          </w:p>
        </w:tc>
        <w:tc>
          <w:tcPr>
            <w:tcW w:w="268" w:type="dxa"/>
          </w:tcPr>
          <w:p w14:paraId="300F1E0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0EF41" w14:textId="616DBFE8" w:rsidR="00D611BC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955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345</w:t>
            </w:r>
          </w:p>
        </w:tc>
      </w:tr>
    </w:tbl>
    <w:p w14:paraId="55701B5F" w14:textId="77777777" w:rsidR="002A5A43" w:rsidRPr="0003748B" w:rsidRDefault="002A5A43" w:rsidP="00FE3F8B">
      <w:pPr>
        <w:ind w:left="313" w:firstLine="227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725"/>
        <w:gridCol w:w="1099"/>
        <w:gridCol w:w="271"/>
        <w:gridCol w:w="1124"/>
      </w:tblGrid>
      <w:tr w:rsidR="00FA6257" w:rsidRPr="0003748B" w14:paraId="45066289" w14:textId="77777777" w:rsidTr="00726249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27D7E2A" w14:textId="77777777" w:rsidR="00FA6257" w:rsidRPr="0003748B" w:rsidRDefault="00FA6257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35E004E" w14:textId="77777777" w:rsidR="00FA6257" w:rsidRPr="0003748B" w:rsidRDefault="00FA6257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0478" w14:textId="6CC3CA06" w:rsidR="00FA6257" w:rsidRPr="00FA6257" w:rsidRDefault="00FA625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A625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E802B2" w:rsidRPr="0003748B" w14:paraId="04D335FA" w14:textId="77777777" w:rsidTr="005C3481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206C" w14:textId="0C28A011" w:rsidR="00E802B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BDC5B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1E3F" w14:textId="2E6B0A4E" w:rsidR="00E802B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955E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E15AE4" w:rsidRPr="0003748B" w14:paraId="3D94D06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03748B" w14:paraId="4789FF56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E15AE4" w:rsidRPr="0003748B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E15AE4" w:rsidRPr="0003748B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802B2" w:rsidRPr="0003748B" w14:paraId="61B7E87F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34935AF4" w:rsidR="00E802B2" w:rsidRPr="000038CC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92715" w:rsidRPr="000038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1D8CEB73" w:rsidR="00E802B2" w:rsidRPr="0003748B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E802B2" w:rsidRPr="0003748B" w14:paraId="448F5FA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0290D26F" w:rsidR="00E802B2" w:rsidRPr="000038CC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2715" w:rsidRPr="000038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078563D1" w:rsidR="00E802B2" w:rsidRPr="0003748B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E802B2" w:rsidRPr="0003748B" w14:paraId="50FADF9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16AB98AE" w:rsidR="00E802B2" w:rsidRPr="000038CC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7CE84C4C" w:rsidR="00E802B2" w:rsidRPr="0003748B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E802B2" w:rsidRPr="0003748B" w14:paraId="7282D21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1D151B15" w:rsidR="00E802B2" w:rsidRPr="000038CC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792715" w:rsidRPr="000038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506BA9F1" w:rsidR="00E802B2" w:rsidRPr="0003748B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02B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  <w:tr w:rsidR="00E802B2" w:rsidRPr="0003748B" w14:paraId="79A15994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E802B2" w:rsidRPr="000038CC" w:rsidRDefault="00E802B2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E802B2" w:rsidRPr="0003748B" w:rsidRDefault="00E802B2" w:rsidP="00FE3F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802B2" w:rsidRPr="0003748B" w14:paraId="25FD4374" w14:textId="77777777" w:rsidTr="00EF5DDF">
        <w:trPr>
          <w:trHeight w:val="74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5DFC3244" w:rsidR="00E802B2" w:rsidRPr="000038CC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92715" w:rsidRPr="000038C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19F25FF9" w:rsidR="00E802B2" w:rsidRPr="0003748B" w:rsidRDefault="00B955E7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802B2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26745CF9" w14:textId="77777777" w:rsidR="000F11DF" w:rsidRPr="004D7DA8" w:rsidRDefault="000F11DF" w:rsidP="00FE3F8B">
      <w:pPr>
        <w:rPr>
          <w:rFonts w:ascii="Angsana New" w:hAnsi="Angsana New"/>
        </w:rPr>
      </w:pPr>
    </w:p>
    <w:p w14:paraId="3BC509ED" w14:textId="1FC401E1" w:rsidR="009079D4" w:rsidRPr="0003748B" w:rsidRDefault="009079D4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111AA963" w14:textId="77777777" w:rsidR="006E307B" w:rsidRPr="004D7DA8" w:rsidRDefault="006E307B" w:rsidP="00FE3F8B">
      <w:pPr>
        <w:rPr>
          <w:rFonts w:ascii="Angsana New" w:hAnsi="Angsana New"/>
        </w:rPr>
      </w:pPr>
    </w:p>
    <w:p w14:paraId="46E0E560" w14:textId="69F3D055" w:rsidR="009079D4" w:rsidRPr="0003748B" w:rsidRDefault="009079D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98C3F5E" w14:textId="77777777" w:rsidR="00A051CC" w:rsidRPr="004D7DA8" w:rsidRDefault="00A051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lang w:eastAsia="th-TH"/>
        </w:rPr>
      </w:pPr>
    </w:p>
    <w:p w14:paraId="36EB4346" w14:textId="3B02E526" w:rsidR="00BF00CA" w:rsidRDefault="007F526A" w:rsidP="00C639A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03CA9C11" w14:textId="77777777" w:rsidR="004D7DA8" w:rsidRPr="004D7DA8" w:rsidRDefault="004D7DA8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lang w:eastAsia="th-TH"/>
        </w:rPr>
      </w:pPr>
    </w:p>
    <w:p w14:paraId="342C0FF1" w14:textId="61B54FFE" w:rsidR="00053250" w:rsidRDefault="007F526A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231B22" w:rsidRPr="0003748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="00B955E7" w:rsidRPr="00B955E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D4573F" w:rsidRPr="0051037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B955E7" w:rsidRPr="00B955E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993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B955E7" w:rsidRPr="00B955E7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B955E7" w:rsidRPr="00B955E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B955E7" w:rsidRPr="00B955E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="00E15AE4"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B955E7" w:rsidRPr="00B955E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909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29D75812" w14:textId="77777777" w:rsidR="00B955E7" w:rsidRPr="004D7DA8" w:rsidRDefault="00B955E7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lang w:eastAsia="th-TH"/>
        </w:rPr>
      </w:pPr>
    </w:p>
    <w:p w14:paraId="196C4EAB" w14:textId="77777777" w:rsidR="00037809" w:rsidRPr="0003748B" w:rsidRDefault="00037809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6168A581" w14:textId="77777777" w:rsidR="00A02726" w:rsidRPr="004D7DA8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s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03748B" w14:paraId="7F74E746" w14:textId="77777777" w:rsidTr="00BA4F1B">
        <w:trPr>
          <w:trHeight w:val="398"/>
          <w:tblHeader/>
        </w:trPr>
        <w:tc>
          <w:tcPr>
            <w:tcW w:w="5130" w:type="dxa"/>
          </w:tcPr>
          <w:p w14:paraId="06A22267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69BA3943" w14:textId="77FEA5D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2833C16B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648FE5EF" w14:textId="2F98FA19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2160" w:rsidRPr="0003748B" w14:paraId="5AC3DB84" w14:textId="77777777" w:rsidTr="005C3481">
        <w:trPr>
          <w:trHeight w:val="102"/>
          <w:tblHeader/>
        </w:trPr>
        <w:tc>
          <w:tcPr>
            <w:tcW w:w="5130" w:type="dxa"/>
          </w:tcPr>
          <w:p w14:paraId="42D96662" w14:textId="1ABF6F1F" w:rsidR="000E2160" w:rsidRPr="0003748B" w:rsidRDefault="000E216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367C539" w14:textId="2A7EAC6D" w:rsidR="000E2160" w:rsidRPr="0003748B" w:rsidRDefault="00B955E7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80" w:type="dxa"/>
          </w:tcPr>
          <w:p w14:paraId="5F05DA92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7E9EFC16" w14:textId="0BCEFD8D" w:rsidR="000E2160" w:rsidRPr="0003748B" w:rsidRDefault="00B955E7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2" w:type="dxa"/>
          </w:tcPr>
          <w:p w14:paraId="3439CB28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8339E6A" w14:textId="7C00E8F3" w:rsidR="000E2160" w:rsidRPr="0003748B" w:rsidRDefault="00B955E7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80" w:type="dxa"/>
          </w:tcPr>
          <w:p w14:paraId="5F511D06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45D36B30" w14:textId="56EC3A0A" w:rsidR="000E2160" w:rsidRPr="0003748B" w:rsidRDefault="00B955E7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</w:tr>
      <w:tr w:rsidR="00B7654E" w:rsidRPr="0003748B" w14:paraId="082367F9" w14:textId="77777777" w:rsidTr="00B7654E">
        <w:trPr>
          <w:trHeight w:val="416"/>
          <w:tblHeader/>
        </w:trPr>
        <w:tc>
          <w:tcPr>
            <w:tcW w:w="5130" w:type="dxa"/>
          </w:tcPr>
          <w:p w14:paraId="26C930F2" w14:textId="61EA3D59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0DD38F0C" w14:textId="77777777" w:rsidR="00B7654E" w:rsidRPr="0003748B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03748B" w14:paraId="05F417C3" w14:textId="77777777" w:rsidTr="00B7654E">
        <w:trPr>
          <w:cantSplit/>
          <w:trHeight w:val="416"/>
        </w:trPr>
        <w:tc>
          <w:tcPr>
            <w:tcW w:w="5130" w:type="dxa"/>
          </w:tcPr>
          <w:p w14:paraId="5158802A" w14:textId="19A5B88D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00BE3C62" w14:textId="39461288" w:rsidR="00B7654E" w:rsidRPr="00B27CC9" w:rsidRDefault="00B955E7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A18B2" w:rsidRPr="005103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80" w:type="dxa"/>
          </w:tcPr>
          <w:p w14:paraId="1D1F2CE8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00A87B0" w14:textId="1FEA6CA8" w:rsidR="00B7654E" w:rsidRPr="0003748B" w:rsidRDefault="00B955E7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B4A1D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2" w:type="dxa"/>
          </w:tcPr>
          <w:p w14:paraId="3F045440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20ED39" w14:textId="07CE2154" w:rsidR="00B7654E" w:rsidRPr="00B27CC9" w:rsidRDefault="00B955E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80" w:type="dxa"/>
          </w:tcPr>
          <w:p w14:paraId="1E39729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1CEE886A" w14:textId="6F09CA3E" w:rsidR="00B7654E" w:rsidRPr="0003748B" w:rsidRDefault="00B955E7" w:rsidP="007933AC">
            <w:pPr>
              <w:pStyle w:val="acctfourfigures"/>
              <w:tabs>
                <w:tab w:val="decimal" w:pos="645"/>
                <w:tab w:val="left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</w:tr>
      <w:tr w:rsidR="00B7654E" w:rsidRPr="0003748B" w14:paraId="36FE6594" w14:textId="77777777" w:rsidTr="00B7654E">
        <w:trPr>
          <w:cantSplit/>
          <w:trHeight w:val="416"/>
        </w:trPr>
        <w:tc>
          <w:tcPr>
            <w:tcW w:w="5130" w:type="dxa"/>
          </w:tcPr>
          <w:p w14:paraId="6170923B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DB020A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EA071B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181F8FF8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0DE2EBE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817382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39139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42B1B876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74E57" w:rsidRPr="0003748B" w14:paraId="1DA00E9C" w14:textId="77777777" w:rsidTr="00A74E57">
        <w:trPr>
          <w:cantSplit/>
          <w:trHeight w:val="272"/>
        </w:trPr>
        <w:tc>
          <w:tcPr>
            <w:tcW w:w="6120" w:type="dxa"/>
            <w:gridSpan w:val="2"/>
          </w:tcPr>
          <w:p w14:paraId="76E0C473" w14:textId="6A5F6A29" w:rsidR="00A74E57" w:rsidRPr="0003748B" w:rsidRDefault="00A74E5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รายการเคลื่อนไหวที่มีสาระสำคัญ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7DD70FE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75449038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625DAD47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CD5D3A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7E4B24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73159272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7654E" w:rsidRPr="0003748B" w14:paraId="63D5995E" w14:textId="77777777" w:rsidTr="00D83D17">
        <w:trPr>
          <w:cantSplit/>
          <w:trHeight w:val="416"/>
        </w:trPr>
        <w:tc>
          <w:tcPr>
            <w:tcW w:w="5130" w:type="dxa"/>
          </w:tcPr>
          <w:p w14:paraId="07C8A714" w14:textId="3C8D3BF3" w:rsidR="00B7654E" w:rsidRPr="0003748B" w:rsidRDefault="00B7654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โอนออกไปลูกหนี้การค้า</w:t>
            </w:r>
            <w:r w:rsidR="00B54763"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/เปลี่ยนแปลงประมาณการ</w:t>
            </w:r>
          </w:p>
        </w:tc>
        <w:tc>
          <w:tcPr>
            <w:tcW w:w="990" w:type="dxa"/>
          </w:tcPr>
          <w:p w14:paraId="1B8CA5CE" w14:textId="1334E65F" w:rsidR="00B7654E" w:rsidRPr="00B27CC9" w:rsidRDefault="00B955E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GB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F712D0" w:rsidRPr="008E75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094</w:t>
            </w:r>
          </w:p>
        </w:tc>
        <w:tc>
          <w:tcPr>
            <w:tcW w:w="180" w:type="dxa"/>
          </w:tcPr>
          <w:p w14:paraId="7DC1845B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</w:tcPr>
          <w:p w14:paraId="03FFA3EE" w14:textId="302B0051" w:rsidR="00B7654E" w:rsidRPr="0003748B" w:rsidRDefault="00B955E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6B4A1D"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193</w:t>
            </w:r>
          </w:p>
        </w:tc>
        <w:tc>
          <w:tcPr>
            <w:tcW w:w="182" w:type="dxa"/>
          </w:tcPr>
          <w:p w14:paraId="0140812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2A7AF01" w14:textId="5DBC2803" w:rsidR="00B7654E" w:rsidRPr="00B27CC9" w:rsidRDefault="00B955E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448</w:t>
            </w:r>
          </w:p>
        </w:tc>
        <w:tc>
          <w:tcPr>
            <w:tcW w:w="180" w:type="dxa"/>
          </w:tcPr>
          <w:p w14:paraId="15F17A2E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</w:tcPr>
          <w:p w14:paraId="6BE8FA42" w14:textId="69A2DA13" w:rsidR="00B7654E" w:rsidRPr="0003748B" w:rsidRDefault="00B955E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460</w:t>
            </w:r>
          </w:p>
        </w:tc>
      </w:tr>
    </w:tbl>
    <w:p w14:paraId="2CA9E062" w14:textId="77777777" w:rsidR="00A02726" w:rsidRPr="004D7DA8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19441F6" w14:textId="364B901B" w:rsidR="007C7135" w:rsidRPr="0003748B" w:rsidRDefault="007C713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03748B">
        <w:rPr>
          <w:rFonts w:ascii="Angsana New" w:hAnsi="Angsana New" w:hint="cs"/>
          <w:sz w:val="30"/>
          <w:szCs w:val="30"/>
          <w:lang w:val="en-AU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t xml:space="preserve">บริษัทที่จะได้รับสิ่งตอบแทนจากสัญญาให้บริการที่กลุ่มบริษัท/บริษัทให้บริการแล้วแต่ยังไม่ได้เรียกเก็บเงินจากลูกค้า ณ วันที่รายงาน </w:t>
      </w:r>
      <w:r w:rsidR="00E766DB" w:rsidRPr="0003748B">
        <w:rPr>
          <w:rFonts w:ascii="Angsana New" w:hAnsi="Angsana New" w:hint="cs"/>
          <w:sz w:val="30"/>
          <w:szCs w:val="30"/>
          <w:cs/>
        </w:rPr>
        <w:t>โดย</w:t>
      </w:r>
      <w:r w:rsidR="003304F5" w:rsidRPr="0003748B">
        <w:rPr>
          <w:rFonts w:ascii="Angsana New" w:hAnsi="Angsana New" w:hint="cs"/>
          <w:sz w:val="30"/>
          <w:szCs w:val="30"/>
          <w:cs/>
        </w:rPr>
        <w:t>สัญญาของกลุ่มบริษัทและบริษัทจำนวน</w:t>
      </w:r>
      <w:r w:rsidR="00E766DB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16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3304F5"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15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3304F5" w:rsidRPr="000374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766DB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มีกำหนดเรียกเก็บเงินจากลูกค้าเกินกว่า </w:t>
      </w:r>
      <w:r w:rsidR="00B955E7" w:rsidRPr="00B955E7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เดือนนับจากวันที่รายงาน 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29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23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03748B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A74E57" w:rsidRPr="0003748B">
        <w:rPr>
          <w:rFonts w:ascii="Angsana New" w:hAnsi="Angsana New" w:hint="cs"/>
          <w:i/>
          <w:iCs/>
          <w:sz w:val="30"/>
          <w:szCs w:val="30"/>
          <w:cs/>
        </w:rPr>
        <w:t>บาท ตามลำดับ)</w:t>
      </w: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03748B" w14:paraId="39436EA8" w14:textId="77777777" w:rsidTr="00BA4F1B">
        <w:trPr>
          <w:trHeight w:val="335"/>
          <w:tblHeader/>
        </w:trPr>
        <w:tc>
          <w:tcPr>
            <w:tcW w:w="5130" w:type="dxa"/>
          </w:tcPr>
          <w:p w14:paraId="292F0C77" w14:textId="08CBF95A" w:rsidR="00B7654E" w:rsidRPr="0003748B" w:rsidRDefault="00AE7751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หนี้สิน</w:t>
            </w:r>
            <w:r w:rsidR="00B7654E"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0CFDFDA9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6F8FA5D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18A97D95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4D1F" w:rsidRPr="0003748B" w14:paraId="1BF99710" w14:textId="77777777" w:rsidTr="005C3481">
        <w:trPr>
          <w:trHeight w:val="102"/>
          <w:tblHeader/>
        </w:trPr>
        <w:tc>
          <w:tcPr>
            <w:tcW w:w="5130" w:type="dxa"/>
          </w:tcPr>
          <w:p w14:paraId="6AF8FF57" w14:textId="77777777" w:rsidR="00A64D1F" w:rsidRPr="0003748B" w:rsidRDefault="00A64D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D68A46A" w14:textId="43DB1143" w:rsidR="00A64D1F" w:rsidRPr="0003748B" w:rsidRDefault="00B955E7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80" w:type="dxa"/>
          </w:tcPr>
          <w:p w14:paraId="6278616E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3F3E9A98" w14:textId="1B09C181" w:rsidR="00A64D1F" w:rsidRPr="0003748B" w:rsidRDefault="00B955E7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2" w:type="dxa"/>
          </w:tcPr>
          <w:p w14:paraId="5FBD86B1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4E52D77" w14:textId="07B05B92" w:rsidR="00A64D1F" w:rsidRPr="0003748B" w:rsidRDefault="00B955E7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80" w:type="dxa"/>
          </w:tcPr>
          <w:p w14:paraId="670DD6B1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18F22170" w14:textId="2388527D" w:rsidR="00A64D1F" w:rsidRPr="0003748B" w:rsidRDefault="00B955E7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955E7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B955E7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</w:tr>
      <w:tr w:rsidR="00B7654E" w:rsidRPr="0003748B" w14:paraId="42446A53" w14:textId="77777777" w:rsidTr="005C3481">
        <w:trPr>
          <w:trHeight w:val="416"/>
          <w:tblHeader/>
        </w:trPr>
        <w:tc>
          <w:tcPr>
            <w:tcW w:w="5130" w:type="dxa"/>
          </w:tcPr>
          <w:p w14:paraId="5124FE54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133DBB3A" w14:textId="77777777" w:rsidR="00B7654E" w:rsidRPr="0003748B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03748B" w14:paraId="22B5B0F8" w14:textId="77777777" w:rsidTr="00B7654E">
        <w:trPr>
          <w:cantSplit/>
          <w:trHeight w:val="416"/>
        </w:trPr>
        <w:tc>
          <w:tcPr>
            <w:tcW w:w="5130" w:type="dxa"/>
          </w:tcPr>
          <w:p w14:paraId="55AFCC37" w14:textId="7D60C5D1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สิ่งตอบแทนที่ได้รับล่วงหน้าจากลูกค้า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3A408E" w14:textId="5954E491" w:rsidR="00B7654E" w:rsidRPr="00B27CC9" w:rsidRDefault="00B955E7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180" w:type="dxa"/>
          </w:tcPr>
          <w:p w14:paraId="59CB7AF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E39982B" w14:textId="74836187" w:rsidR="00B7654E" w:rsidRPr="0003748B" w:rsidRDefault="00B955E7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82" w:type="dxa"/>
          </w:tcPr>
          <w:p w14:paraId="328F912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C12006" w14:textId="26E3CB1D" w:rsidR="00B7654E" w:rsidRPr="00B27CC9" w:rsidRDefault="00B955E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33F65442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C0B25CC" w14:textId="242D1357" w:rsidR="00B7654E" w:rsidRPr="0003748B" w:rsidRDefault="00B955E7" w:rsidP="007933A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19D15564" w14:textId="77777777" w:rsidR="00C93EC3" w:rsidRPr="0003748B" w:rsidRDefault="00C93EC3" w:rsidP="00FE3F8B">
      <w:pPr>
        <w:jc w:val="thaiDistribute"/>
        <w:rPr>
          <w:rFonts w:ascii="Angsana New" w:hAnsi="Angsana New"/>
          <w:sz w:val="4"/>
          <w:szCs w:val="4"/>
        </w:rPr>
      </w:pPr>
    </w:p>
    <w:p w14:paraId="3835B50E" w14:textId="7AAA91B3" w:rsidR="00A02726" w:rsidRPr="0003748B" w:rsidRDefault="00C93EC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03748B">
        <w:rPr>
          <w:rFonts w:ascii="Angsana New" w:hAnsi="Angsana New" w:hint="cs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</w:t>
      </w:r>
      <w:r w:rsidRPr="0003748B">
        <w:rPr>
          <w:rFonts w:ascii="Angsana New" w:hAnsi="Angsana New" w:hint="cs"/>
          <w:sz w:val="30"/>
          <w:szCs w:val="30"/>
          <w:lang w:val="en-AU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br/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7CA470CB" w14:textId="77777777" w:rsidR="00C34AC9" w:rsidRPr="0003748B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74089E22" w14:textId="2CA8B7B5" w:rsidR="00C34AC9" w:rsidRPr="0003748B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316</w:t>
      </w:r>
      <w:r w:rsidR="009F568B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</w:t>
      </w:r>
      <w:r w:rsidR="001E0F3B">
        <w:rPr>
          <w:rFonts w:ascii="Angsana New" w:hAnsi="Angsana New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13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7</w:t>
      </w:r>
      <w:r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352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0F3B">
        <w:rPr>
          <w:rFonts w:ascii="Angsana New" w:hAnsi="Angsana New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แล</w:t>
      </w:r>
      <w:r w:rsidR="0040233E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B955E7" w:rsidRPr="00B955E7">
        <w:rPr>
          <w:rFonts w:ascii="Angsana New" w:hAnsi="Angsana New"/>
          <w:i/>
          <w:iCs/>
          <w:sz w:val="30"/>
          <w:szCs w:val="30"/>
        </w:rPr>
        <w:t>57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ตามลำดับ) </w:t>
      </w:r>
    </w:p>
    <w:p w14:paraId="792D9259" w14:textId="77777777" w:rsidR="00A74E57" w:rsidRPr="0003748B" w:rsidRDefault="00A74E5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02CBF8A3" w14:textId="632A97A6" w:rsidR="00A02726" w:rsidRPr="0003748B" w:rsidRDefault="00A02726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44BC39BF" w14:textId="77777777" w:rsidR="00CC3F5D" w:rsidRPr="0003748B" w:rsidRDefault="00CC3F5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03E43468" w14:textId="56AA97CF" w:rsidR="00FF7317" w:rsidRDefault="00FF731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A29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>กลุ่มบริษัทและบริษัทมีราย</w:t>
      </w:r>
      <w:r w:rsidR="009A38E2" w:rsidRPr="00DA29C3">
        <w:rPr>
          <w:rFonts w:ascii="Angsana New" w:hAnsi="Angsana New" w:hint="cs"/>
          <w:sz w:val="30"/>
          <w:szCs w:val="30"/>
          <w:cs/>
        </w:rPr>
        <w:t>ได้เกี่ยวกับงานโครงการและงานบริการ</w:t>
      </w:r>
      <w:r w:rsidRPr="00DA29C3">
        <w:rPr>
          <w:rFonts w:ascii="Angsana New" w:hAnsi="Angsana New" w:hint="cs"/>
          <w:sz w:val="30"/>
          <w:szCs w:val="30"/>
          <w:cs/>
        </w:rPr>
        <w:t>ที่คาดว่าจะรับรู้</w:t>
      </w:r>
      <w:r w:rsidR="00DD68F1">
        <w:rPr>
          <w:rFonts w:ascii="Angsana New" w:hAnsi="Angsana New"/>
          <w:sz w:val="30"/>
          <w:szCs w:val="30"/>
          <w:cs/>
        </w:rPr>
        <w:br/>
      </w:r>
      <w:r w:rsidRPr="00DA29C3">
        <w:rPr>
          <w:rFonts w:ascii="Angsana New" w:hAnsi="Angsana New" w:hint="cs"/>
          <w:sz w:val="30"/>
          <w:szCs w:val="30"/>
          <w:cs/>
        </w:rPr>
        <w:t xml:space="preserve">ในอนาคตจากภาระที่ยังปฏิบัติไม่เสร็จสิ้นเป็นจำนวนเงิน </w:t>
      </w:r>
      <w:r w:rsidR="00543FC0">
        <w:rPr>
          <w:rFonts w:ascii="Angsana New" w:hAnsi="Angsana New"/>
          <w:sz w:val="30"/>
          <w:szCs w:val="30"/>
        </w:rPr>
        <w:t>8</w:t>
      </w:r>
      <w:r w:rsidR="0053466D" w:rsidRPr="00DA29C3">
        <w:rPr>
          <w:rFonts w:ascii="Angsana New" w:hAnsi="Angsana New"/>
          <w:sz w:val="30"/>
          <w:szCs w:val="30"/>
        </w:rPr>
        <w:t>,</w:t>
      </w:r>
      <w:r w:rsidR="00543FC0">
        <w:rPr>
          <w:rFonts w:ascii="Angsana New" w:hAnsi="Angsana New"/>
          <w:sz w:val="30"/>
          <w:szCs w:val="30"/>
        </w:rPr>
        <w:t>055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>ล้านบาท และ</w:t>
      </w:r>
      <w:r w:rsidR="00F65192">
        <w:rPr>
          <w:rFonts w:ascii="Angsana New" w:hAnsi="Angsana New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1</w:t>
      </w:r>
      <w:r w:rsidR="00F71EE7" w:rsidRPr="00DA29C3">
        <w:rPr>
          <w:rFonts w:ascii="Angsana New" w:hAnsi="Angsana New"/>
          <w:sz w:val="30"/>
          <w:szCs w:val="30"/>
        </w:rPr>
        <w:t>,</w:t>
      </w:r>
      <w:r w:rsidR="00B955E7" w:rsidRPr="00B955E7">
        <w:rPr>
          <w:rFonts w:ascii="Angsana New" w:hAnsi="Angsana New"/>
          <w:sz w:val="30"/>
          <w:szCs w:val="30"/>
        </w:rPr>
        <w:t>271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="001E0F3B">
        <w:rPr>
          <w:rFonts w:ascii="Angsana New" w:hAnsi="Angsana New"/>
          <w:sz w:val="30"/>
          <w:szCs w:val="30"/>
        </w:rPr>
        <w:br/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1E0F3B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1E0F3B" w:rsidRPr="00B955E7">
        <w:rPr>
          <w:rFonts w:ascii="Angsana New" w:hAnsi="Angsana New"/>
          <w:i/>
          <w:iCs/>
          <w:sz w:val="30"/>
          <w:szCs w:val="30"/>
        </w:rPr>
        <w:t>7</w:t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E0F3B">
        <w:rPr>
          <w:rFonts w:ascii="Angsana New" w:hAnsi="Angsana New"/>
          <w:i/>
          <w:iCs/>
          <w:sz w:val="30"/>
          <w:szCs w:val="30"/>
        </w:rPr>
        <w:t>5,707</w:t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E0F3B"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0F3B">
        <w:rPr>
          <w:rFonts w:ascii="Angsana New" w:hAnsi="Angsana New"/>
          <w:i/>
          <w:iCs/>
          <w:sz w:val="30"/>
          <w:szCs w:val="30"/>
        </w:rPr>
        <w:t xml:space="preserve"> </w:t>
      </w:r>
      <w:r w:rsidR="001E0F3B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E0F3B">
        <w:rPr>
          <w:rFonts w:ascii="Angsana New" w:hAnsi="Angsana New"/>
          <w:i/>
          <w:iCs/>
          <w:sz w:val="30"/>
          <w:szCs w:val="30"/>
        </w:rPr>
        <w:t>1,059</w:t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E0F3B"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="001E0F3B">
        <w:rPr>
          <w:rFonts w:ascii="Angsana New" w:hAnsi="Angsana New"/>
          <w:i/>
          <w:iCs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 xml:space="preserve">ซึ่งคาดว่าจะรับรู้เป็นรายได้ในปี </w:t>
      </w:r>
      <w:r w:rsidR="00B955E7" w:rsidRPr="00B955E7">
        <w:rPr>
          <w:rFonts w:ascii="Angsana New" w:hAnsi="Angsana New"/>
          <w:sz w:val="30"/>
          <w:szCs w:val="30"/>
        </w:rPr>
        <w:t>2569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Pr="00DA29C3">
        <w:rPr>
          <w:rFonts w:ascii="Angsana New" w:hAnsi="Angsana New" w:hint="cs"/>
          <w:sz w:val="30"/>
          <w:szCs w:val="30"/>
          <w:cs/>
        </w:rPr>
        <w:t>ถึง ปี</w:t>
      </w:r>
      <w:r w:rsidRPr="00DA29C3">
        <w:rPr>
          <w:rFonts w:ascii="Angsana New" w:hAnsi="Angsana New" w:hint="cs"/>
          <w:sz w:val="30"/>
          <w:szCs w:val="30"/>
        </w:rPr>
        <w:t xml:space="preserve"> </w:t>
      </w:r>
      <w:r w:rsidR="00B955E7" w:rsidRPr="00B955E7">
        <w:rPr>
          <w:rFonts w:ascii="Angsana New" w:hAnsi="Angsana New"/>
          <w:sz w:val="30"/>
          <w:szCs w:val="30"/>
        </w:rPr>
        <w:t>257</w:t>
      </w:r>
      <w:r w:rsidR="00543FC0">
        <w:rPr>
          <w:rFonts w:ascii="Angsana New" w:hAnsi="Angsana New"/>
          <w:sz w:val="30"/>
          <w:szCs w:val="30"/>
        </w:rPr>
        <w:t>4</w:t>
      </w:r>
      <w:r w:rsidR="001E0F3B">
        <w:rPr>
          <w:rFonts w:ascii="Angsana New" w:hAnsi="Angsana New"/>
          <w:sz w:val="30"/>
          <w:szCs w:val="30"/>
        </w:rPr>
        <w:t xml:space="preserve"> </w:t>
      </w:r>
      <w:r w:rsidR="001E0F3B">
        <w:rPr>
          <w:rFonts w:ascii="Angsana New" w:hAnsi="Angsana New"/>
          <w:sz w:val="30"/>
          <w:szCs w:val="30"/>
        </w:rPr>
        <w:br/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1E0F3B" w:rsidRPr="00B955E7">
        <w:rPr>
          <w:rFonts w:ascii="Angsana New" w:hAnsi="Angsana New" w:hint="cs"/>
          <w:i/>
          <w:iCs/>
          <w:sz w:val="30"/>
          <w:szCs w:val="30"/>
        </w:rPr>
        <w:t>256</w:t>
      </w:r>
      <w:r w:rsidR="001E0F3B" w:rsidRPr="00B955E7">
        <w:rPr>
          <w:rFonts w:ascii="Angsana New" w:hAnsi="Angsana New"/>
          <w:i/>
          <w:iCs/>
          <w:sz w:val="30"/>
          <w:szCs w:val="30"/>
        </w:rPr>
        <w:t>7</w:t>
      </w:r>
      <w:r w:rsidR="001E0F3B"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1E0F3B">
        <w:rPr>
          <w:rFonts w:ascii="Angsana New" w:hAnsi="Angsana New"/>
          <w:i/>
          <w:iCs/>
          <w:sz w:val="30"/>
          <w:szCs w:val="30"/>
        </w:rPr>
        <w:t xml:space="preserve"> </w:t>
      </w:r>
      <w:r w:rsidR="001E0F3B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1E0F3B">
        <w:rPr>
          <w:rFonts w:ascii="Angsana New" w:hAnsi="Angsana New"/>
          <w:i/>
          <w:iCs/>
          <w:sz w:val="30"/>
          <w:szCs w:val="30"/>
        </w:rPr>
        <w:t xml:space="preserve">2568 </w:t>
      </w:r>
      <w:r w:rsidR="001E0F3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FA625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1E0F3B">
        <w:rPr>
          <w:rFonts w:ascii="Angsana New" w:hAnsi="Angsana New"/>
          <w:i/>
          <w:iCs/>
          <w:sz w:val="30"/>
          <w:szCs w:val="30"/>
        </w:rPr>
        <w:t>2573</w:t>
      </w:r>
      <w:r w:rsidR="001E0F3B" w:rsidRPr="0003748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0E227D0" w14:textId="77777777" w:rsidR="00392314" w:rsidRPr="0003748B" w:rsidRDefault="003923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</w:p>
    <w:p w14:paraId="5AF072BB" w14:textId="455A78D7" w:rsidR="00B955E7" w:rsidRDefault="00B9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56E499F" w14:textId="37221D63" w:rsidR="00C17CFE" w:rsidRPr="0003748B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ค่าใช้จ่ายตาม</w:t>
      </w:r>
      <w:r w:rsidR="006B1934" w:rsidRPr="0003748B">
        <w:rPr>
          <w:rFonts w:hint="cs"/>
          <w:b/>
          <w:bCs/>
          <w:cs/>
        </w:rPr>
        <w:t>ธรรมชาติ</w:t>
      </w:r>
    </w:p>
    <w:p w14:paraId="030B42DD" w14:textId="77777777" w:rsidR="00705A9F" w:rsidRPr="0003748B" w:rsidRDefault="00705A9F" w:rsidP="00FE3F8B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1062"/>
        <w:gridCol w:w="236"/>
        <w:gridCol w:w="955"/>
        <w:gridCol w:w="250"/>
        <w:gridCol w:w="989"/>
        <w:gridCol w:w="316"/>
        <w:gridCol w:w="1034"/>
      </w:tblGrid>
      <w:tr w:rsidR="00426642" w:rsidRPr="0003748B" w14:paraId="5C25290D" w14:textId="77777777" w:rsidTr="00A051CC">
        <w:trPr>
          <w:cantSplit/>
        </w:trPr>
        <w:tc>
          <w:tcPr>
            <w:tcW w:w="3618" w:type="dxa"/>
          </w:tcPr>
          <w:p w14:paraId="6210D38D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</w:tcPr>
          <w:p w14:paraId="5D8B9B9C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3AE98B6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21" w:rsidRPr="0003748B" w14:paraId="5C42EDA6" w14:textId="77777777" w:rsidTr="00A051CC">
        <w:trPr>
          <w:cantSplit/>
        </w:trPr>
        <w:tc>
          <w:tcPr>
            <w:tcW w:w="3618" w:type="dxa"/>
          </w:tcPr>
          <w:p w14:paraId="18A4B4A3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1A2F959C" w:rsidR="00783421" w:rsidRPr="0003748B" w:rsidRDefault="00783421" w:rsidP="00FE3F8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39F23C74" w14:textId="3360A384" w:rsidR="00783421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1D060BBB" w14:textId="77777777" w:rsidR="00783421" w:rsidRPr="0003748B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14:paraId="0BFCCA65" w14:textId="66073B4B" w:rsidR="00783421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7BED46C6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8C12213" w14:textId="1A5F12B4" w:rsidR="00783421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16" w:type="dxa"/>
            <w:vAlign w:val="center"/>
          </w:tcPr>
          <w:p w14:paraId="04450E65" w14:textId="77777777" w:rsidR="00783421" w:rsidRPr="0003748B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6845E3D9" w14:textId="0256538A" w:rsidR="00783421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281B" w:rsidRPr="0003748B" w14:paraId="4B6A2A33" w14:textId="77777777" w:rsidTr="00A051CC">
        <w:trPr>
          <w:cantSplit/>
        </w:trPr>
        <w:tc>
          <w:tcPr>
            <w:tcW w:w="3618" w:type="dxa"/>
          </w:tcPr>
          <w:p w14:paraId="0EA3CFC6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</w:tcPr>
          <w:p w14:paraId="269208D9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281B" w:rsidRPr="0003748B" w14:paraId="57CA2724" w14:textId="77777777" w:rsidTr="00E0281B">
        <w:tc>
          <w:tcPr>
            <w:tcW w:w="3618" w:type="dxa"/>
          </w:tcPr>
          <w:p w14:paraId="42E1B74D" w14:textId="77777777" w:rsidR="00E0281B" w:rsidRPr="0003748B" w:rsidRDefault="00E0281B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40F3EFE9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C325ECF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436C1B5E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62BBC4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21" w:rsidRPr="0003748B" w14:paraId="1A2B9410" w14:textId="77777777" w:rsidTr="00E0281B">
        <w:tc>
          <w:tcPr>
            <w:tcW w:w="3618" w:type="dxa"/>
          </w:tcPr>
          <w:p w14:paraId="014C8139" w14:textId="77777777" w:rsidR="00783421" w:rsidRPr="0003748B" w:rsidRDefault="00783421" w:rsidP="00FE3F8B">
            <w:pPr>
              <w:ind w:right="-198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783421" w:rsidRPr="0003748B" w:rsidRDefault="00783421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9E5D962" w14:textId="3344A3D3" w:rsidR="00783421" w:rsidRPr="00FD7A65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7F3B18" w:rsidRPr="00FD7A6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36" w:type="dxa"/>
          </w:tcPr>
          <w:p w14:paraId="61D15FCA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29062511" w:rsidR="00783421" w:rsidRPr="0003748B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50" w:type="dxa"/>
          </w:tcPr>
          <w:p w14:paraId="223392A1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F8CFF75" w14:textId="2D989FA3" w:rsidR="00783421" w:rsidRPr="003F7C76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242F8" w:rsidRPr="003F7C7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316" w:type="dxa"/>
          </w:tcPr>
          <w:p w14:paraId="4F310498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68A13F0" w14:textId="5C31E89D" w:rsidR="00783421" w:rsidRPr="0003748B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</w:tr>
      <w:tr w:rsidR="00783421" w:rsidRPr="0003748B" w14:paraId="5D2187E8" w14:textId="77777777" w:rsidTr="00E0281B">
        <w:tc>
          <w:tcPr>
            <w:tcW w:w="3618" w:type="dxa"/>
          </w:tcPr>
          <w:p w14:paraId="14DBF44B" w14:textId="77777777" w:rsidR="00783421" w:rsidRPr="0003748B" w:rsidRDefault="00783421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5D74BFBA" w:rsidR="00783421" w:rsidRPr="0003748B" w:rsidRDefault="0078342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37BEA68" w14:textId="1989E1B6" w:rsidR="00783421" w:rsidRPr="00FD7A65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F3B18" w:rsidRPr="00FD7A6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236" w:type="dxa"/>
          </w:tcPr>
          <w:p w14:paraId="53DC8C4B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55C6CDFB" w:rsidR="00783421" w:rsidRPr="0003748B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250" w:type="dxa"/>
          </w:tcPr>
          <w:p w14:paraId="285866CB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26C33E4" w14:textId="65BC8EA5" w:rsidR="00783421" w:rsidRPr="003F7C76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316" w:type="dxa"/>
          </w:tcPr>
          <w:p w14:paraId="6C0F89DE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B28F3E6" w14:textId="0F9EC3BA" w:rsidR="00783421" w:rsidRPr="0003748B" w:rsidRDefault="00B955E7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</w:tr>
      <w:tr w:rsidR="003658C6" w:rsidRPr="0003748B" w14:paraId="49CC1AED" w14:textId="77777777" w:rsidTr="00E0281B">
        <w:tc>
          <w:tcPr>
            <w:tcW w:w="3618" w:type="dxa"/>
          </w:tcPr>
          <w:p w14:paraId="03C73FE9" w14:textId="0549A499" w:rsidR="003658C6" w:rsidRPr="0003748B" w:rsidRDefault="003658C6" w:rsidP="003658C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EB8A7E" w14:textId="77777777" w:rsidR="003658C6" w:rsidRPr="0003748B" w:rsidRDefault="003658C6" w:rsidP="003658C6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02CAF44" w14:textId="0D0237F8" w:rsidR="003658C6" w:rsidRPr="00FD7A65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236" w:type="dxa"/>
          </w:tcPr>
          <w:p w14:paraId="6D4C93B5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DCB682A" w14:textId="0F754E17" w:rsidR="003658C6" w:rsidRPr="0003748B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6F67CBD3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C03632C" w14:textId="213C9D07" w:rsidR="003658C6" w:rsidRPr="003F7C76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316" w:type="dxa"/>
          </w:tcPr>
          <w:p w14:paraId="29008333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B60AE1" w14:textId="77F2351E" w:rsidR="003658C6" w:rsidRPr="0003748B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  <w:r w:rsidRPr="00B955E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658C6" w:rsidRPr="0003748B" w14:paraId="693E785C" w14:textId="77777777" w:rsidTr="00E0281B">
        <w:tc>
          <w:tcPr>
            <w:tcW w:w="3618" w:type="dxa"/>
          </w:tcPr>
          <w:p w14:paraId="74E6B303" w14:textId="3945BE76" w:rsidR="003658C6" w:rsidRPr="0003748B" w:rsidRDefault="003658C6" w:rsidP="003658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516E7F89" w14:textId="77777777" w:rsidR="003658C6" w:rsidRPr="0003748B" w:rsidRDefault="003658C6" w:rsidP="003658C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71F97F1" w14:textId="46469FE5" w:rsidR="003658C6" w:rsidRPr="00FD7A65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107</w:t>
            </w:r>
          </w:p>
        </w:tc>
        <w:tc>
          <w:tcPr>
            <w:tcW w:w="236" w:type="dxa"/>
          </w:tcPr>
          <w:p w14:paraId="3214C4FB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1D58F26" w14:textId="1424E517" w:rsidR="003658C6" w:rsidRPr="0003748B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95</w:t>
            </w:r>
          </w:p>
        </w:tc>
        <w:tc>
          <w:tcPr>
            <w:tcW w:w="250" w:type="dxa"/>
          </w:tcPr>
          <w:p w14:paraId="58E186F6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F036342" w14:textId="460C0A26" w:rsidR="003658C6" w:rsidRPr="003F7C76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316" w:type="dxa"/>
          </w:tcPr>
          <w:p w14:paraId="2003B74A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9B6354" w14:textId="76A92F9B" w:rsidR="003658C6" w:rsidRPr="0003748B" w:rsidRDefault="00B955E7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F712D0" w:rsidRPr="0003748B" w14:paraId="48847E79" w14:textId="77777777" w:rsidTr="00E0281B">
        <w:tc>
          <w:tcPr>
            <w:tcW w:w="3618" w:type="dxa"/>
          </w:tcPr>
          <w:p w14:paraId="63B70755" w14:textId="74FF6EC4" w:rsidR="00F712D0" w:rsidRPr="0003748B" w:rsidRDefault="00F712D0" w:rsidP="00F712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7FA121F0" w14:textId="77777777" w:rsidR="00F712D0" w:rsidRPr="0003748B" w:rsidRDefault="00F712D0" w:rsidP="00F712D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3A00120" w14:textId="19025E7A" w:rsidR="00F712D0" w:rsidRPr="00FD7A65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0C581C18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B3A74AD" w14:textId="6CC781D1" w:rsidR="00F712D0" w:rsidRPr="00AD321B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50" w:type="dxa"/>
          </w:tcPr>
          <w:p w14:paraId="7C9ACDE9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9DA6545" w14:textId="3F519263" w:rsidR="00F712D0" w:rsidRPr="003F7C76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316" w:type="dxa"/>
          </w:tcPr>
          <w:p w14:paraId="2A6BEB33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2AC2EC" w14:textId="0BE0D307" w:rsidR="00F712D0" w:rsidRPr="00AD321B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</w:tr>
      <w:tr w:rsidR="00F712D0" w:rsidRPr="0003748B" w14:paraId="75C55E2E" w14:textId="77777777" w:rsidTr="00E0281B">
        <w:tc>
          <w:tcPr>
            <w:tcW w:w="3618" w:type="dxa"/>
          </w:tcPr>
          <w:p w14:paraId="72957E37" w14:textId="2180000D" w:rsidR="00F712D0" w:rsidRPr="0003748B" w:rsidRDefault="00F712D0" w:rsidP="00F712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810" w:type="dxa"/>
          </w:tcPr>
          <w:p w14:paraId="6C17F80B" w14:textId="77777777" w:rsidR="00F712D0" w:rsidRPr="0003748B" w:rsidRDefault="00F712D0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E93A5C5" w14:textId="14DBEAAB" w:rsidR="00F712D0" w:rsidRPr="00FD7A65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314B6670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4A59182" w14:textId="003E967B" w:rsidR="00F712D0" w:rsidRPr="0003748B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0" w:type="dxa"/>
          </w:tcPr>
          <w:p w14:paraId="4ECBF241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1199324" w14:textId="07837A73" w:rsidR="00F712D0" w:rsidRPr="003F7C76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316" w:type="dxa"/>
          </w:tcPr>
          <w:p w14:paraId="4D2E724B" w14:textId="77777777" w:rsidR="00F712D0" w:rsidRPr="0003748B" w:rsidRDefault="00F712D0" w:rsidP="00F7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E37327" w14:textId="1E8E2496" w:rsidR="00F712D0" w:rsidRPr="0003748B" w:rsidRDefault="00B955E7" w:rsidP="00F712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B4640" w:rsidRPr="0003748B" w14:paraId="2AAC56F9" w14:textId="77777777" w:rsidTr="00E0281B">
        <w:tc>
          <w:tcPr>
            <w:tcW w:w="3618" w:type="dxa"/>
          </w:tcPr>
          <w:p w14:paraId="6978CC37" w14:textId="676BE4EB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5A3F3F5B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6E7D0B" w14:textId="186D5429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36" w:type="dxa"/>
          </w:tcPr>
          <w:p w14:paraId="74BFF9EA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640DF98A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50" w:type="dxa"/>
          </w:tcPr>
          <w:p w14:paraId="4BC8AA1E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C3325C0" w14:textId="6463E4C8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316" w:type="dxa"/>
          </w:tcPr>
          <w:p w14:paraId="013C2353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B23E244" w14:textId="6B1642C0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</w:p>
        </w:tc>
      </w:tr>
      <w:tr w:rsidR="004B4640" w:rsidRPr="0003748B" w14:paraId="1947D474" w14:textId="77777777" w:rsidTr="00E0281B">
        <w:tc>
          <w:tcPr>
            <w:tcW w:w="3618" w:type="dxa"/>
          </w:tcPr>
          <w:p w14:paraId="303F92AB" w14:textId="61587602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11EA7CEC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BC71231" w14:textId="5239C801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36" w:type="dxa"/>
          </w:tcPr>
          <w:p w14:paraId="4F11E54D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C968C6B" w14:textId="1C05F6C8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3695CFB8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C4EA095" w14:textId="63E81B6A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316" w:type="dxa"/>
          </w:tcPr>
          <w:p w14:paraId="5F734CB1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5216F6" w14:textId="22DAEE09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4B4640" w:rsidRPr="0003748B" w14:paraId="32D62E20" w14:textId="77777777" w:rsidTr="00E0281B">
        <w:tc>
          <w:tcPr>
            <w:tcW w:w="3618" w:type="dxa"/>
          </w:tcPr>
          <w:p w14:paraId="5B045DE3" w14:textId="7E411159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5192C161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06118002" w14:textId="0A30A4A8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36" w:type="dxa"/>
          </w:tcPr>
          <w:p w14:paraId="68687111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9C676B1" w14:textId="77AB7795" w:rsidR="004B4640" w:rsidRPr="00AD321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1DC40BCA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50513A9" w14:textId="3BAC1429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316" w:type="dxa"/>
          </w:tcPr>
          <w:p w14:paraId="2ECFF49D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AE80A0A" w14:textId="4077CB3F" w:rsidR="004B4640" w:rsidRPr="00AD321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</w:tr>
      <w:tr w:rsidR="004B4640" w:rsidRPr="0003748B" w14:paraId="6F8BE111" w14:textId="77777777" w:rsidTr="00E0281B">
        <w:tc>
          <w:tcPr>
            <w:tcW w:w="3618" w:type="dxa"/>
          </w:tcPr>
          <w:p w14:paraId="4954C835" w14:textId="52BAFF02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ค่าเผื่อมูลค่าลดลงของสินค้า เงินลงทุน</w:t>
            </w:r>
          </w:p>
        </w:tc>
        <w:tc>
          <w:tcPr>
            <w:tcW w:w="810" w:type="dxa"/>
          </w:tcPr>
          <w:p w14:paraId="54916707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92A6636" w14:textId="67AF68B1" w:rsidR="004B4640" w:rsidRPr="00FD7A65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AA00A53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8B8CA6D" w14:textId="63F9228D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343A7AE2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2890E49" w14:textId="24A4DE84" w:rsidR="004B4640" w:rsidRPr="003F7C76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16" w:type="dxa"/>
          </w:tcPr>
          <w:p w14:paraId="1EF5ECB9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B8745C1" w14:textId="5201A85D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4640" w:rsidRPr="0003748B" w14:paraId="372295B0" w14:textId="77777777" w:rsidTr="00E0281B">
        <w:tc>
          <w:tcPr>
            <w:tcW w:w="3618" w:type="dxa"/>
          </w:tcPr>
          <w:p w14:paraId="14DFA6D4" w14:textId="6AD5D22E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630FDA7F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23E1EEA" w14:textId="6AC10BD8" w:rsidR="004B4640" w:rsidRPr="00FD7A65" w:rsidRDefault="000E35E9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36" w:type="dxa"/>
          </w:tcPr>
          <w:p w14:paraId="5434DC9C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35AF3C2D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50" w:type="dxa"/>
          </w:tcPr>
          <w:p w14:paraId="2192AD17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30707AD" w14:textId="2DC13D83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316" w:type="dxa"/>
          </w:tcPr>
          <w:p w14:paraId="0FBE33CB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ED5B237" w14:textId="5D2AE81A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4B4640" w:rsidRPr="0003748B" w14:paraId="4CF50080" w14:textId="77777777" w:rsidTr="00E0281B">
        <w:tc>
          <w:tcPr>
            <w:tcW w:w="3618" w:type="dxa"/>
          </w:tcPr>
          <w:p w14:paraId="3A395B43" w14:textId="73BBA89E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456EE757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4AADD1D1" w14:textId="61B46438" w:rsidR="004B4640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09571745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D246B76" w14:textId="1D041CA5" w:rsidR="004B4640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50" w:type="dxa"/>
          </w:tcPr>
          <w:p w14:paraId="293B6CF4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7CF9372" w14:textId="2B6B9C4C" w:rsidR="004B4640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316" w:type="dxa"/>
          </w:tcPr>
          <w:p w14:paraId="21586F35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8AF0238" w14:textId="7E04E9CF" w:rsidR="004B4640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</w:tr>
      <w:tr w:rsidR="004B4640" w:rsidRPr="0003748B" w14:paraId="7A9B3309" w14:textId="77777777" w:rsidTr="00827C23">
        <w:tc>
          <w:tcPr>
            <w:tcW w:w="3618" w:type="dxa"/>
          </w:tcPr>
          <w:p w14:paraId="5AEF05A2" w14:textId="2BE3306B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ค่าเช่าสำนักงาน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1EB7F54A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49DEC5" w14:textId="6D86CE44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36F3D899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C945CA" w14:textId="0ABD2363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50" w:type="dxa"/>
          </w:tcPr>
          <w:p w14:paraId="1B8738EB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D9F3D61" w14:textId="39D08FAD" w:rsidR="004B4640" w:rsidRPr="003F7C76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9053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16" w:type="dxa"/>
          </w:tcPr>
          <w:p w14:paraId="510279F2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0D0C3B" w14:textId="0BFE3F8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B4640" w:rsidRPr="0003748B" w14:paraId="6F986C4F" w14:textId="77777777" w:rsidTr="00827C23">
        <w:tc>
          <w:tcPr>
            <w:tcW w:w="3618" w:type="dxa"/>
          </w:tcPr>
          <w:p w14:paraId="382DC07D" w14:textId="4E9E0BE7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4E3E4D3B" w14:textId="0ADF9D57" w:rsidR="004B4640" w:rsidRPr="0003748B" w:rsidRDefault="004B4640" w:rsidP="004B4640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25B7C2" w14:textId="4724DF7B" w:rsidR="004B4640" w:rsidRPr="00FD7A65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7A6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317</w:t>
            </w:r>
            <w:r w:rsidRPr="00FD7A6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D0779D4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2D96027" w14:textId="1A3F1DB2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184AA378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26DEA45" w14:textId="7F7BF0AF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316" w:type="dxa"/>
          </w:tcPr>
          <w:p w14:paraId="4DC10AF8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1CEA4E4" w14:textId="3E168986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74840" w:rsidRPr="0003748B" w14:paraId="7EC9FAE9" w14:textId="77777777" w:rsidTr="00827C23">
        <w:tc>
          <w:tcPr>
            <w:tcW w:w="3618" w:type="dxa"/>
          </w:tcPr>
          <w:p w14:paraId="45210195" w14:textId="0464240A" w:rsidR="00374840" w:rsidRPr="0003748B" w:rsidRDefault="00374840" w:rsidP="003748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1E4678FD" w14:textId="77777777" w:rsidR="00374840" w:rsidRPr="0003748B" w:rsidRDefault="00374840" w:rsidP="00374840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109C3CCF" w14:textId="10C75220" w:rsidR="00374840" w:rsidRPr="00FD7A65" w:rsidRDefault="00374840" w:rsidP="003748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7A6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D57BD5" w14:textId="77777777" w:rsidR="00374840" w:rsidRPr="0003748B" w:rsidRDefault="00374840" w:rsidP="003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1CFC81C8" w14:textId="26B6C698" w:rsidR="00374840" w:rsidRDefault="00B955E7" w:rsidP="003748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50" w:type="dxa"/>
          </w:tcPr>
          <w:p w14:paraId="1E0BA29C" w14:textId="77777777" w:rsidR="00374840" w:rsidRPr="0003748B" w:rsidRDefault="00374840" w:rsidP="003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F6A030E" w14:textId="0E1DDBCA" w:rsidR="00374840" w:rsidRPr="009368EB" w:rsidRDefault="00374840" w:rsidP="003748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7C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16" w:type="dxa"/>
          </w:tcPr>
          <w:p w14:paraId="6103F565" w14:textId="77777777" w:rsidR="00374840" w:rsidRPr="0003748B" w:rsidRDefault="00374840" w:rsidP="003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FE9FE34" w14:textId="00CC5E79" w:rsidR="00374840" w:rsidRDefault="00B955E7" w:rsidP="003748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</w:tr>
      <w:tr w:rsidR="004B4640" w:rsidRPr="0003748B" w14:paraId="3437259C" w14:textId="77777777" w:rsidTr="00827C23">
        <w:tc>
          <w:tcPr>
            <w:tcW w:w="3618" w:type="dxa"/>
          </w:tcPr>
          <w:p w14:paraId="418F85AD" w14:textId="07F1A5DC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A080601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0DB2B21" w14:textId="0212C9D3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36" w:type="dxa"/>
          </w:tcPr>
          <w:p w14:paraId="531277DD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68D4230" w14:textId="103CDFEC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50" w:type="dxa"/>
          </w:tcPr>
          <w:p w14:paraId="7430EA4D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3997506" w14:textId="62AE732B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316" w:type="dxa"/>
          </w:tcPr>
          <w:p w14:paraId="012B3423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BC4BB" w14:textId="6CD65358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</w:p>
        </w:tc>
      </w:tr>
      <w:tr w:rsidR="004B4640" w:rsidRPr="0003748B" w14:paraId="0C03B605" w14:textId="77777777" w:rsidTr="00827C23">
        <w:tc>
          <w:tcPr>
            <w:tcW w:w="3618" w:type="dxa"/>
            <w:vAlign w:val="bottom"/>
          </w:tcPr>
          <w:p w14:paraId="14A3EF4C" w14:textId="77777777" w:rsidR="004B4640" w:rsidRPr="0003748B" w:rsidRDefault="004B4640" w:rsidP="004B464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รวมต้นทุนขายและต้นทุนการให้บริการ </w:t>
            </w:r>
          </w:p>
          <w:p w14:paraId="0A3BF17E" w14:textId="701FEF7A" w:rsidR="004B4640" w:rsidRPr="0003748B" w:rsidRDefault="004B4640" w:rsidP="004B4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ต้นทุนในการจัดจำหน่าย และค่าใช้จ่าย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ในการบริหาร </w:t>
            </w:r>
          </w:p>
        </w:tc>
        <w:tc>
          <w:tcPr>
            <w:tcW w:w="810" w:type="dxa"/>
            <w:vAlign w:val="bottom"/>
          </w:tcPr>
          <w:p w14:paraId="38AC320F" w14:textId="77777777" w:rsidR="004B4640" w:rsidRPr="0003748B" w:rsidRDefault="004B4640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947A2" w14:textId="37E009E1" w:rsidR="004B4640" w:rsidRPr="00FD7A65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4B4640" w:rsidRPr="00FD7A6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0E35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36" w:type="dxa"/>
            <w:vAlign w:val="bottom"/>
          </w:tcPr>
          <w:p w14:paraId="1C0DF80E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01A2" w14:textId="651E7CA0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B4640" w:rsidRPr="0003748B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50" w:type="dxa"/>
            <w:vAlign w:val="bottom"/>
          </w:tcPr>
          <w:p w14:paraId="053587CF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CF83" w14:textId="704B4713" w:rsidR="004B4640" w:rsidRPr="003F7C76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B4640" w:rsidRPr="003F7C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316" w:type="dxa"/>
            <w:vAlign w:val="bottom"/>
          </w:tcPr>
          <w:p w14:paraId="4DD0C116" w14:textId="77777777" w:rsidR="004B4640" w:rsidRPr="0003748B" w:rsidRDefault="004B4640" w:rsidP="004B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436E" w14:textId="25CD182C" w:rsidR="004B4640" w:rsidRPr="0003748B" w:rsidRDefault="00B955E7" w:rsidP="004B46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B4640" w:rsidRPr="0003748B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</w:tbl>
    <w:p w14:paraId="229AF4B2" w14:textId="77777777" w:rsidR="00CB26CE" w:rsidRPr="00A21C7E" w:rsidRDefault="00CB2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03748B"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14:paraId="1D9F558D" w14:textId="77777777" w:rsidR="00C17CFE" w:rsidRPr="0003748B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ภาษีเงินได้</w:t>
      </w:r>
    </w:p>
    <w:p w14:paraId="04A1C450" w14:textId="77777777" w:rsidR="00C17CFE" w:rsidRPr="0003748B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41" w:type="dxa"/>
        <w:tblLook w:val="01E0" w:firstRow="1" w:lastRow="1" w:firstColumn="1" w:lastColumn="1" w:noHBand="0" w:noVBand="0"/>
      </w:tblPr>
      <w:tblGrid>
        <w:gridCol w:w="3969"/>
        <w:gridCol w:w="450"/>
        <w:gridCol w:w="1035"/>
        <w:gridCol w:w="274"/>
        <w:gridCol w:w="984"/>
        <w:gridCol w:w="291"/>
        <w:gridCol w:w="1062"/>
        <w:gridCol w:w="291"/>
        <w:gridCol w:w="1004"/>
      </w:tblGrid>
      <w:tr w:rsidR="00A163C0" w:rsidRPr="0003748B" w14:paraId="3C55DE9B" w14:textId="77777777" w:rsidTr="00D21D98">
        <w:tc>
          <w:tcPr>
            <w:tcW w:w="3969" w:type="dxa"/>
          </w:tcPr>
          <w:p w14:paraId="4CF4EC7B" w14:textId="4E8E7B02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B210618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6CF3B7A2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5CD8B7DD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</w:tcPr>
          <w:p w14:paraId="0112766D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F52" w:rsidRPr="0003748B" w14:paraId="30592801" w14:textId="77777777" w:rsidTr="00D21D98">
        <w:tc>
          <w:tcPr>
            <w:tcW w:w="3969" w:type="dxa"/>
          </w:tcPr>
          <w:p w14:paraId="4549C430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9F84F9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0612FC47" w14:textId="37593168" w:rsidR="00221F5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center"/>
          </w:tcPr>
          <w:p w14:paraId="2164D2C9" w14:textId="77777777" w:rsidR="00221F52" w:rsidRPr="0003748B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center"/>
          </w:tcPr>
          <w:p w14:paraId="33F73C31" w14:textId="4F925112" w:rsidR="00221F5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1" w:type="dxa"/>
          </w:tcPr>
          <w:p w14:paraId="2ECCEF1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6FDA758" w14:textId="09445BA7" w:rsidR="00221F5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1" w:type="dxa"/>
            <w:vAlign w:val="center"/>
          </w:tcPr>
          <w:p w14:paraId="4C0987DA" w14:textId="77777777" w:rsidR="00221F52" w:rsidRPr="0003748B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center"/>
          </w:tcPr>
          <w:p w14:paraId="24AD8878" w14:textId="30C4270B" w:rsidR="00221F52" w:rsidRPr="0003748B" w:rsidRDefault="00B955E7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281B" w:rsidRPr="0003748B" w14:paraId="669683EF" w14:textId="77777777" w:rsidTr="00D21D98">
        <w:tc>
          <w:tcPr>
            <w:tcW w:w="3969" w:type="dxa"/>
          </w:tcPr>
          <w:p w14:paraId="676081FB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C676F4B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27258CC7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4F4D" w:rsidRPr="0003748B" w14:paraId="5F79F66D" w14:textId="77777777" w:rsidTr="006767DF">
        <w:tc>
          <w:tcPr>
            <w:tcW w:w="3969" w:type="dxa"/>
          </w:tcPr>
          <w:p w14:paraId="57738A69" w14:textId="4B11E12E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" w:type="dxa"/>
          </w:tcPr>
          <w:p w14:paraId="0691CF84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D2A79D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674EF68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111331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5D1A114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1669E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2EA705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6E522EF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1589" w:rsidRPr="0003748B" w14:paraId="628DEE70" w14:textId="77777777" w:rsidTr="006767DF">
        <w:tc>
          <w:tcPr>
            <w:tcW w:w="3969" w:type="dxa"/>
          </w:tcPr>
          <w:p w14:paraId="37505944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450" w:type="dxa"/>
          </w:tcPr>
          <w:p w14:paraId="207D5FB2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CCE8EA" w14:textId="0085FD75" w:rsidR="000C1589" w:rsidRPr="0010176A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4" w:type="dxa"/>
          </w:tcPr>
          <w:p w14:paraId="441003CB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6E51B9" w14:textId="36FAC28F" w:rsidR="000C1589" w:rsidRPr="0003748B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91" w:type="dxa"/>
          </w:tcPr>
          <w:p w14:paraId="6441EAEA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DE0280" w14:textId="4AE5F423" w:rsidR="000C1589" w:rsidRPr="00AE0F05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AE0F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1312CD22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35442A7" w14:textId="3F28A186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C1589" w:rsidRPr="0003748B" w14:paraId="20D578B7" w14:textId="77777777" w:rsidTr="006767DF">
        <w:tc>
          <w:tcPr>
            <w:tcW w:w="3969" w:type="dxa"/>
          </w:tcPr>
          <w:p w14:paraId="7A011C7F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7AF1DDD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4196627" w14:textId="55B2C2CA" w:rsidR="000C1589" w:rsidRPr="0010176A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4D70A8DB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60AA65B" w14:textId="17A91356" w:rsidR="000C1589" w:rsidRPr="0003748B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91" w:type="dxa"/>
          </w:tcPr>
          <w:p w14:paraId="119CF83B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DEBBCFC" w14:textId="044F07B1" w:rsidR="000C1589" w:rsidRPr="00AE0F05" w:rsidRDefault="00AE0F05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AE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67BDE94F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BAC6CC3" w14:textId="55ECCDEC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1589" w:rsidRPr="0003748B" w14:paraId="3CEC308A" w14:textId="77777777" w:rsidTr="006767DF">
        <w:tc>
          <w:tcPr>
            <w:tcW w:w="3969" w:type="dxa"/>
          </w:tcPr>
          <w:p w14:paraId="3884D255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5A85D627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7576C0" w14:textId="327A03B3" w:rsidR="000C1589" w:rsidRPr="0010176A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445982C2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38FA329B" w14:textId="66A4578A" w:rsidR="000C1589" w:rsidRPr="0003748B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91" w:type="dxa"/>
          </w:tcPr>
          <w:p w14:paraId="71742DE3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111458B" w14:textId="3EC62CB9" w:rsidR="000C1589" w:rsidRPr="00AE0F05" w:rsidRDefault="00AE0F05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F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5EA5A482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3A50637" w14:textId="4714ABEB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21F52" w:rsidRPr="0003748B" w14:paraId="0643225F" w14:textId="77777777" w:rsidTr="008D43BC">
        <w:tc>
          <w:tcPr>
            <w:tcW w:w="3969" w:type="dxa"/>
          </w:tcPr>
          <w:p w14:paraId="121F663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59A214EA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A093E48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</w:tcPr>
          <w:p w14:paraId="0FA731D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</w:tcPr>
          <w:p w14:paraId="1C30BFB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</w:tcPr>
          <w:p w14:paraId="1538379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8BA2AD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</w:tcPr>
          <w:p w14:paraId="090B86A1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A388B4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21F52" w:rsidRPr="0003748B" w14:paraId="31DA50BC" w14:textId="77777777" w:rsidTr="006767DF">
        <w:tc>
          <w:tcPr>
            <w:tcW w:w="3969" w:type="dxa"/>
          </w:tcPr>
          <w:p w14:paraId="45E12A01" w14:textId="02E82E4A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450" w:type="dxa"/>
          </w:tcPr>
          <w:p w14:paraId="6A153443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A82EE9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C08FC0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1FB9E0E7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8F5CC85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B3D28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35A12298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</w:tcPr>
          <w:p w14:paraId="01B903FA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21F52" w:rsidRPr="0003748B" w14:paraId="1F008CE1" w14:textId="77777777" w:rsidTr="006767DF">
        <w:tc>
          <w:tcPr>
            <w:tcW w:w="3969" w:type="dxa"/>
          </w:tcPr>
          <w:p w14:paraId="2788A1EE" w14:textId="46B01E19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450" w:type="dxa"/>
          </w:tcPr>
          <w:p w14:paraId="3FB8E4C1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32C89E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B3D2F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63B20CD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0A3D1F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BB21E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11BDE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</w:tcPr>
          <w:p w14:paraId="70AFB004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C1589" w:rsidRPr="0003748B" w14:paraId="67B2BCE2" w14:textId="77777777" w:rsidTr="006767DF">
        <w:tc>
          <w:tcPr>
            <w:tcW w:w="3969" w:type="dxa"/>
          </w:tcPr>
          <w:p w14:paraId="07CCE5F9" w14:textId="2DB39C8A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450" w:type="dxa"/>
          </w:tcPr>
          <w:p w14:paraId="5A9F4484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B146B99" w14:textId="61D94FD1" w:rsidR="000C1589" w:rsidRPr="0010176A" w:rsidRDefault="0010176A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0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97098C9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7FA22671" w14:textId="4356C721" w:rsidR="000C1589" w:rsidRPr="0003748B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1" w:type="dxa"/>
          </w:tcPr>
          <w:p w14:paraId="0AA9AB93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A27D6E2" w14:textId="4DCBDB32" w:rsidR="000C1589" w:rsidRPr="00AE0F05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AE0F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556B6395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</w:tcPr>
          <w:p w14:paraId="13D82FE9" w14:textId="629C3CEB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4577" w:rsidRPr="0003748B" w14:paraId="4E2F8361" w14:textId="77777777" w:rsidTr="006767DF">
        <w:tc>
          <w:tcPr>
            <w:tcW w:w="3969" w:type="dxa"/>
          </w:tcPr>
          <w:p w14:paraId="2EAFBF27" w14:textId="61BA07BB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การตีราคา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dxa"/>
          </w:tcPr>
          <w:p w14:paraId="2744F71D" w14:textId="77777777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BC8D301" w14:textId="4494ED63" w:rsidR="00224577" w:rsidRPr="00374840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37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2537B13" w14:textId="77777777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57A533BC" w14:textId="4B34DA95" w:rsidR="00224577" w:rsidRPr="00AD321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2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</w:tcPr>
          <w:p w14:paraId="77BE971A" w14:textId="77777777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5B7AF30" w14:textId="21F6A797" w:rsidR="00224577" w:rsidRPr="00AE0F05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AE0F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52C8B042" w14:textId="77777777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</w:tcPr>
          <w:p w14:paraId="781EBC6C" w14:textId="0E8811B1" w:rsidR="00224577" w:rsidRPr="0003748B" w:rsidRDefault="00224577" w:rsidP="0022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C1589" w:rsidRPr="0003748B" w14:paraId="130D75B5" w14:textId="77777777" w:rsidTr="006767DF">
        <w:tc>
          <w:tcPr>
            <w:tcW w:w="3969" w:type="dxa"/>
          </w:tcPr>
          <w:p w14:paraId="3B5396E2" w14:textId="219F8E3C" w:rsidR="000C1589" w:rsidRPr="00224577" w:rsidRDefault="0022457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7484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10D031F9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19D714" w14:textId="7ADBB6D4" w:rsidR="000C1589" w:rsidRPr="00374840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05CE7E4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6738F68F" w14:textId="1A251380" w:rsidR="000C1589" w:rsidRPr="0003748B" w:rsidRDefault="0022457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0F57B8E6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35D0714" w14:textId="11BC5808" w:rsidR="000C1589" w:rsidRPr="00375F7C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1" w:type="dxa"/>
          </w:tcPr>
          <w:p w14:paraId="12E55499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</w:tcPr>
          <w:p w14:paraId="02EB2C41" w14:textId="7F2C71E9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C1589" w:rsidRPr="0003748B" w14:paraId="674B746C" w14:textId="77777777" w:rsidTr="006767DF">
        <w:tc>
          <w:tcPr>
            <w:tcW w:w="3969" w:type="dxa"/>
          </w:tcPr>
          <w:p w14:paraId="24CF5A1D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1C0D5B0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DD2A1E6" w14:textId="2030D245" w:rsidR="000C1589" w:rsidRPr="0010176A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499A9AE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60F49BD" w14:textId="5E0A8DC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</w:tcPr>
          <w:p w14:paraId="138C7CC1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F9AA838" w14:textId="272F14DD" w:rsidR="000C1589" w:rsidRPr="00375F7C" w:rsidRDefault="00B955E7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1" w:type="dxa"/>
          </w:tcPr>
          <w:p w14:paraId="3B343759" w14:textId="77777777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D3C245A" w14:textId="0E054FCA" w:rsidR="000C1589" w:rsidRPr="0003748B" w:rsidRDefault="000C1589" w:rsidP="000C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4BE4A5F" w14:textId="77777777" w:rsidR="00B72740" w:rsidRPr="0003748B" w:rsidRDefault="00B72740" w:rsidP="00FE3F8B">
      <w:pPr>
        <w:rPr>
          <w:rFonts w:ascii="Angsana New" w:hAnsi="Angsana New"/>
          <w:sz w:val="24"/>
          <w:szCs w:val="24"/>
        </w:rPr>
      </w:pPr>
    </w:p>
    <w:tbl>
      <w:tblPr>
        <w:tblW w:w="937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0"/>
        <w:gridCol w:w="270"/>
        <w:gridCol w:w="990"/>
        <w:gridCol w:w="270"/>
        <w:gridCol w:w="1094"/>
      </w:tblGrid>
      <w:tr w:rsidR="00331FA8" w:rsidRPr="0003748B" w14:paraId="25527441" w14:textId="77777777" w:rsidTr="00E0281B">
        <w:tc>
          <w:tcPr>
            <w:tcW w:w="4410" w:type="dxa"/>
          </w:tcPr>
          <w:p w14:paraId="2337F103" w14:textId="77777777" w:rsidR="00331FA8" w:rsidRPr="0003748B" w:rsidRDefault="00B11C6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</w:tcPr>
          <w:p w14:paraId="3425B30B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03748B" w14:paraId="5E2B2053" w14:textId="77777777" w:rsidTr="00E0281B">
        <w:tc>
          <w:tcPr>
            <w:tcW w:w="4410" w:type="dxa"/>
          </w:tcPr>
          <w:p w14:paraId="6742B17C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49FD404" w14:textId="15FD82CD" w:rsidR="00331FA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955B7F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14:paraId="36E3D9E6" w14:textId="7B1AA63D" w:rsidR="00331FA8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331FA8" w:rsidRPr="0003748B" w14:paraId="10187BF0" w14:textId="77777777" w:rsidTr="00F76B62">
        <w:tc>
          <w:tcPr>
            <w:tcW w:w="4410" w:type="dxa"/>
          </w:tcPr>
          <w:p w14:paraId="378403D8" w14:textId="77777777" w:rsidR="00331FA8" w:rsidRPr="0003748B" w:rsidRDefault="00331FA8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943A54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0C15384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ADC773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C927BF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0C06A13B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641BEA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27D38B2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28F4F129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D48C55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084D" w:rsidRPr="0003748B" w14:paraId="38B1B6DE" w14:textId="77777777" w:rsidTr="00F76B62">
        <w:tc>
          <w:tcPr>
            <w:tcW w:w="4410" w:type="dxa"/>
          </w:tcPr>
          <w:p w14:paraId="16575E9D" w14:textId="01A7463B" w:rsidR="0093084D" w:rsidRPr="0003748B" w:rsidRDefault="0093084D" w:rsidP="009308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30D557E5" w14:textId="77777777" w:rsidR="0093084D" w:rsidRPr="0010176A" w:rsidRDefault="0093084D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99C223" w14:textId="77777777" w:rsidR="0093084D" w:rsidRPr="0010176A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B9794E" w14:textId="58371D6E" w:rsidR="0093084D" w:rsidRPr="0010176A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326F6ED7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C0F36" w14:textId="77777777" w:rsidR="0093084D" w:rsidRPr="0003748B" w:rsidRDefault="0093084D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E0740B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0CD0935B" w14:textId="478E39C1" w:rsidR="0093084D" w:rsidRPr="0003748B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93084D" w:rsidRPr="0003748B" w14:paraId="3DF67289" w14:textId="77777777" w:rsidTr="00F76B62">
        <w:tc>
          <w:tcPr>
            <w:tcW w:w="4410" w:type="dxa"/>
          </w:tcPr>
          <w:p w14:paraId="14C12DF4" w14:textId="77777777" w:rsidR="0093084D" w:rsidRPr="0003748B" w:rsidRDefault="0093084D" w:rsidP="0093084D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520CB22C" w14:textId="64B47948" w:rsidR="0093084D" w:rsidRPr="0010176A" w:rsidRDefault="00B955E7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C1C153B" w14:textId="77777777" w:rsidR="0093084D" w:rsidRPr="0010176A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674AB4" w14:textId="67BF0523" w:rsidR="0093084D" w:rsidRPr="0010176A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51A9C62A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40CF3" w14:textId="0E19BCBF" w:rsidR="0093084D" w:rsidRPr="0003748B" w:rsidRDefault="00B955E7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7711C25B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7F5A1577" w14:textId="187730F9" w:rsidR="0093084D" w:rsidRPr="0003748B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93084D" w:rsidRPr="0003748B" w14:paraId="39D0BE28" w14:textId="77777777" w:rsidTr="00F76B62">
        <w:tc>
          <w:tcPr>
            <w:tcW w:w="4410" w:type="dxa"/>
          </w:tcPr>
          <w:p w14:paraId="3294D8CC" w14:textId="77777777" w:rsidR="0093084D" w:rsidRPr="0003748B" w:rsidRDefault="0093084D" w:rsidP="0093084D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</w:tcPr>
          <w:p w14:paraId="134DDA96" w14:textId="77777777" w:rsidR="0093084D" w:rsidRPr="0010176A" w:rsidRDefault="0093084D" w:rsidP="009308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7631E" w14:textId="77777777" w:rsidR="0093084D" w:rsidRPr="0010176A" w:rsidRDefault="0093084D" w:rsidP="009308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8323955" w14:textId="77777777" w:rsidR="0093084D" w:rsidRPr="0010176A" w:rsidRDefault="0093084D" w:rsidP="0093084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CE5E00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F90409" w14:textId="77777777" w:rsidR="0093084D" w:rsidRPr="0003748B" w:rsidRDefault="0093084D" w:rsidP="009308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1CA589" w14:textId="77777777" w:rsidR="0093084D" w:rsidRPr="0003748B" w:rsidRDefault="0093084D" w:rsidP="009308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3E07518F" w14:textId="77777777" w:rsidR="0093084D" w:rsidRPr="0003748B" w:rsidRDefault="0093084D" w:rsidP="0093084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084D" w:rsidRPr="0003748B" w14:paraId="7545A5A3" w14:textId="77777777" w:rsidTr="00F76B62">
        <w:tc>
          <w:tcPr>
            <w:tcW w:w="4410" w:type="dxa"/>
          </w:tcPr>
          <w:p w14:paraId="181BCAE4" w14:textId="77777777" w:rsidR="0093084D" w:rsidRPr="0003748B" w:rsidRDefault="0093084D" w:rsidP="0093084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tcBorders>
              <w:bottom w:val="nil"/>
            </w:tcBorders>
          </w:tcPr>
          <w:p w14:paraId="7D4355CE" w14:textId="77777777" w:rsidR="0093084D" w:rsidRPr="0010176A" w:rsidRDefault="0093084D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3FBCE5" w14:textId="77777777" w:rsidR="0093084D" w:rsidRPr="0010176A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73E56CF" w14:textId="2BA76FB7" w:rsidR="0093084D" w:rsidRPr="0010176A" w:rsidRDefault="0010176A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176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1017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D953731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0730D2B" w14:textId="77777777" w:rsidR="0093084D" w:rsidRPr="0003748B" w:rsidRDefault="0093084D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CD1791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1F0DF390" w14:textId="66DCF953" w:rsidR="0093084D" w:rsidRPr="0003748B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93084D" w:rsidRPr="0003748B" w14:paraId="75FF06F8" w14:textId="77777777" w:rsidTr="00F76B62">
        <w:tc>
          <w:tcPr>
            <w:tcW w:w="4410" w:type="dxa"/>
            <w:tcBorders>
              <w:bottom w:val="nil"/>
            </w:tcBorders>
          </w:tcPr>
          <w:p w14:paraId="0BF0659D" w14:textId="77777777" w:rsidR="0093084D" w:rsidRPr="0003748B" w:rsidRDefault="0093084D" w:rsidP="0093084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2076F434" w14:textId="66AFE9AD" w:rsidR="0093084D" w:rsidRPr="0010176A" w:rsidRDefault="00B955E7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</w:tcPr>
          <w:p w14:paraId="0E834343" w14:textId="77777777" w:rsidR="0093084D" w:rsidRPr="0010176A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290B" w14:textId="23160CA1" w:rsidR="0093084D" w:rsidRPr="0010176A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B84AF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74EDE073" w14:textId="240C988E" w:rsidR="0093084D" w:rsidRPr="0003748B" w:rsidRDefault="00B955E7" w:rsidP="0093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8826D" w14:textId="77777777" w:rsidR="0093084D" w:rsidRPr="0003748B" w:rsidRDefault="0093084D" w:rsidP="0093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B408A1A" w14:textId="1F993FDB" w:rsidR="0093084D" w:rsidRPr="0003748B" w:rsidRDefault="00B955E7" w:rsidP="009308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7CB8A452" w14:textId="37DE11B6" w:rsidR="00385F84" w:rsidRPr="0003748B" w:rsidRDefault="00385F84" w:rsidP="001344F0">
      <w:pPr>
        <w:rPr>
          <w:rFonts w:ascii="Angsana New" w:hAnsi="Angsana New"/>
          <w:sz w:val="14"/>
          <w:szCs w:val="14"/>
        </w:rPr>
      </w:pPr>
    </w:p>
    <w:p w14:paraId="5D5A49BC" w14:textId="77777777" w:rsidR="00385F84" w:rsidRPr="0003748B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 w:rsidRPr="0003748B">
        <w:rPr>
          <w:rFonts w:ascii="Angsana New" w:hAnsi="Angsana New" w:hint="cs"/>
          <w:sz w:val="14"/>
          <w:szCs w:val="14"/>
        </w:rPr>
        <w:br w:type="page"/>
      </w:r>
    </w:p>
    <w:tbl>
      <w:tblPr>
        <w:tblW w:w="95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114"/>
        <w:gridCol w:w="8"/>
        <w:gridCol w:w="262"/>
        <w:gridCol w:w="8"/>
        <w:gridCol w:w="1128"/>
        <w:gridCol w:w="270"/>
        <w:gridCol w:w="1095"/>
      </w:tblGrid>
      <w:tr w:rsidR="00331FA8" w:rsidRPr="0003748B" w14:paraId="2294CF33" w14:textId="77777777" w:rsidTr="00A05E1D">
        <w:trPr>
          <w:tblHeader/>
        </w:trPr>
        <w:tc>
          <w:tcPr>
            <w:tcW w:w="4410" w:type="dxa"/>
          </w:tcPr>
          <w:p w14:paraId="561D2302" w14:textId="407EAE42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5" w:type="dxa"/>
            <w:gridSpan w:val="9"/>
          </w:tcPr>
          <w:p w14:paraId="36D4F3AC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450" w:rsidRPr="0003748B" w14:paraId="77E6A8B5" w14:textId="77777777" w:rsidTr="00A05E1D">
        <w:trPr>
          <w:tblHeader/>
        </w:trPr>
        <w:tc>
          <w:tcPr>
            <w:tcW w:w="4410" w:type="dxa"/>
          </w:tcPr>
          <w:p w14:paraId="41DD9678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4"/>
          </w:tcPr>
          <w:p w14:paraId="6CE2433F" w14:textId="135067BF" w:rsidR="001F345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F3AB6EE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4A88A9CB" w14:textId="59778129" w:rsidR="001F3450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343623" w:rsidRPr="0003748B" w14:paraId="39CCF3DC" w14:textId="77777777" w:rsidTr="0027399C">
        <w:trPr>
          <w:tblHeader/>
        </w:trPr>
        <w:tc>
          <w:tcPr>
            <w:tcW w:w="4410" w:type="dxa"/>
          </w:tcPr>
          <w:p w14:paraId="66E33165" w14:textId="77777777" w:rsidR="00343623" w:rsidRPr="0003748B" w:rsidRDefault="00343623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AE37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8994ED3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71D16A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BA466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gridSpan w:val="2"/>
          </w:tcPr>
          <w:p w14:paraId="235ED58B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0832EBF9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594D901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</w:tcPr>
          <w:p w14:paraId="7A55D892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6257BE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7399C" w:rsidRPr="0003748B" w14:paraId="10DFA5BE" w14:textId="77777777" w:rsidTr="0027399C">
        <w:tc>
          <w:tcPr>
            <w:tcW w:w="4410" w:type="dxa"/>
            <w:vAlign w:val="bottom"/>
          </w:tcPr>
          <w:p w14:paraId="06B3FE9D" w14:textId="4C3DAEAB" w:rsidR="0027399C" w:rsidRPr="0003748B" w:rsidRDefault="0027399C" w:rsidP="002739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vAlign w:val="bottom"/>
          </w:tcPr>
          <w:p w14:paraId="423B8FA6" w14:textId="77777777" w:rsidR="0027399C" w:rsidRPr="0003748B" w:rsidRDefault="0027399C" w:rsidP="002739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029924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8B9B8A5" w14:textId="7AC7D61C" w:rsidR="0027399C" w:rsidRPr="0003748B" w:rsidRDefault="00B955E7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  <w:gridSpan w:val="2"/>
            <w:vAlign w:val="bottom"/>
          </w:tcPr>
          <w:p w14:paraId="47ED5F1F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866F62F" w14:textId="77777777" w:rsidR="0027399C" w:rsidRPr="0003748B" w:rsidRDefault="0027399C" w:rsidP="002739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FF65AF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00ECA0C0" w14:textId="15837D75" w:rsidR="0027399C" w:rsidRPr="0003748B" w:rsidRDefault="00B955E7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27399C" w:rsidRPr="0003748B" w14:paraId="7D178929" w14:textId="77777777" w:rsidTr="0027399C">
        <w:tc>
          <w:tcPr>
            <w:tcW w:w="4410" w:type="dxa"/>
            <w:vAlign w:val="bottom"/>
          </w:tcPr>
          <w:p w14:paraId="6EE62225" w14:textId="77777777" w:rsidR="0027399C" w:rsidRPr="0003748B" w:rsidRDefault="0027399C" w:rsidP="0027399C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0DB8CCA9" w14:textId="6D4E9415" w:rsidR="0027399C" w:rsidRPr="0003748B" w:rsidRDefault="00B955E7" w:rsidP="0027399C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59017C9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3ED29D4" w14:textId="79C938FE" w:rsidR="0027399C" w:rsidRPr="0003748B" w:rsidRDefault="00B955E7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gridSpan w:val="2"/>
            <w:vAlign w:val="bottom"/>
          </w:tcPr>
          <w:p w14:paraId="3C6A5925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6EAC3F2" w14:textId="15D7D511" w:rsidR="0027399C" w:rsidRPr="0003748B" w:rsidRDefault="00B955E7" w:rsidP="0027399C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76BFD26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54DB534D" w14:textId="1B7F06D4" w:rsidR="0027399C" w:rsidRPr="0003748B" w:rsidRDefault="00B955E7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27399C" w:rsidRPr="0003748B" w14:paraId="0B1509C8" w14:textId="77777777" w:rsidTr="0027399C">
        <w:tc>
          <w:tcPr>
            <w:tcW w:w="4410" w:type="dxa"/>
          </w:tcPr>
          <w:p w14:paraId="0AF5E215" w14:textId="6EF44AFE" w:rsidR="0027399C" w:rsidRPr="0003748B" w:rsidRDefault="0027399C" w:rsidP="0027399C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vAlign w:val="bottom"/>
          </w:tcPr>
          <w:p w14:paraId="15EF0098" w14:textId="77777777" w:rsidR="0027399C" w:rsidRPr="0003748B" w:rsidRDefault="0027399C" w:rsidP="002739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F68D35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93D064" w14:textId="77777777" w:rsidR="0027399C" w:rsidRPr="0003748B" w:rsidRDefault="0027399C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AE77A0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E301329" w14:textId="77777777" w:rsidR="0027399C" w:rsidRPr="0003748B" w:rsidRDefault="0027399C" w:rsidP="0027399C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5BE429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514CD1AF" w14:textId="77777777" w:rsidR="0027399C" w:rsidRPr="0003748B" w:rsidRDefault="0027399C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7399C" w:rsidRPr="0003748B" w14:paraId="7FFF4FDB" w14:textId="77777777" w:rsidTr="0027399C">
        <w:tc>
          <w:tcPr>
            <w:tcW w:w="4410" w:type="dxa"/>
          </w:tcPr>
          <w:p w14:paraId="41250404" w14:textId="05BA9C9B" w:rsidR="0027399C" w:rsidRPr="0003748B" w:rsidRDefault="0027399C" w:rsidP="0027399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vAlign w:val="bottom"/>
          </w:tcPr>
          <w:p w14:paraId="4417D66F" w14:textId="77777777" w:rsidR="0027399C" w:rsidRPr="0003748B" w:rsidRDefault="0027399C" w:rsidP="002739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8A3704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E6D745D" w14:textId="0641436B" w:rsidR="0027399C" w:rsidRPr="0003748B" w:rsidRDefault="0027399C" w:rsidP="002739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815DA72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96A05E8" w14:textId="77777777" w:rsidR="0027399C" w:rsidRPr="0003748B" w:rsidRDefault="0027399C" w:rsidP="0027399C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715B7E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ECFABD0" w14:textId="22EFDDFA" w:rsidR="0027399C" w:rsidRPr="0003748B" w:rsidRDefault="0027399C" w:rsidP="002739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27399C" w:rsidRPr="0003748B" w14:paraId="5E83161D" w14:textId="77777777" w:rsidTr="0027399C">
        <w:tc>
          <w:tcPr>
            <w:tcW w:w="4410" w:type="dxa"/>
            <w:vAlign w:val="bottom"/>
          </w:tcPr>
          <w:p w14:paraId="00A78A29" w14:textId="77777777" w:rsidR="0027399C" w:rsidRPr="0003748B" w:rsidRDefault="0027399C" w:rsidP="0027399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66BF547" w14:textId="1EF20CD7" w:rsidR="0027399C" w:rsidRPr="0003748B" w:rsidRDefault="00AE0F05" w:rsidP="002739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AD68FA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12F5D" w14:textId="71E47337" w:rsidR="0027399C" w:rsidRPr="0003748B" w:rsidRDefault="00AE0F05" w:rsidP="002739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A2D5E2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vAlign w:val="bottom"/>
          </w:tcPr>
          <w:p w14:paraId="08F40371" w14:textId="6C5DC026" w:rsidR="0027399C" w:rsidRPr="0003748B" w:rsidRDefault="0027399C" w:rsidP="0027399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434AC58" w14:textId="77777777" w:rsidR="0027399C" w:rsidRPr="0003748B" w:rsidRDefault="0027399C" w:rsidP="002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4587A" w14:textId="27DDFB63" w:rsidR="0027399C" w:rsidRPr="0003748B" w:rsidRDefault="0027399C" w:rsidP="0027399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729A84F" w14:textId="661A5D28" w:rsidR="0004519B" w:rsidRPr="0003748B" w:rsidRDefault="0004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EF37919" w14:textId="7BBAFA5D" w:rsidR="002771FC" w:rsidRPr="0003748B" w:rsidRDefault="002771FC" w:rsidP="00FE3F8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03748B" w:rsidRDefault="002771FC" w:rsidP="00FE3F8B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03748B" w14:paraId="2D8ADBEF" w14:textId="77777777" w:rsidTr="00937259">
        <w:tc>
          <w:tcPr>
            <w:tcW w:w="4428" w:type="dxa"/>
          </w:tcPr>
          <w:p w14:paraId="1F9636D3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70F" w:rsidRPr="0003748B" w14:paraId="6752231A" w14:textId="77777777" w:rsidTr="00937259">
        <w:tc>
          <w:tcPr>
            <w:tcW w:w="4428" w:type="dxa"/>
          </w:tcPr>
          <w:p w14:paraId="43242283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2B483070" w:rsidR="00E2470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B08524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4E2123C1" w:rsidR="00E2470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36D377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6DDB8715" w:rsidR="00E2470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8299F1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166965FB" w:rsidR="00E2470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2771FC" w:rsidRPr="0003748B" w14:paraId="1BB7831A" w14:textId="77777777" w:rsidTr="00937259">
        <w:tc>
          <w:tcPr>
            <w:tcW w:w="4428" w:type="dxa"/>
          </w:tcPr>
          <w:p w14:paraId="55199CB9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03748B" w14:paraId="76E0B4C0" w14:textId="77777777" w:rsidTr="00937259">
        <w:tc>
          <w:tcPr>
            <w:tcW w:w="4428" w:type="dxa"/>
          </w:tcPr>
          <w:p w14:paraId="6A2D4B0B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56259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929" w:rsidRPr="0003748B" w14:paraId="0ED365B7" w14:textId="77777777" w:rsidTr="00937259">
        <w:trPr>
          <w:trHeight w:val="353"/>
        </w:trPr>
        <w:tc>
          <w:tcPr>
            <w:tcW w:w="4428" w:type="dxa"/>
          </w:tcPr>
          <w:p w14:paraId="25832695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</w:tcPr>
          <w:p w14:paraId="336BED48" w14:textId="249E62C0" w:rsidR="00385929" w:rsidRPr="00375F7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8A7E4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E7AC41D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3B55F743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7B1D7FB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B8E7D8" w14:textId="5DC1E47A" w:rsidR="00385929" w:rsidRPr="001A010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11A32004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581624BE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385929" w:rsidRPr="0003748B" w14:paraId="171E66A0" w14:textId="77777777" w:rsidTr="00937259">
        <w:tc>
          <w:tcPr>
            <w:tcW w:w="4428" w:type="dxa"/>
          </w:tcPr>
          <w:p w14:paraId="5EF1DB38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7F73E6F4" w14:textId="13408F97" w:rsidR="00385929" w:rsidRPr="00375F7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C70294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04CEF15F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C0B7B04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AF5C9" w14:textId="4E5704AE" w:rsidR="00385929" w:rsidRPr="001A010C" w:rsidRDefault="00B955E7" w:rsidP="003859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B33F5BD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7C8FD6EA" w:rsidR="00385929" w:rsidRPr="0003748B" w:rsidRDefault="00B955E7" w:rsidP="003859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85929" w:rsidRPr="0003748B" w14:paraId="79494BB2" w14:textId="77777777" w:rsidTr="00937259">
        <w:tc>
          <w:tcPr>
            <w:tcW w:w="4428" w:type="dxa"/>
          </w:tcPr>
          <w:p w14:paraId="0453C1C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</w:tcPr>
          <w:p w14:paraId="1C3C8A04" w14:textId="0175BE21" w:rsidR="00385929" w:rsidRPr="00375F7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598775D2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2BD1FF05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14:paraId="28F069AF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A1328E8" w14:textId="09CDBA8D" w:rsidR="00385929" w:rsidRPr="001A010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0" w:type="dxa"/>
          </w:tcPr>
          <w:p w14:paraId="3C1506F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037868BD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385929" w:rsidRPr="0003748B" w14:paraId="61834EA9" w14:textId="77777777" w:rsidTr="00937259">
        <w:tc>
          <w:tcPr>
            <w:tcW w:w="4428" w:type="dxa"/>
          </w:tcPr>
          <w:p w14:paraId="0BE9DDDC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F0ED82" w14:textId="21A0FC5E" w:rsidR="00385929" w:rsidRPr="00375F7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E6EBD" w:rsidRPr="00375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26D44AA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44349861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85929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B76DEF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537A05" w14:textId="49A9718E" w:rsidR="00385929" w:rsidRPr="001A010C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0" w:type="dxa"/>
          </w:tcPr>
          <w:p w14:paraId="6F7D140A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4C49B62E" w:rsidR="00385929" w:rsidRPr="0003748B" w:rsidRDefault="00B955E7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</w:tr>
    </w:tbl>
    <w:p w14:paraId="2B01942B" w14:textId="77777777" w:rsidR="007E5262" w:rsidRPr="0003748B" w:rsidRDefault="007E52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2F1878D" w14:textId="7D6C001D" w:rsidR="00961E61" w:rsidRPr="0003748B" w:rsidRDefault="002771FC" w:rsidP="000C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9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B955E7" w:rsidRPr="00B955E7">
        <w:rPr>
          <w:rFonts w:ascii="Angsana New" w:hAnsi="Angsana New" w:hint="cs"/>
          <w:sz w:val="30"/>
          <w:szCs w:val="30"/>
        </w:rPr>
        <w:t>257</w:t>
      </w:r>
      <w:r w:rsidR="00B955E7" w:rsidRPr="00B955E7">
        <w:rPr>
          <w:rFonts w:ascii="Angsana New" w:hAnsi="Angsana New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ไม่ได้รับรู้สินทรัพย์ภาษีเงินได้รอการตัดบัญชีดังกล่าวเนื่องจากรายได้ส่วนหนึ่งของ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เป็นรายได้เงินปันผลที่ได้รับยกเว้นภาษีเงินได้ จึงยังไม่มี</w:t>
      </w:r>
      <w:r w:rsidR="000C327B" w:rsidRPr="0003748B">
        <w:rPr>
          <w:rFonts w:ascii="Angsana New" w:hAnsi="Angsana New"/>
          <w:color w:val="000000"/>
          <w:sz w:val="30"/>
          <w:szCs w:val="30"/>
        </w:rPr>
        <w:br/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ความเป็นไปได้ค่อนข้างแน่ว่า 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จะมีกำไรทางภาษีในอนาคตที่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จะนำผลขาดทุนทางภาษีที่ยังไม่ได้ใช้นั้นมาใช้ประโยชน์ได้</w:t>
      </w:r>
    </w:p>
    <w:p w14:paraId="39A99391" w14:textId="77777777" w:rsidR="00334F4D" w:rsidRPr="0003748B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9DD02D3" w14:textId="77777777" w:rsidR="0099043A" w:rsidRDefault="00990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251E5D0D" w14:textId="28178884" w:rsidR="00C17CFE" w:rsidRPr="0003748B" w:rsidRDefault="000D463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กำไรต่อหุ้น</w:t>
      </w:r>
      <w:r w:rsidR="00861965" w:rsidRPr="0003748B">
        <w:rPr>
          <w:rFonts w:hint="cs"/>
          <w:b/>
          <w:bCs/>
          <w:cs/>
        </w:rPr>
        <w:t>ขั้นพื้นฐาน</w:t>
      </w:r>
    </w:p>
    <w:p w14:paraId="18E47C17" w14:textId="77777777" w:rsidR="000D4634" w:rsidRPr="0003748B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7932F5" w14:textId="77C4197A" w:rsidR="000D4634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B955E7" w:rsidRPr="00B955E7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8</w:t>
      </w:r>
      <w:r w:rsidR="00F41EAF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55E7" w:rsidRPr="00B955E7">
        <w:rPr>
          <w:rFonts w:ascii="Angsana New" w:hAnsi="Angsana New" w:hint="cs"/>
          <w:sz w:val="30"/>
          <w:szCs w:val="30"/>
        </w:rPr>
        <w:t>256</w:t>
      </w:r>
      <w:r w:rsidR="00B955E7" w:rsidRPr="00B955E7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คำนวณจากกำไรสำหรับแต่ละปีที่เป็นส่วนของผู้ถือหุ้นสามัญของบริษัทและจำนวนหุ้นสามัญที่ออกจำหน่ายแล้ว</w:t>
      </w:r>
    </w:p>
    <w:p w14:paraId="27A513D3" w14:textId="77777777" w:rsidR="00C70D42" w:rsidRPr="00221D70" w:rsidRDefault="00C70D4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26"/>
        <w:gridCol w:w="303"/>
        <w:gridCol w:w="1035"/>
        <w:gridCol w:w="271"/>
        <w:gridCol w:w="18"/>
        <w:gridCol w:w="1121"/>
        <w:gridCol w:w="287"/>
        <w:gridCol w:w="1118"/>
        <w:gridCol w:w="287"/>
        <w:gridCol w:w="1100"/>
      </w:tblGrid>
      <w:tr w:rsidR="000D4634" w:rsidRPr="0003748B" w14:paraId="07AD20BB" w14:textId="77777777" w:rsidTr="0007067A">
        <w:trPr>
          <w:tblHeader/>
        </w:trPr>
        <w:tc>
          <w:tcPr>
            <w:tcW w:w="3626" w:type="dxa"/>
          </w:tcPr>
          <w:p w14:paraId="0BD2227A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17814FCE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4"/>
          </w:tcPr>
          <w:p w14:paraId="56DF4F20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4FEB6ECB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606385E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D25" w:rsidRPr="0003748B" w14:paraId="5A28C963" w14:textId="77777777" w:rsidTr="0007067A">
        <w:trPr>
          <w:tblHeader/>
        </w:trPr>
        <w:tc>
          <w:tcPr>
            <w:tcW w:w="3626" w:type="dxa"/>
          </w:tcPr>
          <w:p w14:paraId="17CD4A5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9AA1CD0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E20214B" w14:textId="0FFF766A" w:rsidR="00D31D2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41AA09E5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334A7341" w14:textId="4E2E9CB7" w:rsidR="00D31D2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7" w:type="dxa"/>
          </w:tcPr>
          <w:p w14:paraId="4A344F04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53C83474" w14:textId="66393E28" w:rsidR="00D31D2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7" w:type="dxa"/>
          </w:tcPr>
          <w:p w14:paraId="4291247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55312A18" w14:textId="23B1FC27" w:rsidR="00D31D25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573888" w:rsidRPr="0003748B" w14:paraId="103F212E" w14:textId="77777777" w:rsidTr="0007067A">
        <w:trPr>
          <w:tblHeader/>
        </w:trPr>
        <w:tc>
          <w:tcPr>
            <w:tcW w:w="3626" w:type="dxa"/>
          </w:tcPr>
          <w:p w14:paraId="69C2BFAB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6F3FE1C1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7" w:type="dxa"/>
            <w:gridSpan w:val="8"/>
          </w:tcPr>
          <w:p w14:paraId="00C492C4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573888" w:rsidRPr="0003748B" w14:paraId="0953B501" w14:textId="77777777" w:rsidTr="0007067A">
        <w:tc>
          <w:tcPr>
            <w:tcW w:w="3626" w:type="dxa"/>
          </w:tcPr>
          <w:p w14:paraId="60E8891F" w14:textId="3F59361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303" w:type="dxa"/>
          </w:tcPr>
          <w:p w14:paraId="53E1646E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D6C35B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11230C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567A448C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2BA489C0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454AE3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1756D2E4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8E521EF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826" w:rsidRPr="0003748B" w14:paraId="683F75F9" w14:textId="77777777" w:rsidTr="0007067A">
        <w:tc>
          <w:tcPr>
            <w:tcW w:w="3626" w:type="dxa"/>
          </w:tcPr>
          <w:p w14:paraId="6B539F7B" w14:textId="4EDF5A4C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303" w:type="dxa"/>
          </w:tcPr>
          <w:p w14:paraId="021A33C3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42407FE7" w14:textId="24CA558B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  <w:r w:rsidR="001A010C" w:rsidRPr="0037484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3F77A660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</w:tcPr>
          <w:p w14:paraId="6C36791A" w14:textId="5CA141CA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F30826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87" w:type="dxa"/>
          </w:tcPr>
          <w:p w14:paraId="00D0DE8C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67F65D53" w14:textId="121479B5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  <w:r w:rsidR="00E010C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87" w:type="dxa"/>
          </w:tcPr>
          <w:p w14:paraId="71672965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DABF0BE" w14:textId="35FF42B0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F30826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</w:tr>
      <w:tr w:rsidR="00F30826" w:rsidRPr="0003748B" w14:paraId="0E9ED4D1" w14:textId="77777777" w:rsidTr="0007067A">
        <w:tc>
          <w:tcPr>
            <w:tcW w:w="3626" w:type="dxa"/>
          </w:tcPr>
          <w:p w14:paraId="659DC033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</w:tcPr>
          <w:p w14:paraId="6FE35032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E888F0A" w14:textId="61D44D29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9" w:type="dxa"/>
            <w:gridSpan w:val="2"/>
          </w:tcPr>
          <w:p w14:paraId="57E45CA8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EC373C4" w14:textId="46FB630A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</w:tcPr>
          <w:p w14:paraId="5B3D2521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3C657CD" w14:textId="421F96D3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</w:tcPr>
          <w:p w14:paraId="7B233420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093BBF8" w14:textId="3CAA5A0A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</w:tr>
      <w:tr w:rsidR="00F30826" w:rsidRPr="0003748B" w14:paraId="0FC3BFD3" w14:textId="77777777" w:rsidTr="0007067A">
        <w:tc>
          <w:tcPr>
            <w:tcW w:w="3626" w:type="dxa"/>
          </w:tcPr>
          <w:p w14:paraId="7E57007B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" w:type="dxa"/>
          </w:tcPr>
          <w:p w14:paraId="6ABA757A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E39C0D6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9" w:type="dxa"/>
            <w:gridSpan w:val="2"/>
          </w:tcPr>
          <w:p w14:paraId="58A77A5A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2C0DB9C5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</w:tcPr>
          <w:p w14:paraId="259C83B3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0075284C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</w:tcPr>
          <w:p w14:paraId="29979CEA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386B846B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30826" w:rsidRPr="0003748B" w14:paraId="35207FDF" w14:textId="77777777" w:rsidTr="0007067A">
        <w:trPr>
          <w:trHeight w:val="425"/>
        </w:trPr>
        <w:tc>
          <w:tcPr>
            <w:tcW w:w="3626" w:type="dxa"/>
          </w:tcPr>
          <w:p w14:paraId="63A2AD42" w14:textId="0ECDB3A4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</w:tcPr>
          <w:p w14:paraId="72DDB23D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E0BB244" w14:textId="353D8878" w:rsidR="00F30826" w:rsidRPr="0018644C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30826" w:rsidRPr="0018644C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89" w:type="dxa"/>
            <w:gridSpan w:val="2"/>
          </w:tcPr>
          <w:p w14:paraId="61C2A7F4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03B21FE6" w14:textId="382E64F5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87" w:type="dxa"/>
          </w:tcPr>
          <w:p w14:paraId="637E6F61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483B841" w14:textId="23B3B455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87" w:type="dxa"/>
          </w:tcPr>
          <w:p w14:paraId="4C404B30" w14:textId="77777777" w:rsidR="00F30826" w:rsidRPr="0003748B" w:rsidRDefault="00F30826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9914568" w14:textId="4C3DB092" w:rsidR="00F30826" w:rsidRPr="0003748B" w:rsidRDefault="00B955E7" w:rsidP="00F3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30826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BD912A9" w14:textId="77777777" w:rsidR="0031024E" w:rsidRPr="00221D70" w:rsidRDefault="0031024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144C13" w14:textId="5FCBCBF5" w:rsidR="00296D14" w:rsidRPr="0003748B" w:rsidRDefault="00296D14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เงินปันผล</w:t>
      </w:r>
      <w:r w:rsidRPr="0003748B">
        <w:rPr>
          <w:rFonts w:hint="cs"/>
          <w:b/>
          <w:bCs/>
          <w:cs/>
        </w:rPr>
        <w:br/>
      </w:r>
    </w:p>
    <w:p w14:paraId="4CD5FE59" w14:textId="3053F7B9" w:rsidR="00296D14" w:rsidRPr="00162F09" w:rsidRDefault="00162F09" w:rsidP="0016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1AB9A12" w14:textId="77777777" w:rsidR="00162F09" w:rsidRPr="00221D70" w:rsidRDefault="00162F0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280"/>
        <w:gridCol w:w="1876"/>
        <w:gridCol w:w="406"/>
        <w:gridCol w:w="2027"/>
      </w:tblGrid>
      <w:tr w:rsidR="00162F09" w:rsidRPr="004C004F" w:rsidDel="00D43E7A" w14:paraId="377510A6" w14:textId="77777777" w:rsidTr="007910F6">
        <w:trPr>
          <w:tblHeader/>
        </w:trPr>
        <w:tc>
          <w:tcPr>
            <w:tcW w:w="2376" w:type="dxa"/>
            <w:vAlign w:val="bottom"/>
          </w:tcPr>
          <w:p w14:paraId="48161097" w14:textId="77777777" w:rsidR="00162F09" w:rsidRPr="004C004F" w:rsidRDefault="00162F09" w:rsidP="0022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280" w:type="dxa"/>
            <w:vAlign w:val="bottom"/>
          </w:tcPr>
          <w:p w14:paraId="11874A9F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876" w:type="dxa"/>
            <w:vAlign w:val="bottom"/>
          </w:tcPr>
          <w:p w14:paraId="0E468078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406" w:type="dxa"/>
          </w:tcPr>
          <w:p w14:paraId="41BB32BE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7" w:type="dxa"/>
            <w:vAlign w:val="bottom"/>
          </w:tcPr>
          <w:p w14:paraId="459670E0" w14:textId="77777777" w:rsidR="00162F09" w:rsidRPr="004C004F" w:rsidDel="00D43E7A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62F09" w:rsidRPr="004C004F" w14:paraId="57CAF4BA" w14:textId="77777777" w:rsidTr="007910F6">
        <w:trPr>
          <w:tblHeader/>
        </w:trPr>
        <w:tc>
          <w:tcPr>
            <w:tcW w:w="2376" w:type="dxa"/>
          </w:tcPr>
          <w:p w14:paraId="210C90E4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</w:tcPr>
          <w:p w14:paraId="7A1F3378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6" w:type="dxa"/>
          </w:tcPr>
          <w:p w14:paraId="1A068F16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06" w:type="dxa"/>
          </w:tcPr>
          <w:p w14:paraId="08AC08A7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7" w:type="dxa"/>
          </w:tcPr>
          <w:p w14:paraId="4AD490FC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62F09" w:rsidRPr="004C004F" w14:paraId="75E5360C" w14:textId="77777777" w:rsidTr="007910F6">
        <w:tc>
          <w:tcPr>
            <w:tcW w:w="2376" w:type="dxa"/>
          </w:tcPr>
          <w:p w14:paraId="201B73F7" w14:textId="71DD9B97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62F09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F09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955E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80" w:type="dxa"/>
          </w:tcPr>
          <w:p w14:paraId="583C8FE3" w14:textId="650A0729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B955E7" w:rsidRPr="00B955E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76" w:type="dxa"/>
          </w:tcPr>
          <w:p w14:paraId="2668EA68" w14:textId="58D2485D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62F09" w:rsidRPr="004C00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955E7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406" w:type="dxa"/>
          </w:tcPr>
          <w:p w14:paraId="21F563B0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5DFE0A7D" w14:textId="3C8DAC44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162F09" w:rsidRPr="004C004F" w14:paraId="7F9B69F6" w14:textId="77777777" w:rsidTr="007910F6">
        <w:tc>
          <w:tcPr>
            <w:tcW w:w="2376" w:type="dxa"/>
          </w:tcPr>
          <w:p w14:paraId="755765FD" w14:textId="3BAF3051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62F09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F09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955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80" w:type="dxa"/>
          </w:tcPr>
          <w:p w14:paraId="34F09006" w14:textId="2AB5C6E3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B955E7" w:rsidRPr="00B955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76" w:type="dxa"/>
          </w:tcPr>
          <w:p w14:paraId="0BD20C6D" w14:textId="63619BE1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62F09" w:rsidRPr="004C00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955E7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406" w:type="dxa"/>
          </w:tcPr>
          <w:p w14:paraId="143367B3" w14:textId="77777777" w:rsidR="00162F09" w:rsidRPr="004C004F" w:rsidRDefault="00162F09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131DF70D" w14:textId="529C520B" w:rsidR="00162F09" w:rsidRPr="004C004F" w:rsidRDefault="00B955E7" w:rsidP="00791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E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4937E0DF" w14:textId="7FBA9EEE" w:rsidR="00296D14" w:rsidRPr="00221D70" w:rsidRDefault="00296D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4E2FC9CE" w14:textId="152499DF" w:rsidR="00C17CFE" w:rsidRPr="0003748B" w:rsidRDefault="00C17CFE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เครื่องมือทางการเงิน</w:t>
      </w:r>
    </w:p>
    <w:p w14:paraId="1A5DD4AE" w14:textId="77777777" w:rsidR="00C17CFE" w:rsidRPr="00221D70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CB4DFD2" w14:textId="77777777" w:rsidR="00BE4881" w:rsidRPr="0003748B" w:rsidRDefault="00BE4881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C4C463A" w14:textId="59A5D1F1" w:rsidR="00BE4881" w:rsidRPr="0003748B" w:rsidRDefault="00BE4881" w:rsidP="00DC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0252C5" w14:textId="77777777" w:rsidR="008820FB" w:rsidRPr="0003748B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03748B" w:rsidSect="007F410C">
          <w:headerReference w:type="even" r:id="rId34"/>
          <w:headerReference w:type="default" r:id="rId35"/>
          <w:footerReference w:type="default" r:id="rId36"/>
          <w:headerReference w:type="first" r:id="rId3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720"/>
      </w:tblGrid>
      <w:tr w:rsidR="00415A41" w:rsidRPr="0003748B" w14:paraId="0539907F" w14:textId="77777777" w:rsidTr="00415A41">
        <w:trPr>
          <w:trHeight w:val="144"/>
        </w:trPr>
        <w:tc>
          <w:tcPr>
            <w:tcW w:w="3240" w:type="dxa"/>
            <w:vAlign w:val="bottom"/>
          </w:tcPr>
          <w:p w14:paraId="3D2E3A91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FE72AB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31898ED7" w14:textId="402FEF5C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03748B" w14:paraId="1E865A55" w14:textId="77777777" w:rsidTr="00415A41">
        <w:trPr>
          <w:trHeight w:val="144"/>
        </w:trPr>
        <w:tc>
          <w:tcPr>
            <w:tcW w:w="3240" w:type="dxa"/>
            <w:vAlign w:val="bottom"/>
          </w:tcPr>
          <w:p w14:paraId="0C690912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69B803B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48D9C1B" w14:textId="0181C039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60" w:type="dxa"/>
            <w:gridSpan w:val="7"/>
            <w:vAlign w:val="bottom"/>
          </w:tcPr>
          <w:p w14:paraId="239176C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03748B" w14:paraId="10784ED1" w14:textId="77777777" w:rsidTr="00415A41">
        <w:trPr>
          <w:trHeight w:val="144"/>
        </w:trPr>
        <w:tc>
          <w:tcPr>
            <w:tcW w:w="3240" w:type="dxa"/>
            <w:vAlign w:val="bottom"/>
          </w:tcPr>
          <w:p w14:paraId="23441E89" w14:textId="086F157B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307D6F28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38F769C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58210E40" w14:textId="77777777" w:rsidR="00415A41" w:rsidRPr="0003748B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5F7A27" w14:textId="35D56F71" w:rsidR="00415A41" w:rsidRPr="0003748B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07543554" w14:textId="5373D92D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E26050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9C102D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254306" w14:textId="4DB7B0F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1890B41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81A0CC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2866DD" w14:textId="7BBD4EAF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DCE853" w14:textId="57B4E29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F2C8EE4" w14:textId="4C41872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728863" w14:textId="77777777" w:rsidR="00415A41" w:rsidRPr="0003748B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43E70359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03748B" w14:paraId="29CCF438" w14:textId="77777777" w:rsidTr="00415A41">
        <w:trPr>
          <w:trHeight w:val="144"/>
        </w:trPr>
        <w:tc>
          <w:tcPr>
            <w:tcW w:w="3240" w:type="dxa"/>
            <w:vAlign w:val="bottom"/>
          </w:tcPr>
          <w:p w14:paraId="72746776" w14:textId="77777777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EC346A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76B21B44" w14:textId="4FDDE5BC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03748B" w14:paraId="1C594969" w14:textId="77777777" w:rsidTr="00415A41">
        <w:trPr>
          <w:trHeight w:val="144"/>
        </w:trPr>
        <w:tc>
          <w:tcPr>
            <w:tcW w:w="3240" w:type="dxa"/>
          </w:tcPr>
          <w:p w14:paraId="36C1CD34" w14:textId="77777777" w:rsidR="00415A41" w:rsidRPr="0003748B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9DC4DB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3EA1AF5" w14:textId="747A109D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90565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5F0A5B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350C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0DB0B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41239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FF19D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0347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39726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A39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1EF7A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0928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2D18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C617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F3C1A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3C36D0C0" w14:textId="77777777" w:rsidTr="00415A41">
        <w:trPr>
          <w:trHeight w:val="144"/>
        </w:trPr>
        <w:tc>
          <w:tcPr>
            <w:tcW w:w="3240" w:type="dxa"/>
          </w:tcPr>
          <w:p w14:paraId="6D2AD959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2D18CA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1FE114C2" w14:textId="639E8141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F60018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284987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199889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1942A6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1EACA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8F1DB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2C3A1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415A41" w:rsidRPr="0003748B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08E69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3BBF1C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699280E2" w14:textId="77777777" w:rsidTr="00415A41">
        <w:trPr>
          <w:trHeight w:val="144"/>
        </w:trPr>
        <w:tc>
          <w:tcPr>
            <w:tcW w:w="3240" w:type="dxa"/>
          </w:tcPr>
          <w:p w14:paraId="7088C26E" w14:textId="354381CE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8A63AA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997E8C0" w14:textId="4C0DCE0A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C8F21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EFBCB6C" w14:textId="0CE6206B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B7C621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13895F1" w14:textId="2E10F124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DCE9A2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FBD6B4" w14:textId="21BA8DFE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68772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B0031D" w14:textId="11974C65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922331" w14:textId="31EAA3B6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415A41" w:rsidRPr="0003748B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8C92F" w14:textId="2E48978C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5863B01" w14:textId="64ABCF9D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7FF98975" w14:textId="77777777" w:rsidTr="00415A41">
        <w:trPr>
          <w:trHeight w:val="144"/>
        </w:trPr>
        <w:tc>
          <w:tcPr>
            <w:tcW w:w="3240" w:type="dxa"/>
          </w:tcPr>
          <w:p w14:paraId="3CD7E212" w14:textId="6A1075BC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089EC997" w14:textId="323EF1EE" w:rsidR="00415A41" w:rsidRPr="0003748B" w:rsidRDefault="00B955E7" w:rsidP="00415A4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710" w:type="dxa"/>
          </w:tcPr>
          <w:p w14:paraId="4108A09C" w14:textId="2C24535C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0652DF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4A5F274" w14:textId="40F9BA16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323E3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9947A7B" w14:textId="6038384C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602B914E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724843" w14:textId="66A91292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754AED88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876747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1FCB7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98BDD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8A8C5" w14:textId="77777777" w:rsidR="00415A41" w:rsidRPr="00077C53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F4D1B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4ADDFD8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7155E7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07CCCE3E" w14:textId="77777777" w:rsidTr="00415A41">
        <w:trPr>
          <w:trHeight w:val="144"/>
        </w:trPr>
        <w:tc>
          <w:tcPr>
            <w:tcW w:w="3240" w:type="dxa"/>
          </w:tcPr>
          <w:p w14:paraId="4BCD846B" w14:textId="336C089B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2C58197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265DD4EA" w14:textId="4EA85F2D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BDD8E4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369266" w14:textId="7D439FAD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9B185E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02824C" w14:textId="7AE40CB9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164D87A3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92C84" w14:textId="530AA619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730D958C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2F14A4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7D04B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3E725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523B5" w14:textId="77777777" w:rsidR="00415A41" w:rsidRPr="00077C53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27C81E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352048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C244DE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4EEBC9F2" w14:textId="77777777" w:rsidTr="00415A41">
        <w:trPr>
          <w:trHeight w:val="144"/>
        </w:trPr>
        <w:tc>
          <w:tcPr>
            <w:tcW w:w="3240" w:type="dxa"/>
          </w:tcPr>
          <w:p w14:paraId="7EF9823A" w14:textId="1E74250C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0390D21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505E641" w14:textId="4AD5B515" w:rsidR="00415A41" w:rsidRPr="00077C53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F93E28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4D28662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7A2F3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7189F2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6019F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ED7E8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25851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1CB56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7E1DD19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1F783010" w14:textId="77777777" w:rsidTr="00415A41">
        <w:trPr>
          <w:trHeight w:val="144"/>
        </w:trPr>
        <w:tc>
          <w:tcPr>
            <w:tcW w:w="3240" w:type="dxa"/>
          </w:tcPr>
          <w:p w14:paraId="7FE287FC" w14:textId="1B6850DF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2CBF776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087BAAC" w14:textId="6A2B83D5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6211271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153F39" w14:textId="73FE96F7" w:rsidR="00415A41" w:rsidRPr="00077C53" w:rsidRDefault="00E2640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274B72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F8610CF" w14:textId="480FA49F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3F981B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BB4BE1" w14:textId="43252AC7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635ACB2E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198C0" w14:textId="3541F9BA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2BDCCF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C5FE5" w14:textId="6C7DDE01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26A790F6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70ECC3" w14:textId="3DABE54C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4EF36BED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8585315" w14:textId="26A1D898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661</w:t>
            </w:r>
          </w:p>
        </w:tc>
      </w:tr>
      <w:tr w:rsidR="00415A41" w:rsidRPr="0003748B" w14:paraId="1BABF777" w14:textId="77777777" w:rsidTr="00415A41">
        <w:trPr>
          <w:trHeight w:val="144"/>
        </w:trPr>
        <w:tc>
          <w:tcPr>
            <w:tcW w:w="3240" w:type="dxa"/>
          </w:tcPr>
          <w:p w14:paraId="38F8C760" w14:textId="36314F4F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7976C6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B0578F4" w14:textId="48545D98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AB7BA19" w14:textId="1A2030C4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356B223B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0D0068" w14:textId="09114604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D580DB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BD1AB1" w14:textId="4EEDDD97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4DB5B691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9B057" w14:textId="3293DB07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0D5EE761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DF2BB0" w14:textId="603D04D9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79C2C3" w14:textId="62F5722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2AF2A8" w14:textId="416E5528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</w:tr>
      <w:tr w:rsidR="00415A41" w:rsidRPr="0003748B" w14:paraId="48DB6BB3" w14:textId="77777777" w:rsidTr="00415A41">
        <w:trPr>
          <w:trHeight w:val="144"/>
        </w:trPr>
        <w:tc>
          <w:tcPr>
            <w:tcW w:w="3240" w:type="dxa"/>
          </w:tcPr>
          <w:p w14:paraId="3C439F50" w14:textId="40B03BB2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3BBBB84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9439CD4" w14:textId="3725AF1D" w:rsidR="00415A41" w:rsidRPr="00077C53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79B0FFC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C0ED07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51CBAF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2FFBD82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6194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2BB89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32F48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A81FF9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0E0BDBB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26E29810" w14:textId="77777777" w:rsidTr="00415A41">
        <w:trPr>
          <w:trHeight w:val="144"/>
        </w:trPr>
        <w:tc>
          <w:tcPr>
            <w:tcW w:w="3240" w:type="dxa"/>
          </w:tcPr>
          <w:p w14:paraId="614F19AA" w14:textId="1CBC4798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1D78026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987569" w14:textId="2B98BC2E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4E75D4E" w14:textId="0F86EA8F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F36142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E71EB4" w14:textId="2542CA49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6E91D7CC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10A957" w14:textId="405F01D4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563D4EB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02844D" w14:textId="201E527F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9A3711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3F70BF" w14:textId="069EF892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57D54CF7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68A0E" w14:textId="45AE4C90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8BCA73" w14:textId="3203E4F1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</w:tr>
      <w:tr w:rsidR="00415A41" w:rsidRPr="0003748B" w14:paraId="0763A2EE" w14:textId="77777777" w:rsidTr="00415A41">
        <w:trPr>
          <w:trHeight w:val="144"/>
        </w:trPr>
        <w:tc>
          <w:tcPr>
            <w:tcW w:w="3240" w:type="dxa"/>
          </w:tcPr>
          <w:p w14:paraId="5DF06212" w14:textId="7E13470A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4516D880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623C328C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195AA97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624CF77" w14:textId="6EA5BCDC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37E4C5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50198E" w14:textId="2B8FA75B" w:rsidR="00415A41" w:rsidRPr="00077C53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F13B11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73FD40" w14:textId="2E1A5D4D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50C766A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BAE04E" w14:textId="58265F51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3BC190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7D981E" w14:textId="1D7DF1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77C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D12895" w14:textId="47F4FC03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700E9E70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E1255F" w14:textId="7C664D89" w:rsidR="00415A41" w:rsidRPr="00077C53" w:rsidRDefault="00B955E7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553</w:t>
            </w:r>
          </w:p>
        </w:tc>
      </w:tr>
      <w:tr w:rsidR="00415A41" w:rsidRPr="0003748B" w14:paraId="7521B400" w14:textId="77777777" w:rsidTr="00415A41">
        <w:trPr>
          <w:trHeight w:val="144"/>
        </w:trPr>
        <w:tc>
          <w:tcPr>
            <w:tcW w:w="3240" w:type="dxa"/>
          </w:tcPr>
          <w:p w14:paraId="31FC6605" w14:textId="4A5A069D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937F39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4AEBAA22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77C53" w:rsidRPr="00077C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270" w:type="dxa"/>
          </w:tcPr>
          <w:p w14:paraId="204A379E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446098" w14:textId="7A8258E8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0C3A89E7" w14:textId="77777777" w:rsidR="00415A41" w:rsidRPr="00077C53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C91EDC" w14:textId="168D0285" w:rsidR="00415A41" w:rsidRPr="00077C53" w:rsidRDefault="00B955E7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0AB1C3C1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AF70D1" w14:textId="1CE837BA" w:rsidR="00415A41" w:rsidRPr="00077C53" w:rsidRDefault="00B955E7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91998" w:rsidRPr="00077C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4587FA7C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A14ADB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4A198F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415A41" w:rsidRPr="00077C53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5812D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480CD8" w14:textId="77777777" w:rsidR="00415A41" w:rsidRPr="00077C53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15A41" w:rsidRPr="0003748B" w14:paraId="00EBB9BC" w14:textId="77777777" w:rsidTr="00415A41">
        <w:trPr>
          <w:trHeight w:val="144"/>
        </w:trPr>
        <w:tc>
          <w:tcPr>
            <w:tcW w:w="3240" w:type="dxa"/>
          </w:tcPr>
          <w:p w14:paraId="3745EEA9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0489CF4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288C8BC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5D07A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DFBF440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5D61FE1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291D268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41A72F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6770EC9C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037CDDBD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DBC92A5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</w:tcPr>
          <w:p w14:paraId="4E4D275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415A41" w:rsidRPr="0003748B" w14:paraId="0B7BA8B4" w14:textId="77777777" w:rsidTr="00415A41">
        <w:trPr>
          <w:trHeight w:val="144"/>
        </w:trPr>
        <w:tc>
          <w:tcPr>
            <w:tcW w:w="3240" w:type="dxa"/>
          </w:tcPr>
          <w:p w14:paraId="6E41157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0C30D0E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E0A070" w14:textId="35E0CD4D" w:rsidR="00415A41" w:rsidRPr="0003748B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CEF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C4BB13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DB9DB8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A3E81E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0A172B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27927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A511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74ECB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AC0F9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22A6C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A3A84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720BAE7F" w14:textId="77777777" w:rsidTr="00415A41">
        <w:trPr>
          <w:trHeight w:val="144"/>
        </w:trPr>
        <w:tc>
          <w:tcPr>
            <w:tcW w:w="3240" w:type="dxa"/>
          </w:tcPr>
          <w:p w14:paraId="3DE2422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4CABB79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2C113D5F" w14:textId="47CADDCC" w:rsidR="00415A41" w:rsidRPr="0003748B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B01885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D7F102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45A22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6BB159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7FA01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5AF15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5A8DC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020C6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4B97CE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352D135C" w14:textId="77777777" w:rsidTr="00415A41">
        <w:trPr>
          <w:trHeight w:val="144"/>
        </w:trPr>
        <w:tc>
          <w:tcPr>
            <w:tcW w:w="3240" w:type="dxa"/>
          </w:tcPr>
          <w:p w14:paraId="45323739" w14:textId="77777777" w:rsidR="00415A41" w:rsidRPr="0003748B" w:rsidRDefault="00415A41" w:rsidP="006A0122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212A80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7D4D90" w14:textId="3FB9515A" w:rsidR="00415A41" w:rsidRPr="00B64949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64949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B64949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156E93" w14:textId="77777777" w:rsidR="00415A41" w:rsidRPr="00B64949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3FA80A" w14:textId="4C13B181" w:rsidR="00415A41" w:rsidRPr="00B64949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64949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1E48AB" w14:textId="77777777" w:rsidR="00415A41" w:rsidRPr="00B64949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D6BB6F" w14:textId="4755C74E" w:rsidR="00415A41" w:rsidRPr="00B64949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649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18025" w14:textId="77777777" w:rsidR="00415A41" w:rsidRPr="00B64949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DD7CB" w14:textId="25FAA27A" w:rsidR="00415A41" w:rsidRPr="00B64949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64949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B6494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C641B" w14:textId="77777777" w:rsidR="00415A41" w:rsidRPr="00B64949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A94616" w14:textId="5142EB65" w:rsidR="00415A41" w:rsidRPr="00B64949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649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415A41" w:rsidRPr="00B64949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7E7EE" w14:textId="4A4AEB2D" w:rsidR="00415A41" w:rsidRPr="00B64949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64949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B6494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197765" w14:textId="77777777" w:rsidR="00415A41" w:rsidRPr="00B64949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0620C0" w14:textId="4B3AA327" w:rsidR="00415A41" w:rsidRPr="00B64949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64949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415A41" w:rsidRPr="00B64949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8FD00A" w14:textId="5175D0BB" w:rsidR="00415A41" w:rsidRPr="00B64949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64949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B64949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5536AE78" w14:textId="77777777" w:rsidR="00323BEF" w:rsidRPr="0003748B" w:rsidRDefault="00331A2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03748B">
        <w:rPr>
          <w:rFonts w:ascii="Angsana New" w:hAnsi="Angsana New" w:hint="cs"/>
        </w:rPr>
        <w:br w:type="page"/>
      </w:r>
    </w:p>
    <w:tbl>
      <w:tblPr>
        <w:tblW w:w="1521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900"/>
        <w:gridCol w:w="270"/>
        <w:gridCol w:w="720"/>
        <w:gridCol w:w="270"/>
        <w:gridCol w:w="812"/>
      </w:tblGrid>
      <w:tr w:rsidR="00415A41" w:rsidRPr="0003748B" w14:paraId="60B58A86" w14:textId="77777777" w:rsidTr="00890839">
        <w:trPr>
          <w:trHeight w:val="144"/>
        </w:trPr>
        <w:tc>
          <w:tcPr>
            <w:tcW w:w="3240" w:type="dxa"/>
            <w:vAlign w:val="bottom"/>
          </w:tcPr>
          <w:p w14:paraId="0ECEE6F8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7113BC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62" w:type="dxa"/>
            <w:gridSpan w:val="15"/>
            <w:vAlign w:val="bottom"/>
          </w:tcPr>
          <w:p w14:paraId="327F8246" w14:textId="4009724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03748B" w14:paraId="0A14984F" w14:textId="77777777" w:rsidTr="00415A41">
        <w:trPr>
          <w:trHeight w:val="144"/>
        </w:trPr>
        <w:tc>
          <w:tcPr>
            <w:tcW w:w="3240" w:type="dxa"/>
            <w:vAlign w:val="bottom"/>
          </w:tcPr>
          <w:p w14:paraId="2F902161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3E4A424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475D52E4" w14:textId="1E0EF14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241C7B2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052" w:type="dxa"/>
            <w:gridSpan w:val="7"/>
            <w:vAlign w:val="bottom"/>
          </w:tcPr>
          <w:p w14:paraId="1096F3D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03748B" w14:paraId="1F4CE4B0" w14:textId="77777777" w:rsidTr="00890839">
        <w:trPr>
          <w:trHeight w:val="144"/>
        </w:trPr>
        <w:tc>
          <w:tcPr>
            <w:tcW w:w="3240" w:type="dxa"/>
            <w:vAlign w:val="bottom"/>
          </w:tcPr>
          <w:p w14:paraId="5323BA15" w14:textId="01B22457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663C7F2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C517F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CE09511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62F9706F" w14:textId="0A348BB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CA697FD" w14:textId="41DD545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E218F0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8785895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BEB1496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4818AC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8B57DF6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AE0A7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0D4C86F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1A0332" w14:textId="2B902BF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6F969D5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5DF3F6" w14:textId="438FA163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464E734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0E0690A2" w14:textId="000FF5F5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E7490E" w14:textId="77777777" w:rsidR="00415A41" w:rsidRPr="0003748B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FEA6C6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03748B" w14:paraId="545F035C" w14:textId="77777777" w:rsidTr="00890839">
        <w:trPr>
          <w:trHeight w:val="144"/>
        </w:trPr>
        <w:tc>
          <w:tcPr>
            <w:tcW w:w="3240" w:type="dxa"/>
            <w:vAlign w:val="bottom"/>
          </w:tcPr>
          <w:p w14:paraId="63EDFBCB" w14:textId="77777777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15924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62" w:type="dxa"/>
            <w:gridSpan w:val="15"/>
            <w:vAlign w:val="bottom"/>
          </w:tcPr>
          <w:p w14:paraId="3BE17C01" w14:textId="165B429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03748B" w14:paraId="0A89D06D" w14:textId="77777777" w:rsidTr="00890839">
        <w:trPr>
          <w:trHeight w:val="144"/>
        </w:trPr>
        <w:tc>
          <w:tcPr>
            <w:tcW w:w="3240" w:type="dxa"/>
          </w:tcPr>
          <w:p w14:paraId="5C10C7D2" w14:textId="77777777" w:rsidR="00415A41" w:rsidRPr="0003748B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93595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ACEB69B" w14:textId="4498E929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020B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232EB9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59A2F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E78E71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684B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F64FB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1EA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6C816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AC813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5008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3139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225C3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7BEAF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A9B153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590E1AEC" w14:textId="77777777" w:rsidTr="00890839">
        <w:trPr>
          <w:trHeight w:val="144"/>
        </w:trPr>
        <w:tc>
          <w:tcPr>
            <w:tcW w:w="3240" w:type="dxa"/>
          </w:tcPr>
          <w:p w14:paraId="640D9939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22ED4E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8BBFF50" w14:textId="57A3CE51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3E979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F49B17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297AD1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598F7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E0FB5B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179DF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3C04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C462C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F016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B4B4D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A646A" w14:textId="77777777" w:rsidR="00415A41" w:rsidRPr="0003748B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AF4D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D0077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11BB49E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0F982EFD" w14:textId="77777777" w:rsidTr="00890839">
        <w:trPr>
          <w:trHeight w:val="144"/>
        </w:trPr>
        <w:tc>
          <w:tcPr>
            <w:tcW w:w="3240" w:type="dxa"/>
          </w:tcPr>
          <w:p w14:paraId="0D2BB5F1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C5ABAD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0EF88BC" w14:textId="19AAE688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05D784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CDB14ED" w14:textId="7C226338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BBEB497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E2305A8" w14:textId="625BD34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9CE12A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76C7A6" w14:textId="61D3243F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D5F86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78F9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3CD2B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BE90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D6AC40" w14:textId="77777777" w:rsidR="00415A41" w:rsidRPr="0003748B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AC16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DFA886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3F5088A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6F4E7868" w14:textId="77777777" w:rsidTr="00890839">
        <w:trPr>
          <w:trHeight w:val="144"/>
        </w:trPr>
        <w:tc>
          <w:tcPr>
            <w:tcW w:w="3240" w:type="dxa"/>
          </w:tcPr>
          <w:p w14:paraId="1D278C24" w14:textId="7FEC3720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7BE1A754" w14:textId="6E71364B" w:rsidR="00B97A7E" w:rsidRPr="0003748B" w:rsidRDefault="00B955E7" w:rsidP="00B97A7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710" w:type="dxa"/>
          </w:tcPr>
          <w:p w14:paraId="11380A49" w14:textId="047B8081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EF57C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2065AA8" w14:textId="6A21FABD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D0CD2D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5C11A3" w14:textId="79B65223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301D6F56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44F6E7" w14:textId="7F2DABAF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4C0F2C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2DB34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26F9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C10AA5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2145C" w14:textId="77777777" w:rsidR="00B97A7E" w:rsidRPr="0003748B" w:rsidRDefault="00B97A7E" w:rsidP="00B97A7E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C94050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90F3A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74E0CE1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20A2FCF5" w14:textId="77777777" w:rsidTr="00890839">
        <w:trPr>
          <w:trHeight w:val="144"/>
        </w:trPr>
        <w:tc>
          <w:tcPr>
            <w:tcW w:w="3240" w:type="dxa"/>
          </w:tcPr>
          <w:p w14:paraId="08945254" w14:textId="240BC46E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34296D4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D2723CD" w14:textId="7059CA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954DA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7D10C3B" w14:textId="3D85469C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CF2A59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B985600" w14:textId="03ABD4F9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6E280448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392689" w14:textId="523B2D7F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7B880A4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FC5C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21CC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804AB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B73" w14:textId="77777777" w:rsidR="00B97A7E" w:rsidRPr="0003748B" w:rsidRDefault="00B97A7E" w:rsidP="00B97A7E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E8630C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09755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4EE775E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3BF51F22" w14:textId="77777777" w:rsidTr="00890839">
        <w:trPr>
          <w:trHeight w:val="144"/>
        </w:trPr>
        <w:tc>
          <w:tcPr>
            <w:tcW w:w="3240" w:type="dxa"/>
          </w:tcPr>
          <w:p w14:paraId="5C4F6717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565EC1B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D32CC9F" w14:textId="34525A4B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0E0E5D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EDE99D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CC17992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561980D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C130589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C8384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4D28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CE50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BE82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533F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7A635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00156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42A5BB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6DCB41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08AF8A8E" w14:textId="77777777" w:rsidTr="00890839">
        <w:trPr>
          <w:trHeight w:val="144"/>
        </w:trPr>
        <w:tc>
          <w:tcPr>
            <w:tcW w:w="3240" w:type="dxa"/>
          </w:tcPr>
          <w:p w14:paraId="45B83A36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5F2B23D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79E01CF" w14:textId="04D0DB03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450</w:t>
            </w:r>
          </w:p>
        </w:tc>
        <w:tc>
          <w:tcPr>
            <w:tcW w:w="270" w:type="dxa"/>
          </w:tcPr>
          <w:p w14:paraId="13B8340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CB08B25" w14:textId="3C4638E9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3BD6D06D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6B21A" w14:textId="47C50C8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B5462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10EB47" w14:textId="70039298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011EB4B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06E975" w14:textId="5ADD070E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E36F5D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8243D7" w14:textId="49049C27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59713B33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F8FC8A" w14:textId="1C2604FE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FD1698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958A49A" w14:textId="57676063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</w:tr>
      <w:tr w:rsidR="00B97A7E" w:rsidRPr="0003748B" w14:paraId="1F67EEFA" w14:textId="77777777" w:rsidTr="00890839">
        <w:trPr>
          <w:trHeight w:val="144"/>
        </w:trPr>
        <w:tc>
          <w:tcPr>
            <w:tcW w:w="3240" w:type="dxa"/>
          </w:tcPr>
          <w:p w14:paraId="51631E8F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7ACBE17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2983DE5" w14:textId="2E17D263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B744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F790F8" w14:textId="76385ECB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21814C24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852D6F1" w14:textId="5E77BA01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0CE1E6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430242" w14:textId="7A7E8BAE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2FBA5F5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E768E4" w14:textId="13E140D8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7AFAAB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356861" w14:textId="142555B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F21DAB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68E717" w14:textId="3D9438F4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761925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4FAF9EB2" w14:textId="55060D81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</w:tr>
      <w:tr w:rsidR="00B97A7E" w:rsidRPr="0003748B" w14:paraId="70C1CD68" w14:textId="77777777" w:rsidTr="00890839">
        <w:trPr>
          <w:trHeight w:val="144"/>
        </w:trPr>
        <w:tc>
          <w:tcPr>
            <w:tcW w:w="3240" w:type="dxa"/>
          </w:tcPr>
          <w:p w14:paraId="7147BE44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00F2FC4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85B218C" w14:textId="7A96A98A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22F8F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7B5CDE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4AA181F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C6C565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395C31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927EB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343A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1791C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10C1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88A3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A6579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F3AD7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52BE9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05678E1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5325E3B6" w14:textId="77777777" w:rsidTr="00890839">
        <w:trPr>
          <w:trHeight w:val="144"/>
        </w:trPr>
        <w:tc>
          <w:tcPr>
            <w:tcW w:w="3240" w:type="dxa"/>
          </w:tcPr>
          <w:p w14:paraId="55F20791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786AB2F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1191806" w14:textId="3AED443E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BB698E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2CD6274" w14:textId="66610070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46A4FB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33E46F" w14:textId="4BB30237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ACF7075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1A1530" w14:textId="28A53E34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4AABC6B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F3A3D0" w14:textId="0AC32631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FE03F0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DEA890" w14:textId="2C89D959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0F57EEC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12D8B6" w14:textId="1BCB88AA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F1081B4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774CAA15" w14:textId="79D9C9A8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</w:tr>
      <w:tr w:rsidR="00B97A7E" w:rsidRPr="0003748B" w14:paraId="2089F0E5" w14:textId="77777777" w:rsidTr="00890839">
        <w:trPr>
          <w:trHeight w:val="144"/>
        </w:trPr>
        <w:tc>
          <w:tcPr>
            <w:tcW w:w="3240" w:type="dxa"/>
          </w:tcPr>
          <w:p w14:paraId="6F9D8F29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4D0F2B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A1421" w14:textId="3BA44904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6E32EFC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324C10A" w14:textId="5384D679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0E7546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B5D3B2" w14:textId="613FF304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8748A1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FA10B7" w14:textId="043F7FB9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5B604094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9A5099" w14:textId="031A178C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12C77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7AD774" w14:textId="542A9CB0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3A851F6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5D1586" w14:textId="5BAAD58F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0D0F704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245308EB" w14:textId="7EE3A7BF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</w:tr>
      <w:tr w:rsidR="00B97A7E" w:rsidRPr="0003748B" w14:paraId="4D3BCC5A" w14:textId="77777777" w:rsidTr="00890839">
        <w:trPr>
          <w:trHeight w:val="144"/>
        </w:trPr>
        <w:tc>
          <w:tcPr>
            <w:tcW w:w="3240" w:type="dxa"/>
          </w:tcPr>
          <w:p w14:paraId="66EB4CA4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6D2C9C1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E82C68" w14:textId="26147078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892</w:t>
            </w:r>
          </w:p>
        </w:tc>
        <w:tc>
          <w:tcPr>
            <w:tcW w:w="270" w:type="dxa"/>
          </w:tcPr>
          <w:p w14:paraId="44FC832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401BE7" w14:textId="1149B770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047B3142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1D5745" w14:textId="62BB4087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51A99E93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354331" w14:textId="20D5A6DF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B97A7E" w:rsidRPr="0003748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5D5FAE2D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9EC75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E124DD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FFC64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A925475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BED4F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FCADA4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799E6955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90839" w:rsidRPr="0003748B" w14:paraId="4569D53F" w14:textId="77777777" w:rsidTr="00890839">
        <w:trPr>
          <w:trHeight w:val="144"/>
        </w:trPr>
        <w:tc>
          <w:tcPr>
            <w:tcW w:w="3240" w:type="dxa"/>
          </w:tcPr>
          <w:p w14:paraId="0A1B76E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4AE98555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AAC7BF0" w14:textId="636C403E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1B9D1A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C66AC0A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9E2BAF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2AC268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571109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D96072F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F9E74D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CF5ED25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1977A6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0B3EE88E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76C5918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</w:tcPr>
          <w:p w14:paraId="62A2A87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525A04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2" w:type="dxa"/>
          </w:tcPr>
          <w:p w14:paraId="5F83268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90839" w:rsidRPr="0003748B" w14:paraId="1625EB9E" w14:textId="77777777" w:rsidTr="00890839">
        <w:trPr>
          <w:trHeight w:val="144"/>
        </w:trPr>
        <w:tc>
          <w:tcPr>
            <w:tcW w:w="3240" w:type="dxa"/>
          </w:tcPr>
          <w:p w14:paraId="0826A150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19602C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D074238" w14:textId="7BACDC8D" w:rsidR="00890839" w:rsidRPr="0003748B" w:rsidRDefault="00890839" w:rsidP="008908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4351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CF65A0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E96743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22B343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7E97F0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7DC6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F046B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D6DE9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6DC9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EA59F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8B0891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9D46B5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27633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33170BA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4CDC1CAD" w14:textId="77777777" w:rsidTr="00890839">
        <w:trPr>
          <w:trHeight w:val="144"/>
        </w:trPr>
        <w:tc>
          <w:tcPr>
            <w:tcW w:w="3240" w:type="dxa"/>
          </w:tcPr>
          <w:p w14:paraId="47CCD4D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06D5B3D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180EA1D7" w14:textId="62F5B2B5" w:rsidR="00890839" w:rsidRPr="0003748B" w:rsidRDefault="00890839" w:rsidP="0089083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463652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42BB3B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9BA3E4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CEB454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CCD03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5D972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C17E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AD818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A5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7DDFB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C4D97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9791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9E73C0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6F695C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3B48EABD" w14:textId="77777777" w:rsidTr="00890839">
        <w:trPr>
          <w:trHeight w:val="144"/>
        </w:trPr>
        <w:tc>
          <w:tcPr>
            <w:tcW w:w="3240" w:type="dxa"/>
          </w:tcPr>
          <w:p w14:paraId="3344F396" w14:textId="77777777" w:rsidR="00890839" w:rsidRPr="0003748B" w:rsidRDefault="00890839" w:rsidP="00890839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6D70F97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7419A0E" w14:textId="52C949E0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BFFFC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2C33B8C" w14:textId="519C80FD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038AF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D1B6EB5" w14:textId="23E16EF1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730D7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D95870" w14:textId="6FA98C53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22AD5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607E41" w14:textId="24E44289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D85E8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E3B01" w14:textId="03AA30E2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81A5B6C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3211B5" w14:textId="20C2915F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DE0D9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6BB5215" w14:textId="398C88FC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1B1C3DE0" w14:textId="2DD0213D" w:rsidR="00323BEF" w:rsidRPr="0003748B" w:rsidRDefault="00323BE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03748B">
        <w:rPr>
          <w:rFonts w:ascii="Angsana New" w:hAnsi="Angsana New" w:hint="cs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03748B" w14:paraId="297A21B1" w14:textId="77777777" w:rsidTr="00331A2C">
        <w:trPr>
          <w:trHeight w:val="144"/>
        </w:trPr>
        <w:tc>
          <w:tcPr>
            <w:tcW w:w="3240" w:type="dxa"/>
            <w:vAlign w:val="bottom"/>
          </w:tcPr>
          <w:p w14:paraId="67D8746C" w14:textId="226F18EF" w:rsidR="00331A2C" w:rsidRPr="0003748B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1A2C" w:rsidRPr="0003748B" w14:paraId="0BB18793" w14:textId="77777777" w:rsidTr="00331A2C">
        <w:trPr>
          <w:trHeight w:val="144"/>
        </w:trPr>
        <w:tc>
          <w:tcPr>
            <w:tcW w:w="3240" w:type="dxa"/>
            <w:vAlign w:val="bottom"/>
          </w:tcPr>
          <w:p w14:paraId="4D6B5725" w14:textId="77777777" w:rsidR="00331A2C" w:rsidRPr="0003748B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03748B" w14:paraId="42725386" w14:textId="77777777" w:rsidTr="00331A2C">
        <w:trPr>
          <w:trHeight w:val="144"/>
        </w:trPr>
        <w:tc>
          <w:tcPr>
            <w:tcW w:w="3240" w:type="dxa"/>
            <w:vAlign w:val="bottom"/>
          </w:tcPr>
          <w:p w14:paraId="34AAB6D2" w14:textId="60668038" w:rsidR="00331A2C" w:rsidRPr="0003748B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5A2E83D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B44938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69DA1C" w14:textId="1D57A103" w:rsidR="00331A2C" w:rsidRPr="0003748B" w:rsidRDefault="003A21DA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7E14C2D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341251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64D8C118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6BB79904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70B18152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03748B" w:rsidRDefault="00331A2C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1220DA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03748B" w14:paraId="2E5797A6" w14:textId="77777777" w:rsidTr="00331A2C">
        <w:trPr>
          <w:trHeight w:val="144"/>
        </w:trPr>
        <w:tc>
          <w:tcPr>
            <w:tcW w:w="3240" w:type="dxa"/>
            <w:vAlign w:val="bottom"/>
          </w:tcPr>
          <w:p w14:paraId="36FB1AC4" w14:textId="77777777" w:rsidR="00331A2C" w:rsidRPr="0003748B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03748B" w14:paraId="53E2DA28" w14:textId="77777777" w:rsidTr="00331A2C">
        <w:trPr>
          <w:trHeight w:val="144"/>
        </w:trPr>
        <w:tc>
          <w:tcPr>
            <w:tcW w:w="3240" w:type="dxa"/>
          </w:tcPr>
          <w:p w14:paraId="71617D64" w14:textId="77777777" w:rsidR="00331A2C" w:rsidRPr="0003748B" w:rsidRDefault="00331A2C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8D8A8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D9C9CE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CAED3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F0BAB1F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8F44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74F6B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9FAF0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C99F5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B44DE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DAB9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CFA34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76CC3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466CE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D8D150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A2C" w:rsidRPr="0003748B" w14:paraId="54807790" w14:textId="77777777" w:rsidTr="00331A2C">
        <w:trPr>
          <w:trHeight w:val="144"/>
        </w:trPr>
        <w:tc>
          <w:tcPr>
            <w:tcW w:w="3240" w:type="dxa"/>
          </w:tcPr>
          <w:p w14:paraId="3FAEE784" w14:textId="77777777" w:rsidR="00331A2C" w:rsidRPr="0003748B" w:rsidRDefault="00331A2C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A7CBD1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F6151" w14:textId="77777777" w:rsidR="00331A2C" w:rsidRPr="0003748B" w:rsidRDefault="00331A2C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1F5363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DDB5C" w14:textId="77777777" w:rsidR="00331A2C" w:rsidRPr="0003748B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452A2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CCE4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2B902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0708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03748B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C2FFB" w14:textId="77777777" w:rsidR="00331A2C" w:rsidRPr="0003748B" w:rsidRDefault="00331A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9701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5E521B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03748B" w14:paraId="2BD25CB8" w14:textId="77777777" w:rsidTr="00762ED2">
        <w:trPr>
          <w:trHeight w:val="144"/>
        </w:trPr>
        <w:tc>
          <w:tcPr>
            <w:tcW w:w="3240" w:type="dxa"/>
          </w:tcPr>
          <w:p w14:paraId="6D5773C5" w14:textId="77777777" w:rsidR="008E75D2" w:rsidRPr="0003748B" w:rsidRDefault="008E75D2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CE49BA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EF1725" w14:textId="77777777" w:rsidR="008E75D2" w:rsidRPr="0003748B" w:rsidRDefault="008E75D2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C57D796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F66A9C" w14:textId="77777777" w:rsidR="008E75D2" w:rsidRPr="0003748B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64C9B3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03748B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69AB02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357D78D4" w14:textId="77777777" w:rsidTr="00762ED2">
        <w:trPr>
          <w:trHeight w:val="144"/>
        </w:trPr>
        <w:tc>
          <w:tcPr>
            <w:tcW w:w="3240" w:type="dxa"/>
          </w:tcPr>
          <w:p w14:paraId="403BD563" w14:textId="44994D02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27608F0" w14:textId="7955614B" w:rsidR="007057E1" w:rsidRPr="00015C73" w:rsidRDefault="00B955E7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3C06619" w14:textId="3045CE7C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199A55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C429323" w14:textId="2F0D2608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135A89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853C26" w14:textId="358C9786" w:rsidR="007057E1" w:rsidRPr="00015C73" w:rsidRDefault="00B955E7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8613361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4D59AA2C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5A93561D" w:rsidR="007057E1" w:rsidRPr="00015C73" w:rsidRDefault="00B955E7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91910CF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33937358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DB19E7" w14:textId="0F9BFA64" w:rsidR="007057E1" w:rsidRPr="00015C73" w:rsidRDefault="00B955E7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7057E1" w:rsidRPr="0003748B" w14:paraId="7C33FB78" w14:textId="77777777" w:rsidTr="00762ED2">
        <w:trPr>
          <w:trHeight w:val="144"/>
        </w:trPr>
        <w:tc>
          <w:tcPr>
            <w:tcW w:w="3240" w:type="dxa"/>
          </w:tcPr>
          <w:p w14:paraId="2991228D" w14:textId="482C21AA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3FE74447" w14:textId="41E82104" w:rsidR="007057E1" w:rsidRPr="00015C73" w:rsidRDefault="000623F4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967EEE" w14:textId="5C805FB0" w:rsidR="007057E1" w:rsidRPr="00015C73" w:rsidRDefault="00B955E7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4990377E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CADBE1B" w14:textId="75C60021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62E9C6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AF3436" w14:textId="154C1342" w:rsidR="007057E1" w:rsidRPr="00015C73" w:rsidRDefault="00B955E7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270" w:type="dxa"/>
          </w:tcPr>
          <w:p w14:paraId="6572C90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5D4DF080" w:rsidR="007057E1" w:rsidRPr="00015C73" w:rsidRDefault="00B955E7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270" w:type="dxa"/>
          </w:tcPr>
          <w:p w14:paraId="4E37DCE3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482D7E90" w:rsidR="007057E1" w:rsidRPr="00015C73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DDED6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165F0DC3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318123" w14:textId="14C3E278" w:rsidR="007057E1" w:rsidRPr="00015C73" w:rsidRDefault="00B955E7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</w:tr>
      <w:tr w:rsidR="007057E1" w:rsidRPr="0003748B" w14:paraId="3FB9BC1D" w14:textId="77777777" w:rsidTr="00762ED2">
        <w:trPr>
          <w:trHeight w:val="144"/>
        </w:trPr>
        <w:tc>
          <w:tcPr>
            <w:tcW w:w="3240" w:type="dxa"/>
          </w:tcPr>
          <w:p w14:paraId="71433030" w14:textId="77777777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D049F2" w14:textId="56B4620F" w:rsidR="007057E1" w:rsidRPr="00015C73" w:rsidRDefault="007057E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CB19FE8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5505CB3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7011B91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8B49AA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5E0A3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664E0889" w14:textId="77777777" w:rsidTr="008E75D2">
        <w:trPr>
          <w:trHeight w:val="144"/>
        </w:trPr>
        <w:tc>
          <w:tcPr>
            <w:tcW w:w="3240" w:type="dxa"/>
          </w:tcPr>
          <w:p w14:paraId="6781C559" w14:textId="60144BBA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0CF807AA" w:rsidR="007057E1" w:rsidRPr="00015C73" w:rsidRDefault="00B955E7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681F2338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970A77" w14:textId="19FBB879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793904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8D3ABA" w14:textId="2564B9F9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12B72D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A2FBB" w14:textId="25CFFB63" w:rsidR="007057E1" w:rsidRPr="00015C73" w:rsidRDefault="00B955E7" w:rsidP="00FE3F8B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270" w:type="dxa"/>
          </w:tcPr>
          <w:p w14:paraId="22D618D7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7ED0737D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025686F6" w:rsidR="007057E1" w:rsidRPr="00015C73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DC14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0F1D758D" w:rsidR="007057E1" w:rsidRPr="00015C73" w:rsidRDefault="00B955E7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44B098D8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466F1" w14:textId="631854F5" w:rsidR="007057E1" w:rsidRPr="00015C73" w:rsidRDefault="00B955E7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</w:tr>
      <w:tr w:rsidR="00E60B1A" w:rsidRPr="0003748B" w14:paraId="59D069F0" w14:textId="77777777" w:rsidTr="008E75D2">
        <w:trPr>
          <w:trHeight w:val="144"/>
        </w:trPr>
        <w:tc>
          <w:tcPr>
            <w:tcW w:w="3240" w:type="dxa"/>
          </w:tcPr>
          <w:p w14:paraId="02EA94CA" w14:textId="0BA29F2E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11DB23CC" w:rsidR="007057E1" w:rsidRPr="00015C73" w:rsidRDefault="00B955E7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3D4335AB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66EC3CD" w14:textId="4B7DC82B" w:rsidR="007057E1" w:rsidRPr="00015C73" w:rsidRDefault="00B955E7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725A71C7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CBC520" w14:textId="0395638E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15C73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E560A68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DA10F2" w14:textId="2CC3BC7C" w:rsidR="007057E1" w:rsidRPr="00015C73" w:rsidRDefault="00B955E7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154</w:t>
            </w:r>
          </w:p>
        </w:tc>
        <w:tc>
          <w:tcPr>
            <w:tcW w:w="270" w:type="dxa"/>
          </w:tcPr>
          <w:p w14:paraId="09C8F39A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B1C49C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41A9AD17" w14:textId="77777777" w:rsidTr="008E75D2">
        <w:trPr>
          <w:trHeight w:val="144"/>
        </w:trPr>
        <w:tc>
          <w:tcPr>
            <w:tcW w:w="3240" w:type="dxa"/>
          </w:tcPr>
          <w:p w14:paraId="2E259CA4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F48B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3046D2B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DCCD4F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0BD1C8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B3B4F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1F134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2580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75C2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7480B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39BD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42365" w14:textId="77777777" w:rsidR="007057E1" w:rsidRPr="00015C73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E9256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B0D35E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3197FC75" w14:textId="77777777" w:rsidTr="00331A2C">
        <w:trPr>
          <w:trHeight w:val="144"/>
        </w:trPr>
        <w:tc>
          <w:tcPr>
            <w:tcW w:w="3240" w:type="dxa"/>
          </w:tcPr>
          <w:p w14:paraId="2562336F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A425C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1008C1B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BA2A0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6AC485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1E77A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19FFE7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AE675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7F06A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F1183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FA3EF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4A2FCD" w14:textId="77777777" w:rsidR="007057E1" w:rsidRPr="00015C73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8A996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2E985D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17F12423" w14:textId="77777777" w:rsidTr="00331A2C">
        <w:trPr>
          <w:trHeight w:val="144"/>
        </w:trPr>
        <w:tc>
          <w:tcPr>
            <w:tcW w:w="3240" w:type="dxa"/>
          </w:tcPr>
          <w:p w14:paraId="6054BBCE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2EAAA4C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F93FD80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70F3D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464403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BEB93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1AE6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10ED7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25336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EAF620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2500955F" w14:textId="77777777" w:rsidTr="00331A2C">
        <w:trPr>
          <w:trHeight w:val="144"/>
        </w:trPr>
        <w:tc>
          <w:tcPr>
            <w:tcW w:w="3240" w:type="dxa"/>
          </w:tcPr>
          <w:p w14:paraId="19040598" w14:textId="77777777" w:rsidR="007057E1" w:rsidRPr="0003748B" w:rsidRDefault="007057E1" w:rsidP="00FE3F8B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0921E8D9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015C73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41820EF" w14:textId="28C78AAF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B458BF" w14:textId="77777777" w:rsidR="007057E1" w:rsidRPr="00015C73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BD951D" w14:textId="665707C5" w:rsidR="007057E1" w:rsidRPr="00015C73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D0E71F2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3626C8" w14:textId="7E5835E0" w:rsidR="007057E1" w:rsidRPr="00015C73" w:rsidRDefault="000623F4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015C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7AA6A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7AF35" w14:textId="390681D0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E93E9F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1446B6" w14:textId="3FD42216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015C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E982B7" w14:textId="77777777" w:rsidR="007057E1" w:rsidRPr="00015C73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489513" w14:textId="0AF45809" w:rsidR="007057E1" w:rsidRPr="00015C73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15C7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7057E1" w:rsidRPr="00015C73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DC6AF8" w14:textId="6BC6DBDA" w:rsidR="007057E1" w:rsidRPr="00015C73" w:rsidRDefault="009C2F97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15C73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015C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01CD5A9C" w14:textId="2E19B9B3" w:rsidR="00323BEF" w:rsidRPr="0003748B" w:rsidRDefault="00BE488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BF0210" w:rsidRPr="0003748B" w14:paraId="4B5FB431" w14:textId="77777777" w:rsidTr="005C3481">
        <w:trPr>
          <w:trHeight w:val="144"/>
        </w:trPr>
        <w:tc>
          <w:tcPr>
            <w:tcW w:w="3240" w:type="dxa"/>
            <w:vAlign w:val="bottom"/>
          </w:tcPr>
          <w:p w14:paraId="33857E6D" w14:textId="77777777" w:rsidR="00BF0210" w:rsidRPr="0003748B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34FE70D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0210" w:rsidRPr="0003748B" w14:paraId="09ACE288" w14:textId="77777777" w:rsidTr="005C3481">
        <w:trPr>
          <w:trHeight w:val="144"/>
        </w:trPr>
        <w:tc>
          <w:tcPr>
            <w:tcW w:w="3240" w:type="dxa"/>
            <w:vAlign w:val="bottom"/>
          </w:tcPr>
          <w:p w14:paraId="319086CE" w14:textId="77777777" w:rsidR="00BF0210" w:rsidRPr="0003748B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10905FDC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DBA384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C0E3FA8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0210" w:rsidRPr="0003748B" w14:paraId="7E919A20" w14:textId="77777777" w:rsidTr="005C3481">
        <w:trPr>
          <w:trHeight w:val="144"/>
        </w:trPr>
        <w:tc>
          <w:tcPr>
            <w:tcW w:w="3240" w:type="dxa"/>
            <w:vAlign w:val="bottom"/>
          </w:tcPr>
          <w:p w14:paraId="487B2E5B" w14:textId="260757ED" w:rsidR="00BF0210" w:rsidRPr="0003748B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B955E7"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38AE46AE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DA5116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2658499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B9C9FA0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A47FE3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BCAFB3B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15097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19A80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50B192" w14:textId="2A5DB9F8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B90661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369700" w14:textId="761A41DC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4B93B9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46EE6F1" w14:textId="19087133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9E7103" w14:textId="77777777" w:rsidR="00BF0210" w:rsidRPr="0003748B" w:rsidRDefault="00BF0210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262422E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0210" w:rsidRPr="0003748B" w14:paraId="2463CC08" w14:textId="77777777" w:rsidTr="005C3481">
        <w:trPr>
          <w:trHeight w:val="144"/>
        </w:trPr>
        <w:tc>
          <w:tcPr>
            <w:tcW w:w="3240" w:type="dxa"/>
            <w:vAlign w:val="bottom"/>
          </w:tcPr>
          <w:p w14:paraId="32D2BF67" w14:textId="77777777" w:rsidR="00BF0210" w:rsidRPr="0003748B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059CF8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F0210" w:rsidRPr="0003748B" w14:paraId="500930A8" w14:textId="77777777" w:rsidTr="005C3481">
        <w:trPr>
          <w:trHeight w:val="144"/>
        </w:trPr>
        <w:tc>
          <w:tcPr>
            <w:tcW w:w="3240" w:type="dxa"/>
          </w:tcPr>
          <w:p w14:paraId="23972500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8733F8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8DF4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7B95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A3B2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D5B2A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7165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46D77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5C4E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20B53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D558F2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224D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B24C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F426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4694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77912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361A2D02" w14:textId="77777777" w:rsidTr="005C3481">
        <w:trPr>
          <w:trHeight w:val="144"/>
        </w:trPr>
        <w:tc>
          <w:tcPr>
            <w:tcW w:w="3240" w:type="dxa"/>
          </w:tcPr>
          <w:p w14:paraId="0B9C778C" w14:textId="77777777" w:rsidR="00BF0210" w:rsidRPr="0003748B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CA2F98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4B3DF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597C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CA613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AAC1F9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957D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84B2F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20C9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3AB1E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901E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5BD4B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C2E5F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BCDB2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F280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8FE39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57117F6F" w14:textId="77777777" w:rsidTr="005C3481">
        <w:trPr>
          <w:trHeight w:val="144"/>
        </w:trPr>
        <w:tc>
          <w:tcPr>
            <w:tcW w:w="3240" w:type="dxa"/>
          </w:tcPr>
          <w:p w14:paraId="253D7ED1" w14:textId="77777777" w:rsidR="00BF0210" w:rsidRPr="0003748B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336F0A4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BA9FD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91DF6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346163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88ED4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02ABBB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830BF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EACD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9911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0092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1C0949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D39D7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C0E4E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1ACFD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A4DF2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3892EDC0" w14:textId="77777777" w:rsidTr="005C3481">
        <w:trPr>
          <w:trHeight w:val="144"/>
        </w:trPr>
        <w:tc>
          <w:tcPr>
            <w:tcW w:w="3240" w:type="dxa"/>
          </w:tcPr>
          <w:p w14:paraId="55529BDE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D32659E" w14:textId="28F34483" w:rsidR="00B97A7E" w:rsidRPr="0003748B" w:rsidRDefault="00B955E7" w:rsidP="00B97A7E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7153A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A35E80" w14:textId="283FF6FD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6D21C0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EB4A700" w14:textId="61967D9A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77AC8E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23794F" w14:textId="3FF3D396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08F1AE9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C44128" w14:textId="3F5EA566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4750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092FD5" w14:textId="5D6AA8DB" w:rsidR="00B97A7E" w:rsidRPr="0003748B" w:rsidRDefault="00B955E7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F7CC603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C52D71" w14:textId="6A2A19AB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6D256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41136D" w14:textId="3575ACB4" w:rsidR="00B97A7E" w:rsidRPr="0003748B" w:rsidRDefault="00B955E7" w:rsidP="00B97A7E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B97A7E" w:rsidRPr="0003748B" w14:paraId="5CB9A771" w14:textId="77777777" w:rsidTr="005C3481">
        <w:trPr>
          <w:trHeight w:val="144"/>
        </w:trPr>
        <w:tc>
          <w:tcPr>
            <w:tcW w:w="3240" w:type="dxa"/>
          </w:tcPr>
          <w:p w14:paraId="77B7BE95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5F174BA5" w14:textId="70636836" w:rsidR="00B97A7E" w:rsidRPr="0003748B" w:rsidRDefault="00B97A7E" w:rsidP="00B97A7E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BDD9F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D6007E9" w14:textId="1EC43956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481C6969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504ACFA" w14:textId="248CC03E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C9F68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C0F2E" w14:textId="4C79080B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264F2C9B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6F086E" w14:textId="72C77F18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2CA340C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ADFA" w14:textId="632A3126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3F775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8920B7" w14:textId="42BA84A6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B8E4D3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2F2C0B" w14:textId="0E4A08A0" w:rsidR="00B97A7E" w:rsidRPr="0003748B" w:rsidRDefault="00B955E7" w:rsidP="00B97A7E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</w:tr>
      <w:tr w:rsidR="00B97A7E" w:rsidRPr="0003748B" w14:paraId="25B09DDB" w14:textId="77777777" w:rsidTr="005C3481">
        <w:trPr>
          <w:trHeight w:val="144"/>
        </w:trPr>
        <w:tc>
          <w:tcPr>
            <w:tcW w:w="3240" w:type="dxa"/>
          </w:tcPr>
          <w:p w14:paraId="59598738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AA56222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B296AF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F4B735D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95B50B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64F1D04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419213C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1CBB2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4EEDC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C350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B35D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AD735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DA7B8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88133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E54EE0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3B86D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A7E" w:rsidRPr="0003748B" w14:paraId="12D0E032" w14:textId="77777777" w:rsidTr="005C3481">
        <w:trPr>
          <w:trHeight w:val="144"/>
        </w:trPr>
        <w:tc>
          <w:tcPr>
            <w:tcW w:w="3240" w:type="dxa"/>
          </w:tcPr>
          <w:p w14:paraId="03A4936F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B8B7A1" w14:textId="75C904F1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58697F11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3C9860" w14:textId="3270F68F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AE759D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E2E09A" w14:textId="13E03171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F423F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D3D9D" w14:textId="24065713" w:rsidR="00B97A7E" w:rsidRPr="0003748B" w:rsidRDefault="00B955E7" w:rsidP="00B97A7E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70" w:type="dxa"/>
          </w:tcPr>
          <w:p w14:paraId="62A1518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C1894D" w14:textId="413126F4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BD2E5B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A83BA9" w14:textId="21EFB554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05C419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0B6BE" w14:textId="1FDB191C" w:rsidR="00B97A7E" w:rsidRPr="0003748B" w:rsidRDefault="00B955E7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1AAF71B0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A93E89" w14:textId="5FCACC91" w:rsidR="00B97A7E" w:rsidRPr="0003748B" w:rsidRDefault="00B955E7" w:rsidP="00B97A7E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</w:tr>
      <w:tr w:rsidR="00B97A7E" w:rsidRPr="0003748B" w14:paraId="3D2FE65C" w14:textId="77777777" w:rsidTr="005C3481">
        <w:trPr>
          <w:trHeight w:val="144"/>
        </w:trPr>
        <w:tc>
          <w:tcPr>
            <w:tcW w:w="3240" w:type="dxa"/>
          </w:tcPr>
          <w:p w14:paraId="72358A25" w14:textId="77777777" w:rsidR="00B97A7E" w:rsidRPr="0003748B" w:rsidRDefault="00B97A7E" w:rsidP="00B97A7E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B019F30" w14:textId="43E78731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8449DB9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B639F44" w14:textId="688B98E1" w:rsidR="00B97A7E" w:rsidRPr="0003748B" w:rsidRDefault="00B955E7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7E1E479" w14:textId="77777777" w:rsidR="00B97A7E" w:rsidRPr="0003748B" w:rsidRDefault="00B97A7E" w:rsidP="00B97A7E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06B798" w14:textId="384906CD" w:rsidR="00B97A7E" w:rsidRPr="0003748B" w:rsidRDefault="00B97A7E" w:rsidP="00B97A7E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CBE208E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F3B55D" w14:textId="73460ED6" w:rsidR="00B97A7E" w:rsidRPr="0003748B" w:rsidRDefault="00B955E7" w:rsidP="00B97A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126</w:t>
            </w:r>
          </w:p>
        </w:tc>
        <w:tc>
          <w:tcPr>
            <w:tcW w:w="270" w:type="dxa"/>
          </w:tcPr>
          <w:p w14:paraId="6481791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0F4C0F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5BA1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0A147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D7FEFA" w14:textId="77777777" w:rsidR="00B97A7E" w:rsidRPr="0003748B" w:rsidRDefault="00B97A7E" w:rsidP="00B97A7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DA30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143EDBA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03DC86" w14:textId="77777777" w:rsidR="00B97A7E" w:rsidRPr="0003748B" w:rsidRDefault="00B97A7E" w:rsidP="00B97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3AA3C25A" w14:textId="77777777" w:rsidTr="005C3481">
        <w:trPr>
          <w:trHeight w:val="144"/>
        </w:trPr>
        <w:tc>
          <w:tcPr>
            <w:tcW w:w="3240" w:type="dxa"/>
          </w:tcPr>
          <w:p w14:paraId="71A51D8D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6BAB0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CE84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7B9047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ECA33F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3F57E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C9669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C2EAE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BB431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9DA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1D07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D7DD19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49B676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9B76B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E429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BD4F9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6C467B2A" w14:textId="77777777" w:rsidTr="005C3481">
        <w:trPr>
          <w:trHeight w:val="144"/>
        </w:trPr>
        <w:tc>
          <w:tcPr>
            <w:tcW w:w="3240" w:type="dxa"/>
          </w:tcPr>
          <w:p w14:paraId="3763D6C1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C327EB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3C25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4B4571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E812C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12E5112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90272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0FA04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8403C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2CB0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3B99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748F6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F4F2B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7D0726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8378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C770F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50016056" w14:textId="77777777" w:rsidTr="005C3481">
        <w:trPr>
          <w:trHeight w:val="144"/>
        </w:trPr>
        <w:tc>
          <w:tcPr>
            <w:tcW w:w="3240" w:type="dxa"/>
          </w:tcPr>
          <w:p w14:paraId="66EFF19E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E1521E0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C1624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4E4C1D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6EE4DB2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277CA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E60E73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52E50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E996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055F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20FCCF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37C5F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2C6E9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85C73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394CE4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47CFF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639A14FB" w14:textId="77777777" w:rsidTr="005C3481">
        <w:trPr>
          <w:trHeight w:val="144"/>
        </w:trPr>
        <w:tc>
          <w:tcPr>
            <w:tcW w:w="3240" w:type="dxa"/>
          </w:tcPr>
          <w:p w14:paraId="5FD9B2E2" w14:textId="77777777" w:rsidR="00890839" w:rsidRPr="0003748B" w:rsidRDefault="00890839" w:rsidP="00890839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B07AAB" w14:textId="66098094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5EC18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C33E003" w14:textId="7997424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D25D039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B1DB5F" w14:textId="705127A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399BF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21EF88" w14:textId="4CF3BEED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EF1E3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669D03" w14:textId="2296D806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A25A0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657606" w14:textId="4A423F5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6D7ABA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A1467" w14:textId="40CA90A8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ABD7D4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7CAA31" w14:textId="05F3F01A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B955E7" w:rsidRPr="00B955E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1C6AC197" w14:textId="77777777" w:rsidR="008820FB" w:rsidRPr="0003748B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03748B" w:rsidSect="007F410C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2AB203DD" w14:textId="7CA221FE" w:rsidR="00F32ED1" w:rsidRPr="0003748B" w:rsidRDefault="00C0419E" w:rsidP="00FE3F8B">
      <w:pPr>
        <w:pStyle w:val="block"/>
        <w:spacing w:after="0" w:line="240" w:lineRule="auto"/>
        <w:ind w:left="540" w:right="-205"/>
        <w:jc w:val="thaiDistribute"/>
        <w:rPr>
          <w:rFonts w:ascii="Angsana New" w:hAnsi="Angsana New"/>
          <w:b/>
          <w:bCs/>
          <w:spacing w:val="-10"/>
          <w:sz w:val="30"/>
          <w:szCs w:val="30"/>
          <w:cs/>
          <w:lang w:val="en-US" w:bidi="th-TH"/>
        </w:rPr>
      </w:pPr>
      <w:r w:rsidRPr="0003748B">
        <w:rPr>
          <w:rFonts w:ascii="Angsana New" w:hAnsi="Angsana New" w:hint="cs"/>
          <w:b/>
          <w:bCs/>
          <w:spacing w:val="-10"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0A4B0DEE" w14:textId="77777777" w:rsidR="00F32ED1" w:rsidRPr="0003748B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03748B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03748B" w14:paraId="7F279F54" w14:textId="77777777" w:rsidTr="00331A2C">
        <w:tc>
          <w:tcPr>
            <w:tcW w:w="3150" w:type="dxa"/>
          </w:tcPr>
          <w:p w14:paraId="07A1FBCA" w14:textId="77777777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03748B" w14:paraId="0134C8E6" w14:textId="77777777" w:rsidTr="00331A2C">
        <w:tc>
          <w:tcPr>
            <w:tcW w:w="3150" w:type="dxa"/>
          </w:tcPr>
          <w:p w14:paraId="096AC5DF" w14:textId="77777777" w:rsidR="009D63A7" w:rsidRPr="0003748B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03748B" w14:paraId="479E1911" w14:textId="77777777" w:rsidTr="00331A2C">
        <w:tc>
          <w:tcPr>
            <w:tcW w:w="3150" w:type="dxa"/>
          </w:tcPr>
          <w:p w14:paraId="2E1862EF" w14:textId="06CAEC52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03748B" w14:paraId="143A503F" w14:textId="77777777" w:rsidTr="00B21532">
        <w:tc>
          <w:tcPr>
            <w:tcW w:w="3150" w:type="dxa"/>
          </w:tcPr>
          <w:p w14:paraId="53DBAECA" w14:textId="77777777" w:rsidR="009D63A7" w:rsidRPr="0003748B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03748B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03748B" w:rsidRDefault="00331A2C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A03E0F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4FDA02AF" w14:textId="77777777" w:rsidR="00C0419E" w:rsidRPr="0003748B" w:rsidRDefault="00C0419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CACC5C" w14:textId="1CF6EA88" w:rsidR="00DA0D5E" w:rsidRPr="0003748B" w:rsidRDefault="0081588F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รายการเคลื่อนไหวของตราสาร</w:t>
      </w:r>
      <w:r w:rsidR="00816D95"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หนี้</w:t>
      </w: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และตราสาร</w:t>
      </w:r>
      <w:r w:rsidR="00816D95"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03748B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2"/>
          <w:szCs w:val="12"/>
          <w:lang w:bidi="th-TH"/>
        </w:rPr>
      </w:pPr>
    </w:p>
    <w:p w14:paraId="37C11172" w14:textId="3D05C5D2" w:rsidR="00941C14" w:rsidRPr="0003748B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4248" w:rsidRPr="0003748B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7F4248"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1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ตราสารหนี้และตราสารทุนที่อยู่ในความต้องการของตลาด</w:t>
      </w:r>
    </w:p>
    <w:p w14:paraId="098B1569" w14:textId="77777777" w:rsidR="00941C14" w:rsidRPr="0003748B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0"/>
          <w:szCs w:val="10"/>
          <w:lang w:bidi="th-TH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F921B1" w:rsidRPr="0003748B" w14:paraId="4CE84EDD" w14:textId="77777777" w:rsidTr="00184A1F">
        <w:trPr>
          <w:trHeight w:val="19"/>
          <w:tblHeader/>
        </w:trPr>
        <w:tc>
          <w:tcPr>
            <w:tcW w:w="3690" w:type="dxa"/>
            <w:vAlign w:val="bottom"/>
          </w:tcPr>
          <w:p w14:paraId="4243F7D7" w14:textId="77777777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3" w:name="_Hlk142658533"/>
          </w:p>
        </w:tc>
        <w:tc>
          <w:tcPr>
            <w:tcW w:w="5858" w:type="dxa"/>
            <w:gridSpan w:val="9"/>
            <w:vAlign w:val="bottom"/>
          </w:tcPr>
          <w:p w14:paraId="28CB3E2C" w14:textId="35B3E310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1B1" w:rsidRPr="0003748B" w14:paraId="14B8E800" w14:textId="77777777" w:rsidTr="00184A1F">
        <w:trPr>
          <w:trHeight w:val="19"/>
          <w:tblHeader/>
        </w:trPr>
        <w:tc>
          <w:tcPr>
            <w:tcW w:w="3690" w:type="dxa"/>
            <w:vAlign w:val="bottom"/>
          </w:tcPr>
          <w:p w14:paraId="29B1C7D1" w14:textId="3D0A205F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44B698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C1B45C3" w14:textId="31C3E387" w:rsidR="00F921B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F921B1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D504A1E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38398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404386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0F4960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2C060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0D81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B9EF37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2AA2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BEF5262" w14:textId="0EEEDFBB" w:rsidR="00F921B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F921B1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1B1" w:rsidRPr="0003748B" w14:paraId="78928CB2" w14:textId="77777777" w:rsidTr="00184A1F">
        <w:trPr>
          <w:trHeight w:val="19"/>
          <w:tblHeader/>
        </w:trPr>
        <w:tc>
          <w:tcPr>
            <w:tcW w:w="3690" w:type="dxa"/>
            <w:vAlign w:val="bottom"/>
          </w:tcPr>
          <w:p w14:paraId="2316E9E7" w14:textId="77777777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75C47E9C" w14:textId="1776859D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1B1" w:rsidRPr="0003748B" w14:paraId="18D0EC90" w14:textId="77777777" w:rsidTr="00184A1F">
        <w:trPr>
          <w:trHeight w:val="19"/>
        </w:trPr>
        <w:tc>
          <w:tcPr>
            <w:tcW w:w="3690" w:type="dxa"/>
          </w:tcPr>
          <w:p w14:paraId="38469CAC" w14:textId="3EA0858B" w:rsidR="00F921B1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07F5352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5A5C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B5F0D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4C29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0E7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BCFE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BC5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E27E8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DCD52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03748B" w14:paraId="6FEFF5F5" w14:textId="77777777" w:rsidTr="00184A1F">
        <w:trPr>
          <w:trHeight w:val="19"/>
        </w:trPr>
        <w:tc>
          <w:tcPr>
            <w:tcW w:w="3690" w:type="dxa"/>
          </w:tcPr>
          <w:p w14:paraId="221016A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428D7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9E4E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011A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1AD9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DAB6F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6ADE6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A0B9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CB85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BB661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03748B" w14:paraId="52B1735A" w14:textId="77777777" w:rsidTr="00184A1F">
        <w:trPr>
          <w:trHeight w:val="19"/>
        </w:trPr>
        <w:tc>
          <w:tcPr>
            <w:tcW w:w="3690" w:type="dxa"/>
          </w:tcPr>
          <w:p w14:paraId="63BBBCA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34403372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276C8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938C6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D4825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5844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0E45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4FFA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1656B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1C7DF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163DB8AE" w14:textId="77777777" w:rsidTr="00184A1F">
        <w:trPr>
          <w:trHeight w:val="19"/>
        </w:trPr>
        <w:tc>
          <w:tcPr>
            <w:tcW w:w="3690" w:type="dxa"/>
          </w:tcPr>
          <w:p w14:paraId="7CA32746" w14:textId="1F804168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4ADA83A" w14:textId="14720F7C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51B91A3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1AE2AD" w14:textId="58558EF4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70" w:type="dxa"/>
          </w:tcPr>
          <w:p w14:paraId="6476CEB4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59A14E" w14:textId="62DF5C17" w:rsidR="00343228" w:rsidRPr="00927BDA" w:rsidRDefault="009F737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114</w:t>
            </w:r>
            <w:r w:rsidRPr="00927B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8DEE61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2C7E66" w14:textId="5F7D4DC0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9F9D45D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07B23A3" w14:textId="48F330B4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343228" w:rsidRPr="0003748B" w14:paraId="0ED46F00" w14:textId="77777777" w:rsidTr="00184A1F">
        <w:trPr>
          <w:trHeight w:val="19"/>
        </w:trPr>
        <w:tc>
          <w:tcPr>
            <w:tcW w:w="3690" w:type="dxa"/>
          </w:tcPr>
          <w:p w14:paraId="0E0B017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742CED2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90543C7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A05FBF1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9F0D70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D36710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B25C7DF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71A7E6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A43265A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2D233804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343228" w:rsidRPr="0003748B" w14:paraId="725BD42C" w14:textId="77777777" w:rsidTr="00184A1F">
        <w:trPr>
          <w:trHeight w:val="19"/>
        </w:trPr>
        <w:tc>
          <w:tcPr>
            <w:tcW w:w="3690" w:type="dxa"/>
          </w:tcPr>
          <w:p w14:paraId="5087727B" w14:textId="30B8F1BE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73FC6D3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B8D4D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8BE88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2F09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735EFC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FC6E9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E988E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F7D77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BD1E10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7036727C" w14:textId="77777777" w:rsidTr="00184A1F">
        <w:trPr>
          <w:trHeight w:val="19"/>
        </w:trPr>
        <w:tc>
          <w:tcPr>
            <w:tcW w:w="3690" w:type="dxa"/>
          </w:tcPr>
          <w:p w14:paraId="47E780E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7495E43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1EE3A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D289F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C37D9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762BC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BD81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39FDC4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92470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B87CD88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9CA92C5" w14:textId="77777777" w:rsidTr="00184A1F">
        <w:trPr>
          <w:trHeight w:val="19"/>
        </w:trPr>
        <w:tc>
          <w:tcPr>
            <w:tcW w:w="3690" w:type="dxa"/>
          </w:tcPr>
          <w:p w14:paraId="73D2EA31" w14:textId="4B75C7EF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6CBAAA" w14:textId="05930557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041E29A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3A3B60" w14:textId="318619CF" w:rsidR="00343228" w:rsidRPr="00927BDA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4B77B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D6B64" w14:textId="6A2A7DB9" w:rsidR="00343228" w:rsidRPr="00927BDA" w:rsidRDefault="00E2640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0DBE02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259BC" w14:textId="1C0FD7CB" w:rsidR="00343228" w:rsidRPr="00927BDA" w:rsidRDefault="00927B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99555E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7518C6" w14:textId="349ECC25" w:rsidR="00343228" w:rsidRPr="00927BDA" w:rsidRDefault="00E2640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3228" w:rsidRPr="0003748B" w14:paraId="23D1291B" w14:textId="77777777" w:rsidTr="00184A1F">
        <w:trPr>
          <w:trHeight w:val="19"/>
        </w:trPr>
        <w:tc>
          <w:tcPr>
            <w:tcW w:w="3690" w:type="dxa"/>
          </w:tcPr>
          <w:p w14:paraId="7B6D7132" w14:textId="377FEBAB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09C7F01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11C4E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7DF76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486EA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878B3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B65FC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34513C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D38BA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D15E773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31FF4EE7" w14:textId="77777777" w:rsidTr="00184A1F">
        <w:trPr>
          <w:trHeight w:val="19"/>
        </w:trPr>
        <w:tc>
          <w:tcPr>
            <w:tcW w:w="3690" w:type="dxa"/>
          </w:tcPr>
          <w:p w14:paraId="2A22A5C9" w14:textId="36CA067C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B48B502" w14:textId="7EE68020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4F54BD15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EE2B8" w14:textId="1920B178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123C6678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DDE72" w14:textId="63A22D2A" w:rsidR="00343228" w:rsidRPr="00927BDA" w:rsidRDefault="00927B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B5C0C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BEA6E" w14:textId="72F98881" w:rsidR="00343228" w:rsidRPr="00927BDA" w:rsidRDefault="009F737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</w:t>
            </w:r>
            <w:r w:rsidRPr="00927B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8D2AFE" w14:textId="77777777" w:rsidR="00343228" w:rsidRPr="00927BDA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187B38" w14:textId="2B58E8C3" w:rsidR="00343228" w:rsidRPr="00927BDA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bookmarkEnd w:id="13"/>
    </w:tbl>
    <w:p w14:paraId="2F6DE828" w14:textId="305A2873" w:rsidR="0099374F" w:rsidRPr="0003748B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99374F" w:rsidRPr="0003748B" w14:paraId="2D0A1E61" w14:textId="77777777" w:rsidTr="005C3481">
        <w:trPr>
          <w:trHeight w:val="19"/>
          <w:tblHeader/>
        </w:trPr>
        <w:tc>
          <w:tcPr>
            <w:tcW w:w="3690" w:type="dxa"/>
            <w:vAlign w:val="bottom"/>
          </w:tcPr>
          <w:p w14:paraId="4600DBE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2A0215C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74F" w:rsidRPr="0003748B" w14:paraId="251FA123" w14:textId="77777777" w:rsidTr="005C3481">
        <w:trPr>
          <w:trHeight w:val="19"/>
          <w:tblHeader/>
        </w:trPr>
        <w:tc>
          <w:tcPr>
            <w:tcW w:w="3690" w:type="dxa"/>
            <w:vAlign w:val="bottom"/>
          </w:tcPr>
          <w:p w14:paraId="783C33B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991AC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4A5CED0" w14:textId="68D2279F" w:rsidR="0099374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99374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7FBDF1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A9A9C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BE2206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D01568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76217D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3A85C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752AECD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ACE0F1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25A45F" w14:textId="68544F6A" w:rsidR="0099374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9374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374F" w:rsidRPr="0003748B" w14:paraId="5765566B" w14:textId="77777777" w:rsidTr="005C3481">
        <w:trPr>
          <w:trHeight w:val="19"/>
          <w:tblHeader/>
        </w:trPr>
        <w:tc>
          <w:tcPr>
            <w:tcW w:w="3690" w:type="dxa"/>
            <w:vAlign w:val="bottom"/>
          </w:tcPr>
          <w:p w14:paraId="4975804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3BC6DEF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9374F" w:rsidRPr="0003748B" w14:paraId="29AC1164" w14:textId="77777777" w:rsidTr="005C3481">
        <w:trPr>
          <w:trHeight w:val="19"/>
        </w:trPr>
        <w:tc>
          <w:tcPr>
            <w:tcW w:w="3690" w:type="dxa"/>
          </w:tcPr>
          <w:p w14:paraId="65B11DC9" w14:textId="27B6C177" w:rsidR="0099374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56D09CD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D780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92D74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86DE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CB42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7D3F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2CAE5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8F03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295034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0A42628B" w14:textId="77777777" w:rsidTr="005C3481">
        <w:trPr>
          <w:trHeight w:val="19"/>
        </w:trPr>
        <w:tc>
          <w:tcPr>
            <w:tcW w:w="3690" w:type="dxa"/>
          </w:tcPr>
          <w:p w14:paraId="4923E53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11CA50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CCA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8EC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4E7E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1FFB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C8F5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64A1F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A5C5D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6A3856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732335F2" w14:textId="77777777" w:rsidTr="005C3481">
        <w:trPr>
          <w:trHeight w:val="19"/>
        </w:trPr>
        <w:tc>
          <w:tcPr>
            <w:tcW w:w="3690" w:type="dxa"/>
          </w:tcPr>
          <w:p w14:paraId="2FCB2DF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0AF0A7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03CE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9C8DE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CD50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85158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8C24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61E18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5D9A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B4C8F5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2E3BA400" w14:textId="77777777" w:rsidTr="005C3481">
        <w:trPr>
          <w:trHeight w:val="19"/>
        </w:trPr>
        <w:tc>
          <w:tcPr>
            <w:tcW w:w="3690" w:type="dxa"/>
          </w:tcPr>
          <w:p w14:paraId="28D97A2E" w14:textId="77777777" w:rsidR="00890839" w:rsidRPr="0003748B" w:rsidRDefault="00890839" w:rsidP="00890839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3A30F487" w14:textId="79D47B8C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270" w:type="dxa"/>
          </w:tcPr>
          <w:p w14:paraId="0321B344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E6F179" w14:textId="62DB4CB6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CCA8A86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0FFCF" w14:textId="36F8CFE6" w:rsidR="00890839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5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D28CD5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178AF" w14:textId="705235CF" w:rsidR="00890839" w:rsidRPr="0003748B" w:rsidRDefault="00B955E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B2F98FB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CB2FF" w14:textId="4C8E47B7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9374F" w:rsidRPr="0003748B" w14:paraId="4D9189D4" w14:textId="77777777" w:rsidTr="005C3481">
        <w:trPr>
          <w:trHeight w:val="19"/>
        </w:trPr>
        <w:tc>
          <w:tcPr>
            <w:tcW w:w="3690" w:type="dxa"/>
          </w:tcPr>
          <w:p w14:paraId="410F52C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E7F17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27332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EE23F9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8AEC81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3F0FB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49E45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CB000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CC0AF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4BCE8A0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99374F" w:rsidRPr="0003748B" w14:paraId="768F224C" w14:textId="77777777" w:rsidTr="005C3481">
        <w:trPr>
          <w:trHeight w:val="19"/>
        </w:trPr>
        <w:tc>
          <w:tcPr>
            <w:tcW w:w="3690" w:type="dxa"/>
          </w:tcPr>
          <w:p w14:paraId="636163B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A3ADA7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CCF0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FFA67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242C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7B4F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5385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1E998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48DB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1ED457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1E2AF013" w14:textId="77777777" w:rsidTr="005C3481">
        <w:trPr>
          <w:trHeight w:val="19"/>
        </w:trPr>
        <w:tc>
          <w:tcPr>
            <w:tcW w:w="3690" w:type="dxa"/>
          </w:tcPr>
          <w:p w14:paraId="6C23BAA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1BCEBB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CA5B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5E91E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05A1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D9C2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C053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A0FDA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FAE0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33615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0782CBFB" w14:textId="77777777" w:rsidTr="005C3481">
        <w:trPr>
          <w:trHeight w:val="19"/>
        </w:trPr>
        <w:tc>
          <w:tcPr>
            <w:tcW w:w="3690" w:type="dxa"/>
          </w:tcPr>
          <w:p w14:paraId="7048C0B9" w14:textId="77777777" w:rsidR="0099374F" w:rsidRPr="0003748B" w:rsidRDefault="0099374F" w:rsidP="00FE3F8B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165F69" w14:textId="14D76198" w:rsidR="0099374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F570FB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01DD4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91EC4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2BF61" w14:textId="0FFE4C17" w:rsidR="0099374F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14C6A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16BDE7" w14:textId="381C2BF0" w:rsidR="0099374F" w:rsidRPr="0003748B" w:rsidRDefault="00B955E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C8025B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B333B9D" w14:textId="4EBCE901" w:rsidR="0099374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955E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374F" w:rsidRPr="0003748B" w14:paraId="1B5D801E" w14:textId="77777777" w:rsidTr="005C3481">
        <w:trPr>
          <w:trHeight w:val="19"/>
        </w:trPr>
        <w:tc>
          <w:tcPr>
            <w:tcW w:w="3690" w:type="dxa"/>
          </w:tcPr>
          <w:p w14:paraId="3FD81CC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0D4A16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2006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17656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9503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A84D3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7FA8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42A69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ECB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06FC82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240E0AD3" w14:textId="77777777" w:rsidTr="005C3481">
        <w:trPr>
          <w:trHeight w:val="19"/>
        </w:trPr>
        <w:tc>
          <w:tcPr>
            <w:tcW w:w="3690" w:type="dxa"/>
          </w:tcPr>
          <w:p w14:paraId="6D08C87A" w14:textId="77777777" w:rsidR="00890839" w:rsidRPr="0003748B" w:rsidRDefault="00890839" w:rsidP="00890839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4FFD866" w14:textId="6D137B41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661D8011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C7032A" w14:textId="08BFC75A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1D126D2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CB017C" w14:textId="45EA0500" w:rsidR="00890839" w:rsidRPr="0003748B" w:rsidRDefault="00685E0E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04B88D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28F681" w14:textId="3A88A248" w:rsidR="00890839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858151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BEBAB9" w14:textId="4F837136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12A57DB" w14:textId="77777777" w:rsidR="0099374F" w:rsidRPr="0003748B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BE48AD" w:rsidRPr="0003748B" w14:paraId="486CE2B3" w14:textId="77777777" w:rsidTr="00184A1F">
        <w:trPr>
          <w:trHeight w:val="20"/>
          <w:tblHeader/>
        </w:trPr>
        <w:tc>
          <w:tcPr>
            <w:tcW w:w="3690" w:type="dxa"/>
            <w:vAlign w:val="bottom"/>
          </w:tcPr>
          <w:p w14:paraId="267004CC" w14:textId="77777777" w:rsidR="00BE48AD" w:rsidRPr="0003748B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3274DDC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A1F" w:rsidRPr="0003748B" w14:paraId="0EF79B2C" w14:textId="77777777" w:rsidTr="00184A1F">
        <w:trPr>
          <w:trHeight w:val="20"/>
          <w:tblHeader/>
        </w:trPr>
        <w:tc>
          <w:tcPr>
            <w:tcW w:w="3690" w:type="dxa"/>
            <w:vAlign w:val="bottom"/>
          </w:tcPr>
          <w:p w14:paraId="3B0F5D77" w14:textId="4888AFFB" w:rsidR="00BE48AD" w:rsidRPr="0003748B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81836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9A28AF" w14:textId="69A4DBCF" w:rsidR="00BE48A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BE48AD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17928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5BF29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C759C1C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6F2CCB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BA3791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68680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056CA3A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3CDEFF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E7CA5F5" w14:textId="54A0BC5A" w:rsidR="00BE48A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E48AD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E48AD" w:rsidRPr="0003748B" w14:paraId="6C83D33E" w14:textId="77777777" w:rsidTr="00184A1F">
        <w:trPr>
          <w:trHeight w:val="164"/>
          <w:tblHeader/>
        </w:trPr>
        <w:tc>
          <w:tcPr>
            <w:tcW w:w="3690" w:type="dxa"/>
          </w:tcPr>
          <w:p w14:paraId="4C08A18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0228A6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84A1F" w:rsidRPr="0003748B" w14:paraId="4EE1EC3B" w14:textId="77777777" w:rsidTr="00184A1F">
        <w:trPr>
          <w:trHeight w:val="20"/>
        </w:trPr>
        <w:tc>
          <w:tcPr>
            <w:tcW w:w="3690" w:type="dxa"/>
          </w:tcPr>
          <w:p w14:paraId="184BE2F8" w14:textId="517CD5E1" w:rsidR="00BE48AD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324F0ECC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7859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DF29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1404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6CF748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7642A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AA85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CBF09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2DACC7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03748B" w14:paraId="100FF291" w14:textId="77777777" w:rsidTr="00184A1F">
        <w:trPr>
          <w:trHeight w:val="20"/>
        </w:trPr>
        <w:tc>
          <w:tcPr>
            <w:tcW w:w="3690" w:type="dxa"/>
          </w:tcPr>
          <w:p w14:paraId="4C3083E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C41010B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D1F1D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6AB4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5A026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EDDE7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B930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C37429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04C513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AD387D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03748B" w14:paraId="1F5DE784" w14:textId="77777777" w:rsidTr="00184A1F">
        <w:trPr>
          <w:trHeight w:val="20"/>
        </w:trPr>
        <w:tc>
          <w:tcPr>
            <w:tcW w:w="3690" w:type="dxa"/>
          </w:tcPr>
          <w:p w14:paraId="4ED970E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06CC372B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D0E69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ECF46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2974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3743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F0705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8AD5A3A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6B56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9DDDC6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F098D9A" w14:textId="77777777" w:rsidTr="00184A1F">
        <w:trPr>
          <w:trHeight w:val="20"/>
        </w:trPr>
        <w:tc>
          <w:tcPr>
            <w:tcW w:w="3690" w:type="dxa"/>
          </w:tcPr>
          <w:p w14:paraId="708762FB" w14:textId="77777777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4ED2196" w14:textId="40813065" w:rsidR="00343228" w:rsidRPr="005812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82E2845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CBC26C" w14:textId="6CB97842" w:rsidR="00343228" w:rsidRPr="00581206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2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E7D88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28B26" w14:textId="7A9DDD6F" w:rsidR="00343228" w:rsidRPr="00581206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2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0E1E1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D673F8" w14:textId="0037431A" w:rsidR="00343228" w:rsidRPr="00581206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2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2BB50D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ACDAA42" w14:textId="70DD5739" w:rsidR="00343228" w:rsidRPr="005812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43228" w:rsidRPr="0003748B" w14:paraId="738D094D" w14:textId="77777777" w:rsidTr="00184A1F">
        <w:trPr>
          <w:trHeight w:val="20"/>
        </w:trPr>
        <w:tc>
          <w:tcPr>
            <w:tcW w:w="3690" w:type="dxa"/>
          </w:tcPr>
          <w:p w14:paraId="3C8A2ECD" w14:textId="2D7FE638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3250DB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54A7FE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BD8B39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2DC46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197014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727B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684D8989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1A23719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72863E4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3228" w:rsidRPr="0003748B" w14:paraId="0ADD2241" w14:textId="77777777" w:rsidTr="00184A1F">
        <w:trPr>
          <w:trHeight w:val="20"/>
        </w:trPr>
        <w:tc>
          <w:tcPr>
            <w:tcW w:w="3690" w:type="dxa"/>
          </w:tcPr>
          <w:p w14:paraId="04AAD4B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AF7987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EBFC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CB0860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D1F05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BDBFB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30BDE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4B1BC3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274F90E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C83799B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EF4C078" w14:textId="77777777" w:rsidTr="00184A1F">
        <w:trPr>
          <w:trHeight w:val="20"/>
        </w:trPr>
        <w:tc>
          <w:tcPr>
            <w:tcW w:w="3690" w:type="dxa"/>
          </w:tcPr>
          <w:p w14:paraId="6077BD4D" w14:textId="017D4ACA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CA61AD2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FE10D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985D0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7173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D03067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DC146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94C7CF7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62BDBC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515C35E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6B4DEC4B" w14:textId="77777777" w:rsidTr="00184A1F">
        <w:trPr>
          <w:trHeight w:val="20"/>
        </w:trPr>
        <w:tc>
          <w:tcPr>
            <w:tcW w:w="3690" w:type="dxa"/>
          </w:tcPr>
          <w:p w14:paraId="1E8894D6" w14:textId="66E3EE83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C0284E6" w14:textId="7AC0EEC7" w:rsidR="00343228" w:rsidRPr="005812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67B15D38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122367" w14:textId="131BDDA3" w:rsidR="00343228" w:rsidRPr="005812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1E51F0D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C7BC2" w14:textId="2FEDA03F" w:rsidR="00343228" w:rsidRPr="00581206" w:rsidRDefault="0058120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4903A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9714A7" w14:textId="6F2B8B74" w:rsidR="00343228" w:rsidRPr="00581206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206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</w:t>
            </w:r>
            <w:r w:rsidRPr="005812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0002E2D" w14:textId="77777777" w:rsidR="00343228" w:rsidRPr="00581206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5E8CD6" w14:textId="1A64249C" w:rsidR="00343228" w:rsidRPr="00581206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0E461BAE" w14:textId="77777777" w:rsidR="00E213DF" w:rsidRPr="0003748B" w:rsidRDefault="00E213DF" w:rsidP="00FE3F8B">
      <w:pPr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AF105F" w:rsidRPr="0003748B" w14:paraId="79543606" w14:textId="77777777" w:rsidTr="005C3481">
        <w:trPr>
          <w:trHeight w:val="20"/>
          <w:tblHeader/>
        </w:trPr>
        <w:tc>
          <w:tcPr>
            <w:tcW w:w="3690" w:type="dxa"/>
            <w:vAlign w:val="bottom"/>
          </w:tcPr>
          <w:p w14:paraId="32A0ABA4" w14:textId="77777777" w:rsidR="00AF105F" w:rsidRPr="0003748B" w:rsidRDefault="00AF105F" w:rsidP="00AF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58E58CB7" w14:textId="3FF4D065" w:rsidR="00AF105F" w:rsidRPr="0003748B" w:rsidRDefault="00AF105F" w:rsidP="00AF1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3DF" w:rsidRPr="0003748B" w14:paraId="5A57DDC4" w14:textId="77777777" w:rsidTr="005C3481">
        <w:trPr>
          <w:trHeight w:val="20"/>
          <w:tblHeader/>
        </w:trPr>
        <w:tc>
          <w:tcPr>
            <w:tcW w:w="3690" w:type="dxa"/>
            <w:vAlign w:val="bottom"/>
          </w:tcPr>
          <w:p w14:paraId="2EA97373" w14:textId="77777777" w:rsidR="00E213DF" w:rsidRPr="0003748B" w:rsidRDefault="00E213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BED2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4A13C66" w14:textId="1DC0847D" w:rsidR="00E213D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E213D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896FD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8AFF9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067C221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359FB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3CAF2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2195C0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21ECCDC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49F964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954EEBE" w14:textId="1B9B7D6D" w:rsidR="00E213D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E213D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213DF" w:rsidRPr="0003748B" w14:paraId="3123387D" w14:textId="77777777" w:rsidTr="005C3481">
        <w:trPr>
          <w:trHeight w:val="164"/>
          <w:tblHeader/>
        </w:trPr>
        <w:tc>
          <w:tcPr>
            <w:tcW w:w="3690" w:type="dxa"/>
          </w:tcPr>
          <w:p w14:paraId="77E393D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70ACD2E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213DF" w:rsidRPr="0003748B" w14:paraId="2D47268B" w14:textId="77777777" w:rsidTr="005C3481">
        <w:trPr>
          <w:trHeight w:val="20"/>
        </w:trPr>
        <w:tc>
          <w:tcPr>
            <w:tcW w:w="3690" w:type="dxa"/>
          </w:tcPr>
          <w:p w14:paraId="2F3AEE26" w14:textId="18CE5264" w:rsidR="00E213D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2CF006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E0AC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01A04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EEF6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E234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7F19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ECC60A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1A40FF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E05BD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66D5BB22" w14:textId="77777777" w:rsidTr="005C3481">
        <w:trPr>
          <w:trHeight w:val="20"/>
        </w:trPr>
        <w:tc>
          <w:tcPr>
            <w:tcW w:w="3690" w:type="dxa"/>
          </w:tcPr>
          <w:p w14:paraId="1D9E706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624BB57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E5C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E5090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8A73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54AA8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DB41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29283B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D2CCA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7021B1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2C917636" w14:textId="77777777" w:rsidTr="005C3481">
        <w:trPr>
          <w:trHeight w:val="20"/>
        </w:trPr>
        <w:tc>
          <w:tcPr>
            <w:tcW w:w="3690" w:type="dxa"/>
          </w:tcPr>
          <w:p w14:paraId="307904A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DB3894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2FA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DB197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CCC3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E40A1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4DF2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2D225E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05BC8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D7EA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4A87A4D9" w14:textId="77777777" w:rsidTr="005C3481">
        <w:trPr>
          <w:trHeight w:val="20"/>
        </w:trPr>
        <w:tc>
          <w:tcPr>
            <w:tcW w:w="3690" w:type="dxa"/>
          </w:tcPr>
          <w:p w14:paraId="6370B468" w14:textId="77777777" w:rsidR="00E213DF" w:rsidRPr="0003748B" w:rsidRDefault="00E213DF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75C5DBDC" w14:textId="7FDFCE1B" w:rsidR="00E213D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907E3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4697B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360C0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77971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EC62F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09E53A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FB51E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8811176" w14:textId="49A1F82F" w:rsidR="00E213D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E213DF" w:rsidRPr="0003748B" w14:paraId="33595CFF" w14:textId="77777777" w:rsidTr="005C3481">
        <w:trPr>
          <w:trHeight w:val="20"/>
        </w:trPr>
        <w:tc>
          <w:tcPr>
            <w:tcW w:w="3690" w:type="dxa"/>
          </w:tcPr>
          <w:p w14:paraId="50CBEF86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B0C7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E5B28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FE307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54B9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2F42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DF48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7BFBCAB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59DCF1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121E66C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13DF" w:rsidRPr="0003748B" w14:paraId="1704FAA1" w14:textId="77777777" w:rsidTr="005C3481">
        <w:trPr>
          <w:trHeight w:val="20"/>
        </w:trPr>
        <w:tc>
          <w:tcPr>
            <w:tcW w:w="3690" w:type="dxa"/>
          </w:tcPr>
          <w:p w14:paraId="06517CC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F2CA57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023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C33AD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641B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041F6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5EAB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7B4E9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81FED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998B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317FA46C" w14:textId="77777777" w:rsidTr="005C3481">
        <w:trPr>
          <w:trHeight w:val="20"/>
        </w:trPr>
        <w:tc>
          <w:tcPr>
            <w:tcW w:w="3690" w:type="dxa"/>
          </w:tcPr>
          <w:p w14:paraId="350FAAE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51C7DD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5839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61EC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8B4B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F93E8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F778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CFA98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4BCCB6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9D4BDB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4D957A51" w14:textId="77777777" w:rsidTr="005C3481">
        <w:trPr>
          <w:trHeight w:val="20"/>
        </w:trPr>
        <w:tc>
          <w:tcPr>
            <w:tcW w:w="3690" w:type="dxa"/>
          </w:tcPr>
          <w:p w14:paraId="08D395E2" w14:textId="77777777" w:rsidR="00890839" w:rsidRPr="0003748B" w:rsidRDefault="00890839" w:rsidP="0089083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829BFFE" w14:textId="55292DAD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34B7324A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111181" w14:textId="37222901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0D96CC9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F3CA6" w14:textId="730AAE69" w:rsidR="00890839" w:rsidRPr="0003748B" w:rsidRDefault="00C02CD1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36A039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AD5E1C" w14:textId="26050685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F0022E0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346C8E4" w14:textId="38ECE50E" w:rsidR="00890839" w:rsidRPr="0003748B" w:rsidRDefault="00B955E7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2EEB896" w14:textId="0100CAA8" w:rsidR="00126483" w:rsidRPr="0003748B" w:rsidRDefault="001264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4FCCA225" w14:textId="045934FF" w:rsidR="00941C14" w:rsidRPr="0003748B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(ข</w:t>
      </w:r>
      <w:r w:rsidR="007F4248"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ตราสารหนี้และตราสารทุนที่ไม่อยู่ในความต้องการของตลาด</w:t>
      </w: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360753" w:rsidRPr="0003748B" w14:paraId="11D8D826" w14:textId="77777777" w:rsidTr="00360753">
        <w:trPr>
          <w:trHeight w:val="19"/>
          <w:tblHeader/>
        </w:trPr>
        <w:tc>
          <w:tcPr>
            <w:tcW w:w="3690" w:type="dxa"/>
            <w:vAlign w:val="bottom"/>
          </w:tcPr>
          <w:p w14:paraId="02B46CC2" w14:textId="77777777" w:rsidR="00360753" w:rsidRPr="0003748B" w:rsidRDefault="00360753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5EBCF391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60753" w:rsidRPr="0003748B" w14:paraId="38E323E1" w14:textId="77777777" w:rsidTr="00360753">
        <w:trPr>
          <w:trHeight w:val="19"/>
          <w:tblHeader/>
        </w:trPr>
        <w:tc>
          <w:tcPr>
            <w:tcW w:w="3690" w:type="dxa"/>
            <w:vAlign w:val="bottom"/>
          </w:tcPr>
          <w:p w14:paraId="46E8E573" w14:textId="77777777" w:rsidR="00360753" w:rsidRPr="0003748B" w:rsidRDefault="00360753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FB736BB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2BB887C" w14:textId="3C1DC230" w:rsidR="00360753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360753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F6FF442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FA6172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6479013E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1319585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641DBAB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950C7C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C0CB0F6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EDA4E3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0DB51EF" w14:textId="52CFFFCE" w:rsidR="00360753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60753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60753" w:rsidRPr="0003748B" w14:paraId="6FCE92F8" w14:textId="77777777" w:rsidTr="00360753">
        <w:trPr>
          <w:trHeight w:val="19"/>
          <w:tblHeader/>
        </w:trPr>
        <w:tc>
          <w:tcPr>
            <w:tcW w:w="3690" w:type="dxa"/>
            <w:vAlign w:val="bottom"/>
          </w:tcPr>
          <w:p w14:paraId="7CE43159" w14:textId="77777777" w:rsidR="00360753" w:rsidRPr="0003748B" w:rsidRDefault="00360753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59460F87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60753" w:rsidRPr="0003748B" w14:paraId="12DFB8ED" w14:textId="77777777" w:rsidTr="00360753">
        <w:trPr>
          <w:trHeight w:val="19"/>
        </w:trPr>
        <w:tc>
          <w:tcPr>
            <w:tcW w:w="3690" w:type="dxa"/>
          </w:tcPr>
          <w:p w14:paraId="62E927A2" w14:textId="75929585" w:rsidR="00360753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25A24F4A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890C3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668299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D07CB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10B2EA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C8F60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0543F2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C6E3C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9EDCD09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53" w:rsidRPr="0003748B" w14:paraId="344B18A7" w14:textId="77777777" w:rsidTr="00360753">
        <w:trPr>
          <w:trHeight w:val="19"/>
        </w:trPr>
        <w:tc>
          <w:tcPr>
            <w:tcW w:w="3690" w:type="dxa"/>
          </w:tcPr>
          <w:p w14:paraId="2BC609BB" w14:textId="4A9F4E25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E948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67701629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F0AD2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61EF1A8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98BEE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E9F165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E718E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B72177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B93A4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EABEA5F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53" w:rsidRPr="0003748B" w14:paraId="344C62DE" w14:textId="77777777" w:rsidTr="00360753">
        <w:trPr>
          <w:trHeight w:val="19"/>
        </w:trPr>
        <w:tc>
          <w:tcPr>
            <w:tcW w:w="3690" w:type="dxa"/>
          </w:tcPr>
          <w:p w14:paraId="3FFD85DA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C04C519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0A462B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32C3A6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8A3F3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0689A8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DBA68F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917C16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2446A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3176A0F" w14:textId="7777777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53" w:rsidRPr="00927BDA" w14:paraId="51374F33" w14:textId="77777777" w:rsidTr="00360753">
        <w:trPr>
          <w:trHeight w:val="19"/>
        </w:trPr>
        <w:tc>
          <w:tcPr>
            <w:tcW w:w="3690" w:type="dxa"/>
          </w:tcPr>
          <w:p w14:paraId="7179B8F0" w14:textId="1ED2DC09" w:rsidR="00360753" w:rsidRPr="0003748B" w:rsidRDefault="00360753" w:rsidP="00111DD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900" w:type="dxa"/>
          </w:tcPr>
          <w:p w14:paraId="65B8BB4F" w14:textId="46B1CE15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F6A3BB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F43B90" w14:textId="0F1D60E6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4E9DDC40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77465" w14:textId="0E93B948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7BDA"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37</w:t>
            </w:r>
            <w:r w:rsidRPr="00927B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D904CF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A42EE" w14:textId="737FA053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06741C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6A1333B" w14:textId="793CB1F7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360753" w:rsidRPr="00927BDA" w14:paraId="5908C1B2" w14:textId="77777777" w:rsidTr="00360753">
        <w:trPr>
          <w:trHeight w:val="19"/>
        </w:trPr>
        <w:tc>
          <w:tcPr>
            <w:tcW w:w="3690" w:type="dxa"/>
          </w:tcPr>
          <w:p w14:paraId="6D4030A3" w14:textId="7B6B4727" w:rsidR="00360753" w:rsidRPr="0003748B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296C18B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BD3B9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46656F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AE054C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E3ABC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FF72A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EA014B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0579C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46DF2D0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53" w:rsidRPr="00927BDA" w14:paraId="303D5EB4" w14:textId="77777777" w:rsidTr="00360753">
        <w:trPr>
          <w:trHeight w:val="19"/>
        </w:trPr>
        <w:tc>
          <w:tcPr>
            <w:tcW w:w="3690" w:type="dxa"/>
          </w:tcPr>
          <w:p w14:paraId="3FFBA2FB" w14:textId="6CF7C1F1" w:rsidR="00360753" w:rsidRPr="0003748B" w:rsidRDefault="00360753" w:rsidP="00111DD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</w:t>
            </w:r>
            <w:r w:rsidR="00E948C7">
              <w:rPr>
                <w:rFonts w:ascii="Angsana New" w:hAnsi="Angsana New" w:hint="cs"/>
                <w:sz w:val="28"/>
                <w:szCs w:val="28"/>
                <w:cs/>
              </w:rPr>
              <w:t>รหรือขาดทุน</w:t>
            </w:r>
          </w:p>
        </w:tc>
        <w:tc>
          <w:tcPr>
            <w:tcW w:w="900" w:type="dxa"/>
          </w:tcPr>
          <w:p w14:paraId="33A83E71" w14:textId="2F3F4439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587044EC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1103B3" w14:textId="21049797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5C7CE6F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473B16" w14:textId="5FE31A43" w:rsidR="00360753" w:rsidRPr="00927BDA" w:rsidRDefault="00E948C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B28EC3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1BAB87" w14:textId="6A7FE138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499027F8" w14:textId="77777777" w:rsidR="00360753" w:rsidRPr="00927BDA" w:rsidRDefault="0036075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A5A2B56" w14:textId="449478DF" w:rsidR="00360753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553</w:t>
            </w:r>
          </w:p>
        </w:tc>
      </w:tr>
      <w:tr w:rsidR="00490A34" w:rsidRPr="00927BDA" w14:paraId="70C4D9FD" w14:textId="77777777" w:rsidTr="00360753">
        <w:trPr>
          <w:trHeight w:val="19"/>
        </w:trPr>
        <w:tc>
          <w:tcPr>
            <w:tcW w:w="3690" w:type="dxa"/>
          </w:tcPr>
          <w:p w14:paraId="4B6E08F4" w14:textId="77777777" w:rsidR="00490A34" w:rsidRPr="0003748B" w:rsidRDefault="00490A34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5A45BE" w14:textId="77777777" w:rsidR="00490A34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26057" w14:textId="77777777" w:rsidR="00490A34" w:rsidRPr="00927BDA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A6CD09" w14:textId="77777777" w:rsidR="00490A34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4AD89" w14:textId="77777777" w:rsidR="00490A34" w:rsidRPr="00927BDA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21D62" w14:textId="77777777" w:rsidR="00490A34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3E36C8" w14:textId="77777777" w:rsidR="00490A34" w:rsidRPr="00927BDA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C86C00" w14:textId="77777777" w:rsidR="00490A34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41191" w14:textId="77777777" w:rsidR="00490A34" w:rsidRPr="00927BDA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782D225" w14:textId="77777777" w:rsidR="00490A34" w:rsidRDefault="00490A34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A34" w:rsidRPr="00927BDA" w14:paraId="47551F5C" w14:textId="77777777" w:rsidTr="00360753">
        <w:trPr>
          <w:trHeight w:val="19"/>
        </w:trPr>
        <w:tc>
          <w:tcPr>
            <w:tcW w:w="3690" w:type="dxa"/>
          </w:tcPr>
          <w:p w14:paraId="3D66FEC6" w14:textId="788062CA" w:rsidR="00490A34" w:rsidRPr="0003748B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3348D489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E671C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9660C2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AC62B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615BB4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07DA6F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53D08E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B792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FB329BD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A34" w:rsidRPr="00927BDA" w14:paraId="7C258750" w14:textId="77777777" w:rsidTr="00360753">
        <w:trPr>
          <w:trHeight w:val="19"/>
        </w:trPr>
        <w:tc>
          <w:tcPr>
            <w:tcW w:w="3690" w:type="dxa"/>
          </w:tcPr>
          <w:p w14:paraId="682F63A4" w14:textId="32ABAA1F" w:rsidR="00490A34" w:rsidRPr="00AD321B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7D0E8562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FF5A4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1F63EE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962A5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5A5532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31F61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79944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950D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025FB45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A34" w:rsidRPr="00927BDA" w14:paraId="55B27789" w14:textId="77777777" w:rsidTr="00360753">
        <w:trPr>
          <w:trHeight w:val="19"/>
        </w:trPr>
        <w:tc>
          <w:tcPr>
            <w:tcW w:w="3690" w:type="dxa"/>
          </w:tcPr>
          <w:p w14:paraId="6FAA9161" w14:textId="0F428103" w:rsidR="00490A34" w:rsidRPr="0003748B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D9839CF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EB8E7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3855C1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E8CCD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C7D73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56AAF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EAA779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79603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B2CEC0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A34" w:rsidRPr="00927BDA" w14:paraId="28CDA799" w14:textId="77777777" w:rsidTr="00360753">
        <w:trPr>
          <w:trHeight w:val="19"/>
        </w:trPr>
        <w:tc>
          <w:tcPr>
            <w:tcW w:w="3690" w:type="dxa"/>
          </w:tcPr>
          <w:p w14:paraId="0B8EEFE0" w14:textId="239B2AFE" w:rsidR="00490A34" w:rsidRPr="00490A34" w:rsidRDefault="00490A34" w:rsidP="00490A3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900" w:type="dxa"/>
          </w:tcPr>
          <w:p w14:paraId="05952A70" w14:textId="699F2AE5" w:rsidR="00490A34" w:rsidRPr="00927BDA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4689B7CB" w14:textId="77777777" w:rsidR="00490A34" w:rsidRPr="00927BDA" w:rsidRDefault="00490A34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5CCDED" w14:textId="0952D7CC" w:rsidR="00490A34" w:rsidRPr="00927BDA" w:rsidRDefault="00B955E7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F54B524" w14:textId="77777777" w:rsidR="00490A34" w:rsidRPr="00927BDA" w:rsidRDefault="00490A34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B6212F" w14:textId="36548C00" w:rsidR="00490A34" w:rsidRPr="00490A34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23F2B3" w14:textId="77777777" w:rsidR="00490A34" w:rsidRPr="00927BDA" w:rsidRDefault="00490A34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2282C9" w14:textId="4622AA97" w:rsidR="00490A34" w:rsidRPr="00490A34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036FB" w14:textId="77777777" w:rsidR="00490A34" w:rsidRPr="00927BDA" w:rsidRDefault="00490A34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94A0C7A" w14:textId="066979C7" w:rsidR="00490A34" w:rsidRPr="00927BDA" w:rsidRDefault="00B955E7" w:rsidP="00490A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490A34" w:rsidRPr="00927BDA" w14:paraId="4D48954F" w14:textId="77777777" w:rsidTr="00360753">
        <w:trPr>
          <w:trHeight w:val="19"/>
        </w:trPr>
        <w:tc>
          <w:tcPr>
            <w:tcW w:w="3690" w:type="dxa"/>
          </w:tcPr>
          <w:p w14:paraId="5BBDF9E7" w14:textId="16483796" w:rsidR="00490A34" w:rsidRPr="0003748B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2290051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DF566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BC18F4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62CBE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BF68A3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E1977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C3EBC8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3933BE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82E2EE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A34" w:rsidRPr="00927BDA" w14:paraId="1518DE8C" w14:textId="77777777" w:rsidTr="00360753">
        <w:trPr>
          <w:trHeight w:val="19"/>
        </w:trPr>
        <w:tc>
          <w:tcPr>
            <w:tcW w:w="3690" w:type="dxa"/>
          </w:tcPr>
          <w:p w14:paraId="27A0F540" w14:textId="6B893C4C" w:rsidR="00490A34" w:rsidRPr="0003748B" w:rsidRDefault="00490A34" w:rsidP="00490A3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รหรือขาดทุน</w:t>
            </w:r>
          </w:p>
        </w:tc>
        <w:tc>
          <w:tcPr>
            <w:tcW w:w="900" w:type="dxa"/>
          </w:tcPr>
          <w:p w14:paraId="64ED5025" w14:textId="2D74EEFC" w:rsidR="00490A34" w:rsidRPr="00927BDA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270" w:type="dxa"/>
          </w:tcPr>
          <w:p w14:paraId="7F28889C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0DBB76" w14:textId="7942F4EE" w:rsidR="00490A34" w:rsidRPr="00927BDA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16DD8233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D89A52" w14:textId="4F2D9CC2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A513AD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F0D686" w14:textId="1700E6C0" w:rsidR="00490A34" w:rsidRPr="00927BDA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4F62A420" w14:textId="77777777" w:rsidR="00490A34" w:rsidRPr="00927BDA" w:rsidRDefault="00490A34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63F4A7A" w14:textId="312AE3A7" w:rsidR="00490A34" w:rsidRPr="00927BDA" w:rsidRDefault="00B955E7" w:rsidP="0049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</w:tbl>
    <w:p w14:paraId="66751F47" w14:textId="3AC759DC" w:rsidR="00E719F2" w:rsidRDefault="00E719F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18716B" w:rsidRPr="0003748B" w14:paraId="724E7A62" w14:textId="77777777" w:rsidTr="0018716B">
        <w:trPr>
          <w:trHeight w:val="19"/>
          <w:tblHeader/>
        </w:trPr>
        <w:tc>
          <w:tcPr>
            <w:tcW w:w="3690" w:type="dxa"/>
            <w:vAlign w:val="bottom"/>
          </w:tcPr>
          <w:p w14:paraId="3800A95C" w14:textId="77777777" w:rsidR="0018716B" w:rsidRPr="0003748B" w:rsidRDefault="0018716B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0C6DFB4D" w14:textId="05AC3749" w:rsidR="0018716B" w:rsidRPr="0003748B" w:rsidRDefault="003E0149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8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16B" w:rsidRPr="0003748B" w14:paraId="1A4A33A7" w14:textId="77777777" w:rsidTr="0018716B">
        <w:trPr>
          <w:trHeight w:val="19"/>
          <w:tblHeader/>
        </w:trPr>
        <w:tc>
          <w:tcPr>
            <w:tcW w:w="3690" w:type="dxa"/>
            <w:vAlign w:val="bottom"/>
          </w:tcPr>
          <w:p w14:paraId="47B9F165" w14:textId="77777777" w:rsidR="0018716B" w:rsidRPr="0003748B" w:rsidRDefault="0018716B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6E89D5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2AA7791" w14:textId="1120F401" w:rsidR="0018716B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716B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0B99837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16C12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766BC334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2CABD6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FC8F3A8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382F60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57E4A52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8F5FA76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F96766F" w14:textId="36B79678" w:rsidR="0018716B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8716B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16B" w:rsidRPr="0003748B" w14:paraId="1976C634" w14:textId="77777777" w:rsidTr="0018716B">
        <w:trPr>
          <w:trHeight w:val="19"/>
          <w:tblHeader/>
        </w:trPr>
        <w:tc>
          <w:tcPr>
            <w:tcW w:w="3690" w:type="dxa"/>
            <w:vAlign w:val="bottom"/>
          </w:tcPr>
          <w:p w14:paraId="2BAC5168" w14:textId="77777777" w:rsidR="0018716B" w:rsidRPr="0003748B" w:rsidRDefault="0018716B" w:rsidP="0011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0CBBBE0E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8716B" w:rsidRPr="0003748B" w14:paraId="7F7048CF" w14:textId="77777777" w:rsidTr="0018716B">
        <w:trPr>
          <w:trHeight w:val="19"/>
        </w:trPr>
        <w:tc>
          <w:tcPr>
            <w:tcW w:w="3690" w:type="dxa"/>
          </w:tcPr>
          <w:p w14:paraId="7C9E6552" w14:textId="4804E181" w:rsidR="0018716B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63A1EFFA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026F5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D635661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F584C1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2BED4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8F6EE9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9E9459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DDA8C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9A5F9E3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03748B" w14:paraId="3A78E829" w14:textId="77777777" w:rsidTr="0018716B">
        <w:trPr>
          <w:trHeight w:val="19"/>
        </w:trPr>
        <w:tc>
          <w:tcPr>
            <w:tcW w:w="3690" w:type="dxa"/>
          </w:tcPr>
          <w:p w14:paraId="11A63B1E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3136A293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7AF7B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E3BF7F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665B8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923FB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60963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72CD17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32D90E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9BD9E91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3CB195D0" w14:textId="77777777" w:rsidTr="0018716B">
        <w:trPr>
          <w:trHeight w:val="19"/>
        </w:trPr>
        <w:tc>
          <w:tcPr>
            <w:tcW w:w="3690" w:type="dxa"/>
          </w:tcPr>
          <w:p w14:paraId="7F8EA4B4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E519576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FA450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AF5FBD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8A4DC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D9658A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191BE6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502C4F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09FCC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EBF51CA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7717487F" w14:textId="77777777" w:rsidTr="0018716B">
        <w:trPr>
          <w:trHeight w:val="19"/>
        </w:trPr>
        <w:tc>
          <w:tcPr>
            <w:tcW w:w="3690" w:type="dxa"/>
          </w:tcPr>
          <w:p w14:paraId="03CD27E7" w14:textId="77777777" w:rsidR="0018716B" w:rsidRPr="0003748B" w:rsidRDefault="0018716B" w:rsidP="00111DD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รหรือขาดทุน</w:t>
            </w:r>
          </w:p>
        </w:tc>
        <w:tc>
          <w:tcPr>
            <w:tcW w:w="900" w:type="dxa"/>
          </w:tcPr>
          <w:p w14:paraId="70808C80" w14:textId="3FF79D13" w:rsidR="0018716B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0E9B0490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0AB7BD" w14:textId="39CCBA97" w:rsidR="0018716B" w:rsidRPr="00927BDA" w:rsidRDefault="00F60D8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37CD09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C1CA61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7DCBA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FB568F" w14:textId="13A18531" w:rsidR="0018716B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B3473F4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146D7" w14:textId="2A9F96C7" w:rsidR="0018716B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8716B" w14:paraId="3C8211A6" w14:textId="77777777" w:rsidTr="0018716B">
        <w:trPr>
          <w:trHeight w:val="19"/>
        </w:trPr>
        <w:tc>
          <w:tcPr>
            <w:tcW w:w="3690" w:type="dxa"/>
          </w:tcPr>
          <w:p w14:paraId="53451849" w14:textId="77777777" w:rsidR="0018716B" w:rsidRPr="0003748B" w:rsidRDefault="0018716B" w:rsidP="00111DD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C194F1" w14:textId="77777777" w:rsidR="0018716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BB505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C67FF" w14:textId="77777777" w:rsidR="0018716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E59B0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136351" w14:textId="77777777" w:rsidR="0018716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04FA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89A9AF" w14:textId="77777777" w:rsidR="0018716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F87A1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42D214" w14:textId="77777777" w:rsidR="0018716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69CFF454" w14:textId="77777777" w:rsidTr="0018716B">
        <w:trPr>
          <w:trHeight w:val="19"/>
        </w:trPr>
        <w:tc>
          <w:tcPr>
            <w:tcW w:w="3690" w:type="dxa"/>
          </w:tcPr>
          <w:p w14:paraId="64EBD29D" w14:textId="441C0018" w:rsidR="0018716B" w:rsidRPr="0003748B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5FBAB8C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103E2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2ECFC4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563CD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3281E6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E008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577983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D6617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A24F7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3F5EC713" w14:textId="77777777" w:rsidTr="0018716B">
        <w:trPr>
          <w:trHeight w:val="19"/>
        </w:trPr>
        <w:tc>
          <w:tcPr>
            <w:tcW w:w="3690" w:type="dxa"/>
          </w:tcPr>
          <w:p w14:paraId="69DD21C4" w14:textId="77777777" w:rsidR="0018716B" w:rsidRPr="00AD321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63654194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91C1C1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C2CDA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9210A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5569A7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C31085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DAAE3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1A7DF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A41F4F3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25332D44" w14:textId="77777777" w:rsidTr="0018716B">
        <w:trPr>
          <w:trHeight w:val="19"/>
        </w:trPr>
        <w:tc>
          <w:tcPr>
            <w:tcW w:w="3690" w:type="dxa"/>
          </w:tcPr>
          <w:p w14:paraId="5067EA95" w14:textId="77777777" w:rsidR="0018716B" w:rsidRPr="0003748B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D9F3B35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F3B5E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855A30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1E9D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D571A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67161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E8824A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B0183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D5D403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16B" w:rsidRPr="00927BDA" w14:paraId="675A1CBA" w14:textId="77777777" w:rsidTr="0018716B">
        <w:trPr>
          <w:trHeight w:val="19"/>
        </w:trPr>
        <w:tc>
          <w:tcPr>
            <w:tcW w:w="3690" w:type="dxa"/>
          </w:tcPr>
          <w:p w14:paraId="375C49B1" w14:textId="77777777" w:rsidR="0018716B" w:rsidRPr="0003748B" w:rsidRDefault="0018716B" w:rsidP="00111DD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รหรือขาดทุน</w:t>
            </w:r>
          </w:p>
        </w:tc>
        <w:tc>
          <w:tcPr>
            <w:tcW w:w="900" w:type="dxa"/>
          </w:tcPr>
          <w:p w14:paraId="6A83E9C8" w14:textId="56EB32A2" w:rsidR="0018716B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61AC9FBB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78AF5D" w14:textId="529B6501" w:rsidR="0018716B" w:rsidRPr="00927BDA" w:rsidRDefault="00F60D8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EC41E0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A805F7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9BB88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C3256" w14:textId="2BB8D14F" w:rsidR="0018716B" w:rsidRPr="00927BDA" w:rsidRDefault="00F60D83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955E7" w:rsidRPr="00B955E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43F697" w14:textId="77777777" w:rsidR="0018716B" w:rsidRPr="00927BDA" w:rsidRDefault="0018716B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057E788" w14:textId="6E5A482D" w:rsidR="0018716B" w:rsidRPr="00927BDA" w:rsidRDefault="00B955E7" w:rsidP="0011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5E7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5B2D238E" w14:textId="6DB9F605" w:rsidR="00DC7AA4" w:rsidRPr="0003748B" w:rsidRDefault="00DC7AA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176107" w14:textId="2E37951B" w:rsidR="00BE48AD" w:rsidRPr="0003748B" w:rsidRDefault="00BE48AD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5F1FCDE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F7EBABF" w14:textId="77777777" w:rsidR="00BE48AD" w:rsidRPr="0003748B" w:rsidRDefault="00BE48AD" w:rsidP="00FE3F8B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219744A" w14:textId="77777777" w:rsidR="00BE48AD" w:rsidRPr="0003748B" w:rsidRDefault="00BE48AD" w:rsidP="00887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1CC58E5" w14:textId="15A51E2D" w:rsidR="00BE48AD" w:rsidRPr="0003748B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11295F" w14:textId="77777777" w:rsidR="00866A1C" w:rsidRPr="0003748B" w:rsidRDefault="00866A1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5B8589DC" w14:textId="2E48FCA6" w:rsidR="00BE48AD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บริษัทกำกับดูแลโดยผ่านทางผู้ตรวจสอบ</w:t>
      </w:r>
      <w:r w:rsidRPr="0003748B">
        <w:rPr>
          <w:rFonts w:ascii="Angsana New" w:hAnsi="Angsana New" w:hint="cs"/>
          <w:sz w:val="30"/>
          <w:szCs w:val="30"/>
          <w:cs/>
        </w:rPr>
        <w:lastRenderedPageBreak/>
        <w:t>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BD6000B" w14:textId="77777777" w:rsidR="004B4640" w:rsidRPr="0003748B" w:rsidRDefault="004B4640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621688" w14:textId="4DC1EFF3" w:rsidR="00BE48AD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(ค.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1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ความเสี่ยงด้านเครดิต</w:t>
      </w:r>
    </w:p>
    <w:p w14:paraId="3B855E5D" w14:textId="77777777" w:rsidR="0048750F" w:rsidRPr="0003748B" w:rsidRDefault="0048750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0E3F1199" w14:textId="0CA01AF0" w:rsidR="00BE48AD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ซึ่งโดยส่วนใหญ่เกิดจากลูกหนี้ที่เป็นลูกค้าของกลุ่มบริษัท/บริษัท</w:t>
      </w:r>
    </w:p>
    <w:p w14:paraId="2492C930" w14:textId="2984B057" w:rsidR="00F72585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38C4FA1" w14:textId="6B8D4136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)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</w:rPr>
        <w:t>ลูกหนี้การค้า ลูกหนี้อื่น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และสินทรัพย์ที่เกิดจากสัญญา</w:t>
      </w:r>
    </w:p>
    <w:p w14:paraId="48D7A7A2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446CB05" w14:textId="62CF6793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B955E7" w:rsidRPr="00B955E7">
        <w:rPr>
          <w:rFonts w:ascii="Angsana New" w:hAnsi="Angsana New"/>
          <w:sz w:val="30"/>
          <w:szCs w:val="30"/>
        </w:rPr>
        <w:t>17</w:t>
      </w: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 xml:space="preserve">ข) และ </w:t>
      </w:r>
      <w:r w:rsidR="00B955E7" w:rsidRPr="00B955E7">
        <w:rPr>
          <w:rFonts w:ascii="Angsana New" w:hAnsi="Angsana New"/>
          <w:sz w:val="30"/>
          <w:szCs w:val="30"/>
        </w:rPr>
        <w:t>17</w:t>
      </w:r>
      <w:r w:rsidRPr="0003748B">
        <w:rPr>
          <w:rFonts w:ascii="Angsana New" w:hAnsi="Angsana New" w:hint="cs"/>
          <w:sz w:val="30"/>
          <w:szCs w:val="30"/>
          <w:cs/>
        </w:rPr>
        <w:t>(ค)</w:t>
      </w:r>
    </w:p>
    <w:p w14:paraId="36923A5D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7AE73822" w14:textId="49C445EC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ู้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บริษัทจะเสนอระยะเวลาและเงื่อนไขทางการค้า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บริษัทจะทบทวนอันดับ</w:t>
      </w:r>
      <w:r w:rsidR="00F22E60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ความน่าเชื่อถือภายนอก</w:t>
      </w:r>
      <w:r w:rsidRPr="0003748B">
        <w:rPr>
          <w:rFonts w:ascii="Angsana New" w:hAnsi="Angsana New" w:hint="cs"/>
          <w:sz w:val="30"/>
          <w:szCs w:val="30"/>
        </w:rPr>
        <w:t xml:space="preserve"> (</w:t>
      </w:r>
      <w:r w:rsidRPr="0003748B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ยอดขายที่เกินกว่าวงเงินดังกล่าวต้องได้รับการอนุมัติจากผู้บริหาร</w:t>
      </w:r>
    </w:p>
    <w:p w14:paraId="72D87152" w14:textId="74804C59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414883C6" w14:textId="516EF6A4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pacing w:val="-8"/>
          <w:sz w:val="30"/>
          <w:szCs w:val="30"/>
        </w:rPr>
      </w:pPr>
      <w:bookmarkStart w:id="14" w:name="_Hlk124349304"/>
      <w:r w:rsidRPr="0003748B">
        <w:rPr>
          <w:rFonts w:ascii="Angsana New" w:hAnsi="Angsana New" w:hint="cs"/>
          <w:spacing w:val="-8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 w:rsidR="00B955E7" w:rsidRPr="00B955E7">
        <w:rPr>
          <w:rFonts w:ascii="Angsana New" w:hAnsi="Angsana New"/>
          <w:spacing w:val="-8"/>
          <w:sz w:val="30"/>
          <w:szCs w:val="30"/>
        </w:rPr>
        <w:t>6</w:t>
      </w:r>
    </w:p>
    <w:bookmarkEnd w:id="14"/>
    <w:p w14:paraId="279D2B21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154919FD" w14:textId="779A04A6" w:rsidR="00076876" w:rsidRPr="0003748B" w:rsidRDefault="0093461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="00076876" w:rsidRPr="0003748B">
        <w:rPr>
          <w:rFonts w:ascii="Angsana New" w:hAnsi="Angsana New" w:hint="cs"/>
          <w:sz w:val="30"/>
          <w:szCs w:val="30"/>
          <w:cs/>
        </w:rPr>
        <w:t>ลูกหนี้ตามสัญญาปรับโครงสร้างหนี้ และ</w:t>
      </w:r>
      <w:r w:rsidR="00A806CB" w:rsidRPr="0003748B">
        <w:rPr>
          <w:rFonts w:ascii="Angsana New" w:hAnsi="Angsana New" w:hint="cs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2CCDB5DF" w14:textId="77777777" w:rsidR="00066CE2" w:rsidRPr="0003748B" w:rsidRDefault="00066CE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3A0BD68" w14:textId="09BB3A0A" w:rsidR="00076876" w:rsidRPr="0003748B" w:rsidRDefault="00BA5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</w:t>
      </w:r>
      <w:r w:rsidR="00F22E60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ที่คาดว่าจะเกิดขึ้นใน </w:t>
      </w:r>
      <w:r w:rsidR="00B955E7" w:rsidRPr="00B955E7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tbl>
      <w:tblPr>
        <w:tblW w:w="901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907"/>
        <w:gridCol w:w="236"/>
        <w:gridCol w:w="837"/>
        <w:gridCol w:w="236"/>
        <w:gridCol w:w="759"/>
        <w:gridCol w:w="236"/>
        <w:gridCol w:w="851"/>
      </w:tblGrid>
      <w:tr w:rsidR="00523E6B" w:rsidRPr="0003748B" w14:paraId="1524D60B" w14:textId="314C7478" w:rsidTr="00AC5D66">
        <w:trPr>
          <w:trHeight w:val="83"/>
          <w:tblHeader/>
        </w:trPr>
        <w:tc>
          <w:tcPr>
            <w:tcW w:w="4050" w:type="dxa"/>
            <w:vAlign w:val="bottom"/>
          </w:tcPr>
          <w:p w14:paraId="08633C4A" w14:textId="106030D6" w:rsidR="000314BA" w:rsidRPr="0003748B" w:rsidRDefault="000314BA" w:rsidP="00FE3F8B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84D3C8" w14:textId="71E0D9F1" w:rsidR="000314BA" w:rsidRPr="0003748B" w:rsidRDefault="000314BA" w:rsidP="00FE3F8B">
            <w:pPr>
              <w:tabs>
                <w:tab w:val="clear" w:pos="680"/>
                <w:tab w:val="clear" w:pos="907"/>
              </w:tabs>
              <w:spacing w:line="240" w:lineRule="auto"/>
              <w:ind w:left="-95" w:right="-49"/>
              <w:jc w:val="center"/>
              <w:rPr>
                <w:rFonts w:ascii="Angsana New" w:eastAsia="AngsanaNew" w:hAnsi="Angsana New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B7975B6" w14:textId="50A9E2AE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FFD1919" w14:textId="77777777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46" w:type="dxa"/>
            <w:gridSpan w:val="3"/>
          </w:tcPr>
          <w:p w14:paraId="5D1CE906" w14:textId="3D555DCA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B67DEF" w:rsidRPr="0003748B" w14:paraId="6674B1E8" w14:textId="77777777" w:rsidTr="00AC5D66">
        <w:trPr>
          <w:trHeight w:val="68"/>
          <w:tblHeader/>
        </w:trPr>
        <w:tc>
          <w:tcPr>
            <w:tcW w:w="4050" w:type="dxa"/>
            <w:vAlign w:val="bottom"/>
          </w:tcPr>
          <w:p w14:paraId="6E02F42F" w14:textId="6FF49BF9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25E99C7" w14:textId="5A15E172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eastAsia="AngsanaNew" w:hAnsi="Angsana New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023E0D96" w14:textId="63A93FAD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19BE001" w14:textId="77777777" w:rsidR="00B67DEF" w:rsidRPr="0003748B" w:rsidRDefault="00B67DEF" w:rsidP="00FE3F8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73ED4CCA" w14:textId="33E9DF24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7D00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bottom"/>
          </w:tcPr>
          <w:p w14:paraId="4DE56780" w14:textId="6E937045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C07F2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7DBCDD9" w14:textId="70C0E323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671DD" w:rsidRPr="0003748B" w14:paraId="66E4E36D" w14:textId="77777777" w:rsidTr="000F2480">
        <w:trPr>
          <w:trHeight w:val="68"/>
          <w:tblHeader/>
        </w:trPr>
        <w:tc>
          <w:tcPr>
            <w:tcW w:w="4050" w:type="dxa"/>
            <w:vAlign w:val="bottom"/>
          </w:tcPr>
          <w:p w14:paraId="3B4BBA99" w14:textId="77777777" w:rsidR="00C671DD" w:rsidRPr="0003748B" w:rsidRDefault="00C671DD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424A35" w14:textId="77777777" w:rsidR="00C671DD" w:rsidRPr="0003748B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6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A9A0D" w14:textId="0D82C406" w:rsidR="00C671DD" w:rsidRPr="0003748B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EF" w:rsidRPr="0003748B" w14:paraId="07115B28" w14:textId="42D1365D" w:rsidTr="00AC5D66">
        <w:trPr>
          <w:trHeight w:val="68"/>
          <w:tblHeader/>
        </w:trPr>
        <w:tc>
          <w:tcPr>
            <w:tcW w:w="4050" w:type="dxa"/>
            <w:vAlign w:val="bottom"/>
            <w:hideMark/>
          </w:tcPr>
          <w:p w14:paraId="637BFF8B" w14:textId="50B9C862" w:rsidR="00B67DEF" w:rsidRPr="0003748B" w:rsidRDefault="00B67DEF" w:rsidP="00FE3F8B">
            <w:pPr>
              <w:pStyle w:val="BodyText"/>
              <w:spacing w:after="0" w:line="240" w:lineRule="auto"/>
              <w:ind w:right="-3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72F69F91" w:rsidR="00B67DEF" w:rsidRPr="00375F7C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7E7096B3" w:rsidR="00B67DEF" w:rsidRPr="00E9596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36" w:type="dxa"/>
            <w:vAlign w:val="bottom"/>
          </w:tcPr>
          <w:p w14:paraId="62D0137C" w14:textId="77777777" w:rsidR="00B67DEF" w:rsidRPr="0003748B" w:rsidRDefault="00B67DEF" w:rsidP="00FE3F8B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1254C1C4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DF1B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226AD95" w14:textId="3DA6D7A8" w:rsidR="00B67DEF" w:rsidRPr="006105D9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563743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1F5D82" w14:textId="1C00A9A6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67DEF" w:rsidRPr="0003748B" w14:paraId="30A9F690" w14:textId="21532842" w:rsidTr="00304BF7">
        <w:trPr>
          <w:trHeight w:val="68"/>
          <w:tblHeader/>
        </w:trPr>
        <w:tc>
          <w:tcPr>
            <w:tcW w:w="4050" w:type="dxa"/>
            <w:vAlign w:val="bottom"/>
          </w:tcPr>
          <w:p w14:paraId="4230253D" w14:textId="698E29B9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64FBD3D5" w:rsidR="00B67DEF" w:rsidRPr="00375F7C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41FA4B61" w:rsidR="00B67DEF" w:rsidRPr="00E9596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  <w:vAlign w:val="bottom"/>
          </w:tcPr>
          <w:p w14:paraId="5526B5CC" w14:textId="767A75C6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919454D" w14:textId="2DC73B6D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D14FE" w14:textId="6D939022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6332AFC" w14:textId="420E3495" w:rsidR="00B67DEF" w:rsidRPr="006105D9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759F58" w14:textId="45AF8DB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E3C3256" w14:textId="235C45EC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B67DEF" w:rsidRPr="0003748B" w14:paraId="40E6CEDF" w14:textId="3663D639" w:rsidTr="00304BF7">
        <w:trPr>
          <w:trHeight w:val="68"/>
          <w:tblHeader/>
        </w:trPr>
        <w:tc>
          <w:tcPr>
            <w:tcW w:w="4050" w:type="dxa"/>
            <w:vAlign w:val="bottom"/>
          </w:tcPr>
          <w:p w14:paraId="610B4D7E" w14:textId="2AC5CF12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B67DEF" w:rsidRPr="00375F7C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201E6FEA" w:rsidR="00B67DEF" w:rsidRPr="00E9596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295C2EB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9F156" w14:textId="15DF4566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C10D5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</w:tcPr>
          <w:p w14:paraId="6F83CAE0" w14:textId="21669AD9" w:rsidR="00B67DEF" w:rsidRPr="006105D9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5D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0C09C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F1E1F67" w14:textId="4BD1504C" w:rsidR="00B67DEF" w:rsidRPr="0003748B" w:rsidRDefault="0040333E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DEF" w:rsidRPr="0003748B" w14:paraId="4E18B876" w14:textId="31A76BF7" w:rsidTr="00AC5D66">
        <w:trPr>
          <w:trHeight w:val="20"/>
          <w:tblHeader/>
        </w:trPr>
        <w:tc>
          <w:tcPr>
            <w:tcW w:w="4050" w:type="dxa"/>
            <w:vAlign w:val="bottom"/>
          </w:tcPr>
          <w:p w14:paraId="3FE2B95D" w14:textId="77777777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B67DEF" w:rsidRPr="00375F7C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7CA7D573" w:rsidR="00B67DEF" w:rsidRPr="00E9596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14:paraId="01CC609A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315FD2A3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CFDE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4A5" w14:textId="557DB623" w:rsidR="00B67DEF" w:rsidRPr="006105D9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62F635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5A962" w14:textId="220E9C5A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  <w:tr w:rsidR="00B67DEF" w:rsidRPr="0003748B" w14:paraId="387DA8E8" w14:textId="4BA01FD1" w:rsidTr="00AC5D66">
        <w:trPr>
          <w:trHeight w:val="20"/>
          <w:tblHeader/>
        </w:trPr>
        <w:tc>
          <w:tcPr>
            <w:tcW w:w="4050" w:type="dxa"/>
            <w:vAlign w:val="bottom"/>
            <w:hideMark/>
          </w:tcPr>
          <w:p w14:paraId="25695EFC" w14:textId="77777777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06FE8619" w:rsidR="00B67DEF" w:rsidRPr="00375F7C" w:rsidRDefault="00B955E7" w:rsidP="00FE3F8B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55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7" w:type="dxa"/>
            <w:vAlign w:val="bottom"/>
          </w:tcPr>
          <w:p w14:paraId="566DB466" w14:textId="46043FFC" w:rsidR="00B67DEF" w:rsidRPr="00E95962" w:rsidRDefault="003A2A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962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187</w:t>
            </w:r>
            <w:r w:rsidRPr="00E9596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AE9880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14:paraId="4A1D5279" w14:textId="33D2CCF5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03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6AD07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0BB12478" w14:textId="286D2626" w:rsidR="00B67DEF" w:rsidRPr="006105D9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5D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37</w:t>
            </w:r>
            <w:r w:rsidRPr="006105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BB3EC9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58F181A5" w14:textId="59EF5288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37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7DEF" w:rsidRPr="0003748B" w14:paraId="00B68E7F" w14:textId="44078649" w:rsidTr="00AC5D66">
        <w:trPr>
          <w:trHeight w:val="20"/>
        </w:trPr>
        <w:tc>
          <w:tcPr>
            <w:tcW w:w="4050" w:type="dxa"/>
            <w:vAlign w:val="bottom"/>
          </w:tcPr>
          <w:p w14:paraId="3796BE51" w14:textId="1DC5C071" w:rsidR="00B67DEF" w:rsidRPr="0003748B" w:rsidRDefault="00B67DE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D0FF3A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64802" w14:textId="43A72A48" w:rsidR="00B67DEF" w:rsidRPr="00E95962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6D1541C0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85876" w14:textId="72DF4CE5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FEDB2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323" w14:textId="574C193F" w:rsidR="00B67DEF" w:rsidRPr="006105D9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380F1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7535" w14:textId="1EFDEC9C" w:rsidR="00B67DEF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16572806" w14:textId="77777777" w:rsidR="001620D6" w:rsidRPr="0003748B" w:rsidRDefault="001620D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0978D4" w14:textId="77090991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="00A806CB" w:rsidRPr="0003748B">
        <w:rPr>
          <w:rFonts w:ascii="Angsana New" w:hAnsi="Angsana New" w:hint="cs"/>
          <w:sz w:val="30"/>
          <w:szCs w:val="30"/>
          <w:cs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  <w:r w:rsidR="00AC093F" w:rsidRPr="0003748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6A6D2D09" w14:textId="77777777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965B22B" w14:textId="636CC768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AC093F" w:rsidRPr="0003748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03748B">
        <w:rPr>
          <w:rFonts w:ascii="Angsana New" w:hAnsi="Angsana New" w:hint="cs"/>
          <w:sz w:val="30"/>
          <w:szCs w:val="30"/>
        </w:rPr>
        <w:t>/</w:t>
      </w:r>
      <w:r w:rsidR="00AC093F" w:rsidRPr="0003748B">
        <w:rPr>
          <w:rFonts w:ascii="Angsana New" w:hAnsi="Angsana New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1B40D3E" w14:textId="77777777" w:rsidR="00765B08" w:rsidRPr="0003748B" w:rsidRDefault="00765B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9E5B78" w14:textId="4C6343BC" w:rsidR="00C16B97" w:rsidRPr="0003748B" w:rsidRDefault="00C16B9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2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48750F" w:rsidRPr="0003748B">
        <w:rPr>
          <w:rFonts w:ascii="Angsana New" w:hAnsi="Angsana New" w:hint="cs"/>
          <w:i/>
          <w:iCs/>
          <w:sz w:val="30"/>
          <w:szCs w:val="30"/>
        </w:rPr>
        <w:tab/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03748B" w:rsidRDefault="00C16B97" w:rsidP="00FE3F8B">
      <w:pPr>
        <w:pStyle w:val="block"/>
        <w:spacing w:after="0" w:line="240" w:lineRule="auto"/>
        <w:ind w:left="1080" w:right="-7"/>
        <w:jc w:val="both"/>
        <w:rPr>
          <w:rFonts w:ascii="Angsana New" w:hAnsi="Angsana New"/>
          <w:sz w:val="24"/>
          <w:szCs w:val="24"/>
        </w:rPr>
      </w:pPr>
    </w:p>
    <w:p w14:paraId="4CD328CA" w14:textId="3943EADD" w:rsidR="00C16B97" w:rsidRPr="0003748B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2A4FF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D9600CA" w14:textId="77777777" w:rsidR="004E0E06" w:rsidRPr="0003748B" w:rsidRDefault="004E0E06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59E671D" w14:textId="0CDCB737" w:rsidR="0048750F" w:rsidRPr="0003748B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F22E60">
        <w:rPr>
          <w:rFonts w:ascii="Angsana New" w:hAnsi="Angsana New" w:hint="cs"/>
          <w:sz w:val="30"/>
          <w:szCs w:val="30"/>
          <w:cs/>
        </w:rPr>
        <w:t xml:space="preserve"> </w:t>
      </w:r>
      <w:r w:rsidR="00F22E60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โดย</w:t>
      </w:r>
      <w:r w:rsidR="00397B5D" w:rsidRPr="0003748B">
        <w:rPr>
          <w:rFonts w:ascii="Angsana New" w:hAnsi="Angsana New" w:hint="cs"/>
          <w:sz w:val="30"/>
          <w:szCs w:val="30"/>
          <w:cs/>
        </w:rPr>
        <w:t>แสดง</w:t>
      </w:r>
      <w:r w:rsidRPr="0003748B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3BF870" w14:textId="166B4941" w:rsidR="00385F84" w:rsidRPr="0003748B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03748B" w14:paraId="171394D2" w14:textId="77777777" w:rsidTr="003874EC">
        <w:trPr>
          <w:tblHeader/>
        </w:trPr>
        <w:tc>
          <w:tcPr>
            <w:tcW w:w="3150" w:type="dxa"/>
            <w:hideMark/>
          </w:tcPr>
          <w:p w14:paraId="5D5D03CA" w14:textId="020C43DF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03748B" w14:paraId="0A0EEA75" w14:textId="77777777" w:rsidTr="003874EC">
        <w:trPr>
          <w:tblHeader/>
        </w:trPr>
        <w:tc>
          <w:tcPr>
            <w:tcW w:w="3150" w:type="dxa"/>
            <w:hideMark/>
          </w:tcPr>
          <w:p w14:paraId="6540FDED" w14:textId="77777777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03748B" w14:paraId="0DC8A1FF" w14:textId="77777777" w:rsidTr="003874EC">
        <w:trPr>
          <w:tblHeader/>
        </w:trPr>
        <w:tc>
          <w:tcPr>
            <w:tcW w:w="3150" w:type="dxa"/>
            <w:vAlign w:val="bottom"/>
            <w:hideMark/>
          </w:tcPr>
          <w:p w14:paraId="794542C6" w14:textId="777E488C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47C6A3B" w14:textId="56604617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12A87414" w:rsidR="008D75C6" w:rsidRPr="0003748B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03748B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1CCBFF51" w:rsidR="008D75C6" w:rsidRPr="0003748B" w:rsidRDefault="008D75C6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1AB24CBD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03748B" w14:paraId="2E54590C" w14:textId="77777777" w:rsidTr="003874EC">
        <w:trPr>
          <w:tblHeader/>
        </w:trPr>
        <w:tc>
          <w:tcPr>
            <w:tcW w:w="3150" w:type="dxa"/>
          </w:tcPr>
          <w:p w14:paraId="64FB60AB" w14:textId="77777777" w:rsidR="008D75C6" w:rsidRPr="0003748B" w:rsidRDefault="008D75C6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397B5D" w:rsidRPr="0003748B" w14:paraId="29287B50" w14:textId="77777777" w:rsidTr="003874EC">
        <w:tc>
          <w:tcPr>
            <w:tcW w:w="3150" w:type="dxa"/>
          </w:tcPr>
          <w:p w14:paraId="7963EA39" w14:textId="35D68FEA" w:rsidR="00397B5D" w:rsidRPr="0003748B" w:rsidRDefault="00B955E7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810" w:type="dxa"/>
          </w:tcPr>
          <w:p w14:paraId="091D88F1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4D1B3F52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59085A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7A23D2F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1221C6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0A6596A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8C0D8A1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4356E7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769CD05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0EB2CF5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03748B" w14:paraId="7CA71FF9" w14:textId="77777777" w:rsidTr="003874EC">
        <w:tc>
          <w:tcPr>
            <w:tcW w:w="3150" w:type="dxa"/>
            <w:hideMark/>
          </w:tcPr>
          <w:p w14:paraId="74E8F5BA" w14:textId="77777777" w:rsidR="008D75C6" w:rsidRPr="0003748B" w:rsidRDefault="008D75C6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5D7D8693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413CC" w:rsidRPr="0003748B" w14:paraId="316CC991" w14:textId="77777777" w:rsidTr="003874EC">
        <w:tc>
          <w:tcPr>
            <w:tcW w:w="3150" w:type="dxa"/>
            <w:hideMark/>
          </w:tcPr>
          <w:p w14:paraId="4C6A9577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21E80EF1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272" w:type="dxa"/>
          </w:tcPr>
          <w:p w14:paraId="5ED928F5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21B4428C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272" w:type="dxa"/>
          </w:tcPr>
          <w:p w14:paraId="7E489D97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04C3ACA1" w:rsidR="000413CC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0413CC" w:rsidRPr="00B03AB3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61C24FF6" w:rsidR="000413CC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446AE35D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930</w:t>
            </w:r>
          </w:p>
        </w:tc>
      </w:tr>
      <w:tr w:rsidR="000413CC" w:rsidRPr="0003748B" w14:paraId="3382E27F" w14:textId="77777777" w:rsidTr="003874EC">
        <w:tc>
          <w:tcPr>
            <w:tcW w:w="3150" w:type="dxa"/>
          </w:tcPr>
          <w:p w14:paraId="1024A51F" w14:textId="45219CC9" w:rsidR="000413CC" w:rsidRPr="0003748B" w:rsidRDefault="00B64C7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6743657C" w14:textId="466DB95F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</w:tcPr>
          <w:p w14:paraId="68DF5559" w14:textId="6129917A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2" w:type="dxa"/>
          </w:tcPr>
          <w:p w14:paraId="5ADA3549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41E99258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2" w:type="dxa"/>
          </w:tcPr>
          <w:p w14:paraId="7620E3B8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2C3BA2F6" w:rsidR="000413CC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0413CC" w:rsidRPr="00B03AB3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06E77D0E" w:rsidR="000413CC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70D415FB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0413CC" w:rsidRPr="0003748B" w14:paraId="5A087A9A" w14:textId="77777777" w:rsidTr="003874EC">
        <w:tc>
          <w:tcPr>
            <w:tcW w:w="3150" w:type="dxa"/>
            <w:hideMark/>
          </w:tcPr>
          <w:p w14:paraId="357D7DA4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51937329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72" w:type="dxa"/>
            <w:vAlign w:val="bottom"/>
          </w:tcPr>
          <w:p w14:paraId="6EF2AA2F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1962E834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72" w:type="dxa"/>
          </w:tcPr>
          <w:p w14:paraId="0569CA33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7AB714B6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236" w:type="dxa"/>
          </w:tcPr>
          <w:p w14:paraId="0941EC8D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753AC88A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263" w:type="dxa"/>
          </w:tcPr>
          <w:p w14:paraId="02C213DB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732D241A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286</w:t>
            </w:r>
          </w:p>
        </w:tc>
      </w:tr>
      <w:tr w:rsidR="000413CC" w:rsidRPr="0003748B" w14:paraId="0436B8F8" w14:textId="77777777" w:rsidTr="003874EC">
        <w:tc>
          <w:tcPr>
            <w:tcW w:w="3150" w:type="dxa"/>
          </w:tcPr>
          <w:p w14:paraId="12543C91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4D7D37BA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2" w:type="dxa"/>
          </w:tcPr>
          <w:p w14:paraId="6B353D64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6D4A1F82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2" w:type="dxa"/>
          </w:tcPr>
          <w:p w14:paraId="15621402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204F6917" w:rsidR="000413CC" w:rsidRPr="00B03AB3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426</w:t>
            </w:r>
          </w:p>
        </w:tc>
        <w:tc>
          <w:tcPr>
            <w:tcW w:w="236" w:type="dxa"/>
          </w:tcPr>
          <w:p w14:paraId="7B1A95FE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3AB34889" w:rsidR="000413CC" w:rsidRPr="00B03AB3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3" w:type="dxa"/>
          </w:tcPr>
          <w:p w14:paraId="010C082E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700241FC" w:rsidR="000413CC" w:rsidRPr="00B03AB3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4A5218" w:rsidRPr="00B03AB3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697</w:t>
            </w:r>
          </w:p>
        </w:tc>
      </w:tr>
      <w:tr w:rsidR="000B59EB" w:rsidRPr="0003748B" w14:paraId="5B46E1DD" w14:textId="77777777" w:rsidTr="003874EC">
        <w:tc>
          <w:tcPr>
            <w:tcW w:w="3150" w:type="dxa"/>
          </w:tcPr>
          <w:p w14:paraId="0B152F58" w14:textId="2F1C49F0" w:rsidR="000B59EB" w:rsidRPr="0003748B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46C5F9BE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5A216500" w14:textId="77777777" w:rsidR="000B59EB" w:rsidRPr="00B03AB3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40ABF66" w14:textId="1FCD1D65" w:rsidR="004A5218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2" w:type="dxa"/>
          </w:tcPr>
          <w:p w14:paraId="1B5D6993" w14:textId="77777777" w:rsidR="000B59EB" w:rsidRPr="00B03AB3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1DCAA3DD" w14:textId="77777777" w:rsidR="00FB5B05" w:rsidRPr="00B03AB3" w:rsidRDefault="00FB5B0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9A7E4BF" w14:textId="7133E225" w:rsidR="004A5218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72" w:type="dxa"/>
          </w:tcPr>
          <w:p w14:paraId="68FF6400" w14:textId="77777777" w:rsidR="000B59EB" w:rsidRPr="00B03AB3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7D216A9" w14:textId="77777777" w:rsidR="00FB5B05" w:rsidRPr="00B03AB3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8AC546E" w14:textId="61BC35DF" w:rsidR="004A5218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FC02C" w14:textId="77777777" w:rsidR="000B59EB" w:rsidRPr="00B03AB3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7508776" w14:textId="77777777" w:rsidR="00FB5B05" w:rsidRPr="00B03AB3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0EC4B60" w14:textId="07697092" w:rsidR="004A5218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14713A" w14:textId="77777777" w:rsidR="000B59EB" w:rsidRPr="00B03AB3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FD12844" w14:textId="77777777" w:rsidR="00FB5B05" w:rsidRPr="00B03AB3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487F42" w14:textId="7A96F0AD" w:rsidR="004A5218" w:rsidRPr="00B03AB3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  <w:tr w:rsidR="000413CC" w:rsidRPr="0003748B" w14:paraId="3C753359" w14:textId="77777777" w:rsidTr="003874EC">
        <w:tc>
          <w:tcPr>
            <w:tcW w:w="3150" w:type="dxa"/>
          </w:tcPr>
          <w:p w14:paraId="4262C681" w14:textId="356BF838" w:rsidR="000413CC" w:rsidRPr="0003748B" w:rsidRDefault="000413CC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0CC86F9C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017961CD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26529029" w:rsidR="000413CC" w:rsidRPr="00B03AB3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72" w:type="dxa"/>
          </w:tcPr>
          <w:p w14:paraId="0F366A4A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4DAE1A9D" w:rsidR="000413CC" w:rsidRPr="00B03AB3" w:rsidRDefault="00B03AB3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31E2428F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7E6711B5" w:rsidR="000413CC" w:rsidRPr="00B03AB3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03AB3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5A8A9E" w14:textId="77777777" w:rsidR="000413CC" w:rsidRPr="00B03AB3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3A5CE835" w:rsidR="000413CC" w:rsidRPr="00B03AB3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B03AB3" w:rsidRPr="0003748B" w14:paraId="7F600AB1" w14:textId="77777777" w:rsidTr="003874EC">
        <w:tc>
          <w:tcPr>
            <w:tcW w:w="3150" w:type="dxa"/>
          </w:tcPr>
          <w:p w14:paraId="5512A64B" w14:textId="49353EF3" w:rsidR="00B03AB3" w:rsidRPr="0003748B" w:rsidRDefault="00B03AB3" w:rsidP="00B03AB3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10" w:type="dxa"/>
          </w:tcPr>
          <w:p w14:paraId="47826D2D" w14:textId="77777777" w:rsidR="00B03AB3" w:rsidRPr="0003748B" w:rsidRDefault="00B03AB3" w:rsidP="00B0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71A340B2" w14:textId="13B30D13" w:rsidR="00B03AB3" w:rsidRPr="00374840" w:rsidRDefault="00B955E7" w:rsidP="00B0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2" w:type="dxa"/>
          </w:tcPr>
          <w:p w14:paraId="1EF5D557" w14:textId="77777777" w:rsidR="00B03AB3" w:rsidRPr="00374840" w:rsidRDefault="00B03AB3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8063B01" w14:textId="34EE4841" w:rsidR="00B03AB3" w:rsidRPr="00374840" w:rsidRDefault="00B955E7" w:rsidP="00B0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2" w:type="dxa"/>
          </w:tcPr>
          <w:p w14:paraId="02126B63" w14:textId="77777777" w:rsidR="00B03AB3" w:rsidRPr="00374840" w:rsidRDefault="00B03AB3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17AE5629" w14:textId="772FAABE" w:rsidR="00B03AB3" w:rsidRPr="00374840" w:rsidRDefault="00B955E7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11</w:t>
            </w:r>
          </w:p>
        </w:tc>
        <w:tc>
          <w:tcPr>
            <w:tcW w:w="236" w:type="dxa"/>
          </w:tcPr>
          <w:p w14:paraId="162C2849" w14:textId="77777777" w:rsidR="00B03AB3" w:rsidRPr="00374840" w:rsidRDefault="00B03AB3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7122447" w14:textId="211146CE" w:rsidR="00B03AB3" w:rsidRPr="00374840" w:rsidRDefault="00B03AB3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74840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4E0694A1" w14:textId="77777777" w:rsidR="00B03AB3" w:rsidRPr="00374840" w:rsidRDefault="00B03AB3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D80C059" w14:textId="19EB2996" w:rsidR="00B03AB3" w:rsidRPr="00374840" w:rsidRDefault="00B955E7" w:rsidP="00B03A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413CC" w:rsidRPr="0003748B" w14:paraId="39D46EB4" w14:textId="77777777" w:rsidTr="003874EC">
        <w:tc>
          <w:tcPr>
            <w:tcW w:w="3150" w:type="dxa"/>
            <w:hideMark/>
          </w:tcPr>
          <w:p w14:paraId="501B8141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04CA8639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3FE2D431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08A6B086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2" w:type="dxa"/>
          </w:tcPr>
          <w:p w14:paraId="3C40E78B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2BE219D6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36" w:type="dxa"/>
          </w:tcPr>
          <w:p w14:paraId="090645C7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0A700F01" w:rsidR="000413CC" w:rsidRPr="00374840" w:rsidRDefault="004A5218" w:rsidP="00FE3F8B">
            <w:pPr>
              <w:tabs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74840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00DFDE28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341</w:t>
            </w:r>
          </w:p>
        </w:tc>
      </w:tr>
      <w:tr w:rsidR="000413CC" w:rsidRPr="0003748B" w14:paraId="3E5AB117" w14:textId="77777777" w:rsidTr="003874EC">
        <w:tc>
          <w:tcPr>
            <w:tcW w:w="3150" w:type="dxa"/>
          </w:tcPr>
          <w:p w14:paraId="514CE877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7F077C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ED147" w14:textId="0B2DE38E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4A5218" w:rsidRPr="00374840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272" w:type="dxa"/>
          </w:tcPr>
          <w:p w14:paraId="7CBF513A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C265D" w14:textId="51651915" w:rsidR="000413CC" w:rsidRPr="00374840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A5218" w:rsidRPr="0037484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884</w:t>
            </w:r>
          </w:p>
        </w:tc>
        <w:tc>
          <w:tcPr>
            <w:tcW w:w="272" w:type="dxa"/>
          </w:tcPr>
          <w:p w14:paraId="4B78A735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38BE5" w14:textId="2079DA02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924</w:t>
            </w:r>
          </w:p>
        </w:tc>
        <w:tc>
          <w:tcPr>
            <w:tcW w:w="236" w:type="dxa"/>
          </w:tcPr>
          <w:p w14:paraId="790AC2C1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BFA" w14:textId="6202B368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22</w:t>
            </w:r>
          </w:p>
        </w:tc>
        <w:tc>
          <w:tcPr>
            <w:tcW w:w="263" w:type="dxa"/>
          </w:tcPr>
          <w:p w14:paraId="697B5504" w14:textId="77777777" w:rsidR="000413CC" w:rsidRPr="0037484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A6E" w14:textId="0458C8D1" w:rsidR="000413CC" w:rsidRPr="00374840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4A5218" w:rsidRPr="00374840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830</w:t>
            </w:r>
          </w:p>
        </w:tc>
      </w:tr>
    </w:tbl>
    <w:p w14:paraId="5BC2AA1A" w14:textId="77777777" w:rsidR="003874EC" w:rsidRPr="00B955E7" w:rsidRDefault="003874EC" w:rsidP="00FE3F8B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385F84" w:rsidRPr="0003748B" w14:paraId="0B4614C1" w14:textId="77777777" w:rsidTr="005C3481">
        <w:tc>
          <w:tcPr>
            <w:tcW w:w="3150" w:type="dxa"/>
          </w:tcPr>
          <w:p w14:paraId="48119C0F" w14:textId="10923CE0" w:rsidR="00385F84" w:rsidRPr="0003748B" w:rsidRDefault="00B955E7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810" w:type="dxa"/>
          </w:tcPr>
          <w:p w14:paraId="669CD7F1" w14:textId="77777777" w:rsidR="00385F84" w:rsidRPr="0003748B" w:rsidRDefault="00385F8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2A15395B" w14:textId="77777777" w:rsidR="00385F84" w:rsidRPr="0003748B" w:rsidRDefault="00385F84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D73F5D" w:rsidRPr="0003748B" w14:paraId="61179070" w14:textId="77777777" w:rsidTr="005C3481">
        <w:tc>
          <w:tcPr>
            <w:tcW w:w="3150" w:type="dxa"/>
          </w:tcPr>
          <w:p w14:paraId="54139A51" w14:textId="6F924ABE" w:rsidR="00D73F5D" w:rsidRPr="0003748B" w:rsidRDefault="00D73F5D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0F13F6B0" w14:textId="77777777" w:rsidR="00D73F5D" w:rsidRPr="0003748B" w:rsidRDefault="00D73F5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0BEB6893" w14:textId="77777777" w:rsidR="00D73F5D" w:rsidRPr="0003748B" w:rsidRDefault="00D73F5D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3874EC" w:rsidRPr="0003748B" w14:paraId="57B83E47" w14:textId="77777777" w:rsidTr="003874EC">
        <w:tc>
          <w:tcPr>
            <w:tcW w:w="3150" w:type="dxa"/>
          </w:tcPr>
          <w:p w14:paraId="1C4CBFDB" w14:textId="5FD2EA35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768FFDD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22C89D1" w14:textId="10527F95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272" w:type="dxa"/>
          </w:tcPr>
          <w:p w14:paraId="21AFEA2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4B76C41" w14:textId="24EBBCE9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272" w:type="dxa"/>
          </w:tcPr>
          <w:p w14:paraId="3BC0E463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067DA8" w14:textId="5127DA61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F921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653495" w14:textId="52664A1B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39F0E12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7EBAF7D" w14:textId="5C5A8364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630</w:t>
            </w:r>
          </w:p>
        </w:tc>
      </w:tr>
      <w:tr w:rsidR="003874EC" w:rsidRPr="0003748B" w14:paraId="55CC9FBE" w14:textId="77777777" w:rsidTr="003874EC">
        <w:tc>
          <w:tcPr>
            <w:tcW w:w="3150" w:type="dxa"/>
          </w:tcPr>
          <w:p w14:paraId="523A0AE6" w14:textId="349DE425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7C102FB" w14:textId="7A6D4341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29C2076" w14:textId="2BB2D128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2" w:type="dxa"/>
          </w:tcPr>
          <w:p w14:paraId="1A96416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1590EC0" w14:textId="7C38A767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2" w:type="dxa"/>
          </w:tcPr>
          <w:p w14:paraId="2097A3E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477D20C" w14:textId="734FB971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C1FD3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1CCFC6" w14:textId="52B7821F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05BA4C3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6CCB1C4" w14:textId="1E40DF8C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3874EC" w:rsidRPr="0003748B" w14:paraId="3DD6AFE3" w14:textId="77777777" w:rsidTr="003874EC">
        <w:tc>
          <w:tcPr>
            <w:tcW w:w="3150" w:type="dxa"/>
          </w:tcPr>
          <w:p w14:paraId="26191950" w14:textId="1E8E2141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BECCB02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634E75D" w14:textId="7FDDFDD4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272" w:type="dxa"/>
            <w:vAlign w:val="bottom"/>
          </w:tcPr>
          <w:p w14:paraId="269CBA3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65A1C618" w14:textId="153057E0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B955E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2" w:type="dxa"/>
          </w:tcPr>
          <w:p w14:paraId="0A39844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9541EE" w14:textId="181FB6A0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36" w:type="dxa"/>
          </w:tcPr>
          <w:p w14:paraId="080F3E00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BCA471D" w14:textId="50C4BE8B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63" w:type="dxa"/>
          </w:tcPr>
          <w:p w14:paraId="2A16F775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ind w:left="-1727" w:right="421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E2007C3" w14:textId="14AB26B9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94</w:t>
            </w:r>
          </w:p>
        </w:tc>
      </w:tr>
      <w:tr w:rsidR="003874EC" w:rsidRPr="0003748B" w14:paraId="4A0876E0" w14:textId="77777777" w:rsidTr="003874EC">
        <w:tc>
          <w:tcPr>
            <w:tcW w:w="3150" w:type="dxa"/>
          </w:tcPr>
          <w:p w14:paraId="70266E74" w14:textId="4B6BA98C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D6853ED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686145" w14:textId="3976C010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272" w:type="dxa"/>
          </w:tcPr>
          <w:p w14:paraId="1D687A6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C2D3981" w14:textId="3B37B029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361AAA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272" w:type="dxa"/>
          </w:tcPr>
          <w:p w14:paraId="7E03F382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A1C6C6" w14:textId="5E2BFF25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236" w:type="dxa"/>
          </w:tcPr>
          <w:p w14:paraId="7153803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B6A48D9" w14:textId="3D63EB59" w:rsidR="003874EC" w:rsidRPr="0003748B" w:rsidRDefault="009D2C63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</w:tcPr>
          <w:p w14:paraId="27796D59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864B1DE" w14:textId="5B97C10A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="003874EC" w:rsidRPr="0003748B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080</w:t>
            </w:r>
          </w:p>
        </w:tc>
      </w:tr>
      <w:tr w:rsidR="000B59EB" w:rsidRPr="0003748B" w14:paraId="141E7FA0" w14:textId="77777777" w:rsidTr="003874EC">
        <w:tc>
          <w:tcPr>
            <w:tcW w:w="3150" w:type="dxa"/>
          </w:tcPr>
          <w:p w14:paraId="12384F99" w14:textId="3ABD4DFE" w:rsidR="000B59EB" w:rsidRPr="0003748B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155256D5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71F7C29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2D9F057" w14:textId="3EFB9E94" w:rsidR="000B59E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2" w:type="dxa"/>
          </w:tcPr>
          <w:p w14:paraId="4DE5ED9B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971BDBF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D92F66" w14:textId="4DB2D251" w:rsidR="00361AAA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72" w:type="dxa"/>
          </w:tcPr>
          <w:p w14:paraId="0EFC189A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F26742A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48766D" w14:textId="41433DA2" w:rsidR="00361AAA" w:rsidRPr="0003748B" w:rsidRDefault="00361A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F4336E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F321D3B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4965B1F1" w14:textId="20984211" w:rsidR="00361AAA" w:rsidRPr="0003748B" w:rsidRDefault="00361AAA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D68401E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5350076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70A960" w14:textId="67F2B644" w:rsidR="00361AAA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404</w:t>
            </w:r>
          </w:p>
        </w:tc>
      </w:tr>
      <w:tr w:rsidR="003874EC" w:rsidRPr="0003748B" w14:paraId="02CD18F1" w14:textId="77777777" w:rsidTr="003874EC">
        <w:tc>
          <w:tcPr>
            <w:tcW w:w="3150" w:type="dxa"/>
          </w:tcPr>
          <w:p w14:paraId="7076EE74" w14:textId="7BC0E94B" w:rsidR="003874EC" w:rsidRPr="0003748B" w:rsidRDefault="003874EC" w:rsidP="00FE3F8B">
            <w:pPr>
              <w:spacing w:line="240" w:lineRule="auto"/>
              <w:ind w:left="73" w:right="-291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1DA6C3D1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B2E8B1" w14:textId="03B5EB8E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679597E1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0F07AD0" w14:textId="324C4441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54A462D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171A84E" w14:textId="0EA4CD7F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</w:tcPr>
          <w:p w14:paraId="4052810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2C57A3" w14:textId="0C399960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82AD23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DD0800C" w14:textId="26AF4BEC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3874EC" w:rsidRPr="0003748B" w14:paraId="5227D353" w14:textId="77777777" w:rsidTr="003874EC">
        <w:tc>
          <w:tcPr>
            <w:tcW w:w="3150" w:type="dxa"/>
          </w:tcPr>
          <w:p w14:paraId="76EA8B97" w14:textId="75056FC8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1EFA17AB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B6ABFAD" w14:textId="3E13FD29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494857C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775BE739" w14:textId="04C24E89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955E7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2" w:type="dxa"/>
          </w:tcPr>
          <w:p w14:paraId="1BC25A90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0A190CAC" w14:textId="3D9A4BEA" w:rsidR="003874EC" w:rsidRPr="0003748B" w:rsidRDefault="009D2C6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7EB76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0E10AED" w14:textId="55591F49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6CDFB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7FCF6377" w14:textId="44CE298E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10</w:t>
            </w:r>
          </w:p>
        </w:tc>
      </w:tr>
      <w:tr w:rsidR="003874EC" w:rsidRPr="0003748B" w14:paraId="3747F348" w14:textId="77777777" w:rsidTr="003874EC">
        <w:tc>
          <w:tcPr>
            <w:tcW w:w="3150" w:type="dxa"/>
          </w:tcPr>
          <w:p w14:paraId="5CE3042C" w14:textId="77777777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C23F0D7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2E50" w14:textId="300D4138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272" w:type="dxa"/>
          </w:tcPr>
          <w:p w14:paraId="488C947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89E87" w14:textId="24340974" w:rsidR="003874EC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</w:rPr>
              <w:t>002</w:t>
            </w:r>
          </w:p>
        </w:tc>
        <w:tc>
          <w:tcPr>
            <w:tcW w:w="272" w:type="dxa"/>
          </w:tcPr>
          <w:p w14:paraId="3556803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11897" w14:textId="6064D302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236" w:type="dxa"/>
          </w:tcPr>
          <w:p w14:paraId="3D99408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7069" w14:textId="169E057F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263" w:type="dxa"/>
          </w:tcPr>
          <w:p w14:paraId="4B3B4A67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23E97" w14:textId="1F7F3B61" w:rsidR="003874EC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868</w:t>
            </w:r>
          </w:p>
        </w:tc>
      </w:tr>
    </w:tbl>
    <w:p w14:paraId="2806EEFC" w14:textId="7AF061A9" w:rsidR="00EC17AE" w:rsidRDefault="00EC17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2DF88BA" w14:textId="77777777" w:rsidR="00EC17AE" w:rsidRDefault="00EC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810"/>
        <w:gridCol w:w="896"/>
        <w:gridCol w:w="272"/>
        <w:gridCol w:w="902"/>
        <w:gridCol w:w="272"/>
        <w:gridCol w:w="988"/>
        <w:gridCol w:w="236"/>
        <w:gridCol w:w="936"/>
        <w:gridCol w:w="263"/>
        <w:gridCol w:w="817"/>
      </w:tblGrid>
      <w:tr w:rsidR="00167960" w:rsidRPr="0003748B" w14:paraId="6C1517CB" w14:textId="77777777" w:rsidTr="00772F9E">
        <w:trPr>
          <w:tblHeader/>
        </w:trPr>
        <w:tc>
          <w:tcPr>
            <w:tcW w:w="3148" w:type="dxa"/>
            <w:hideMark/>
          </w:tcPr>
          <w:p w14:paraId="3DC4A77D" w14:textId="77777777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3C5A37A2" w14:textId="295599E9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67960" w:rsidRPr="0003748B" w14:paraId="04858450" w14:textId="77777777" w:rsidTr="00772F9E">
        <w:trPr>
          <w:tblHeader/>
        </w:trPr>
        <w:tc>
          <w:tcPr>
            <w:tcW w:w="3148" w:type="dxa"/>
            <w:hideMark/>
          </w:tcPr>
          <w:p w14:paraId="003EADB4" w14:textId="77777777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4" w:type="dxa"/>
            <w:gridSpan w:val="7"/>
            <w:vAlign w:val="bottom"/>
            <w:hideMark/>
          </w:tcPr>
          <w:p w14:paraId="4635442E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167960" w:rsidRPr="0003748B" w14:paraId="154482B3" w14:textId="77777777" w:rsidTr="00772F9E">
        <w:trPr>
          <w:tblHeader/>
        </w:trPr>
        <w:tc>
          <w:tcPr>
            <w:tcW w:w="3148" w:type="dxa"/>
            <w:vAlign w:val="bottom"/>
            <w:hideMark/>
          </w:tcPr>
          <w:p w14:paraId="11319E3F" w14:textId="56225113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41A1A90" w14:textId="4CBA1B55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37909EAB" w14:textId="576E0DF3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3924816F" w:rsidR="00167960" w:rsidRPr="0003748B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167960" w:rsidRPr="0003748B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52D12D77" w:rsidR="00167960" w:rsidRPr="0003748B" w:rsidRDefault="00167960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6" w:type="dxa"/>
            <w:vAlign w:val="bottom"/>
            <w:hideMark/>
          </w:tcPr>
          <w:p w14:paraId="02FD5B7F" w14:textId="0A7C2E06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7960" w:rsidRPr="0003748B" w14:paraId="40D491FC" w14:textId="77777777" w:rsidTr="00772F9E">
        <w:trPr>
          <w:tblHeader/>
        </w:trPr>
        <w:tc>
          <w:tcPr>
            <w:tcW w:w="3148" w:type="dxa"/>
          </w:tcPr>
          <w:p w14:paraId="0056D9FC" w14:textId="77777777" w:rsidR="00167960" w:rsidRPr="0003748B" w:rsidRDefault="00167960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1EF53A91" w14:textId="6879E6BE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167960" w:rsidRPr="0003748B" w14:paraId="0CFC6B4E" w14:textId="77777777" w:rsidTr="00772F9E">
        <w:tc>
          <w:tcPr>
            <w:tcW w:w="3148" w:type="dxa"/>
          </w:tcPr>
          <w:p w14:paraId="6A6F03D4" w14:textId="321DC6F7" w:rsidR="00167960" w:rsidRPr="0003748B" w:rsidRDefault="00B955E7" w:rsidP="00FE3F8B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810" w:type="dxa"/>
          </w:tcPr>
          <w:p w14:paraId="3FF2C8F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60146340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9307EF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482C49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BC6A9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2251C9E5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6BB2205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4414ECC3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71CBD199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334D5D7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03748B" w14:paraId="3D4FA8C0" w14:textId="77777777" w:rsidTr="00772F9E">
        <w:tc>
          <w:tcPr>
            <w:tcW w:w="3148" w:type="dxa"/>
            <w:hideMark/>
          </w:tcPr>
          <w:p w14:paraId="35F15973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87E9A1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03748B" w14:paraId="37936CB7" w14:textId="77777777" w:rsidTr="00772F9E">
        <w:tc>
          <w:tcPr>
            <w:tcW w:w="3148" w:type="dxa"/>
            <w:hideMark/>
          </w:tcPr>
          <w:p w14:paraId="3409B560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07F6FCFB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345</w:t>
            </w:r>
          </w:p>
        </w:tc>
        <w:tc>
          <w:tcPr>
            <w:tcW w:w="272" w:type="dxa"/>
          </w:tcPr>
          <w:p w14:paraId="1168B951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1424EFF6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345</w:t>
            </w:r>
          </w:p>
        </w:tc>
        <w:tc>
          <w:tcPr>
            <w:tcW w:w="272" w:type="dxa"/>
          </w:tcPr>
          <w:p w14:paraId="28A18DBE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6C8AFFE2" w:rsidR="00167960" w:rsidRPr="00273634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7363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0DD7A704" w14:textId="776A6D90" w:rsidR="00167960" w:rsidRPr="00273634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7363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40CFC6CF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345</w:t>
            </w:r>
          </w:p>
        </w:tc>
      </w:tr>
      <w:tr w:rsidR="00167960" w:rsidRPr="0003748B" w14:paraId="10F96984" w14:textId="77777777" w:rsidTr="00772F9E">
        <w:tc>
          <w:tcPr>
            <w:tcW w:w="3148" w:type="dxa"/>
          </w:tcPr>
          <w:p w14:paraId="773C16AE" w14:textId="59FFE2A5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573F1981" w14:textId="3C277432" w:rsidR="00167960" w:rsidRPr="0003748B" w:rsidRDefault="00167960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2AC2534A" w14:textId="2B45645A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72" w:type="dxa"/>
          </w:tcPr>
          <w:p w14:paraId="7C020729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2B396D4A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72" w:type="dxa"/>
          </w:tcPr>
          <w:p w14:paraId="5C3A585D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2B87735E" w:rsidR="00167960" w:rsidRPr="00273634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7363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EC0BF0B" w14:textId="48FA24D3" w:rsidR="00167960" w:rsidRPr="00273634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7363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167960" w:rsidRPr="00273634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27F65C4C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26</w:t>
            </w:r>
          </w:p>
        </w:tc>
      </w:tr>
      <w:tr w:rsidR="00167960" w:rsidRPr="0003748B" w14:paraId="09B2E6C1" w14:textId="77777777" w:rsidTr="00772F9E">
        <w:tc>
          <w:tcPr>
            <w:tcW w:w="3148" w:type="dxa"/>
            <w:hideMark/>
          </w:tcPr>
          <w:p w14:paraId="2DBE798E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6E4F60BF" w:rsidR="00167960" w:rsidRPr="003E4312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62</w:t>
            </w:r>
          </w:p>
        </w:tc>
        <w:tc>
          <w:tcPr>
            <w:tcW w:w="272" w:type="dxa"/>
          </w:tcPr>
          <w:p w14:paraId="559F040C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00B69366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272" w:type="dxa"/>
          </w:tcPr>
          <w:p w14:paraId="3B094379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5C531039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236" w:type="dxa"/>
          </w:tcPr>
          <w:p w14:paraId="396E902F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19E2421" w14:textId="27E9E11A" w:rsidR="00167960" w:rsidRPr="0023140C" w:rsidRDefault="0023140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3140C"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</w:tcPr>
          <w:p w14:paraId="0ADCE3A7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79DE3A54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64</w:t>
            </w:r>
          </w:p>
        </w:tc>
      </w:tr>
      <w:tr w:rsidR="00167960" w:rsidRPr="0003748B" w14:paraId="45D78D41" w14:textId="77777777" w:rsidTr="00772F9E">
        <w:tc>
          <w:tcPr>
            <w:tcW w:w="3148" w:type="dxa"/>
          </w:tcPr>
          <w:p w14:paraId="2F4B3515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717FB300" w:rsidR="00167960" w:rsidRPr="003E4312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844</w:t>
            </w:r>
          </w:p>
        </w:tc>
        <w:tc>
          <w:tcPr>
            <w:tcW w:w="272" w:type="dxa"/>
          </w:tcPr>
          <w:p w14:paraId="02AE3081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1059C2BD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714</w:t>
            </w:r>
          </w:p>
        </w:tc>
        <w:tc>
          <w:tcPr>
            <w:tcW w:w="272" w:type="dxa"/>
          </w:tcPr>
          <w:p w14:paraId="394348C0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32C2A742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423</w:t>
            </w:r>
          </w:p>
        </w:tc>
        <w:tc>
          <w:tcPr>
            <w:tcW w:w="236" w:type="dxa"/>
          </w:tcPr>
          <w:p w14:paraId="7D84E3CE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E244DCB" w14:textId="6773A211" w:rsidR="00167960" w:rsidRPr="0023140C" w:rsidRDefault="004A5218" w:rsidP="00FE3F8B">
            <w:pPr>
              <w:tabs>
                <w:tab w:val="clear" w:pos="680"/>
                <w:tab w:val="left" w:pos="71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3140C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C95D9C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67AA9ABB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4A5218" w:rsidRPr="0023140C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137</w:t>
            </w:r>
          </w:p>
        </w:tc>
      </w:tr>
      <w:tr w:rsidR="00167960" w:rsidRPr="0003748B" w14:paraId="08A3D8DF" w14:textId="77777777" w:rsidTr="00772F9E">
        <w:tc>
          <w:tcPr>
            <w:tcW w:w="3148" w:type="dxa"/>
            <w:hideMark/>
          </w:tcPr>
          <w:p w14:paraId="7952D95E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A69D46B" w14:textId="0AA1E9B8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49071504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FBE15F1" w14:textId="002C4184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272" w:type="dxa"/>
          </w:tcPr>
          <w:p w14:paraId="2A5C9013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C0FF45B" w14:textId="442E01CD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236" w:type="dxa"/>
          </w:tcPr>
          <w:p w14:paraId="4B1E1D87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D5F8F0B" w14:textId="5A1D518C" w:rsidR="00167960" w:rsidRPr="0023140C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3140C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89F76F8" w14:textId="798083E8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341</w:t>
            </w:r>
          </w:p>
        </w:tc>
      </w:tr>
      <w:tr w:rsidR="00167960" w:rsidRPr="0003748B" w14:paraId="6DB37006" w14:textId="77777777" w:rsidTr="00772F9E">
        <w:tc>
          <w:tcPr>
            <w:tcW w:w="3148" w:type="dxa"/>
          </w:tcPr>
          <w:p w14:paraId="5F9C2B3A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5333DB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7F2D" w14:textId="621160E4" w:rsidR="00167960" w:rsidRPr="00273634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="004A5218" w:rsidRPr="00273634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577</w:t>
            </w:r>
          </w:p>
        </w:tc>
        <w:tc>
          <w:tcPr>
            <w:tcW w:w="272" w:type="dxa"/>
          </w:tcPr>
          <w:p w14:paraId="3B65ACF3" w14:textId="77777777" w:rsidR="00167960" w:rsidRPr="000754A2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8CAAE" w14:textId="17436962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="004A5218" w:rsidRPr="0023140C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272" w:type="dxa"/>
          </w:tcPr>
          <w:p w14:paraId="54745E56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3DD04" w14:textId="58D2C7CE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236" w:type="dxa"/>
          </w:tcPr>
          <w:p w14:paraId="1F5298C7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D838" w14:textId="215131A5" w:rsidR="00167960" w:rsidRPr="0023140C" w:rsidRDefault="0023140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23140C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</w:tcPr>
          <w:p w14:paraId="4762B296" w14:textId="77777777" w:rsidR="00167960" w:rsidRPr="0023140C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00F4" w14:textId="180332AD" w:rsidR="00167960" w:rsidRPr="0023140C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="004A5218" w:rsidRPr="0023140C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913</w:t>
            </w:r>
          </w:p>
        </w:tc>
      </w:tr>
      <w:tr w:rsidR="00167960" w:rsidRPr="0003748B" w14:paraId="5D8C5D10" w14:textId="77777777" w:rsidTr="003874EC">
        <w:tc>
          <w:tcPr>
            <w:tcW w:w="3148" w:type="dxa"/>
          </w:tcPr>
          <w:p w14:paraId="17DD78CA" w14:textId="38F89EF0" w:rsidR="00167960" w:rsidRPr="00B955E7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</w:tcPr>
          <w:p w14:paraId="266F925C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214E970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5F03FB6B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6D133F4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12C2E9B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A8BDAC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255F0D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60475E9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</w:tcPr>
          <w:p w14:paraId="242C72B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83AA9A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72F9E" w:rsidRPr="0003748B" w14:paraId="048A907D" w14:textId="77777777" w:rsidTr="00772F9E">
        <w:tc>
          <w:tcPr>
            <w:tcW w:w="3148" w:type="dxa"/>
          </w:tcPr>
          <w:p w14:paraId="2CA28BD9" w14:textId="4F3FA1CA" w:rsidR="00772F9E" w:rsidRPr="0003748B" w:rsidRDefault="00B955E7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810" w:type="dxa"/>
          </w:tcPr>
          <w:p w14:paraId="72DBD3A1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52B27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D962792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478F4DD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F56A08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59E1A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833298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DC430" w14:textId="77777777" w:rsidR="00772F9E" w:rsidRPr="0003748B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9EC4799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8836A1D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772F9E" w:rsidRPr="0003748B" w14:paraId="76B7DDCE" w14:textId="77777777" w:rsidTr="00772F9E">
        <w:tc>
          <w:tcPr>
            <w:tcW w:w="3148" w:type="dxa"/>
          </w:tcPr>
          <w:p w14:paraId="2742FBF3" w14:textId="1BE43F53" w:rsidR="00772F9E" w:rsidRPr="0003748B" w:rsidRDefault="00772F9E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FC856A5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3B0C8B7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010E6FA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379DE22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54BABF8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3113F54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7B76B7B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2A33217" w14:textId="77777777" w:rsidR="00772F9E" w:rsidRPr="0003748B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9C55F1E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3DED5AB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66560F" w:rsidRPr="0003748B" w14:paraId="26529912" w14:textId="77777777" w:rsidTr="00772F9E">
        <w:tc>
          <w:tcPr>
            <w:tcW w:w="3148" w:type="dxa"/>
          </w:tcPr>
          <w:p w14:paraId="4D5E36DB" w14:textId="258E57AE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26B4F9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9DA34FE" w14:textId="3A27EE7C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  <w:tc>
          <w:tcPr>
            <w:tcW w:w="272" w:type="dxa"/>
          </w:tcPr>
          <w:p w14:paraId="232FD0E3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C6D5B6B" w14:textId="5781B8AD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  <w:tc>
          <w:tcPr>
            <w:tcW w:w="272" w:type="dxa"/>
          </w:tcPr>
          <w:p w14:paraId="0A59189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1181D2" w14:textId="0E5FA252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AE1FC5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405912C" w14:textId="697A881B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49F1F3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77CB5AE" w14:textId="7E1E5767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</w:tr>
      <w:tr w:rsidR="0066560F" w:rsidRPr="0003748B" w14:paraId="0AA572AC" w14:textId="77777777" w:rsidTr="00772F9E">
        <w:tc>
          <w:tcPr>
            <w:tcW w:w="3148" w:type="dxa"/>
          </w:tcPr>
          <w:p w14:paraId="5305B060" w14:textId="4D252A77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C4C3FC0" w14:textId="50A169F2" w:rsidR="0066560F" w:rsidRPr="0003748B" w:rsidRDefault="0066560F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436594E" w14:textId="16C30A4C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72" w:type="dxa"/>
          </w:tcPr>
          <w:p w14:paraId="240CD3C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25A6AE" w14:textId="59F03077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72" w:type="dxa"/>
          </w:tcPr>
          <w:p w14:paraId="0E7820D4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9020A9" w14:textId="796011C5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1BD5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209E3E3" w14:textId="2DE3F8FE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0784C2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020EBE41" w14:textId="45235C7A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0</w:t>
            </w:r>
          </w:p>
        </w:tc>
      </w:tr>
      <w:tr w:rsidR="0066560F" w:rsidRPr="0003748B" w14:paraId="4F20E134" w14:textId="77777777" w:rsidTr="00772F9E">
        <w:tc>
          <w:tcPr>
            <w:tcW w:w="3148" w:type="dxa"/>
          </w:tcPr>
          <w:p w14:paraId="3C4869CE" w14:textId="00598CF8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10FE43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9B21C45" w14:textId="3248C716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107</w:t>
            </w:r>
          </w:p>
        </w:tc>
        <w:tc>
          <w:tcPr>
            <w:tcW w:w="272" w:type="dxa"/>
          </w:tcPr>
          <w:p w14:paraId="60F34F31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131F99E" w14:textId="1DA76B22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6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2" w:type="dxa"/>
          </w:tcPr>
          <w:p w14:paraId="2542150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2DF72C" w14:textId="0361D7AE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236" w:type="dxa"/>
          </w:tcPr>
          <w:p w14:paraId="45704B5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0657D8" w14:textId="75D3F58B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E649EC9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52C4A08" w14:textId="57BD49BF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112</w:t>
            </w:r>
          </w:p>
        </w:tc>
      </w:tr>
      <w:tr w:rsidR="0066560F" w:rsidRPr="0003748B" w14:paraId="3793297E" w14:textId="77777777" w:rsidTr="00772F9E">
        <w:tc>
          <w:tcPr>
            <w:tcW w:w="3148" w:type="dxa"/>
          </w:tcPr>
          <w:p w14:paraId="3598D9C5" w14:textId="3858B7DA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3E71BFB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429359E" w14:textId="5D443AC5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183673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272" w:type="dxa"/>
          </w:tcPr>
          <w:p w14:paraId="0BFAA22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92C5F88" w14:textId="4E942380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823</w:t>
            </w:r>
          </w:p>
        </w:tc>
        <w:tc>
          <w:tcPr>
            <w:tcW w:w="272" w:type="dxa"/>
          </w:tcPr>
          <w:p w14:paraId="2659AD50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5AA5C9" w14:textId="22B9778F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236" w:type="dxa"/>
          </w:tcPr>
          <w:p w14:paraId="0596F40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1D5D02" w14:textId="690DE939" w:rsidR="0066560F" w:rsidRPr="0003748B" w:rsidRDefault="00183673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</w:tcPr>
          <w:p w14:paraId="0085D7B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9B2487A" w14:textId="5D55DBF4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="0066560F"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366</w:t>
            </w:r>
          </w:p>
        </w:tc>
      </w:tr>
      <w:tr w:rsidR="0066560F" w:rsidRPr="0003748B" w14:paraId="5DF89D52" w14:textId="77777777" w:rsidTr="00772F9E">
        <w:tc>
          <w:tcPr>
            <w:tcW w:w="3148" w:type="dxa"/>
          </w:tcPr>
          <w:p w14:paraId="23AB9C75" w14:textId="29517850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99DEFD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072C48" w14:textId="340272AF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2D3A6E78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5ACC0CB" w14:textId="76C60238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310</w:t>
            </w:r>
          </w:p>
        </w:tc>
        <w:tc>
          <w:tcPr>
            <w:tcW w:w="272" w:type="dxa"/>
          </w:tcPr>
          <w:p w14:paraId="3F6D055C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54737D8D" w14:textId="36D73BC8" w:rsidR="0066560F" w:rsidRPr="0003748B" w:rsidRDefault="00183673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6DA46FF9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86896EC" w14:textId="32BC2431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F72B221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E286006" w14:textId="0EB646EA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B955E7">
              <w:rPr>
                <w:rFonts w:ascii="Angsana New" w:hAnsi="Angsana New"/>
                <w:sz w:val="26"/>
                <w:szCs w:val="26"/>
                <w:lang w:eastAsia="en-GB"/>
              </w:rPr>
              <w:t>10</w:t>
            </w:r>
          </w:p>
        </w:tc>
      </w:tr>
      <w:tr w:rsidR="0066560F" w:rsidRPr="0003748B" w14:paraId="51A5C139" w14:textId="77777777" w:rsidTr="00772F9E">
        <w:tc>
          <w:tcPr>
            <w:tcW w:w="3148" w:type="dxa"/>
          </w:tcPr>
          <w:p w14:paraId="25B83625" w14:textId="77777777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01FDB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FC67" w14:textId="35350485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088</w:t>
            </w:r>
          </w:p>
        </w:tc>
        <w:tc>
          <w:tcPr>
            <w:tcW w:w="272" w:type="dxa"/>
          </w:tcPr>
          <w:p w14:paraId="6D32AC7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5D00" w14:textId="621A7307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621</w:t>
            </w:r>
          </w:p>
        </w:tc>
        <w:tc>
          <w:tcPr>
            <w:tcW w:w="272" w:type="dxa"/>
          </w:tcPr>
          <w:p w14:paraId="2ACCB353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4754" w14:textId="06FCE54D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236" w:type="dxa"/>
          </w:tcPr>
          <w:p w14:paraId="7AA522A0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4E69" w14:textId="4A362E92" w:rsidR="0066560F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782D668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81977" w14:textId="604733A9" w:rsidR="0066560F" w:rsidRPr="0003748B" w:rsidRDefault="00B955E7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214</w:t>
            </w:r>
          </w:p>
        </w:tc>
      </w:tr>
    </w:tbl>
    <w:p w14:paraId="2A9E31E5" w14:textId="3A8AA8EC" w:rsidR="00AB35B3" w:rsidRPr="0003748B" w:rsidRDefault="00AB35B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6D3C915" w14:textId="6EAC8A91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B955E7" w:rsidRPr="00B955E7">
        <w:rPr>
          <w:rFonts w:ascii="Angsana New" w:hAnsi="Angsana New" w:hint="cs"/>
          <w:i/>
          <w:iCs/>
          <w:sz w:val="30"/>
          <w:szCs w:val="30"/>
        </w:rPr>
        <w:t>3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B520A0" w:rsidRPr="0003748B">
        <w:rPr>
          <w:rFonts w:ascii="Angsana New" w:hAnsi="Angsana New" w:hint="cs"/>
          <w:i/>
          <w:iCs/>
          <w:sz w:val="30"/>
          <w:szCs w:val="30"/>
        </w:rPr>
        <w:tab/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03748B" w:rsidRDefault="00FA0200" w:rsidP="00FE3F8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0F04708" w14:textId="613E80E6" w:rsidR="00BF6CBE" w:rsidRPr="0003748B" w:rsidRDefault="00BF6CBE" w:rsidP="00FE3F8B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758422" w14:textId="77777777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7A5ADC86" w14:textId="57BA9AEA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03748B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5391A87" w14:textId="1245271C" w:rsidR="003874EC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2A4FF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89"/>
        <w:gridCol w:w="181"/>
        <w:gridCol w:w="990"/>
        <w:gridCol w:w="180"/>
        <w:gridCol w:w="990"/>
        <w:gridCol w:w="180"/>
        <w:gridCol w:w="990"/>
      </w:tblGrid>
      <w:tr w:rsidR="00FC39C4" w:rsidRPr="0003748B" w14:paraId="10567633" w14:textId="77777777" w:rsidTr="00B520A0">
        <w:trPr>
          <w:cantSplit/>
          <w:tblHeader/>
        </w:trPr>
        <w:tc>
          <w:tcPr>
            <w:tcW w:w="4410" w:type="dxa"/>
          </w:tcPr>
          <w:p w14:paraId="2501D6FE" w14:textId="77777777" w:rsidR="00FC39C4" w:rsidRPr="0003748B" w:rsidRDefault="00FC39C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A1A5A4" w14:textId="77777777" w:rsidR="00FC39C4" w:rsidRPr="0003748B" w:rsidRDefault="00FC39C4" w:rsidP="00FE3F8B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E5C567A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6E4E40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DBCD57A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5679" w:rsidRPr="0003748B" w14:paraId="6043DB97" w14:textId="77777777" w:rsidTr="004F6C41">
        <w:trPr>
          <w:cantSplit/>
          <w:tblHeader/>
        </w:trPr>
        <w:tc>
          <w:tcPr>
            <w:tcW w:w="4410" w:type="dxa"/>
          </w:tcPr>
          <w:p w14:paraId="600143F0" w14:textId="26662166" w:rsidR="00AC5679" w:rsidRPr="0003748B" w:rsidRDefault="00AC5679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B983DFB" w14:textId="77777777" w:rsidR="00AC5679" w:rsidRPr="0003748B" w:rsidRDefault="00AC5679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A8EA053" w14:textId="3B732E5E" w:rsidR="00AC567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1CA95756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884726" w14:textId="0418F2BF" w:rsidR="00AC567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21E4C88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ABB12" w14:textId="78F22E13" w:rsidR="00AC567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C978E2F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68972" w14:textId="49F90ED7" w:rsidR="00AC5679" w:rsidRPr="0003748B" w:rsidRDefault="00B955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C671DD" w:rsidRPr="0003748B" w14:paraId="4D9A4B7D" w14:textId="77777777" w:rsidTr="00B520A0">
        <w:trPr>
          <w:cantSplit/>
          <w:tblHeader/>
        </w:trPr>
        <w:tc>
          <w:tcPr>
            <w:tcW w:w="4410" w:type="dxa"/>
          </w:tcPr>
          <w:p w14:paraId="264C0F64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EF73982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D660352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71DD" w:rsidRPr="0003748B" w14:paraId="18D23D3E" w14:textId="77777777" w:rsidTr="00B520A0">
        <w:trPr>
          <w:cantSplit/>
        </w:trPr>
        <w:tc>
          <w:tcPr>
            <w:tcW w:w="4410" w:type="dxa"/>
          </w:tcPr>
          <w:p w14:paraId="334EC710" w14:textId="77777777" w:rsidR="00C671DD" w:rsidRPr="0003748B" w:rsidRDefault="00C671DD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</w:tcPr>
          <w:p w14:paraId="703783AE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CC3A65F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21432" w:rsidRPr="0003748B" w14:paraId="3315E4DB" w14:textId="77777777" w:rsidTr="004F6C41">
        <w:trPr>
          <w:cantSplit/>
          <w:trHeight w:val="80"/>
        </w:trPr>
        <w:tc>
          <w:tcPr>
            <w:tcW w:w="4410" w:type="dxa"/>
          </w:tcPr>
          <w:p w14:paraId="548425E0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6CADDE9C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541F783" w14:textId="32748AEA" w:rsidR="00621432" w:rsidRPr="00F7383F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1" w:type="dxa"/>
            <w:vAlign w:val="bottom"/>
          </w:tcPr>
          <w:p w14:paraId="2EC14BB6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246E7" w14:textId="1A10B2A4" w:rsidR="00621432" w:rsidRPr="0003748B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8E6F830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C3555" w14:textId="18CBF635" w:rsidR="00621432" w:rsidRPr="00F7383F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826ED4C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6A5A45" w14:textId="1CC7A34F" w:rsidR="00621432" w:rsidRPr="0003748B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21432" w:rsidRPr="0003748B" w14:paraId="23F69E28" w14:textId="77777777" w:rsidTr="00DF6A06">
        <w:trPr>
          <w:cantSplit/>
        </w:trPr>
        <w:tc>
          <w:tcPr>
            <w:tcW w:w="4410" w:type="dxa"/>
          </w:tcPr>
          <w:p w14:paraId="69F96C97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</w:tcPr>
          <w:p w14:paraId="20C7BE31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9D80F68" w14:textId="09769127" w:rsidR="00621432" w:rsidRPr="00F7383F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60D3C5B2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54315B" w14:textId="3549574A" w:rsidR="00621432" w:rsidRPr="0003748B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33F634EB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58F271" w14:textId="56783152" w:rsidR="00621432" w:rsidRPr="00F7383F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A598F12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2A451" w14:textId="7C864A14" w:rsidR="00621432" w:rsidRPr="0003748B" w:rsidRDefault="00B955E7" w:rsidP="0062143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621432" w:rsidRPr="0003748B" w14:paraId="5B8838C8" w14:textId="77777777" w:rsidTr="00DF6A06">
        <w:trPr>
          <w:cantSplit/>
        </w:trPr>
        <w:tc>
          <w:tcPr>
            <w:tcW w:w="4410" w:type="dxa"/>
          </w:tcPr>
          <w:p w14:paraId="471E1921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</w:tcPr>
          <w:p w14:paraId="68B6F475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DCD14CE" w14:textId="0F155651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Pr="00F7383F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FA3F6AE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3B54DD" w14:textId="5D0DFD2C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339274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8642C2" w14:textId="4A678A5C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F7383F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BBE56B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5D04A7" w14:textId="7F396F1C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621432" w:rsidRPr="0003748B" w14:paraId="6A0C5C34" w14:textId="77777777" w:rsidTr="00E1650F">
        <w:trPr>
          <w:cantSplit/>
        </w:trPr>
        <w:tc>
          <w:tcPr>
            <w:tcW w:w="4410" w:type="dxa"/>
          </w:tcPr>
          <w:p w14:paraId="501D6D14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3EE6765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3C0139F9" w14:textId="77777777" w:rsidR="00621432" w:rsidRPr="00F7383F" w:rsidRDefault="00621432" w:rsidP="006214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1619ECB6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9AC121" w14:textId="77777777" w:rsidR="00621432" w:rsidRPr="0003748B" w:rsidRDefault="00621432" w:rsidP="006214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AF005F9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220C61" w14:textId="50895C36" w:rsidR="00621432" w:rsidRPr="00F7383F" w:rsidRDefault="00621432" w:rsidP="006214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641C6DE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477267E" w14:textId="77777777" w:rsidR="00621432" w:rsidRPr="0003748B" w:rsidRDefault="00621432" w:rsidP="006214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21432" w:rsidRPr="0003748B" w14:paraId="1F4B89D1" w14:textId="77777777" w:rsidTr="00E1650F">
        <w:trPr>
          <w:cantSplit/>
        </w:trPr>
        <w:tc>
          <w:tcPr>
            <w:tcW w:w="4410" w:type="dxa"/>
          </w:tcPr>
          <w:p w14:paraId="13F740C1" w14:textId="5513695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ยอดบัญชีในงบฐานะทางการเงิน</w:t>
            </w:r>
          </w:p>
        </w:tc>
        <w:tc>
          <w:tcPr>
            <w:tcW w:w="180" w:type="dxa"/>
          </w:tcPr>
          <w:p w14:paraId="0F7BD567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CB6871E" w14:textId="77777777" w:rsidR="00621432" w:rsidRPr="00F7383F" w:rsidRDefault="00621432" w:rsidP="006214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16A544E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30F5FA" w14:textId="77777777" w:rsidR="00621432" w:rsidRPr="0003748B" w:rsidRDefault="00621432" w:rsidP="006214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592FCA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8B4C87" w14:textId="77777777" w:rsidR="00621432" w:rsidRPr="00F7383F" w:rsidRDefault="00621432" w:rsidP="006214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037922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4AFFFD" w14:textId="77777777" w:rsidR="00621432" w:rsidRPr="0003748B" w:rsidRDefault="00621432" w:rsidP="006214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1432" w:rsidRPr="0003748B" w14:paraId="4AF3EA64" w14:textId="77777777" w:rsidTr="004F6C41">
        <w:trPr>
          <w:cantSplit/>
        </w:trPr>
        <w:tc>
          <w:tcPr>
            <w:tcW w:w="4410" w:type="dxa"/>
          </w:tcPr>
          <w:p w14:paraId="2FF2E8F9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</w:tcPr>
          <w:p w14:paraId="14E06E54" w14:textId="77777777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vAlign w:val="bottom"/>
          </w:tcPr>
          <w:p w14:paraId="00F54624" w14:textId="785BFA3D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Pr="00F738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C907A57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B23C57" w14:textId="2741B6D0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C1A7A7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9878A" w14:textId="3C4E340D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F738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E172C0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FC23BE" w14:textId="050DF083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955E7" w:rsidRPr="00B955E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21432" w:rsidRPr="0003748B" w14:paraId="0488D315" w14:textId="77777777" w:rsidTr="004F6C41">
        <w:trPr>
          <w:cantSplit/>
          <w:trHeight w:val="317"/>
        </w:trPr>
        <w:tc>
          <w:tcPr>
            <w:tcW w:w="4410" w:type="dxa"/>
          </w:tcPr>
          <w:p w14:paraId="0A73EB47" w14:textId="5C3D75FD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14:paraId="1C15BA51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997FC2" w14:textId="16ACA9D6" w:rsidR="00621432" w:rsidRPr="00F7383F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1" w:type="dxa"/>
            <w:vAlign w:val="bottom"/>
          </w:tcPr>
          <w:p w14:paraId="03C6F026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F79DE7" w14:textId="5A8B7C56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13714DF5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87BD5" w14:textId="7E598796" w:rsidR="00621432" w:rsidRPr="00F7383F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0" w:type="dxa"/>
            <w:vAlign w:val="bottom"/>
          </w:tcPr>
          <w:p w14:paraId="32438454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385E5C" w14:textId="31FB05BB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621432" w:rsidRPr="0003748B" w14:paraId="7C78830A" w14:textId="77777777" w:rsidTr="004F6C41">
        <w:trPr>
          <w:cantSplit/>
          <w:trHeight w:val="217"/>
        </w:trPr>
        <w:tc>
          <w:tcPr>
            <w:tcW w:w="4410" w:type="dxa"/>
          </w:tcPr>
          <w:p w14:paraId="10167013" w14:textId="0F2E2F76" w:rsidR="00621432" w:rsidRPr="0003748B" w:rsidRDefault="00621432" w:rsidP="00621432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ยอดความเสี่ยงคงเหลือสุทธิของสินทรัพย์</w:t>
            </w:r>
          </w:p>
        </w:tc>
        <w:tc>
          <w:tcPr>
            <w:tcW w:w="180" w:type="dxa"/>
          </w:tcPr>
          <w:p w14:paraId="47D63928" w14:textId="77777777" w:rsidR="00621432" w:rsidRPr="0003748B" w:rsidRDefault="00621432" w:rsidP="0062143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B8C7A" w14:textId="662AC722" w:rsidR="00621432" w:rsidRPr="00F7383F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81" w:type="dxa"/>
            <w:vAlign w:val="bottom"/>
          </w:tcPr>
          <w:p w14:paraId="5328C8BC" w14:textId="77777777" w:rsidR="00621432" w:rsidRPr="0003748B" w:rsidRDefault="00621432" w:rsidP="00621432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B8C7" w14:textId="339D89D8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  <w:vAlign w:val="bottom"/>
          </w:tcPr>
          <w:p w14:paraId="30228269" w14:textId="77777777" w:rsidR="00621432" w:rsidRPr="0003748B" w:rsidRDefault="00621432" w:rsidP="00621432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1C100" w14:textId="63C0A789" w:rsidR="00621432" w:rsidRPr="00F7383F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7385E215" w14:textId="77777777" w:rsidR="00621432" w:rsidRPr="0003748B" w:rsidRDefault="00621432" w:rsidP="00621432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F2B99" w14:textId="21EE602B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</w:tr>
      <w:tr w:rsidR="00C671DD" w:rsidRPr="0003748B" w14:paraId="7238339F" w14:textId="77777777" w:rsidTr="004F6C41">
        <w:trPr>
          <w:cantSplit/>
          <w:trHeight w:val="80"/>
        </w:trPr>
        <w:tc>
          <w:tcPr>
            <w:tcW w:w="4410" w:type="dxa"/>
          </w:tcPr>
          <w:p w14:paraId="36481D94" w14:textId="77777777" w:rsidR="00C671DD" w:rsidRPr="0003748B" w:rsidRDefault="00C671DD" w:rsidP="00FE3F8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7A395DA" w14:textId="77777777" w:rsidR="00C671DD" w:rsidRPr="0003748B" w:rsidRDefault="00C671DD" w:rsidP="00FE3F8B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29B892EE" w14:textId="77777777" w:rsidR="00C671DD" w:rsidRPr="00F7383F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28E979EC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FF714D3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E69E12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E4AF3F3" w14:textId="77777777" w:rsidR="00C671DD" w:rsidRPr="00F7383F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C7DA232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AC427D1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1D20" w:rsidRPr="0003748B" w14:paraId="2ECE4278" w14:textId="77777777" w:rsidTr="006D3798">
        <w:trPr>
          <w:cantSplit/>
          <w:trHeight w:val="89"/>
        </w:trPr>
        <w:tc>
          <w:tcPr>
            <w:tcW w:w="4410" w:type="dxa"/>
          </w:tcPr>
          <w:p w14:paraId="77C7B82D" w14:textId="26764F52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80" w:type="dxa"/>
          </w:tcPr>
          <w:p w14:paraId="43F1904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537FBD6" w14:textId="77777777" w:rsidR="001C1D20" w:rsidRPr="00F7383F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C4FBA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F66D36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C89817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7FA4B7" w14:textId="77777777" w:rsidR="001C1D20" w:rsidRPr="00F7383F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DECBC8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3CA68D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21432" w:rsidRPr="0003748B" w14:paraId="0DE0E0FB" w14:textId="77777777" w:rsidTr="006D3798">
        <w:trPr>
          <w:cantSplit/>
          <w:trHeight w:val="89"/>
        </w:trPr>
        <w:tc>
          <w:tcPr>
            <w:tcW w:w="4410" w:type="dxa"/>
          </w:tcPr>
          <w:p w14:paraId="7F964DFA" w14:textId="5178E3BE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14:paraId="443A5DE4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30C73A" w14:textId="21E688D0" w:rsidR="00621432" w:rsidRPr="00F7383F" w:rsidRDefault="00D3741F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14:paraId="0057B5EB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EAB48A" w14:textId="0AC5DFFD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2A1CE681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C3B8F5" w14:textId="4176A535" w:rsidR="00621432" w:rsidRPr="00F7383F" w:rsidRDefault="00D3741F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C9B5D87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5FEBAC" w14:textId="6BD7471E" w:rsidR="00621432" w:rsidRPr="0003748B" w:rsidRDefault="00B955E7" w:rsidP="0062143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21432" w:rsidRPr="0003748B" w14:paraId="51E798D1" w14:textId="77777777" w:rsidTr="006D3798">
        <w:trPr>
          <w:cantSplit/>
          <w:trHeight w:val="89"/>
        </w:trPr>
        <w:tc>
          <w:tcPr>
            <w:tcW w:w="4410" w:type="dxa"/>
          </w:tcPr>
          <w:p w14:paraId="39712B5C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5993752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1EC28E5" w14:textId="77777777" w:rsidR="00621432" w:rsidRPr="00F7383F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1" w:type="dxa"/>
            <w:vAlign w:val="bottom"/>
          </w:tcPr>
          <w:p w14:paraId="7BE9A670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DA3214E" w14:textId="77777777" w:rsidR="00621432" w:rsidRPr="0003748B" w:rsidRDefault="00621432" w:rsidP="00621432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" w:type="dxa"/>
            <w:vAlign w:val="bottom"/>
          </w:tcPr>
          <w:p w14:paraId="064188AD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1B251870" w14:textId="77777777" w:rsidR="00621432" w:rsidRPr="00F7383F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9272E04" w14:textId="77777777" w:rsidR="00621432" w:rsidRPr="0003748B" w:rsidRDefault="00621432" w:rsidP="006214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6F1D4B88" w14:textId="77777777" w:rsidR="00621432" w:rsidRPr="0003748B" w:rsidRDefault="00621432" w:rsidP="00621432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621432" w:rsidRPr="0003748B" w14:paraId="741AD095" w14:textId="77777777" w:rsidTr="004F6C41">
        <w:trPr>
          <w:cantSplit/>
        </w:trPr>
        <w:tc>
          <w:tcPr>
            <w:tcW w:w="4410" w:type="dxa"/>
          </w:tcPr>
          <w:p w14:paraId="10AA80C0" w14:textId="6C8F382B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</w:tcPr>
          <w:p w14:paraId="781A042A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91EA4DD" w14:textId="77777777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7A77173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B82755" w14:textId="77777777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C9F0ED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2C701E" w14:textId="77777777" w:rsidR="00621432" w:rsidRPr="00F7383F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D5F554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18DD3" w14:textId="77777777" w:rsidR="00621432" w:rsidRPr="0003748B" w:rsidRDefault="00621432" w:rsidP="006214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21432" w:rsidRPr="0003748B" w14:paraId="29DE934E" w14:textId="77777777" w:rsidTr="004F6C41">
        <w:trPr>
          <w:cantSplit/>
        </w:trPr>
        <w:tc>
          <w:tcPr>
            <w:tcW w:w="4410" w:type="dxa"/>
          </w:tcPr>
          <w:p w14:paraId="43C0EAC6" w14:textId="4D6ABBD0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</w:tcPr>
          <w:p w14:paraId="5AFB9781" w14:textId="77777777" w:rsidR="00621432" w:rsidRPr="0003748B" w:rsidRDefault="00621432" w:rsidP="006214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0F00716" w14:textId="01809DF1" w:rsidR="00621432" w:rsidRPr="00F7383F" w:rsidRDefault="00F7383F" w:rsidP="0062143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7383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34C7498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219507" w14:textId="7FD0C40F" w:rsidR="00621432" w:rsidRPr="0003748B" w:rsidRDefault="00621432" w:rsidP="0062143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F2085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F7100" w14:textId="7ECB3AB0" w:rsidR="00621432" w:rsidRPr="00F7383F" w:rsidRDefault="00F7383F" w:rsidP="0062143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383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7383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84EC8F2" w14:textId="77777777" w:rsidR="00621432" w:rsidRPr="0003748B" w:rsidRDefault="00621432" w:rsidP="0062143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FAB61" w14:textId="3B945E01" w:rsidR="00621432" w:rsidRPr="0003748B" w:rsidRDefault="00621432" w:rsidP="0062143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136B4D2" w14:textId="77777777" w:rsidR="008A226C" w:rsidRPr="0003748B" w:rsidRDefault="008A226C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1F6B43D" w14:textId="7F12D9B3" w:rsidR="00FA0200" w:rsidRPr="0003748B" w:rsidRDefault="00FA020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03748B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46F02AC6" w14:textId="77777777" w:rsidR="00B520A0" w:rsidRPr="0003748B" w:rsidRDefault="00B520A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2443530D" w14:textId="07696A79" w:rsidR="00FA0200" w:rsidRPr="0003748B" w:rsidRDefault="0061358B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br/>
        <w:t>ตัวแปรอื่นโดยเฉพาะอัตราดอกเบี้ยเป็นอัตราคงที่</w:t>
      </w:r>
    </w:p>
    <w:tbl>
      <w:tblPr>
        <w:tblpPr w:leftFromText="180" w:rightFromText="180" w:vertAnchor="text" w:horzAnchor="page" w:tblpX="1602" w:tblpY="296"/>
        <w:tblW w:w="91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404889" w:rsidRPr="0003748B" w14:paraId="1C702D52" w14:textId="77777777" w:rsidTr="00C60050">
        <w:trPr>
          <w:tblHeader/>
        </w:trPr>
        <w:tc>
          <w:tcPr>
            <w:tcW w:w="2790" w:type="dxa"/>
          </w:tcPr>
          <w:p w14:paraId="75F26D37" w14:textId="77777777" w:rsidR="00404889" w:rsidRPr="0003748B" w:rsidRDefault="00404889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054D8D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20F34FB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404889" w:rsidRPr="0003748B" w14:paraId="7A4F33F7" w14:textId="77777777" w:rsidTr="00C60050">
        <w:trPr>
          <w:trHeight w:val="218"/>
          <w:tblHeader/>
        </w:trPr>
        <w:tc>
          <w:tcPr>
            <w:tcW w:w="2790" w:type="dxa"/>
            <w:hideMark/>
          </w:tcPr>
          <w:p w14:paraId="168755BF" w14:textId="1315B8E1" w:rsidR="00404889" w:rsidRPr="0003748B" w:rsidRDefault="00404889" w:rsidP="00FE3F8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60F13848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1090F5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9DD5F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092562E2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4889" w:rsidRPr="0003748B" w14:paraId="26B3E322" w14:textId="77777777" w:rsidTr="00C60050">
        <w:trPr>
          <w:tblHeader/>
        </w:trPr>
        <w:tc>
          <w:tcPr>
            <w:tcW w:w="2790" w:type="dxa"/>
          </w:tcPr>
          <w:p w14:paraId="4B898FF4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645BFA" w14:textId="77777777" w:rsidR="00404889" w:rsidRPr="0003748B" w:rsidRDefault="00404889" w:rsidP="00FE3F8B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0298BF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4EA7BC9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29BA2B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47BD1D8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D223A27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51DC4E7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217D0D9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404889" w:rsidRPr="0003748B" w14:paraId="6CFFCE4B" w14:textId="77777777" w:rsidTr="00C60050">
        <w:trPr>
          <w:tblHeader/>
        </w:trPr>
        <w:tc>
          <w:tcPr>
            <w:tcW w:w="2790" w:type="dxa"/>
          </w:tcPr>
          <w:p w14:paraId="5E1D6212" w14:textId="77777777" w:rsidR="00404889" w:rsidRPr="0003748B" w:rsidRDefault="00404889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28483AC3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760305BB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404889" w:rsidRPr="0003748B" w14:paraId="48B126D5" w14:textId="77777777" w:rsidTr="00C60050">
        <w:tc>
          <w:tcPr>
            <w:tcW w:w="2790" w:type="dxa"/>
          </w:tcPr>
          <w:p w14:paraId="2C99FAB9" w14:textId="431C7864" w:rsidR="00404889" w:rsidRPr="0003748B" w:rsidRDefault="00B955E7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350" w:type="dxa"/>
          </w:tcPr>
          <w:p w14:paraId="2A345F34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35191F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117BD3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C82504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4102B6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1EE7D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BF6FA50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EDC525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</w:tr>
      <w:tr w:rsidR="00BF1C4E" w:rsidRPr="0003748B" w14:paraId="3793BED3" w14:textId="77777777" w:rsidTr="00C60050">
        <w:tc>
          <w:tcPr>
            <w:tcW w:w="2790" w:type="dxa"/>
            <w:hideMark/>
          </w:tcPr>
          <w:p w14:paraId="4F2BA619" w14:textId="77777777" w:rsidR="00BF1C4E" w:rsidRPr="0003748B" w:rsidRDefault="00BF1C4E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588FFC6D" w14:textId="6DE940C9" w:rsidR="00BF1C4E" w:rsidRPr="00571E0A" w:rsidRDefault="00B955E7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</w:t>
            </w:r>
          </w:p>
        </w:tc>
        <w:tc>
          <w:tcPr>
            <w:tcW w:w="1080" w:type="dxa"/>
          </w:tcPr>
          <w:p w14:paraId="26D3B84B" w14:textId="205E03CC" w:rsidR="00BF1C4E" w:rsidRPr="00571E0A" w:rsidRDefault="00B955E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</w:t>
            </w:r>
          </w:p>
        </w:tc>
        <w:tc>
          <w:tcPr>
            <w:tcW w:w="180" w:type="dxa"/>
          </w:tcPr>
          <w:p w14:paraId="2351CECB" w14:textId="77777777" w:rsidR="00BF1C4E" w:rsidRPr="00571E0A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770868" w14:textId="7A481CCD" w:rsidR="00BF1C4E" w:rsidRPr="00571E0A" w:rsidRDefault="00B4120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71E0A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</w:t>
            </w:r>
            <w:r w:rsidRPr="00571E0A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58A3C46" w14:textId="77777777" w:rsidR="00BF1C4E" w:rsidRPr="00571E0A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3370FA4" w14:textId="18CE079A" w:rsidR="00BF1C4E" w:rsidRPr="00571E0A" w:rsidRDefault="00B955E7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</w:t>
            </w:r>
          </w:p>
        </w:tc>
        <w:tc>
          <w:tcPr>
            <w:tcW w:w="180" w:type="dxa"/>
          </w:tcPr>
          <w:p w14:paraId="425FC19F" w14:textId="77777777" w:rsidR="00BF1C4E" w:rsidRPr="00571E0A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E93CFB1" w14:textId="1771C9EE" w:rsidR="00BF1C4E" w:rsidRPr="00571E0A" w:rsidRDefault="00B41207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1E0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</w:t>
            </w:r>
            <w:r w:rsidRPr="00571E0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04889" w:rsidRPr="0003748B" w14:paraId="5504B3D9" w14:textId="77777777" w:rsidTr="00C60050">
        <w:tc>
          <w:tcPr>
            <w:tcW w:w="2790" w:type="dxa"/>
          </w:tcPr>
          <w:p w14:paraId="7B145286" w14:textId="77777777" w:rsidR="00404889" w:rsidRPr="0003748B" w:rsidRDefault="00404889" w:rsidP="00FE3F8B">
            <w:pPr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5AED225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080" w:type="dxa"/>
          </w:tcPr>
          <w:p w14:paraId="2EC0ABD6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08CF4C7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2A974D70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09827EAF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6E42AD81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F0714F8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DBC1F2D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val="en-US" w:eastAsia="en-GB" w:bidi="th-TH"/>
              </w:rPr>
            </w:pPr>
          </w:p>
        </w:tc>
      </w:tr>
      <w:tr w:rsidR="003E0149" w:rsidRPr="0003748B" w14:paraId="48FF8262" w14:textId="77777777" w:rsidTr="00C60050">
        <w:tc>
          <w:tcPr>
            <w:tcW w:w="2790" w:type="dxa"/>
          </w:tcPr>
          <w:p w14:paraId="21752B41" w14:textId="77777777" w:rsidR="003E0149" w:rsidRPr="00AD321B" w:rsidRDefault="003E0149" w:rsidP="00FE3F8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7092F69" w14:textId="77777777" w:rsidR="003E0149" w:rsidRPr="0003748B" w:rsidRDefault="003E014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66C9DF9" w14:textId="77777777" w:rsidR="003E0149" w:rsidRPr="0003748B" w:rsidRDefault="003E014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FF5103B" w14:textId="77777777" w:rsidR="003E0149" w:rsidRPr="0003748B" w:rsidRDefault="003E014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77C78CE" w14:textId="77777777" w:rsidR="003E0149" w:rsidRPr="0003748B" w:rsidRDefault="003E014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D335AB8" w14:textId="77777777" w:rsidR="003E0149" w:rsidRPr="0003748B" w:rsidRDefault="003E014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2BFD31" w14:textId="77777777" w:rsidR="003E0149" w:rsidRPr="0003748B" w:rsidRDefault="003E014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09D0B0F" w14:textId="77777777" w:rsidR="003E0149" w:rsidRPr="0003748B" w:rsidRDefault="003E014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23BDF227" w14:textId="77777777" w:rsidR="003E0149" w:rsidRPr="0003748B" w:rsidRDefault="003E014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04889" w:rsidRPr="0003748B" w14:paraId="2B5D3C5D" w14:textId="77777777" w:rsidTr="00C60050">
        <w:tc>
          <w:tcPr>
            <w:tcW w:w="2790" w:type="dxa"/>
          </w:tcPr>
          <w:p w14:paraId="30747602" w14:textId="0E212CFE" w:rsidR="00404889" w:rsidRPr="0003748B" w:rsidRDefault="00B955E7" w:rsidP="00FE3F8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lastRenderedPageBreak/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350" w:type="dxa"/>
          </w:tcPr>
          <w:p w14:paraId="7EDFECF6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F928915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3A1E43C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BDCA81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0EA89C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6711CF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6230154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7F69FCC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B132EE" w:rsidRPr="0003748B" w14:paraId="02E458E9" w14:textId="77777777" w:rsidTr="00C60050">
        <w:tc>
          <w:tcPr>
            <w:tcW w:w="2790" w:type="dxa"/>
          </w:tcPr>
          <w:p w14:paraId="26C36C47" w14:textId="0676E69E" w:rsidR="00B132EE" w:rsidRPr="0003748B" w:rsidRDefault="00B132EE" w:rsidP="00B132E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321DA507" w14:textId="2A9A9AD2" w:rsidR="00B132EE" w:rsidRPr="0003748B" w:rsidRDefault="00B955E7" w:rsidP="00B132E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080" w:type="dxa"/>
          </w:tcPr>
          <w:p w14:paraId="3650D117" w14:textId="2C9F5C4F" w:rsidR="00B132EE" w:rsidRPr="0003748B" w:rsidRDefault="00B955E7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55722723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7544402" w14:textId="6DC993E5" w:rsidR="00B132EE" w:rsidRPr="0003748B" w:rsidRDefault="00B132EE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16C1AF7C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F75E8B6" w14:textId="0613FA3D" w:rsidR="00B132EE" w:rsidRPr="0003748B" w:rsidRDefault="00B955E7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</w:tcPr>
          <w:p w14:paraId="096D5E98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3D2A3D7" w14:textId="391D7C76" w:rsidR="00B132EE" w:rsidRPr="0003748B" w:rsidRDefault="00B132EE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2F0E1EF0" w14:textId="77777777" w:rsidR="00095DFA" w:rsidRPr="0003748B" w:rsidRDefault="00095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D9F1AEE" w14:textId="2F077B84" w:rsidR="00861D0E" w:rsidRPr="0003748B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B955E7" w:rsidRPr="00B955E7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03748B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</w:rPr>
      </w:pPr>
    </w:p>
    <w:p w14:paraId="10089BA5" w14:textId="6384D66C" w:rsidR="00DF587E" w:rsidRPr="0003748B" w:rsidRDefault="00861D0E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3410" w:rsidRPr="0003748B">
        <w:rPr>
          <w:rFonts w:ascii="Angsana New" w:hAnsi="Angsana New" w:hint="cs"/>
          <w:sz w:val="30"/>
          <w:szCs w:val="30"/>
        </w:rPr>
        <w:t>/</w:t>
      </w:r>
      <w:r w:rsidR="00DE3410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  <w:lang w:val="en-GB"/>
        </w:rPr>
        <w:t xml:space="preserve"> </w:t>
      </w:r>
    </w:p>
    <w:p w14:paraId="7A22E4D1" w14:textId="77777777" w:rsidR="0022369C" w:rsidRPr="0003748B" w:rsidRDefault="0022369C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03748B" w14:paraId="38789AA0" w14:textId="77777777" w:rsidTr="00A12AD4">
        <w:trPr>
          <w:tblHeader/>
        </w:trPr>
        <w:tc>
          <w:tcPr>
            <w:tcW w:w="3960" w:type="dxa"/>
            <w:hideMark/>
          </w:tcPr>
          <w:p w14:paraId="1C75E226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hideMark/>
          </w:tcPr>
          <w:p w14:paraId="71718C2A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1B2896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hideMark/>
          </w:tcPr>
          <w:p w14:paraId="28F0C9C0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75E00" w:rsidRPr="0003748B" w14:paraId="644C1F2D" w14:textId="77777777" w:rsidTr="00A12AD4">
        <w:trPr>
          <w:tblHeader/>
        </w:trPr>
        <w:tc>
          <w:tcPr>
            <w:tcW w:w="3960" w:type="dxa"/>
          </w:tcPr>
          <w:p w14:paraId="05D0B7BB" w14:textId="016A1DA9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B955E7"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3253EFA" w14:textId="542E160F" w:rsidR="00175E00" w:rsidRPr="0003748B" w:rsidRDefault="00B955E7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36EDBF95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hideMark/>
          </w:tcPr>
          <w:p w14:paraId="59DB8AE6" w14:textId="6FFFAFD1" w:rsidR="00175E00" w:rsidRPr="0003748B" w:rsidRDefault="00B955E7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70" w:type="dxa"/>
          </w:tcPr>
          <w:p w14:paraId="566C763D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hideMark/>
          </w:tcPr>
          <w:p w14:paraId="1A00F674" w14:textId="3774CF83" w:rsidR="00175E00" w:rsidRPr="0003748B" w:rsidRDefault="00B955E7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68" w:type="dxa"/>
          </w:tcPr>
          <w:p w14:paraId="31FB7005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hideMark/>
          </w:tcPr>
          <w:p w14:paraId="16054C48" w14:textId="4E93AB0D" w:rsidR="00175E00" w:rsidRPr="0003748B" w:rsidRDefault="00B955E7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B955E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C671DD" w:rsidRPr="0003748B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hideMark/>
          </w:tcPr>
          <w:p w14:paraId="5754E3F4" w14:textId="77777777" w:rsidR="00C671DD" w:rsidRPr="0003748B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hideMark/>
          </w:tcPr>
          <w:p w14:paraId="6EB9E2FA" w14:textId="77777777" w:rsidR="00C671DD" w:rsidRPr="0003748B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C65B3F" w:rsidRPr="0003748B" w14:paraId="1B6F8AE8" w14:textId="77777777" w:rsidTr="009728D5">
        <w:tc>
          <w:tcPr>
            <w:tcW w:w="3960" w:type="dxa"/>
            <w:hideMark/>
          </w:tcPr>
          <w:p w14:paraId="4A9BD9B1" w14:textId="77777777" w:rsidR="00C65B3F" w:rsidRPr="0003748B" w:rsidRDefault="00C65B3F" w:rsidP="00C65B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7FB4818" w14:textId="30C73CD8" w:rsidR="00C65B3F" w:rsidRPr="00DB4227" w:rsidRDefault="00C65B3F" w:rsidP="00C65B3F">
            <w:pPr>
              <w:pStyle w:val="block"/>
              <w:tabs>
                <w:tab w:val="left" w:pos="526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5E09B707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35BF807A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0EB0A89B" w14:textId="77777777" w:rsidR="00C65B3F" w:rsidRPr="0003748B" w:rsidRDefault="00C65B3F" w:rsidP="00C65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2A410572" w14:textId="77777777" w:rsidR="00C65B3F" w:rsidRPr="00DB4227" w:rsidRDefault="00C65B3F" w:rsidP="00C65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1B7AB6AA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BE5FD7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C65B3F" w:rsidRPr="0003748B" w14:paraId="7F679213" w14:textId="77777777" w:rsidTr="009728D5">
        <w:tc>
          <w:tcPr>
            <w:tcW w:w="3960" w:type="dxa"/>
          </w:tcPr>
          <w:p w14:paraId="0337CF28" w14:textId="588996FD" w:rsidR="00C65B3F" w:rsidRPr="0003748B" w:rsidRDefault="00C65B3F" w:rsidP="00C65B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F12E5C2" w14:textId="02917358" w:rsidR="00C65B3F" w:rsidRPr="00DB4227" w:rsidRDefault="00B955E7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28</w:t>
            </w:r>
          </w:p>
        </w:tc>
        <w:tc>
          <w:tcPr>
            <w:tcW w:w="270" w:type="dxa"/>
          </w:tcPr>
          <w:p w14:paraId="63050E1B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53FB0F5A" w14:textId="7C4F203C" w:rsidR="00C65B3F" w:rsidRPr="0003748B" w:rsidRDefault="00B955E7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28</w:t>
            </w:r>
          </w:p>
        </w:tc>
        <w:tc>
          <w:tcPr>
            <w:tcW w:w="270" w:type="dxa"/>
          </w:tcPr>
          <w:p w14:paraId="6188DEF6" w14:textId="77777777" w:rsidR="00C65B3F" w:rsidRPr="0003748B" w:rsidRDefault="00C65B3F" w:rsidP="00C65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5ADE7974" w14:textId="475479D0" w:rsidR="00C65B3F" w:rsidRPr="00DB4227" w:rsidRDefault="00571E0A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B422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23E63B2C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78CD44" w14:textId="197003E8" w:rsidR="00C65B3F" w:rsidRPr="0003748B" w:rsidRDefault="00B955E7" w:rsidP="00C65B3F">
            <w:pPr>
              <w:pStyle w:val="block"/>
              <w:tabs>
                <w:tab w:val="decimal" w:pos="793"/>
              </w:tabs>
              <w:spacing w:after="0" w:line="240" w:lineRule="atLeast"/>
              <w:ind w:left="0" w:right="6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955E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48</w:t>
            </w:r>
          </w:p>
        </w:tc>
      </w:tr>
      <w:tr w:rsidR="00C65B3F" w:rsidRPr="0003748B" w14:paraId="13838E82" w14:textId="77777777" w:rsidTr="00F32E1E">
        <w:tc>
          <w:tcPr>
            <w:tcW w:w="3960" w:type="dxa"/>
            <w:hideMark/>
          </w:tcPr>
          <w:p w14:paraId="2130AAEB" w14:textId="0AB54D5E" w:rsidR="00C65B3F" w:rsidRPr="0003748B" w:rsidRDefault="00C65B3F" w:rsidP="00C65B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9BB88" w14:textId="70C55F6E" w:rsidR="00C65B3F" w:rsidRPr="00DB4227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B4227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826</w:t>
            </w:r>
            <w:r w:rsidRPr="00DB4227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6D3C3927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98AD3" w14:textId="733D3490" w:rsidR="00C65B3F" w:rsidRPr="0003748B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074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7DFF8BA7" w14:textId="77777777" w:rsidR="00C65B3F" w:rsidRPr="0003748B" w:rsidRDefault="00C65B3F" w:rsidP="00C65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D7F0D" w14:textId="0B6E3BEB" w:rsidR="00C65B3F" w:rsidRPr="00DB4227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B4227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470</w:t>
            </w:r>
            <w:r w:rsidRPr="00DB4227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681FF973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1A7EA" w14:textId="6A1887DE" w:rsidR="00C65B3F" w:rsidRPr="0003748B" w:rsidRDefault="00C65B3F" w:rsidP="00C65B3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  <w:lang w:val="en-US" w:eastAsia="en-GB"/>
              </w:rPr>
              <w:t>550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C65B3F" w:rsidRPr="0003748B" w14:paraId="4A3338B0" w14:textId="77777777" w:rsidTr="00F32E1E">
        <w:tc>
          <w:tcPr>
            <w:tcW w:w="3960" w:type="dxa"/>
          </w:tcPr>
          <w:p w14:paraId="38FEC42E" w14:textId="77777777" w:rsidR="00C65B3F" w:rsidRPr="0003748B" w:rsidRDefault="00C65B3F" w:rsidP="00C65B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8DFF8" w14:textId="67D4A441" w:rsidR="00C65B3F" w:rsidRPr="00DB4227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B422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798</w:t>
            </w:r>
            <w:r w:rsidRPr="00DB422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6F74FCF7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981B2" w14:textId="0992B2BF" w:rsidR="00C65B3F" w:rsidRPr="0003748B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046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4B916E24" w14:textId="77777777" w:rsidR="00C65B3F" w:rsidRPr="0003748B" w:rsidRDefault="00C65B3F" w:rsidP="00C65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B4B3F" w14:textId="5BC300CD" w:rsidR="00C65B3F" w:rsidRPr="00DB4227" w:rsidRDefault="00C65B3F" w:rsidP="00C65B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B422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470</w:t>
            </w:r>
            <w:r w:rsidRPr="00DB422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6EC28680" w14:textId="77777777" w:rsidR="00C65B3F" w:rsidRPr="0003748B" w:rsidRDefault="00C65B3F" w:rsidP="00C65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EDBCE" w14:textId="7B1DEE92" w:rsidR="00C65B3F" w:rsidRPr="0003748B" w:rsidRDefault="00C65B3F" w:rsidP="00C65B3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955E7" w:rsidRPr="00B955E7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502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</w:tbl>
    <w:p w14:paraId="32D44DB4" w14:textId="68C8B268" w:rsidR="00C65B3F" w:rsidRDefault="00C6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812D293" w14:textId="2DDDD8D6" w:rsidR="00DF587E" w:rsidRPr="0003748B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03748B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2C802C23" w14:textId="53B118BD" w:rsidR="00DF587E" w:rsidRPr="0003748B" w:rsidRDefault="00DF587E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 w:rsidRPr="0003748B">
        <w:rPr>
          <w:rFonts w:ascii="Angsana New" w:hAnsi="Angsana New" w:hint="cs"/>
          <w:sz w:val="30"/>
          <w:szCs w:val="30"/>
          <w:cs/>
          <w:lang w:val="en-US" w:bidi="th-TH"/>
        </w:rPr>
        <w:t>หรือขาดทุน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25410B1E" w14:textId="77777777" w:rsidR="002E6DCB" w:rsidRPr="0003748B" w:rsidRDefault="002E6DCB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4763F1E" w14:textId="426A198C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7B62DBD5" w14:textId="77777777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7602663" w14:textId="74467075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B955E7" w:rsidRPr="00B955E7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%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EAD5830" w14:textId="77777777" w:rsidR="00814816" w:rsidRPr="0003748B" w:rsidRDefault="0081481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5"/>
        <w:gridCol w:w="265"/>
        <w:gridCol w:w="1075"/>
        <w:gridCol w:w="275"/>
        <w:gridCol w:w="1165"/>
        <w:gridCol w:w="275"/>
        <w:gridCol w:w="1080"/>
      </w:tblGrid>
      <w:tr w:rsidR="00814816" w:rsidRPr="0003748B" w14:paraId="43D981AF" w14:textId="77777777" w:rsidTr="007B3F98">
        <w:trPr>
          <w:tblHeader/>
        </w:trPr>
        <w:tc>
          <w:tcPr>
            <w:tcW w:w="3960" w:type="dxa"/>
          </w:tcPr>
          <w:p w14:paraId="3B1D1A6E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hideMark/>
          </w:tcPr>
          <w:p w14:paraId="668BC480" w14:textId="6DE59F03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AFE5AD6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2AEF92A5" w14:textId="53BEB84D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816" w:rsidRPr="0003748B" w14:paraId="003B6CD7" w14:textId="77777777" w:rsidTr="007B3F98">
        <w:trPr>
          <w:tblHeader/>
        </w:trPr>
        <w:tc>
          <w:tcPr>
            <w:tcW w:w="3960" w:type="dxa"/>
            <w:vAlign w:val="bottom"/>
            <w:hideMark/>
          </w:tcPr>
          <w:p w14:paraId="0A50E3D4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5" w:type="dxa"/>
            <w:hideMark/>
          </w:tcPr>
          <w:p w14:paraId="5C40F9E8" w14:textId="571D2424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B955E7" w:rsidRPr="00B955E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65" w:type="dxa"/>
          </w:tcPr>
          <w:p w14:paraId="43C01478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hideMark/>
          </w:tcPr>
          <w:p w14:paraId="3ADE1B9B" w14:textId="6D319F41" w:rsidR="00814816" w:rsidRPr="0003748B" w:rsidRDefault="00814816" w:rsidP="00FE3F8B">
            <w:pPr>
              <w:pStyle w:val="Pa38"/>
              <w:tabs>
                <w:tab w:val="left" w:pos="74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B955E7" w:rsidRPr="00B955E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75D5E53E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9C876DB" w14:textId="4F43615D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B955E7" w:rsidRPr="00B955E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0A8488CD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0E0C4" w14:textId="46F21D08" w:rsidR="00814816" w:rsidRPr="0003748B" w:rsidRDefault="00814816" w:rsidP="00FE3F8B">
            <w:pPr>
              <w:pStyle w:val="Pa38"/>
              <w:tabs>
                <w:tab w:val="left" w:pos="8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B955E7" w:rsidRPr="00B955E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</w:tr>
      <w:tr w:rsidR="00814816" w:rsidRPr="0003748B" w14:paraId="7518078E" w14:textId="77777777" w:rsidTr="007B3F98">
        <w:trPr>
          <w:tblHeader/>
        </w:trPr>
        <w:tc>
          <w:tcPr>
            <w:tcW w:w="3960" w:type="dxa"/>
          </w:tcPr>
          <w:p w14:paraId="02CB18F9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489CA05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816" w:rsidRPr="0003748B" w14:paraId="6C85A887" w14:textId="77777777" w:rsidTr="007B3F98">
        <w:tc>
          <w:tcPr>
            <w:tcW w:w="3960" w:type="dxa"/>
          </w:tcPr>
          <w:p w14:paraId="35E6C620" w14:textId="3FF7B584" w:rsidR="00814816" w:rsidRPr="0003748B" w:rsidRDefault="00B955E7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5" w:type="dxa"/>
          </w:tcPr>
          <w:p w14:paraId="714B970F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BEF07B1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70B36" w14:textId="77777777" w:rsidR="00814816" w:rsidRPr="0003748B" w:rsidRDefault="00814816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545DE79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74A936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A8C73FB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A254C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5DF" w:rsidRPr="0003748B" w14:paraId="23ABC816" w14:textId="77777777" w:rsidTr="007B3F98">
        <w:tc>
          <w:tcPr>
            <w:tcW w:w="3960" w:type="dxa"/>
            <w:hideMark/>
          </w:tcPr>
          <w:p w14:paraId="5E9F2DAA" w14:textId="77777777" w:rsidR="005945DF" w:rsidRPr="0003748B" w:rsidRDefault="005945DF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1BA7BEE2" w14:textId="7403EC2A" w:rsidR="005945DF" w:rsidRPr="00DB4227" w:rsidRDefault="002D0161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227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8</w:t>
            </w:r>
            <w:r w:rsidR="00846099" w:rsidRPr="00DB422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D529BB4" w14:textId="77777777" w:rsidR="005945DF" w:rsidRPr="00DB4227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2BF353" w14:textId="5C850334" w:rsidR="005945DF" w:rsidRPr="00DB4227" w:rsidRDefault="00B955E7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72229410" w14:textId="77777777" w:rsidR="005945DF" w:rsidRPr="00DB4227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970CA5" w14:textId="574800EE" w:rsidR="005945DF" w:rsidRPr="00DB4227" w:rsidRDefault="00846099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227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5</w:t>
            </w:r>
            <w:r w:rsidRPr="00DB422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4CCDFE5" w14:textId="77777777" w:rsidR="005945DF" w:rsidRPr="00DB4227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38C0" w14:textId="5F1A6CAB" w:rsidR="005945DF" w:rsidRPr="00DB4227" w:rsidRDefault="00B955E7" w:rsidP="00FE3F8B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D1B2D" w:rsidRPr="0003748B" w14:paraId="28D53BA4" w14:textId="77777777" w:rsidTr="007B3F98">
        <w:tc>
          <w:tcPr>
            <w:tcW w:w="3960" w:type="dxa"/>
          </w:tcPr>
          <w:p w14:paraId="43F45D1B" w14:textId="77777777" w:rsidR="005D1B2D" w:rsidRPr="0003748B" w:rsidRDefault="005D1B2D" w:rsidP="00FE3F8B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10A4B2EC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0C09C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599CEFB" w14:textId="77777777" w:rsidR="005D1B2D" w:rsidRPr="0003748B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A63066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9BA241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AC725A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ABBF44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1B2D" w:rsidRPr="0003748B" w14:paraId="5DC664EC" w14:textId="77777777" w:rsidTr="007B3F98">
        <w:tc>
          <w:tcPr>
            <w:tcW w:w="3960" w:type="dxa"/>
          </w:tcPr>
          <w:p w14:paraId="175DD54D" w14:textId="75F2EA60" w:rsidR="005D1B2D" w:rsidRPr="0003748B" w:rsidRDefault="00B955E7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5" w:type="dxa"/>
          </w:tcPr>
          <w:p w14:paraId="05CCB2D5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F55046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155E6E" w14:textId="77777777" w:rsidR="005D1B2D" w:rsidRPr="0003748B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CD46300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AE6C3F4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F83005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7D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2EE" w:rsidRPr="0003748B" w14:paraId="45005813" w14:textId="77777777" w:rsidTr="007B3F98">
        <w:trPr>
          <w:trHeight w:val="209"/>
        </w:trPr>
        <w:tc>
          <w:tcPr>
            <w:tcW w:w="3960" w:type="dxa"/>
          </w:tcPr>
          <w:p w14:paraId="1F1A9BC3" w14:textId="56C80D04" w:rsidR="00B132EE" w:rsidRPr="0003748B" w:rsidRDefault="00B132EE" w:rsidP="00B132EE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5AD63C23" w14:textId="19AD87A9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7CE02AC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497944" w14:textId="1B620E79" w:rsidR="00B132EE" w:rsidRPr="0003748B" w:rsidRDefault="00B955E7" w:rsidP="00B132EE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955E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5" w:type="dxa"/>
          </w:tcPr>
          <w:p w14:paraId="4EBE1E69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A193E2" w14:textId="5FCC6A4B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B955E7" w:rsidRPr="00B955E7">
              <w:rPr>
                <w:rFonts w:ascii="Angsana New" w:hAnsi="Angsana New"/>
                <w:sz w:val="30"/>
                <w:szCs w:val="30"/>
              </w:rPr>
              <w:t>5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7B33AF7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E4EE" w14:textId="411DAE95" w:rsidR="00B132EE" w:rsidRPr="0003748B" w:rsidRDefault="00B955E7" w:rsidP="00B132EE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53D87CF" w14:textId="4BC5A2B8" w:rsidR="00524D37" w:rsidRPr="0003748B" w:rsidRDefault="00524D3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24FF56B" w14:textId="74C002EF" w:rsidR="00C17CFE" w:rsidRPr="0003748B" w:rsidRDefault="00C17CFE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0870967" w14:textId="77777777" w:rsidR="00035E47" w:rsidRPr="0003748B" w:rsidRDefault="00035E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03748B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03748B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75048384" w14:textId="77777777" w:rsidR="00475083" w:rsidRPr="0003748B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A8B" w:rsidRPr="0003748B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0E4E1377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644D80CA" w14:textId="1A5E3BCD" w:rsidR="00A44A8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C52A6F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DB320F" w14:textId="0D8F5DAC" w:rsidR="00A44A8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91C405E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BDE2499" w14:textId="38E2913D" w:rsidR="00A44A8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42EE23D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AA2423" w14:textId="10E742B0" w:rsidR="00A44A8B" w:rsidRPr="0003748B" w:rsidRDefault="00B955E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8098C" w:rsidRPr="0003748B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1D0DE56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03748B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</w:tcPr>
          <w:p w14:paraId="501CF498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1E0577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689424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AC199C2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03475C6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9A2F4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2EE" w:rsidRPr="0003748B" w14:paraId="68932253" w14:textId="77777777" w:rsidTr="0028143F">
        <w:tc>
          <w:tcPr>
            <w:tcW w:w="2385" w:type="pct"/>
            <w:gridSpan w:val="2"/>
          </w:tcPr>
          <w:p w14:paraId="3917EA01" w14:textId="5F0B3574" w:rsidR="00B132EE" w:rsidRPr="0003748B" w:rsidRDefault="00B132EE" w:rsidP="00B132EE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B955E7"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6578E966" w14:textId="630898EA" w:rsidR="00B132EE" w:rsidRPr="0020641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6A9EE15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C38C1E4" w14:textId="184A1E4B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5873338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68B9016" w14:textId="2E47F811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3238CFC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5625E8F9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132EE" w:rsidRPr="0003748B" w14:paraId="0186C12D" w14:textId="77777777" w:rsidTr="0028143F">
        <w:tc>
          <w:tcPr>
            <w:tcW w:w="2385" w:type="pct"/>
            <w:gridSpan w:val="2"/>
          </w:tcPr>
          <w:p w14:paraId="6F98BF6A" w14:textId="55B6B665" w:rsidR="00B132EE" w:rsidRPr="0003748B" w:rsidRDefault="00B955E7" w:rsidP="00B132EE">
            <w:pPr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="00B132EE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51F4299C" w14:textId="3985AF93" w:rsidR="00B132EE" w:rsidRPr="0020641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EED394A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BB89C7" w14:textId="4A8BDC6A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EA14C1D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F1F6E9" w14:textId="5DC82E16" w:rsidR="00B132EE" w:rsidRPr="002E6DCB" w:rsidRDefault="00D9226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E6D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9A249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3F3EC8F0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132EE" w:rsidRPr="0003748B" w14:paraId="523F67B8" w14:textId="77777777" w:rsidTr="00E627F9">
        <w:tc>
          <w:tcPr>
            <w:tcW w:w="2385" w:type="pct"/>
            <w:gridSpan w:val="2"/>
          </w:tcPr>
          <w:p w14:paraId="276FA91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1B6CA99" w14:textId="0F96941D" w:rsidR="00B132EE" w:rsidRPr="0020641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5C8710F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44A3D012" w14:textId="1BB0C59F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5B720D51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175C0E8" w14:textId="4F92B196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D764E02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1B826E40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44A8B" w:rsidRPr="0003748B" w14:paraId="3229BF9F" w14:textId="77777777" w:rsidTr="00E627F9">
        <w:tc>
          <w:tcPr>
            <w:tcW w:w="2385" w:type="pct"/>
            <w:gridSpan w:val="2"/>
          </w:tcPr>
          <w:p w14:paraId="657AEE9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3820BEA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3FAAD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489081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073C7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8A81F64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8F79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CF923B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03748B" w14:paraId="2A04692C" w14:textId="77777777" w:rsidTr="00E627F9">
        <w:tc>
          <w:tcPr>
            <w:tcW w:w="2385" w:type="pct"/>
            <w:gridSpan w:val="2"/>
          </w:tcPr>
          <w:p w14:paraId="06A8F69B" w14:textId="7E6B1175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A8B" w:rsidRPr="0003748B" w14:paraId="77603BDF" w14:textId="77777777" w:rsidTr="00E627F9">
        <w:tc>
          <w:tcPr>
            <w:tcW w:w="2385" w:type="pct"/>
            <w:gridSpan w:val="2"/>
          </w:tcPr>
          <w:p w14:paraId="06438AB0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63D53B78" w14:textId="77777777" w:rsidTr="00E627F9">
        <w:tc>
          <w:tcPr>
            <w:tcW w:w="2385" w:type="pct"/>
            <w:gridSpan w:val="2"/>
          </w:tcPr>
          <w:p w14:paraId="41E5DCC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2F3E0ADA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3" w:type="pct"/>
          </w:tcPr>
          <w:p w14:paraId="4CCD6D36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1791F90E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" w:type="pct"/>
          </w:tcPr>
          <w:p w14:paraId="56D0815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27CA97B1" w:rsidR="00B132EE" w:rsidRPr="006105D9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5" w:type="pct"/>
          </w:tcPr>
          <w:p w14:paraId="30528F84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0689D4DF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132EE" w:rsidRPr="0003748B" w14:paraId="10F70162" w14:textId="77777777" w:rsidTr="00E627F9">
        <w:tc>
          <w:tcPr>
            <w:tcW w:w="2385" w:type="pct"/>
            <w:gridSpan w:val="2"/>
          </w:tcPr>
          <w:p w14:paraId="0657463C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61DF34CA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2</w:t>
            </w:r>
            <w:r w:rsidR="00B132EE" w:rsidRPr="002E6DC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143" w:type="pct"/>
          </w:tcPr>
          <w:p w14:paraId="4E4A286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50255A8C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8" w:type="pct"/>
          </w:tcPr>
          <w:p w14:paraId="3690072D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24C5FAA6" w:rsidR="00B132EE" w:rsidRPr="006105D9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5" w:type="pct"/>
          </w:tcPr>
          <w:p w14:paraId="3D8FEACB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2890061A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955E7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2E6DCB" w:rsidRPr="0003748B" w14:paraId="21C98F25" w14:textId="77777777" w:rsidTr="00E627F9">
        <w:tc>
          <w:tcPr>
            <w:tcW w:w="2385" w:type="pct"/>
            <w:gridSpan w:val="2"/>
          </w:tcPr>
          <w:p w14:paraId="1F410743" w14:textId="77777777" w:rsidR="002E6DCB" w:rsidRPr="0003748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CC052B5" w14:textId="77777777" w:rsidR="002E6DCB" w:rsidRPr="002E6DC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31BA88" w14:textId="77777777" w:rsidR="002E6DCB" w:rsidRPr="0003748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CD9F8B" w14:textId="77777777" w:rsidR="002E6DCB" w:rsidRPr="009368E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6E4A73" w14:textId="77777777" w:rsidR="002E6DCB" w:rsidRPr="0003748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C2AE508" w14:textId="77777777" w:rsidR="002E6DCB" w:rsidRPr="009368E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A15A25" w14:textId="77777777" w:rsidR="002E6DCB" w:rsidRPr="0003748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0C0933" w14:textId="77777777" w:rsidR="002E6DCB" w:rsidRPr="009368EB" w:rsidRDefault="002E6DC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1A4E6C4F" w14:textId="77777777" w:rsidTr="00E627F9">
        <w:tc>
          <w:tcPr>
            <w:tcW w:w="2385" w:type="pct"/>
            <w:gridSpan w:val="2"/>
          </w:tcPr>
          <w:p w14:paraId="6EFCD24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B132EE" w:rsidRPr="008069B2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3D8A41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B132EE" w:rsidRPr="006105D9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5B4F1739" w14:textId="77777777" w:rsidTr="00E627F9">
        <w:tc>
          <w:tcPr>
            <w:tcW w:w="2385" w:type="pct"/>
            <w:gridSpan w:val="2"/>
          </w:tcPr>
          <w:p w14:paraId="4D9DC5F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B132EE" w:rsidRPr="008069B2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33C4218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B132EE" w:rsidRPr="006105D9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7EF2D3F5" w14:textId="77777777" w:rsidTr="00E627F9">
        <w:tc>
          <w:tcPr>
            <w:tcW w:w="2385" w:type="pct"/>
            <w:gridSpan w:val="2"/>
          </w:tcPr>
          <w:p w14:paraId="043ABB6E" w14:textId="1F23D5E8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กับลูกค้า)</w:t>
            </w:r>
          </w:p>
        </w:tc>
        <w:tc>
          <w:tcPr>
            <w:tcW w:w="534" w:type="pct"/>
          </w:tcPr>
          <w:p w14:paraId="5C3516A5" w14:textId="163F8386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132EE" w:rsidRPr="002E6DC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43" w:type="pct"/>
          </w:tcPr>
          <w:p w14:paraId="7BB28DC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12189D12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 w:hint="cs"/>
                <w:sz w:val="30"/>
                <w:szCs w:val="30"/>
              </w:rPr>
              <w:t>2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8" w:type="pct"/>
          </w:tcPr>
          <w:p w14:paraId="224DBEC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1AB1FAD0" w:rsidR="00B132EE" w:rsidRPr="006105D9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45" w:type="pct"/>
          </w:tcPr>
          <w:p w14:paraId="61BE9E5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6DCD015B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955E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B132EE" w:rsidRPr="0003748B" w14:paraId="777B77FC" w14:textId="77777777" w:rsidTr="00E627F9">
        <w:tc>
          <w:tcPr>
            <w:tcW w:w="2385" w:type="pct"/>
            <w:gridSpan w:val="2"/>
          </w:tcPr>
          <w:p w14:paraId="44BA50CB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619DB951" w:rsidR="00B132EE" w:rsidRPr="002E6DC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132EE" w:rsidRPr="002E6D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3" w:type="pct"/>
          </w:tcPr>
          <w:p w14:paraId="1B049B1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31DA9370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32EE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8" w:type="pct"/>
          </w:tcPr>
          <w:p w14:paraId="6F0BF3EA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625C0B83" w:rsidR="00B132EE" w:rsidRPr="006105D9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32EE" w:rsidRPr="006105D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45" w:type="pct"/>
          </w:tcPr>
          <w:p w14:paraId="6C97EFD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5A56B23F" w:rsidR="00B132EE" w:rsidRPr="0003748B" w:rsidRDefault="00B955E7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5E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955E7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517B1876" w14:textId="78005C42" w:rsidR="0022369C" w:rsidRPr="0003748B" w:rsidRDefault="002236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2822E0" w14:textId="2325D3E6" w:rsidR="00112C51" w:rsidRPr="0003748B" w:rsidRDefault="00112C51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หนี้สินที่อาจเกิดขึ้น</w:t>
      </w:r>
    </w:p>
    <w:p w14:paraId="47CED087" w14:textId="77777777" w:rsidR="00F65A4A" w:rsidRPr="0003748B" w:rsidRDefault="00F65A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C08C276" w14:textId="4D3EB2A6" w:rsidR="008A226C" w:rsidRPr="0003748B" w:rsidRDefault="00BA5937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89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2562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41</w:t>
      </w:r>
      <w:r w:rsidRPr="0003748B">
        <w:rPr>
          <w:rFonts w:ascii="Angsana New" w:eastAsia="SimSun" w:hAnsi="Angsana New" w:cs="Angsana New" w:hint="cs"/>
          <w:sz w:val="30"/>
          <w:szCs w:val="30"/>
        </w:rPr>
        <w:t>.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7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2562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2560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9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403C0CDA" w14:textId="77777777" w:rsidR="00BE4C5B" w:rsidRPr="0003748B" w:rsidRDefault="00BE4C5B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A227A4C" w14:textId="0CD12134" w:rsidR="008A226C" w:rsidRPr="0003748B" w:rsidRDefault="00BE4C5B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เมื่อวันที่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30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2565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41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>.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พร้อมดอกเบี้ยในอัตราร้อยละ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3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ต่อปี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ต่อมาเมื่อวันที่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18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ศาลแพ่งพิพากษายกฟ้อง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ซึ่งบริษัทย่อยได้ยื่นอุทธรณ์คัดค้านคำพิพากษาของศาลชั้นต้นในวันที่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11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กรกฎาคม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โดยผลของคดีความยังไม่อาจทราบได้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ปรับเกินกว่าจำนวนที่รับรู้ในงบการเงิน</w:t>
      </w:r>
    </w:p>
    <w:p w14:paraId="2C64E828" w14:textId="65D42927" w:rsidR="004C5502" w:rsidRDefault="004C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0B3854A" w14:textId="311768C6" w:rsidR="00393C2A" w:rsidRPr="0003748B" w:rsidRDefault="00884CA5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12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B955E7" w:rsidRPr="00B955E7">
        <w:rPr>
          <w:rFonts w:ascii="Angsana New" w:eastAsia="SimSun" w:hAnsi="Angsana New" w:cs="Angsana New" w:hint="cs"/>
          <w:sz w:val="30"/>
          <w:szCs w:val="30"/>
        </w:rPr>
        <w:t>2557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220D1F55" w14:textId="77777777" w:rsidR="00393C2A" w:rsidRPr="0003748B" w:rsidRDefault="00393C2A" w:rsidP="00FE3F8B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26D3066F" w14:textId="4BBBFC3A" w:rsidR="00032623" w:rsidRDefault="005A2330" w:rsidP="005A2330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hint="cs"/>
          <w:sz w:val="30"/>
          <w:szCs w:val="30"/>
        </w:rPr>
        <w:t>2566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/>
          <w:sz w:val="30"/>
          <w:szCs w:val="30"/>
        </w:rPr>
        <w:t>31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03748B">
        <w:rPr>
          <w:rFonts w:ascii="Angsana New" w:eastAsia="SimSun" w:hAnsi="Angsana New"/>
          <w:sz w:val="30"/>
          <w:szCs w:val="30"/>
        </w:rPr>
        <w:t xml:space="preserve"> </w:t>
      </w:r>
      <w:r w:rsidR="00B955E7" w:rsidRPr="00B955E7">
        <w:rPr>
          <w:rFonts w:ascii="Angsana New" w:eastAsia="SimSun" w:hAnsi="Angsana New" w:hint="cs"/>
          <w:sz w:val="30"/>
          <w:szCs w:val="30"/>
        </w:rPr>
        <w:t>77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</w:p>
    <w:p w14:paraId="6A32627B" w14:textId="77777777" w:rsidR="004C5502" w:rsidRDefault="004C5502" w:rsidP="005A2330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</w:p>
    <w:p w14:paraId="0E99CC15" w14:textId="6D389105" w:rsidR="006157A5" w:rsidRPr="004C004F" w:rsidRDefault="006157A5" w:rsidP="006157A5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15" w:name="_Hlk197682458"/>
      <w:r w:rsidRPr="004C004F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2568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15"/>
      <w:r w:rsidRPr="004C004F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10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20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ต่อมาในเดือนพฤษภาคม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2568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องค์การมหาชนดังกล่าวได้ยื่นอุทธรณ์คัดค้านคำสั่งของศาลชั้นต้น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และในเดือนกันยายน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2568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บริษัทย่อยได้ยื่นคำแก้อุทธรณ์</w:t>
      </w:r>
      <w:r w:rsidRPr="004C004F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31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55E7" w:rsidRPr="00B955E7">
        <w:rPr>
          <w:rFonts w:ascii="Angsana New" w:eastAsia="SimSun" w:hAnsi="Angsana New" w:cs="Angsana New"/>
          <w:sz w:val="30"/>
          <w:szCs w:val="30"/>
        </w:rPr>
        <w:t>2568</w:t>
      </w:r>
    </w:p>
    <w:p w14:paraId="17F1C34D" w14:textId="77777777" w:rsidR="00884CA5" w:rsidRPr="00542D11" w:rsidRDefault="00884C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9AEDB5B" w14:textId="77777777" w:rsidR="00542D11" w:rsidRPr="0003748B" w:rsidRDefault="00542D11" w:rsidP="00542D11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5A344C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04220A07" w14:textId="77777777" w:rsidR="00542D11" w:rsidRPr="005A344C" w:rsidRDefault="00542D11" w:rsidP="00542D11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  <w:lang w:val="en-US"/>
        </w:rPr>
      </w:pPr>
    </w:p>
    <w:p w14:paraId="13AACEF7" w14:textId="5FD85539" w:rsidR="007B0B19" w:rsidRPr="009175F4" w:rsidRDefault="00542D11" w:rsidP="00542D11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="Angsana New" w:hint="cs"/>
          <w:lang w:val="en-US"/>
        </w:rPr>
      </w:pPr>
      <w:r w:rsidRPr="001737FA">
        <w:rPr>
          <w:rFonts w:asciiTheme="majorBidi" w:hAnsiTheme="majorBidi" w:cs="Angsana New"/>
          <w:cs/>
          <w:lang w:val="en-US"/>
        </w:rPr>
        <w:t xml:space="preserve">ในการประชุมคณะกรรมการของบริษัท เมื่อวันที่ </w:t>
      </w:r>
      <w:r w:rsidRPr="001737FA">
        <w:rPr>
          <w:rFonts w:asciiTheme="majorBidi" w:hAnsiTheme="majorBidi" w:cs="Angsana New"/>
          <w:lang w:val="en-US"/>
        </w:rPr>
        <w:t xml:space="preserve">25 </w:t>
      </w:r>
      <w:r w:rsidRPr="001737FA">
        <w:rPr>
          <w:rFonts w:asciiTheme="majorBidi" w:hAnsiTheme="majorBidi" w:cs="Angsana New"/>
          <w:cs/>
          <w:lang w:val="en-US"/>
        </w:rPr>
        <w:t xml:space="preserve">กุมภาพันธ์ </w:t>
      </w:r>
      <w:r w:rsidRPr="001737FA">
        <w:rPr>
          <w:rFonts w:asciiTheme="majorBidi" w:hAnsiTheme="majorBidi" w:cs="Angsana New"/>
          <w:lang w:val="en-US"/>
        </w:rPr>
        <w:t xml:space="preserve">2569 </w:t>
      </w:r>
      <w:r w:rsidRPr="001737FA">
        <w:rPr>
          <w:rFonts w:asciiTheme="majorBidi" w:hAnsiTheme="majorBidi" w:cs="Angsana New"/>
          <w:cs/>
          <w:lang w:val="en-US"/>
        </w:rPr>
        <w:t xml:space="preserve">คณะกรรมการบริษัทเห็นสมควรเสนอให้ที่ประชุมผู้ถือหุ้นพิจารณาอนุมัติจ่ายเงินปันผลในอัตรา </w:t>
      </w:r>
      <w:r w:rsidR="00532235" w:rsidRPr="001737FA">
        <w:rPr>
          <w:rFonts w:asciiTheme="majorBidi" w:hAnsiTheme="majorBidi" w:cs="Angsana New"/>
          <w:lang w:val="en-US"/>
        </w:rPr>
        <w:t>0.08</w:t>
      </w:r>
      <w:r w:rsidRPr="001737FA">
        <w:rPr>
          <w:rFonts w:asciiTheme="majorBidi" w:hAnsiTheme="majorBidi" w:cs="Angsana New"/>
          <w:lang w:val="en-US"/>
        </w:rPr>
        <w:t xml:space="preserve"> </w:t>
      </w:r>
      <w:r w:rsidRPr="001737FA">
        <w:rPr>
          <w:rFonts w:asciiTheme="majorBidi" w:hAnsiTheme="majorBidi" w:cs="Angsana New"/>
          <w:cs/>
          <w:lang w:val="en-US"/>
        </w:rPr>
        <w:t xml:space="preserve">บาทต่อหุ้น คิดเป็นเงินปันผลรวมทั้งสิ้น </w:t>
      </w:r>
      <w:r w:rsidR="00532235" w:rsidRPr="001737FA">
        <w:rPr>
          <w:rFonts w:asciiTheme="majorBidi" w:hAnsiTheme="majorBidi" w:cs="Angsana New"/>
          <w:lang w:val="en-US"/>
        </w:rPr>
        <w:t>181</w:t>
      </w:r>
      <w:r w:rsidRPr="001737FA">
        <w:rPr>
          <w:rFonts w:asciiTheme="majorBidi" w:hAnsiTheme="majorBidi" w:cs="Angsana New"/>
          <w:lang w:val="en-US"/>
        </w:rPr>
        <w:t xml:space="preserve"> </w:t>
      </w:r>
      <w:r w:rsidR="00532235" w:rsidRPr="001737FA">
        <w:rPr>
          <w:rFonts w:asciiTheme="majorBidi" w:hAnsiTheme="majorBidi" w:cs="Angsana New" w:hint="cs"/>
          <w:cs/>
          <w:lang w:val="en-US"/>
        </w:rPr>
        <w:t>ล้าน</w:t>
      </w:r>
      <w:r w:rsidRPr="001737FA">
        <w:rPr>
          <w:rFonts w:asciiTheme="majorBidi" w:hAnsiTheme="majorBidi" w:cs="Angsana New"/>
          <w:cs/>
          <w:lang w:val="en-US"/>
        </w:rPr>
        <w:t xml:space="preserve">บาท </w:t>
      </w:r>
    </w:p>
    <w:sectPr w:rsidR="007B0B19" w:rsidRPr="009175F4" w:rsidSect="007F410C">
      <w:headerReference w:type="default" r:id="rId38"/>
      <w:footerReference w:type="default" r:id="rId3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EA04C" w14:textId="77777777" w:rsidR="00C006BD" w:rsidRDefault="00C006BD" w:rsidP="00900EE2">
      <w:r>
        <w:separator/>
      </w:r>
    </w:p>
  </w:endnote>
  <w:endnote w:type="continuationSeparator" w:id="0">
    <w:p w14:paraId="1DD119DF" w14:textId="77777777" w:rsidR="00C006BD" w:rsidRDefault="00C006BD" w:rsidP="00900EE2">
      <w:r>
        <w:continuationSeparator/>
      </w:r>
    </w:p>
  </w:endnote>
  <w:endnote w:type="continuationNotice" w:id="1">
    <w:p w14:paraId="446323A8" w14:textId="77777777" w:rsidR="00C006BD" w:rsidRDefault="00C006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B561" w14:textId="4531B461" w:rsidR="001E468D" w:rsidRPr="00CE6469" w:rsidRDefault="001E468D" w:rsidP="00FC68B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A62DFA">
      <w:rPr>
        <w:rStyle w:val="PageNumber"/>
        <w:rFonts w:ascii="Angsana New" w:hAnsi="Angsana New"/>
        <w:sz w:val="30"/>
        <w:szCs w:val="30"/>
      </w:rPr>
      <w:fldChar w:fldCharType="begin"/>
    </w:r>
    <w:r w:rsidRPr="00A62D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62DF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A62DFA">
      <w:rPr>
        <w:rStyle w:val="PageNumber"/>
        <w:rFonts w:ascii="Angsana New" w:hAnsi="Angsana New"/>
        <w:sz w:val="30"/>
        <w:szCs w:val="30"/>
      </w:rPr>
      <w:fldChar w:fldCharType="end"/>
    </w:r>
  </w:p>
  <w:p w14:paraId="7C4C2041" w14:textId="77777777" w:rsidR="001E468D" w:rsidRPr="00821FCC" w:rsidRDefault="001E468D" w:rsidP="00576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117"/>
        <w:tab w:val="left" w:pos="6960"/>
      </w:tabs>
      <w:ind w:right="-630"/>
      <w:rPr>
        <w:rFonts w:ascii="Angsana New" w:hAnsi="Angsana New"/>
        <w:sz w:val="30"/>
        <w:szCs w:val="30"/>
      </w:rPr>
    </w:pPr>
    <w:r w:rsidRPr="000036F9">
      <w:rPr>
        <w:rStyle w:val="PageNumber"/>
        <w:rFonts w:ascii="Angsana New" w:hAnsi="Angsana New"/>
        <w:sz w:val="30"/>
        <w:szCs w:val="30"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DD08" w14:textId="07DC8EC5" w:rsidR="001E468D" w:rsidRPr="00E65D6D" w:rsidRDefault="001E468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1E468D" w:rsidRPr="00B12599" w:rsidRDefault="001E468D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76F8" w14:textId="70E9AAB7" w:rsidR="001E468D" w:rsidRDefault="001E468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9C5AE0">
      <w:rPr>
        <w:rStyle w:val="PageNumber"/>
        <w:rFonts w:ascii="Angsana New" w:hAnsi="Angsana New"/>
        <w:noProof/>
        <w:sz w:val="30"/>
        <w:szCs w:val="30"/>
      </w:rPr>
      <w:t>LOXLEYt3-YE'25-set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955E7" w:rsidRPr="00B955E7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62BB" w14:textId="6B14B103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EFC4" w14:textId="77F96B5A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C5AE0">
      <w:rPr>
        <w:rFonts w:ascii="Angsana New" w:hAnsi="Angsana New"/>
        <w:noProof/>
        <w:sz w:val="30"/>
        <w:szCs w:val="30"/>
      </w:rPr>
      <w:t>LOXLEYt3-YE'25-set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955E7" w:rsidRPr="00B955E7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1E468D" w:rsidRDefault="001E468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D87C" w14:textId="40E98FE8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375" w14:textId="0BDF9157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C5AE0">
      <w:rPr>
        <w:rFonts w:ascii="Angsana New" w:hAnsi="Angsana New"/>
        <w:noProof/>
        <w:sz w:val="30"/>
        <w:szCs w:val="30"/>
      </w:rPr>
      <w:t>LOXLEYt3-YE'25-set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955E7" w:rsidRPr="00B955E7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1E468D" w:rsidRDefault="001E468D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C290" w14:textId="0FE37EBB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0C573" w14:textId="7B9D64F7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="00B955E7" w:rsidRPr="00B955E7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DCE04" w14:textId="77777777" w:rsidR="00C006BD" w:rsidRDefault="00C006BD" w:rsidP="00900EE2">
      <w:r>
        <w:separator/>
      </w:r>
    </w:p>
  </w:footnote>
  <w:footnote w:type="continuationSeparator" w:id="0">
    <w:p w14:paraId="75D3A8AA" w14:textId="77777777" w:rsidR="00C006BD" w:rsidRDefault="00C006BD" w:rsidP="00900EE2">
      <w:r>
        <w:continuationSeparator/>
      </w:r>
    </w:p>
  </w:footnote>
  <w:footnote w:type="continuationNotice" w:id="1">
    <w:p w14:paraId="4A4A83B5" w14:textId="77777777" w:rsidR="00C006BD" w:rsidRDefault="00C006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E949A" w14:textId="77777777" w:rsidR="001E468D" w:rsidRPr="005A1AF1" w:rsidRDefault="001E468D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1E468D" w:rsidRDefault="001E468D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2CC3ED69" w:rsidR="001E468D" w:rsidRPr="00457847" w:rsidRDefault="001E468D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B955E7" w:rsidRPr="00B955E7">
      <w:rPr>
        <w:rFonts w:ascii="Angsana New" w:hAnsi="Angsana New"/>
        <w:b/>
        <w:bCs/>
        <w:sz w:val="32"/>
        <w:szCs w:val="32"/>
      </w:rPr>
      <w:t>2568</w:t>
    </w:r>
  </w:p>
  <w:p w14:paraId="4C8B1443" w14:textId="77777777" w:rsidR="001E468D" w:rsidRPr="00605EF6" w:rsidRDefault="001E468D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CDFD" w14:textId="77777777" w:rsidR="001E468D" w:rsidRPr="00B23EC5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1E468D" w:rsidRPr="00B23EC5" w:rsidRDefault="001E468D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7EC5DDDD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326BBD61" w14:textId="77777777" w:rsidR="001E468D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8EF6A" w14:textId="77777777" w:rsidR="001E468D" w:rsidRDefault="001E468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9EA0" w14:textId="77777777" w:rsidR="001E468D" w:rsidRPr="005A1AF1" w:rsidRDefault="001E468D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2BA39D1" w14:textId="77777777" w:rsidR="001E468D" w:rsidRPr="003C763B" w:rsidRDefault="001E468D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D48CAA9" w14:textId="50851E70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2C939708" w14:textId="77777777" w:rsidR="001E468D" w:rsidRPr="00656B00" w:rsidRDefault="001E468D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CBE9" w14:textId="77777777" w:rsidR="001E468D" w:rsidRDefault="001E468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74BA2" w14:textId="77777777" w:rsidR="001E468D" w:rsidRDefault="001E468D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0AF0" w14:textId="77777777" w:rsidR="001E468D" w:rsidRDefault="001E468D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A9E7" w14:textId="77777777" w:rsidR="001E468D" w:rsidRDefault="001E468D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8B9C" w14:textId="77777777" w:rsidR="001E468D" w:rsidRDefault="001E468D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F7A67" w14:textId="77777777" w:rsidR="001E468D" w:rsidRDefault="001E468D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E273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3C6A96EA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11226327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F0EBD" w14:textId="77777777" w:rsidR="001E468D" w:rsidRDefault="001E468D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C14B" w14:textId="77777777" w:rsidR="001E468D" w:rsidRDefault="001E468D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2517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8F3903D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2F1466E" w14:textId="21AE0ACB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3D27D4BC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276C" w14:textId="77777777" w:rsidR="001E468D" w:rsidRDefault="001E46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0256" w14:textId="77777777" w:rsidR="001E468D" w:rsidRDefault="001E46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6828" w14:textId="77777777" w:rsidR="001E468D" w:rsidRPr="005A1AF1" w:rsidRDefault="001E468D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1E468D" w:rsidRDefault="001E468D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4ED1CA21" w:rsidR="001E468D" w:rsidRPr="00C90067" w:rsidRDefault="001E468D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7166CC7B" w14:textId="77777777" w:rsidR="001E468D" w:rsidRPr="004760D0" w:rsidRDefault="001E468D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DF45" w14:textId="77777777" w:rsidR="001E468D" w:rsidRDefault="001E468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16B0" w14:textId="77777777" w:rsidR="001E468D" w:rsidRDefault="001E468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26EE" w14:textId="77777777" w:rsidR="001E468D" w:rsidRPr="005A1AF1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1E468D" w:rsidRDefault="001E468D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0DB085EF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B955E7" w:rsidRPr="00B955E7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B955E7" w:rsidRPr="00B955E7">
      <w:rPr>
        <w:rFonts w:ascii="Angsana New" w:hAnsi="Angsana New" w:cs="Angsana New"/>
        <w:sz w:val="32"/>
        <w:szCs w:val="32"/>
      </w:rPr>
      <w:t>2568</w:t>
    </w:r>
  </w:p>
  <w:p w14:paraId="4CACDBA5" w14:textId="77777777" w:rsidR="001E468D" w:rsidRPr="00656B00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7744" w14:textId="77777777" w:rsidR="001E468D" w:rsidRDefault="001E4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52993345">
    <w:abstractNumId w:val="6"/>
  </w:num>
  <w:num w:numId="2" w16cid:durableId="1686246176">
    <w:abstractNumId w:val="5"/>
  </w:num>
  <w:num w:numId="3" w16cid:durableId="1458646409">
    <w:abstractNumId w:val="9"/>
  </w:num>
  <w:num w:numId="4" w16cid:durableId="1717512076">
    <w:abstractNumId w:val="7"/>
  </w:num>
  <w:num w:numId="5" w16cid:durableId="870802281">
    <w:abstractNumId w:val="8"/>
  </w:num>
  <w:num w:numId="6" w16cid:durableId="612370216">
    <w:abstractNumId w:val="3"/>
  </w:num>
  <w:num w:numId="7" w16cid:durableId="244001264">
    <w:abstractNumId w:val="2"/>
  </w:num>
  <w:num w:numId="8" w16cid:durableId="301354989">
    <w:abstractNumId w:val="0"/>
  </w:num>
  <w:num w:numId="9" w16cid:durableId="992025663">
    <w:abstractNumId w:val="1"/>
  </w:num>
  <w:num w:numId="10" w16cid:durableId="719087874">
    <w:abstractNumId w:val="4"/>
  </w:num>
  <w:num w:numId="11" w16cid:durableId="1613853550">
    <w:abstractNumId w:val="25"/>
  </w:num>
  <w:num w:numId="12" w16cid:durableId="375937534">
    <w:abstractNumId w:val="19"/>
  </w:num>
  <w:num w:numId="13" w16cid:durableId="919174666">
    <w:abstractNumId w:val="30"/>
  </w:num>
  <w:num w:numId="14" w16cid:durableId="2043356852">
    <w:abstractNumId w:val="23"/>
  </w:num>
  <w:num w:numId="15" w16cid:durableId="301230302">
    <w:abstractNumId w:val="26"/>
  </w:num>
  <w:num w:numId="16" w16cid:durableId="25908513">
    <w:abstractNumId w:val="11"/>
  </w:num>
  <w:num w:numId="17" w16cid:durableId="500969083">
    <w:abstractNumId w:val="31"/>
  </w:num>
  <w:num w:numId="18" w16cid:durableId="671225505">
    <w:abstractNumId w:val="28"/>
  </w:num>
  <w:num w:numId="19" w16cid:durableId="1758743230">
    <w:abstractNumId w:val="17"/>
  </w:num>
  <w:num w:numId="20" w16cid:durableId="326597051">
    <w:abstractNumId w:val="27"/>
  </w:num>
  <w:num w:numId="21" w16cid:durableId="1713456802">
    <w:abstractNumId w:val="21"/>
  </w:num>
  <w:num w:numId="22" w16cid:durableId="801460638">
    <w:abstractNumId w:val="29"/>
  </w:num>
  <w:num w:numId="23" w16cid:durableId="1431000089">
    <w:abstractNumId w:val="12"/>
  </w:num>
  <w:num w:numId="24" w16cid:durableId="1370909655">
    <w:abstractNumId w:val="10"/>
  </w:num>
  <w:num w:numId="25" w16cid:durableId="832379844">
    <w:abstractNumId w:val="33"/>
  </w:num>
  <w:num w:numId="26" w16cid:durableId="1037855583">
    <w:abstractNumId w:val="14"/>
  </w:num>
  <w:num w:numId="27" w16cid:durableId="2030329672">
    <w:abstractNumId w:val="22"/>
  </w:num>
  <w:num w:numId="28" w16cid:durableId="1585532159">
    <w:abstractNumId w:val="20"/>
  </w:num>
  <w:num w:numId="29" w16cid:durableId="2099936743">
    <w:abstractNumId w:val="15"/>
  </w:num>
  <w:num w:numId="30" w16cid:durableId="557084133">
    <w:abstractNumId w:val="35"/>
  </w:num>
  <w:num w:numId="31" w16cid:durableId="2101102893">
    <w:abstractNumId w:val="32"/>
  </w:num>
  <w:num w:numId="32" w16cid:durableId="1299334375">
    <w:abstractNumId w:val="34"/>
  </w:num>
  <w:num w:numId="33" w16cid:durableId="853491881">
    <w:abstractNumId w:val="24"/>
  </w:num>
  <w:num w:numId="34" w16cid:durableId="1434933445">
    <w:abstractNumId w:val="16"/>
  </w:num>
  <w:num w:numId="35" w16cid:durableId="1205555244">
    <w:abstractNumId w:val="18"/>
  </w:num>
  <w:num w:numId="36" w16cid:durableId="1055664139">
    <w:abstractNumId w:val="13"/>
  </w:num>
  <w:num w:numId="37" w16cid:durableId="1256550060">
    <w:abstractNumId w:val="17"/>
  </w:num>
  <w:num w:numId="38" w16cid:durableId="1835604514">
    <w:abstractNumId w:val="31"/>
  </w:num>
  <w:num w:numId="39" w16cid:durableId="1463113432">
    <w:abstractNumId w:val="17"/>
  </w:num>
  <w:num w:numId="40" w16cid:durableId="1354913735">
    <w:abstractNumId w:val="17"/>
  </w:num>
  <w:num w:numId="41" w16cid:durableId="326906086">
    <w:abstractNumId w:val="17"/>
  </w:num>
  <w:num w:numId="42" w16cid:durableId="2030451589">
    <w:abstractNumId w:val="17"/>
  </w:num>
  <w:num w:numId="43" w16cid:durableId="579214139">
    <w:abstractNumId w:val="17"/>
  </w:num>
  <w:num w:numId="44" w16cid:durableId="219025594">
    <w:abstractNumId w:val="17"/>
  </w:num>
  <w:num w:numId="45" w16cid:durableId="1394354481">
    <w:abstractNumId w:val="31"/>
  </w:num>
  <w:num w:numId="46" w16cid:durableId="448478475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008"/>
    <w:rsid w:val="000000BC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9E5"/>
    <w:rsid w:val="00001A22"/>
    <w:rsid w:val="00001D35"/>
    <w:rsid w:val="00001EA8"/>
    <w:rsid w:val="00001F49"/>
    <w:rsid w:val="00001F85"/>
    <w:rsid w:val="00001F9D"/>
    <w:rsid w:val="000020F9"/>
    <w:rsid w:val="000025F0"/>
    <w:rsid w:val="00002620"/>
    <w:rsid w:val="00002AA6"/>
    <w:rsid w:val="00002B1F"/>
    <w:rsid w:val="00002D2F"/>
    <w:rsid w:val="00002E24"/>
    <w:rsid w:val="000035B4"/>
    <w:rsid w:val="000036F9"/>
    <w:rsid w:val="000037CE"/>
    <w:rsid w:val="00003877"/>
    <w:rsid w:val="000038CC"/>
    <w:rsid w:val="00003A49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704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B52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431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686"/>
    <w:rsid w:val="0001574B"/>
    <w:rsid w:val="000157AE"/>
    <w:rsid w:val="000157B7"/>
    <w:rsid w:val="00015AAE"/>
    <w:rsid w:val="00015C25"/>
    <w:rsid w:val="00015C73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4FB"/>
    <w:rsid w:val="00017622"/>
    <w:rsid w:val="0001765E"/>
    <w:rsid w:val="0001769A"/>
    <w:rsid w:val="000176D0"/>
    <w:rsid w:val="00017708"/>
    <w:rsid w:val="0001797A"/>
    <w:rsid w:val="00017AED"/>
    <w:rsid w:val="00017C33"/>
    <w:rsid w:val="00017C4A"/>
    <w:rsid w:val="00017F57"/>
    <w:rsid w:val="00020201"/>
    <w:rsid w:val="00020346"/>
    <w:rsid w:val="0002043E"/>
    <w:rsid w:val="0002059B"/>
    <w:rsid w:val="000205F5"/>
    <w:rsid w:val="00020696"/>
    <w:rsid w:val="0002094A"/>
    <w:rsid w:val="00020CC4"/>
    <w:rsid w:val="00020CC8"/>
    <w:rsid w:val="00020D06"/>
    <w:rsid w:val="00020F79"/>
    <w:rsid w:val="000210EB"/>
    <w:rsid w:val="0002145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44D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26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61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6E6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A3B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4A"/>
    <w:rsid w:val="000324CA"/>
    <w:rsid w:val="000324DE"/>
    <w:rsid w:val="000324EF"/>
    <w:rsid w:val="000325D0"/>
    <w:rsid w:val="00032623"/>
    <w:rsid w:val="0003265B"/>
    <w:rsid w:val="00032780"/>
    <w:rsid w:val="00032852"/>
    <w:rsid w:val="00032AC7"/>
    <w:rsid w:val="00032C93"/>
    <w:rsid w:val="00033026"/>
    <w:rsid w:val="0003342F"/>
    <w:rsid w:val="000335B5"/>
    <w:rsid w:val="0003392B"/>
    <w:rsid w:val="00033B14"/>
    <w:rsid w:val="00033B45"/>
    <w:rsid w:val="00034195"/>
    <w:rsid w:val="0003433E"/>
    <w:rsid w:val="000344C1"/>
    <w:rsid w:val="00034522"/>
    <w:rsid w:val="000348A4"/>
    <w:rsid w:val="00034B15"/>
    <w:rsid w:val="00034C7C"/>
    <w:rsid w:val="000350DC"/>
    <w:rsid w:val="000351F1"/>
    <w:rsid w:val="000351F3"/>
    <w:rsid w:val="0003522F"/>
    <w:rsid w:val="000352ED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48B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4F9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1F25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2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19B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23F"/>
    <w:rsid w:val="0004742F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15D"/>
    <w:rsid w:val="00051254"/>
    <w:rsid w:val="00051824"/>
    <w:rsid w:val="0005196C"/>
    <w:rsid w:val="00051994"/>
    <w:rsid w:val="00051B2D"/>
    <w:rsid w:val="00051D5F"/>
    <w:rsid w:val="00051E5C"/>
    <w:rsid w:val="00052113"/>
    <w:rsid w:val="000523FD"/>
    <w:rsid w:val="00052B86"/>
    <w:rsid w:val="00052CB5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65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214"/>
    <w:rsid w:val="00056404"/>
    <w:rsid w:val="000564AB"/>
    <w:rsid w:val="00056831"/>
    <w:rsid w:val="00056C15"/>
    <w:rsid w:val="00056FF4"/>
    <w:rsid w:val="0005713D"/>
    <w:rsid w:val="00057179"/>
    <w:rsid w:val="00057604"/>
    <w:rsid w:val="0005763B"/>
    <w:rsid w:val="00057C88"/>
    <w:rsid w:val="0006001A"/>
    <w:rsid w:val="000600D5"/>
    <w:rsid w:val="00060121"/>
    <w:rsid w:val="00060A6D"/>
    <w:rsid w:val="00060BBA"/>
    <w:rsid w:val="00060D66"/>
    <w:rsid w:val="00060F39"/>
    <w:rsid w:val="000610AD"/>
    <w:rsid w:val="0006143C"/>
    <w:rsid w:val="0006158D"/>
    <w:rsid w:val="0006179A"/>
    <w:rsid w:val="00061876"/>
    <w:rsid w:val="00061C2D"/>
    <w:rsid w:val="00061E63"/>
    <w:rsid w:val="00062202"/>
    <w:rsid w:val="000623F4"/>
    <w:rsid w:val="00062455"/>
    <w:rsid w:val="000624ED"/>
    <w:rsid w:val="0006261C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B5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0A1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5"/>
    <w:rsid w:val="00074247"/>
    <w:rsid w:val="0007432E"/>
    <w:rsid w:val="000745C7"/>
    <w:rsid w:val="000746A1"/>
    <w:rsid w:val="00074730"/>
    <w:rsid w:val="00074BDE"/>
    <w:rsid w:val="00074FFA"/>
    <w:rsid w:val="000753A0"/>
    <w:rsid w:val="000754A2"/>
    <w:rsid w:val="00075E15"/>
    <w:rsid w:val="00075E89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C53"/>
    <w:rsid w:val="00077FB5"/>
    <w:rsid w:val="00080095"/>
    <w:rsid w:val="000800E8"/>
    <w:rsid w:val="00080264"/>
    <w:rsid w:val="000802E6"/>
    <w:rsid w:val="0008040B"/>
    <w:rsid w:val="000804E9"/>
    <w:rsid w:val="000807D0"/>
    <w:rsid w:val="00080E19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1C"/>
    <w:rsid w:val="00082D5D"/>
    <w:rsid w:val="00082EC5"/>
    <w:rsid w:val="00082FBE"/>
    <w:rsid w:val="00083049"/>
    <w:rsid w:val="0008304E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4F47"/>
    <w:rsid w:val="000853C5"/>
    <w:rsid w:val="0008559C"/>
    <w:rsid w:val="0008561B"/>
    <w:rsid w:val="000856D7"/>
    <w:rsid w:val="000859FA"/>
    <w:rsid w:val="00085A22"/>
    <w:rsid w:val="00085E61"/>
    <w:rsid w:val="00085F08"/>
    <w:rsid w:val="00085FB1"/>
    <w:rsid w:val="000860C3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4D0"/>
    <w:rsid w:val="0009260C"/>
    <w:rsid w:val="00092905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CE0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CC"/>
    <w:rsid w:val="000959D1"/>
    <w:rsid w:val="00095DFA"/>
    <w:rsid w:val="00095F00"/>
    <w:rsid w:val="00096028"/>
    <w:rsid w:val="000962D2"/>
    <w:rsid w:val="000962F0"/>
    <w:rsid w:val="000965A2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5B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1F90"/>
    <w:rsid w:val="000A2141"/>
    <w:rsid w:val="000A2516"/>
    <w:rsid w:val="000A2637"/>
    <w:rsid w:val="000A26B4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DE"/>
    <w:rsid w:val="000A43E1"/>
    <w:rsid w:val="000A44D6"/>
    <w:rsid w:val="000A47A5"/>
    <w:rsid w:val="000A47E2"/>
    <w:rsid w:val="000A49DA"/>
    <w:rsid w:val="000A4C35"/>
    <w:rsid w:val="000A4C61"/>
    <w:rsid w:val="000A4C67"/>
    <w:rsid w:val="000A4DB1"/>
    <w:rsid w:val="000A527F"/>
    <w:rsid w:val="000A529C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527"/>
    <w:rsid w:val="000A67AD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7F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9EB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06"/>
    <w:rsid w:val="000B65A9"/>
    <w:rsid w:val="000B6607"/>
    <w:rsid w:val="000B68B2"/>
    <w:rsid w:val="000B6B51"/>
    <w:rsid w:val="000B6E36"/>
    <w:rsid w:val="000B7072"/>
    <w:rsid w:val="000B7293"/>
    <w:rsid w:val="000B7595"/>
    <w:rsid w:val="000B7803"/>
    <w:rsid w:val="000B7A44"/>
    <w:rsid w:val="000B7C8F"/>
    <w:rsid w:val="000C024F"/>
    <w:rsid w:val="000C035B"/>
    <w:rsid w:val="000C0455"/>
    <w:rsid w:val="000C0795"/>
    <w:rsid w:val="000C09B2"/>
    <w:rsid w:val="000C0B99"/>
    <w:rsid w:val="000C0C7D"/>
    <w:rsid w:val="000C0EFF"/>
    <w:rsid w:val="000C12A9"/>
    <w:rsid w:val="000C1526"/>
    <w:rsid w:val="000C1589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27B"/>
    <w:rsid w:val="000C33F8"/>
    <w:rsid w:val="000C3510"/>
    <w:rsid w:val="000C3733"/>
    <w:rsid w:val="000C395F"/>
    <w:rsid w:val="000C39B3"/>
    <w:rsid w:val="000C3A6C"/>
    <w:rsid w:val="000C3AC0"/>
    <w:rsid w:val="000C3AD4"/>
    <w:rsid w:val="000C3BA8"/>
    <w:rsid w:val="000C43F9"/>
    <w:rsid w:val="000C4506"/>
    <w:rsid w:val="000C4647"/>
    <w:rsid w:val="000C48E8"/>
    <w:rsid w:val="000C4C0A"/>
    <w:rsid w:val="000C4E3D"/>
    <w:rsid w:val="000C4F69"/>
    <w:rsid w:val="000C5239"/>
    <w:rsid w:val="000C524C"/>
    <w:rsid w:val="000C53F0"/>
    <w:rsid w:val="000C53F6"/>
    <w:rsid w:val="000C55AB"/>
    <w:rsid w:val="000C5973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1A"/>
    <w:rsid w:val="000D002D"/>
    <w:rsid w:val="000D0245"/>
    <w:rsid w:val="000D0402"/>
    <w:rsid w:val="000D0415"/>
    <w:rsid w:val="000D0542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9D0"/>
    <w:rsid w:val="000D2A07"/>
    <w:rsid w:val="000D2A2E"/>
    <w:rsid w:val="000D2C4D"/>
    <w:rsid w:val="000D2C67"/>
    <w:rsid w:val="000D2CC1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75"/>
    <w:rsid w:val="000D48A0"/>
    <w:rsid w:val="000D4AAE"/>
    <w:rsid w:val="000D4B1C"/>
    <w:rsid w:val="000D4D15"/>
    <w:rsid w:val="000D50D0"/>
    <w:rsid w:val="000D580D"/>
    <w:rsid w:val="000D5826"/>
    <w:rsid w:val="000D5AC3"/>
    <w:rsid w:val="000D5ADB"/>
    <w:rsid w:val="000D5B19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EDC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9D3"/>
    <w:rsid w:val="000E0AE9"/>
    <w:rsid w:val="000E0B4B"/>
    <w:rsid w:val="000E0C90"/>
    <w:rsid w:val="000E0D1A"/>
    <w:rsid w:val="000E0E5C"/>
    <w:rsid w:val="000E0ED0"/>
    <w:rsid w:val="000E0FE3"/>
    <w:rsid w:val="000E1260"/>
    <w:rsid w:val="000E131E"/>
    <w:rsid w:val="000E17F2"/>
    <w:rsid w:val="000E19D6"/>
    <w:rsid w:val="000E1AA3"/>
    <w:rsid w:val="000E1E18"/>
    <w:rsid w:val="000E1ED8"/>
    <w:rsid w:val="000E201C"/>
    <w:rsid w:val="000E2160"/>
    <w:rsid w:val="000E2315"/>
    <w:rsid w:val="000E234E"/>
    <w:rsid w:val="000E2384"/>
    <w:rsid w:val="000E2761"/>
    <w:rsid w:val="000E27FF"/>
    <w:rsid w:val="000E287F"/>
    <w:rsid w:val="000E2887"/>
    <w:rsid w:val="000E2B23"/>
    <w:rsid w:val="000E3088"/>
    <w:rsid w:val="000E30E1"/>
    <w:rsid w:val="000E3114"/>
    <w:rsid w:val="000E33ED"/>
    <w:rsid w:val="000E35E9"/>
    <w:rsid w:val="000E3E44"/>
    <w:rsid w:val="000E4058"/>
    <w:rsid w:val="000E4137"/>
    <w:rsid w:val="000E415C"/>
    <w:rsid w:val="000E4512"/>
    <w:rsid w:val="000E471E"/>
    <w:rsid w:val="000E482F"/>
    <w:rsid w:val="000E4964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389"/>
    <w:rsid w:val="000F050C"/>
    <w:rsid w:val="000F06C7"/>
    <w:rsid w:val="000F093B"/>
    <w:rsid w:val="000F0C8C"/>
    <w:rsid w:val="000F0E58"/>
    <w:rsid w:val="000F11DF"/>
    <w:rsid w:val="000F14CD"/>
    <w:rsid w:val="000F14D0"/>
    <w:rsid w:val="000F18AE"/>
    <w:rsid w:val="000F1F5D"/>
    <w:rsid w:val="000F1FF3"/>
    <w:rsid w:val="000F20EF"/>
    <w:rsid w:val="000F2140"/>
    <w:rsid w:val="000F22D0"/>
    <w:rsid w:val="000F2471"/>
    <w:rsid w:val="000F2480"/>
    <w:rsid w:val="000F2EC5"/>
    <w:rsid w:val="000F2F2E"/>
    <w:rsid w:val="000F3146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00"/>
    <w:rsid w:val="000F5C95"/>
    <w:rsid w:val="000F5CDD"/>
    <w:rsid w:val="000F5D33"/>
    <w:rsid w:val="000F5D4C"/>
    <w:rsid w:val="000F5E4A"/>
    <w:rsid w:val="000F5EED"/>
    <w:rsid w:val="000F644E"/>
    <w:rsid w:val="000F6510"/>
    <w:rsid w:val="000F6776"/>
    <w:rsid w:val="000F680B"/>
    <w:rsid w:val="000F6881"/>
    <w:rsid w:val="000F6A63"/>
    <w:rsid w:val="000F6CC1"/>
    <w:rsid w:val="000F6FAE"/>
    <w:rsid w:val="000F6FAF"/>
    <w:rsid w:val="000F7236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76A"/>
    <w:rsid w:val="00101B95"/>
    <w:rsid w:val="00101DB0"/>
    <w:rsid w:val="00101F8D"/>
    <w:rsid w:val="0010204A"/>
    <w:rsid w:val="001022FC"/>
    <w:rsid w:val="001027DF"/>
    <w:rsid w:val="0010280E"/>
    <w:rsid w:val="001029C6"/>
    <w:rsid w:val="00102B05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50F"/>
    <w:rsid w:val="00105653"/>
    <w:rsid w:val="001056B4"/>
    <w:rsid w:val="0010578E"/>
    <w:rsid w:val="0010580C"/>
    <w:rsid w:val="00105AEB"/>
    <w:rsid w:val="00105BB0"/>
    <w:rsid w:val="00106050"/>
    <w:rsid w:val="001060C6"/>
    <w:rsid w:val="001064BC"/>
    <w:rsid w:val="001066DB"/>
    <w:rsid w:val="0010690D"/>
    <w:rsid w:val="00106919"/>
    <w:rsid w:val="00106A46"/>
    <w:rsid w:val="00106A77"/>
    <w:rsid w:val="00107286"/>
    <w:rsid w:val="00107300"/>
    <w:rsid w:val="00107334"/>
    <w:rsid w:val="0010741E"/>
    <w:rsid w:val="001074C6"/>
    <w:rsid w:val="0010753D"/>
    <w:rsid w:val="001075B1"/>
    <w:rsid w:val="001075BD"/>
    <w:rsid w:val="00107774"/>
    <w:rsid w:val="0010781C"/>
    <w:rsid w:val="001078A8"/>
    <w:rsid w:val="00107A30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8F"/>
    <w:rsid w:val="00111CA6"/>
    <w:rsid w:val="00112128"/>
    <w:rsid w:val="0011221C"/>
    <w:rsid w:val="001123C4"/>
    <w:rsid w:val="001125DE"/>
    <w:rsid w:val="00112751"/>
    <w:rsid w:val="00112805"/>
    <w:rsid w:val="00112A0D"/>
    <w:rsid w:val="00112A40"/>
    <w:rsid w:val="00112A49"/>
    <w:rsid w:val="00112AA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84B"/>
    <w:rsid w:val="00114A69"/>
    <w:rsid w:val="00114EEB"/>
    <w:rsid w:val="001150A6"/>
    <w:rsid w:val="00115347"/>
    <w:rsid w:val="00115430"/>
    <w:rsid w:val="001158BE"/>
    <w:rsid w:val="00115A91"/>
    <w:rsid w:val="00115A9A"/>
    <w:rsid w:val="00115B2D"/>
    <w:rsid w:val="00115B38"/>
    <w:rsid w:val="00115D8E"/>
    <w:rsid w:val="00115F69"/>
    <w:rsid w:val="001165B2"/>
    <w:rsid w:val="00116708"/>
    <w:rsid w:val="00116838"/>
    <w:rsid w:val="00116BFD"/>
    <w:rsid w:val="00116BFE"/>
    <w:rsid w:val="00116F58"/>
    <w:rsid w:val="001171F4"/>
    <w:rsid w:val="00117290"/>
    <w:rsid w:val="001174EA"/>
    <w:rsid w:val="00117716"/>
    <w:rsid w:val="00117776"/>
    <w:rsid w:val="00117782"/>
    <w:rsid w:val="001177A4"/>
    <w:rsid w:val="00117BEA"/>
    <w:rsid w:val="00117D98"/>
    <w:rsid w:val="00117DF1"/>
    <w:rsid w:val="001203DF"/>
    <w:rsid w:val="0012054F"/>
    <w:rsid w:val="001206A1"/>
    <w:rsid w:val="001207E1"/>
    <w:rsid w:val="0012093D"/>
    <w:rsid w:val="00120A11"/>
    <w:rsid w:val="00120ABB"/>
    <w:rsid w:val="00120CB1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463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C7E"/>
    <w:rsid w:val="00126D16"/>
    <w:rsid w:val="00126D3F"/>
    <w:rsid w:val="00126E89"/>
    <w:rsid w:val="00126E95"/>
    <w:rsid w:val="001275BD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B1C"/>
    <w:rsid w:val="00130CDA"/>
    <w:rsid w:val="00130D24"/>
    <w:rsid w:val="00130F30"/>
    <w:rsid w:val="00131349"/>
    <w:rsid w:val="00131432"/>
    <w:rsid w:val="001316C2"/>
    <w:rsid w:val="001316F2"/>
    <w:rsid w:val="0013175C"/>
    <w:rsid w:val="00131B3F"/>
    <w:rsid w:val="00131C8C"/>
    <w:rsid w:val="00131D6D"/>
    <w:rsid w:val="00131E5A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9"/>
    <w:rsid w:val="0013293B"/>
    <w:rsid w:val="00132D6B"/>
    <w:rsid w:val="00132DF8"/>
    <w:rsid w:val="001331C7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4F0"/>
    <w:rsid w:val="0013464F"/>
    <w:rsid w:val="00134E02"/>
    <w:rsid w:val="00134EC6"/>
    <w:rsid w:val="00134F42"/>
    <w:rsid w:val="0013502D"/>
    <w:rsid w:val="0013502E"/>
    <w:rsid w:val="001352AD"/>
    <w:rsid w:val="001352F4"/>
    <w:rsid w:val="00135612"/>
    <w:rsid w:val="00135B5D"/>
    <w:rsid w:val="00135F16"/>
    <w:rsid w:val="0013608B"/>
    <w:rsid w:val="0013622E"/>
    <w:rsid w:val="001363B4"/>
    <w:rsid w:val="0013645B"/>
    <w:rsid w:val="00136DC2"/>
    <w:rsid w:val="0013710D"/>
    <w:rsid w:val="001373A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D4C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5A"/>
    <w:rsid w:val="00145D95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47F7B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8A9"/>
    <w:rsid w:val="00152A0C"/>
    <w:rsid w:val="00152AB9"/>
    <w:rsid w:val="00152B5D"/>
    <w:rsid w:val="00152EE7"/>
    <w:rsid w:val="00153319"/>
    <w:rsid w:val="001533AB"/>
    <w:rsid w:val="00153553"/>
    <w:rsid w:val="0015358B"/>
    <w:rsid w:val="001537D2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4D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3C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D2"/>
    <w:rsid w:val="00161EEF"/>
    <w:rsid w:val="00161FED"/>
    <w:rsid w:val="00162079"/>
    <w:rsid w:val="001620D6"/>
    <w:rsid w:val="00162593"/>
    <w:rsid w:val="00162716"/>
    <w:rsid w:val="00162830"/>
    <w:rsid w:val="00162D58"/>
    <w:rsid w:val="00162F09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670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5FEA"/>
    <w:rsid w:val="0016607F"/>
    <w:rsid w:val="0016610F"/>
    <w:rsid w:val="0016611D"/>
    <w:rsid w:val="0016644B"/>
    <w:rsid w:val="00166559"/>
    <w:rsid w:val="00166567"/>
    <w:rsid w:val="0016656E"/>
    <w:rsid w:val="001667A8"/>
    <w:rsid w:val="001668F4"/>
    <w:rsid w:val="00166CA9"/>
    <w:rsid w:val="00166F45"/>
    <w:rsid w:val="00167018"/>
    <w:rsid w:val="0016702D"/>
    <w:rsid w:val="00167072"/>
    <w:rsid w:val="001670B6"/>
    <w:rsid w:val="001670EA"/>
    <w:rsid w:val="001672CE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06B"/>
    <w:rsid w:val="001711CE"/>
    <w:rsid w:val="00171218"/>
    <w:rsid w:val="001714A0"/>
    <w:rsid w:val="001714B4"/>
    <w:rsid w:val="001714DD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9F7"/>
    <w:rsid w:val="00172C62"/>
    <w:rsid w:val="00172CC6"/>
    <w:rsid w:val="00172EE2"/>
    <w:rsid w:val="0017305C"/>
    <w:rsid w:val="0017306D"/>
    <w:rsid w:val="00173269"/>
    <w:rsid w:val="00173396"/>
    <w:rsid w:val="001736DD"/>
    <w:rsid w:val="001737C2"/>
    <w:rsid w:val="001737FA"/>
    <w:rsid w:val="001739CE"/>
    <w:rsid w:val="00173B5C"/>
    <w:rsid w:val="00173C12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4D6E"/>
    <w:rsid w:val="00175464"/>
    <w:rsid w:val="001755AD"/>
    <w:rsid w:val="00175956"/>
    <w:rsid w:val="00175A42"/>
    <w:rsid w:val="00175B87"/>
    <w:rsid w:val="00175C26"/>
    <w:rsid w:val="00175E00"/>
    <w:rsid w:val="00175E8A"/>
    <w:rsid w:val="00175F8B"/>
    <w:rsid w:val="00176184"/>
    <w:rsid w:val="001763C2"/>
    <w:rsid w:val="001765A6"/>
    <w:rsid w:val="0017668B"/>
    <w:rsid w:val="001766C3"/>
    <w:rsid w:val="0017677E"/>
    <w:rsid w:val="00176B8E"/>
    <w:rsid w:val="00176D1B"/>
    <w:rsid w:val="00176D8F"/>
    <w:rsid w:val="00176DB6"/>
    <w:rsid w:val="0017724C"/>
    <w:rsid w:val="001775A9"/>
    <w:rsid w:val="00177636"/>
    <w:rsid w:val="001776CA"/>
    <w:rsid w:val="001776CC"/>
    <w:rsid w:val="00177913"/>
    <w:rsid w:val="001779C8"/>
    <w:rsid w:val="00177A58"/>
    <w:rsid w:val="00177A9F"/>
    <w:rsid w:val="00177AD1"/>
    <w:rsid w:val="00177B6E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2A4"/>
    <w:rsid w:val="00181357"/>
    <w:rsid w:val="00181370"/>
    <w:rsid w:val="001813DE"/>
    <w:rsid w:val="00181C2E"/>
    <w:rsid w:val="00181D2E"/>
    <w:rsid w:val="00181D9F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725"/>
    <w:rsid w:val="00182997"/>
    <w:rsid w:val="00182DE7"/>
    <w:rsid w:val="00182ED6"/>
    <w:rsid w:val="001830EB"/>
    <w:rsid w:val="0018312F"/>
    <w:rsid w:val="00183198"/>
    <w:rsid w:val="001831B4"/>
    <w:rsid w:val="00183673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36F"/>
    <w:rsid w:val="0018540F"/>
    <w:rsid w:val="0018542F"/>
    <w:rsid w:val="001854CE"/>
    <w:rsid w:val="0018565D"/>
    <w:rsid w:val="0018575D"/>
    <w:rsid w:val="0018577A"/>
    <w:rsid w:val="001857BB"/>
    <w:rsid w:val="00185983"/>
    <w:rsid w:val="00185DFD"/>
    <w:rsid w:val="00185F8B"/>
    <w:rsid w:val="00185FAC"/>
    <w:rsid w:val="00186091"/>
    <w:rsid w:val="001861DF"/>
    <w:rsid w:val="00186257"/>
    <w:rsid w:val="0018644C"/>
    <w:rsid w:val="00186565"/>
    <w:rsid w:val="0018656B"/>
    <w:rsid w:val="00186BA3"/>
    <w:rsid w:val="00186EC7"/>
    <w:rsid w:val="00187056"/>
    <w:rsid w:val="0018716B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539"/>
    <w:rsid w:val="001907F0"/>
    <w:rsid w:val="001908C2"/>
    <w:rsid w:val="00190E97"/>
    <w:rsid w:val="00191246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1ED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4927"/>
    <w:rsid w:val="001953DA"/>
    <w:rsid w:val="00195525"/>
    <w:rsid w:val="001957EB"/>
    <w:rsid w:val="00195A31"/>
    <w:rsid w:val="00195BD1"/>
    <w:rsid w:val="00195CDD"/>
    <w:rsid w:val="00195D58"/>
    <w:rsid w:val="00195E78"/>
    <w:rsid w:val="00195FEA"/>
    <w:rsid w:val="00196012"/>
    <w:rsid w:val="001960A8"/>
    <w:rsid w:val="0019629B"/>
    <w:rsid w:val="00196599"/>
    <w:rsid w:val="00196A3F"/>
    <w:rsid w:val="00196B63"/>
    <w:rsid w:val="00196D26"/>
    <w:rsid w:val="00196DF5"/>
    <w:rsid w:val="00196F13"/>
    <w:rsid w:val="001976C9"/>
    <w:rsid w:val="00197838"/>
    <w:rsid w:val="00197851"/>
    <w:rsid w:val="001979F4"/>
    <w:rsid w:val="00197BF0"/>
    <w:rsid w:val="00197CA4"/>
    <w:rsid w:val="00197DFA"/>
    <w:rsid w:val="00197F6B"/>
    <w:rsid w:val="001A010C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810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BC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5E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D8"/>
    <w:rsid w:val="001B20F9"/>
    <w:rsid w:val="001B21E7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8A2"/>
    <w:rsid w:val="001B3A0E"/>
    <w:rsid w:val="001B3A45"/>
    <w:rsid w:val="001B3BDD"/>
    <w:rsid w:val="001B3E02"/>
    <w:rsid w:val="001B3ED2"/>
    <w:rsid w:val="001B4399"/>
    <w:rsid w:val="001B4445"/>
    <w:rsid w:val="001B451C"/>
    <w:rsid w:val="001B456D"/>
    <w:rsid w:val="001B46FA"/>
    <w:rsid w:val="001B47ED"/>
    <w:rsid w:val="001B5022"/>
    <w:rsid w:val="001B53EE"/>
    <w:rsid w:val="001B54B6"/>
    <w:rsid w:val="001B5591"/>
    <w:rsid w:val="001B55CF"/>
    <w:rsid w:val="001B56E9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65C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4FC"/>
    <w:rsid w:val="001C2541"/>
    <w:rsid w:val="001C2558"/>
    <w:rsid w:val="001C258D"/>
    <w:rsid w:val="001C29F2"/>
    <w:rsid w:val="001C2A0D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83D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761"/>
    <w:rsid w:val="001C79BA"/>
    <w:rsid w:val="001C7D4B"/>
    <w:rsid w:val="001C7DF8"/>
    <w:rsid w:val="001D00D7"/>
    <w:rsid w:val="001D0146"/>
    <w:rsid w:val="001D0168"/>
    <w:rsid w:val="001D016C"/>
    <w:rsid w:val="001D0198"/>
    <w:rsid w:val="001D0414"/>
    <w:rsid w:val="001D07FA"/>
    <w:rsid w:val="001D084E"/>
    <w:rsid w:val="001D09BD"/>
    <w:rsid w:val="001D09E8"/>
    <w:rsid w:val="001D0EFD"/>
    <w:rsid w:val="001D1004"/>
    <w:rsid w:val="001D10C9"/>
    <w:rsid w:val="001D10F3"/>
    <w:rsid w:val="001D1102"/>
    <w:rsid w:val="001D11D1"/>
    <w:rsid w:val="001D1609"/>
    <w:rsid w:val="001D174A"/>
    <w:rsid w:val="001D179F"/>
    <w:rsid w:val="001D17DA"/>
    <w:rsid w:val="001D1852"/>
    <w:rsid w:val="001D1971"/>
    <w:rsid w:val="001D1BD8"/>
    <w:rsid w:val="001D1C88"/>
    <w:rsid w:val="001D1E8C"/>
    <w:rsid w:val="001D1F2C"/>
    <w:rsid w:val="001D1FB6"/>
    <w:rsid w:val="001D2061"/>
    <w:rsid w:val="001D280D"/>
    <w:rsid w:val="001D28CD"/>
    <w:rsid w:val="001D2A44"/>
    <w:rsid w:val="001D2C45"/>
    <w:rsid w:val="001D2CCA"/>
    <w:rsid w:val="001D2D65"/>
    <w:rsid w:val="001D2D6D"/>
    <w:rsid w:val="001D2F65"/>
    <w:rsid w:val="001D2F90"/>
    <w:rsid w:val="001D3145"/>
    <w:rsid w:val="001D334D"/>
    <w:rsid w:val="001D34F0"/>
    <w:rsid w:val="001D356F"/>
    <w:rsid w:val="001D3607"/>
    <w:rsid w:val="001D37C7"/>
    <w:rsid w:val="001D39DC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21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0F"/>
    <w:rsid w:val="001E0636"/>
    <w:rsid w:val="001E0744"/>
    <w:rsid w:val="001E07D5"/>
    <w:rsid w:val="001E085D"/>
    <w:rsid w:val="001E09F8"/>
    <w:rsid w:val="001E0A58"/>
    <w:rsid w:val="001E0BD5"/>
    <w:rsid w:val="001E0D98"/>
    <w:rsid w:val="001E0F3B"/>
    <w:rsid w:val="001E1054"/>
    <w:rsid w:val="001E13E0"/>
    <w:rsid w:val="001E1706"/>
    <w:rsid w:val="001E18EA"/>
    <w:rsid w:val="001E194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85E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68D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BB4"/>
    <w:rsid w:val="001F6E54"/>
    <w:rsid w:val="001F6E8A"/>
    <w:rsid w:val="001F74FD"/>
    <w:rsid w:val="001F75CC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9C2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595"/>
    <w:rsid w:val="0020266B"/>
    <w:rsid w:val="002029A1"/>
    <w:rsid w:val="00202A7B"/>
    <w:rsid w:val="00202BB3"/>
    <w:rsid w:val="00202E1B"/>
    <w:rsid w:val="00203176"/>
    <w:rsid w:val="00203241"/>
    <w:rsid w:val="0020331B"/>
    <w:rsid w:val="002033D4"/>
    <w:rsid w:val="0020374C"/>
    <w:rsid w:val="00203C63"/>
    <w:rsid w:val="002046E6"/>
    <w:rsid w:val="00204804"/>
    <w:rsid w:val="00204914"/>
    <w:rsid w:val="00204987"/>
    <w:rsid w:val="002049CC"/>
    <w:rsid w:val="00204C43"/>
    <w:rsid w:val="00204C7B"/>
    <w:rsid w:val="00204DAE"/>
    <w:rsid w:val="00204FDA"/>
    <w:rsid w:val="002050FA"/>
    <w:rsid w:val="002054AB"/>
    <w:rsid w:val="00205637"/>
    <w:rsid w:val="00205742"/>
    <w:rsid w:val="00205796"/>
    <w:rsid w:val="002057CF"/>
    <w:rsid w:val="00205E92"/>
    <w:rsid w:val="00206340"/>
    <w:rsid w:val="002063E3"/>
    <w:rsid w:val="0020641B"/>
    <w:rsid w:val="002064E9"/>
    <w:rsid w:val="002064F5"/>
    <w:rsid w:val="00206750"/>
    <w:rsid w:val="0020696D"/>
    <w:rsid w:val="00206A08"/>
    <w:rsid w:val="00206C9A"/>
    <w:rsid w:val="00206D9E"/>
    <w:rsid w:val="00206FB3"/>
    <w:rsid w:val="00207237"/>
    <w:rsid w:val="002073C7"/>
    <w:rsid w:val="00207679"/>
    <w:rsid w:val="00207CAC"/>
    <w:rsid w:val="00207D75"/>
    <w:rsid w:val="00207DD9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5B"/>
    <w:rsid w:val="0021127A"/>
    <w:rsid w:val="00211939"/>
    <w:rsid w:val="00211AC7"/>
    <w:rsid w:val="00211B16"/>
    <w:rsid w:val="00211B2E"/>
    <w:rsid w:val="00211BEF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1CB"/>
    <w:rsid w:val="0021420C"/>
    <w:rsid w:val="0021425A"/>
    <w:rsid w:val="00214287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10"/>
    <w:rsid w:val="00216E2B"/>
    <w:rsid w:val="00216E53"/>
    <w:rsid w:val="00217034"/>
    <w:rsid w:val="002170A4"/>
    <w:rsid w:val="0021713D"/>
    <w:rsid w:val="00217166"/>
    <w:rsid w:val="002172D9"/>
    <w:rsid w:val="002172F4"/>
    <w:rsid w:val="002174CB"/>
    <w:rsid w:val="002179BB"/>
    <w:rsid w:val="00217A85"/>
    <w:rsid w:val="00217B13"/>
    <w:rsid w:val="00217C08"/>
    <w:rsid w:val="00217D68"/>
    <w:rsid w:val="00217DBD"/>
    <w:rsid w:val="00217ECF"/>
    <w:rsid w:val="00220685"/>
    <w:rsid w:val="0022087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D70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577"/>
    <w:rsid w:val="00224802"/>
    <w:rsid w:val="00224873"/>
    <w:rsid w:val="00224A10"/>
    <w:rsid w:val="00224BB5"/>
    <w:rsid w:val="00224CB1"/>
    <w:rsid w:val="00224E93"/>
    <w:rsid w:val="00225004"/>
    <w:rsid w:val="00225047"/>
    <w:rsid w:val="00225224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6C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0C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658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7F4"/>
    <w:rsid w:val="002339F3"/>
    <w:rsid w:val="00233FE7"/>
    <w:rsid w:val="002344BE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D18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699A"/>
    <w:rsid w:val="00236B97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240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BB0"/>
    <w:rsid w:val="00243D1C"/>
    <w:rsid w:val="00243E02"/>
    <w:rsid w:val="00243E96"/>
    <w:rsid w:val="002441FF"/>
    <w:rsid w:val="00244291"/>
    <w:rsid w:val="0024440E"/>
    <w:rsid w:val="00244467"/>
    <w:rsid w:val="002445A8"/>
    <w:rsid w:val="0024491F"/>
    <w:rsid w:val="00244951"/>
    <w:rsid w:val="00244A4C"/>
    <w:rsid w:val="00244D1B"/>
    <w:rsid w:val="00244E5F"/>
    <w:rsid w:val="00244EF0"/>
    <w:rsid w:val="0024531C"/>
    <w:rsid w:val="002455CE"/>
    <w:rsid w:val="00245743"/>
    <w:rsid w:val="00245A66"/>
    <w:rsid w:val="00245DC2"/>
    <w:rsid w:val="00245E8D"/>
    <w:rsid w:val="00245FC4"/>
    <w:rsid w:val="00246137"/>
    <w:rsid w:val="0024613C"/>
    <w:rsid w:val="002462D3"/>
    <w:rsid w:val="002462D5"/>
    <w:rsid w:val="00246426"/>
    <w:rsid w:val="00246894"/>
    <w:rsid w:val="0024693D"/>
    <w:rsid w:val="0024694A"/>
    <w:rsid w:val="00246A49"/>
    <w:rsid w:val="00246BAE"/>
    <w:rsid w:val="00246D50"/>
    <w:rsid w:val="00247626"/>
    <w:rsid w:val="0024777D"/>
    <w:rsid w:val="002477AE"/>
    <w:rsid w:val="00247848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75"/>
    <w:rsid w:val="0025058A"/>
    <w:rsid w:val="002505D6"/>
    <w:rsid w:val="00250950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3DD5"/>
    <w:rsid w:val="00254139"/>
    <w:rsid w:val="00254152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92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4D7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1EDF"/>
    <w:rsid w:val="00262891"/>
    <w:rsid w:val="00262903"/>
    <w:rsid w:val="00262A58"/>
    <w:rsid w:val="00262F00"/>
    <w:rsid w:val="00262F15"/>
    <w:rsid w:val="00262F2D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BA"/>
    <w:rsid w:val="002644C5"/>
    <w:rsid w:val="00264726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36"/>
    <w:rsid w:val="002654D9"/>
    <w:rsid w:val="0026560E"/>
    <w:rsid w:val="00265678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8F"/>
    <w:rsid w:val="00267EA0"/>
    <w:rsid w:val="00270301"/>
    <w:rsid w:val="00270678"/>
    <w:rsid w:val="002706AA"/>
    <w:rsid w:val="002706B3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5B"/>
    <w:rsid w:val="00271FFE"/>
    <w:rsid w:val="0027212C"/>
    <w:rsid w:val="0027221B"/>
    <w:rsid w:val="00272A86"/>
    <w:rsid w:val="00272C9B"/>
    <w:rsid w:val="00273103"/>
    <w:rsid w:val="00273634"/>
    <w:rsid w:val="00273691"/>
    <w:rsid w:val="002736DB"/>
    <w:rsid w:val="002738A9"/>
    <w:rsid w:val="0027399C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31F"/>
    <w:rsid w:val="0027742B"/>
    <w:rsid w:val="00277F64"/>
    <w:rsid w:val="0028009E"/>
    <w:rsid w:val="002802ED"/>
    <w:rsid w:val="00280580"/>
    <w:rsid w:val="00280728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1F2D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7A"/>
    <w:rsid w:val="002835F9"/>
    <w:rsid w:val="002838BB"/>
    <w:rsid w:val="00283B1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0F"/>
    <w:rsid w:val="00284CBF"/>
    <w:rsid w:val="002850CD"/>
    <w:rsid w:val="00285116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84"/>
    <w:rsid w:val="00290BAA"/>
    <w:rsid w:val="00290BFB"/>
    <w:rsid w:val="00290C76"/>
    <w:rsid w:val="00290CFB"/>
    <w:rsid w:val="00290DD9"/>
    <w:rsid w:val="00290E59"/>
    <w:rsid w:val="00290E8A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28"/>
    <w:rsid w:val="00293F9F"/>
    <w:rsid w:val="00294496"/>
    <w:rsid w:val="0029474F"/>
    <w:rsid w:val="00294AD1"/>
    <w:rsid w:val="00294CDF"/>
    <w:rsid w:val="00294EB0"/>
    <w:rsid w:val="00294FE9"/>
    <w:rsid w:val="00295011"/>
    <w:rsid w:val="0029525F"/>
    <w:rsid w:val="0029542A"/>
    <w:rsid w:val="00295489"/>
    <w:rsid w:val="0029549E"/>
    <w:rsid w:val="002954A6"/>
    <w:rsid w:val="00295555"/>
    <w:rsid w:val="0029571D"/>
    <w:rsid w:val="0029573E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388"/>
    <w:rsid w:val="002979A7"/>
    <w:rsid w:val="00297A19"/>
    <w:rsid w:val="00297B25"/>
    <w:rsid w:val="00297D2E"/>
    <w:rsid w:val="00297E3B"/>
    <w:rsid w:val="00297E63"/>
    <w:rsid w:val="002A030F"/>
    <w:rsid w:val="002A0336"/>
    <w:rsid w:val="002A0346"/>
    <w:rsid w:val="002A0530"/>
    <w:rsid w:val="002A071D"/>
    <w:rsid w:val="002A0754"/>
    <w:rsid w:val="002A0779"/>
    <w:rsid w:val="002A0928"/>
    <w:rsid w:val="002A0B15"/>
    <w:rsid w:val="002A0BF5"/>
    <w:rsid w:val="002A0C91"/>
    <w:rsid w:val="002A0E3D"/>
    <w:rsid w:val="002A0F92"/>
    <w:rsid w:val="002A1324"/>
    <w:rsid w:val="002A1592"/>
    <w:rsid w:val="002A1594"/>
    <w:rsid w:val="002A161C"/>
    <w:rsid w:val="002A1739"/>
    <w:rsid w:val="002A18EE"/>
    <w:rsid w:val="002A192F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264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EFB"/>
    <w:rsid w:val="002A4FFC"/>
    <w:rsid w:val="002A5046"/>
    <w:rsid w:val="002A5061"/>
    <w:rsid w:val="002A5145"/>
    <w:rsid w:val="002A5162"/>
    <w:rsid w:val="002A5168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5A2"/>
    <w:rsid w:val="002A688C"/>
    <w:rsid w:val="002A6991"/>
    <w:rsid w:val="002A6A4A"/>
    <w:rsid w:val="002A6B18"/>
    <w:rsid w:val="002A6C19"/>
    <w:rsid w:val="002A6CBB"/>
    <w:rsid w:val="002A6F08"/>
    <w:rsid w:val="002A70D5"/>
    <w:rsid w:val="002A7158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3E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3E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50C"/>
    <w:rsid w:val="002B46A7"/>
    <w:rsid w:val="002B483B"/>
    <w:rsid w:val="002B4941"/>
    <w:rsid w:val="002B4C61"/>
    <w:rsid w:val="002B4C7B"/>
    <w:rsid w:val="002B4D5C"/>
    <w:rsid w:val="002B4DF6"/>
    <w:rsid w:val="002B5003"/>
    <w:rsid w:val="002B5145"/>
    <w:rsid w:val="002B5186"/>
    <w:rsid w:val="002B538F"/>
    <w:rsid w:val="002B55ED"/>
    <w:rsid w:val="002B581C"/>
    <w:rsid w:val="002B5B42"/>
    <w:rsid w:val="002B5E89"/>
    <w:rsid w:val="002B5EEE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41"/>
    <w:rsid w:val="002C035E"/>
    <w:rsid w:val="002C0520"/>
    <w:rsid w:val="002C07DA"/>
    <w:rsid w:val="002C08BF"/>
    <w:rsid w:val="002C0A3C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38B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948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161"/>
    <w:rsid w:val="002D06B5"/>
    <w:rsid w:val="002D07DE"/>
    <w:rsid w:val="002D0819"/>
    <w:rsid w:val="002D08D5"/>
    <w:rsid w:val="002D09D0"/>
    <w:rsid w:val="002D0B8F"/>
    <w:rsid w:val="002D0FDC"/>
    <w:rsid w:val="002D106A"/>
    <w:rsid w:val="002D1590"/>
    <w:rsid w:val="002D1BB3"/>
    <w:rsid w:val="002D1E38"/>
    <w:rsid w:val="002D27B7"/>
    <w:rsid w:val="002D27F2"/>
    <w:rsid w:val="002D28C2"/>
    <w:rsid w:val="002D2975"/>
    <w:rsid w:val="002D2A92"/>
    <w:rsid w:val="002D2B57"/>
    <w:rsid w:val="002D2D35"/>
    <w:rsid w:val="002D2EFA"/>
    <w:rsid w:val="002D2F18"/>
    <w:rsid w:val="002D2F9D"/>
    <w:rsid w:val="002D332D"/>
    <w:rsid w:val="002D3740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85"/>
    <w:rsid w:val="002D56C8"/>
    <w:rsid w:val="002D5C49"/>
    <w:rsid w:val="002D5D70"/>
    <w:rsid w:val="002D5ED5"/>
    <w:rsid w:val="002D6152"/>
    <w:rsid w:val="002D62D1"/>
    <w:rsid w:val="002D63F1"/>
    <w:rsid w:val="002D665E"/>
    <w:rsid w:val="002D6766"/>
    <w:rsid w:val="002D6847"/>
    <w:rsid w:val="002D6AC6"/>
    <w:rsid w:val="002D7315"/>
    <w:rsid w:val="002D77ED"/>
    <w:rsid w:val="002D77EE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05"/>
    <w:rsid w:val="002E1D7A"/>
    <w:rsid w:val="002E24E3"/>
    <w:rsid w:val="002E2692"/>
    <w:rsid w:val="002E2840"/>
    <w:rsid w:val="002E2A77"/>
    <w:rsid w:val="002E2C55"/>
    <w:rsid w:val="002E30EA"/>
    <w:rsid w:val="002E36A2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8FD"/>
    <w:rsid w:val="002E69B9"/>
    <w:rsid w:val="002E6DCB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B8"/>
    <w:rsid w:val="002F04D0"/>
    <w:rsid w:val="002F04D7"/>
    <w:rsid w:val="002F055E"/>
    <w:rsid w:val="002F07A1"/>
    <w:rsid w:val="002F0A3C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6A4"/>
    <w:rsid w:val="002F176A"/>
    <w:rsid w:val="002F189B"/>
    <w:rsid w:val="002F18AA"/>
    <w:rsid w:val="002F1B10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13"/>
    <w:rsid w:val="002F35FB"/>
    <w:rsid w:val="002F395D"/>
    <w:rsid w:val="002F397C"/>
    <w:rsid w:val="002F3B03"/>
    <w:rsid w:val="002F3CAD"/>
    <w:rsid w:val="002F3EAD"/>
    <w:rsid w:val="002F3F2E"/>
    <w:rsid w:val="002F403D"/>
    <w:rsid w:val="002F4504"/>
    <w:rsid w:val="002F4814"/>
    <w:rsid w:val="002F497A"/>
    <w:rsid w:val="002F4A05"/>
    <w:rsid w:val="002F4A8B"/>
    <w:rsid w:val="002F4DAB"/>
    <w:rsid w:val="002F50E7"/>
    <w:rsid w:val="002F5BE3"/>
    <w:rsid w:val="002F5BFE"/>
    <w:rsid w:val="002F5C29"/>
    <w:rsid w:val="002F5C6A"/>
    <w:rsid w:val="002F5EBE"/>
    <w:rsid w:val="002F5EE4"/>
    <w:rsid w:val="002F5EF0"/>
    <w:rsid w:val="002F5F7E"/>
    <w:rsid w:val="002F6189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3F52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6F43"/>
    <w:rsid w:val="00307080"/>
    <w:rsid w:val="003071C9"/>
    <w:rsid w:val="00307353"/>
    <w:rsid w:val="0030765C"/>
    <w:rsid w:val="003076DC"/>
    <w:rsid w:val="003077C3"/>
    <w:rsid w:val="00307B3F"/>
    <w:rsid w:val="00307C8D"/>
    <w:rsid w:val="00307DA4"/>
    <w:rsid w:val="00307E1E"/>
    <w:rsid w:val="00307EB6"/>
    <w:rsid w:val="0031000F"/>
    <w:rsid w:val="0031017C"/>
    <w:rsid w:val="003101AE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56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A52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512"/>
    <w:rsid w:val="00315B27"/>
    <w:rsid w:val="00315C55"/>
    <w:rsid w:val="00315C62"/>
    <w:rsid w:val="00315F8A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099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1E4"/>
    <w:rsid w:val="00322477"/>
    <w:rsid w:val="003224AB"/>
    <w:rsid w:val="0032261E"/>
    <w:rsid w:val="00322663"/>
    <w:rsid w:val="003227AC"/>
    <w:rsid w:val="00322984"/>
    <w:rsid w:val="00322AA1"/>
    <w:rsid w:val="00322F84"/>
    <w:rsid w:val="00323013"/>
    <w:rsid w:val="00323028"/>
    <w:rsid w:val="0032311A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9B1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156"/>
    <w:rsid w:val="00331292"/>
    <w:rsid w:val="003312AC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7DB"/>
    <w:rsid w:val="003329E7"/>
    <w:rsid w:val="00332A6C"/>
    <w:rsid w:val="00332EE3"/>
    <w:rsid w:val="00333151"/>
    <w:rsid w:val="00333272"/>
    <w:rsid w:val="003333C1"/>
    <w:rsid w:val="00333607"/>
    <w:rsid w:val="00333700"/>
    <w:rsid w:val="003337C6"/>
    <w:rsid w:val="00333B1F"/>
    <w:rsid w:val="00333E74"/>
    <w:rsid w:val="00334259"/>
    <w:rsid w:val="003342BA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5FF7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BB0"/>
    <w:rsid w:val="00337F4C"/>
    <w:rsid w:val="00337F6B"/>
    <w:rsid w:val="00340360"/>
    <w:rsid w:val="0034041A"/>
    <w:rsid w:val="003405BC"/>
    <w:rsid w:val="0034069D"/>
    <w:rsid w:val="0034070C"/>
    <w:rsid w:val="00340C07"/>
    <w:rsid w:val="00340FB0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3DE"/>
    <w:rsid w:val="003434F9"/>
    <w:rsid w:val="00343623"/>
    <w:rsid w:val="0034380E"/>
    <w:rsid w:val="003438BA"/>
    <w:rsid w:val="00343972"/>
    <w:rsid w:val="00343A35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C6"/>
    <w:rsid w:val="003475DC"/>
    <w:rsid w:val="003475ED"/>
    <w:rsid w:val="003477F6"/>
    <w:rsid w:val="0034791F"/>
    <w:rsid w:val="00347AD3"/>
    <w:rsid w:val="00347CE9"/>
    <w:rsid w:val="00350058"/>
    <w:rsid w:val="0035013E"/>
    <w:rsid w:val="00350158"/>
    <w:rsid w:val="00350192"/>
    <w:rsid w:val="003502F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2FB0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4E84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05B"/>
    <w:rsid w:val="00356252"/>
    <w:rsid w:val="00356440"/>
    <w:rsid w:val="003565B1"/>
    <w:rsid w:val="00356638"/>
    <w:rsid w:val="0035677D"/>
    <w:rsid w:val="00356821"/>
    <w:rsid w:val="00356A25"/>
    <w:rsid w:val="003570ED"/>
    <w:rsid w:val="003570FB"/>
    <w:rsid w:val="003571EE"/>
    <w:rsid w:val="00357236"/>
    <w:rsid w:val="00357306"/>
    <w:rsid w:val="003577A2"/>
    <w:rsid w:val="00357A40"/>
    <w:rsid w:val="00357BFA"/>
    <w:rsid w:val="00357DB7"/>
    <w:rsid w:val="00357DD3"/>
    <w:rsid w:val="00360150"/>
    <w:rsid w:val="0036024B"/>
    <w:rsid w:val="00360252"/>
    <w:rsid w:val="00360709"/>
    <w:rsid w:val="00360753"/>
    <w:rsid w:val="00360767"/>
    <w:rsid w:val="003608BA"/>
    <w:rsid w:val="003609A4"/>
    <w:rsid w:val="00360BB2"/>
    <w:rsid w:val="00360E46"/>
    <w:rsid w:val="00360EBD"/>
    <w:rsid w:val="003610EA"/>
    <w:rsid w:val="00361114"/>
    <w:rsid w:val="0036149D"/>
    <w:rsid w:val="00361531"/>
    <w:rsid w:val="00361690"/>
    <w:rsid w:val="003618D9"/>
    <w:rsid w:val="00361A20"/>
    <w:rsid w:val="00361AAA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4EBA"/>
    <w:rsid w:val="00365231"/>
    <w:rsid w:val="00365293"/>
    <w:rsid w:val="003653EE"/>
    <w:rsid w:val="003655CE"/>
    <w:rsid w:val="003655FB"/>
    <w:rsid w:val="0036589E"/>
    <w:rsid w:val="0036589F"/>
    <w:rsid w:val="003658C6"/>
    <w:rsid w:val="00365C46"/>
    <w:rsid w:val="00365FA7"/>
    <w:rsid w:val="003661E5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51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6B"/>
    <w:rsid w:val="00370A8E"/>
    <w:rsid w:val="00370BF2"/>
    <w:rsid w:val="00370F3D"/>
    <w:rsid w:val="00370FD6"/>
    <w:rsid w:val="00371016"/>
    <w:rsid w:val="00371357"/>
    <w:rsid w:val="003713A0"/>
    <w:rsid w:val="003715D6"/>
    <w:rsid w:val="00371609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2FE8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40"/>
    <w:rsid w:val="003748EA"/>
    <w:rsid w:val="0037499F"/>
    <w:rsid w:val="00374A28"/>
    <w:rsid w:val="00374A39"/>
    <w:rsid w:val="00374AB4"/>
    <w:rsid w:val="00374C23"/>
    <w:rsid w:val="00374CAD"/>
    <w:rsid w:val="00374D16"/>
    <w:rsid w:val="00374D35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5F7C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570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066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DA"/>
    <w:rsid w:val="003853FD"/>
    <w:rsid w:val="00385503"/>
    <w:rsid w:val="0038558A"/>
    <w:rsid w:val="003855E5"/>
    <w:rsid w:val="0038565D"/>
    <w:rsid w:val="00385861"/>
    <w:rsid w:val="00385929"/>
    <w:rsid w:val="00385959"/>
    <w:rsid w:val="00385BD6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586"/>
    <w:rsid w:val="00391722"/>
    <w:rsid w:val="00391EE1"/>
    <w:rsid w:val="00392314"/>
    <w:rsid w:val="00392631"/>
    <w:rsid w:val="003928CD"/>
    <w:rsid w:val="0039295E"/>
    <w:rsid w:val="00392A8D"/>
    <w:rsid w:val="00392B37"/>
    <w:rsid w:val="00392C87"/>
    <w:rsid w:val="00392D12"/>
    <w:rsid w:val="00392E9D"/>
    <w:rsid w:val="00392F03"/>
    <w:rsid w:val="00392F5F"/>
    <w:rsid w:val="0039321A"/>
    <w:rsid w:val="0039343F"/>
    <w:rsid w:val="00393551"/>
    <w:rsid w:val="00393609"/>
    <w:rsid w:val="00393692"/>
    <w:rsid w:val="0039383C"/>
    <w:rsid w:val="00393C2A"/>
    <w:rsid w:val="00393E84"/>
    <w:rsid w:val="00393F67"/>
    <w:rsid w:val="00394318"/>
    <w:rsid w:val="003943BD"/>
    <w:rsid w:val="00394523"/>
    <w:rsid w:val="00394712"/>
    <w:rsid w:val="0039477E"/>
    <w:rsid w:val="00394949"/>
    <w:rsid w:val="00394ADB"/>
    <w:rsid w:val="00394B62"/>
    <w:rsid w:val="00394BA5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5C39"/>
    <w:rsid w:val="0039650F"/>
    <w:rsid w:val="003968EB"/>
    <w:rsid w:val="003968F9"/>
    <w:rsid w:val="00396C07"/>
    <w:rsid w:val="00396C69"/>
    <w:rsid w:val="00396C97"/>
    <w:rsid w:val="00396EC5"/>
    <w:rsid w:val="00396FB4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0932"/>
    <w:rsid w:val="003A110D"/>
    <w:rsid w:val="003A134E"/>
    <w:rsid w:val="003A17D0"/>
    <w:rsid w:val="003A18B2"/>
    <w:rsid w:val="003A1A11"/>
    <w:rsid w:val="003A1C59"/>
    <w:rsid w:val="003A1D84"/>
    <w:rsid w:val="003A1DBA"/>
    <w:rsid w:val="003A203A"/>
    <w:rsid w:val="003A219B"/>
    <w:rsid w:val="003A21DA"/>
    <w:rsid w:val="003A245A"/>
    <w:rsid w:val="003A25D8"/>
    <w:rsid w:val="003A2846"/>
    <w:rsid w:val="003A2951"/>
    <w:rsid w:val="003A2AA5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49D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BE0"/>
    <w:rsid w:val="003A5CD5"/>
    <w:rsid w:val="003A5D5A"/>
    <w:rsid w:val="003A5EE0"/>
    <w:rsid w:val="003A5EF3"/>
    <w:rsid w:val="003A5FC8"/>
    <w:rsid w:val="003A604C"/>
    <w:rsid w:val="003A6250"/>
    <w:rsid w:val="003A62D9"/>
    <w:rsid w:val="003A636A"/>
    <w:rsid w:val="003A6471"/>
    <w:rsid w:val="003A66C1"/>
    <w:rsid w:val="003A67E1"/>
    <w:rsid w:val="003A67F2"/>
    <w:rsid w:val="003A67F9"/>
    <w:rsid w:val="003A69B6"/>
    <w:rsid w:val="003A6B2C"/>
    <w:rsid w:val="003A6C73"/>
    <w:rsid w:val="003A6D0F"/>
    <w:rsid w:val="003A6D89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4B0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2E26"/>
    <w:rsid w:val="003B30EA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036"/>
    <w:rsid w:val="003B53D5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6B3"/>
    <w:rsid w:val="003B76CD"/>
    <w:rsid w:val="003B7749"/>
    <w:rsid w:val="003B778F"/>
    <w:rsid w:val="003B77D5"/>
    <w:rsid w:val="003B78DA"/>
    <w:rsid w:val="003B7AFB"/>
    <w:rsid w:val="003B7B84"/>
    <w:rsid w:val="003B7BC3"/>
    <w:rsid w:val="003C0034"/>
    <w:rsid w:val="003C0128"/>
    <w:rsid w:val="003C02D7"/>
    <w:rsid w:val="003C07D4"/>
    <w:rsid w:val="003C088D"/>
    <w:rsid w:val="003C092A"/>
    <w:rsid w:val="003C092E"/>
    <w:rsid w:val="003C0AC7"/>
    <w:rsid w:val="003C0B32"/>
    <w:rsid w:val="003C0FA9"/>
    <w:rsid w:val="003C1155"/>
    <w:rsid w:val="003C12BC"/>
    <w:rsid w:val="003C15D8"/>
    <w:rsid w:val="003C18C6"/>
    <w:rsid w:val="003C19D1"/>
    <w:rsid w:val="003C1A98"/>
    <w:rsid w:val="003C1AFF"/>
    <w:rsid w:val="003C1F57"/>
    <w:rsid w:val="003C2017"/>
    <w:rsid w:val="003C242A"/>
    <w:rsid w:val="003C244B"/>
    <w:rsid w:val="003C245F"/>
    <w:rsid w:val="003C24C1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2FC"/>
    <w:rsid w:val="003C392A"/>
    <w:rsid w:val="003C3981"/>
    <w:rsid w:val="003C3C0C"/>
    <w:rsid w:val="003C3DC3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2C"/>
    <w:rsid w:val="003C5BD8"/>
    <w:rsid w:val="003C6020"/>
    <w:rsid w:val="003C6628"/>
    <w:rsid w:val="003C67C6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922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887"/>
    <w:rsid w:val="003D1C50"/>
    <w:rsid w:val="003D1CF7"/>
    <w:rsid w:val="003D1DE8"/>
    <w:rsid w:val="003D1F7C"/>
    <w:rsid w:val="003D21AD"/>
    <w:rsid w:val="003D21C9"/>
    <w:rsid w:val="003D2221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7A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15"/>
    <w:rsid w:val="003D5D3F"/>
    <w:rsid w:val="003D6214"/>
    <w:rsid w:val="003D6377"/>
    <w:rsid w:val="003D6AA9"/>
    <w:rsid w:val="003D6CB7"/>
    <w:rsid w:val="003D6E61"/>
    <w:rsid w:val="003D6EF5"/>
    <w:rsid w:val="003D74A8"/>
    <w:rsid w:val="003D7760"/>
    <w:rsid w:val="003D7BC9"/>
    <w:rsid w:val="003D7D18"/>
    <w:rsid w:val="003D7E43"/>
    <w:rsid w:val="003D7FA1"/>
    <w:rsid w:val="003E0149"/>
    <w:rsid w:val="003E02A4"/>
    <w:rsid w:val="003E0335"/>
    <w:rsid w:val="003E057F"/>
    <w:rsid w:val="003E05E4"/>
    <w:rsid w:val="003E06A9"/>
    <w:rsid w:val="003E0723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AE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2F20"/>
    <w:rsid w:val="003E3053"/>
    <w:rsid w:val="003E3342"/>
    <w:rsid w:val="003E34CA"/>
    <w:rsid w:val="003E3A2A"/>
    <w:rsid w:val="003E3C01"/>
    <w:rsid w:val="003E41D2"/>
    <w:rsid w:val="003E42E6"/>
    <w:rsid w:val="003E42FF"/>
    <w:rsid w:val="003E4312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1AB9"/>
    <w:rsid w:val="003F1B1E"/>
    <w:rsid w:val="003F1B23"/>
    <w:rsid w:val="003F1BBC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1DF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C76"/>
    <w:rsid w:val="003F7D1C"/>
    <w:rsid w:val="003F7D2D"/>
    <w:rsid w:val="003F7F4B"/>
    <w:rsid w:val="0040017C"/>
    <w:rsid w:val="004006CA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B0A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33E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3A"/>
    <w:rsid w:val="00405A81"/>
    <w:rsid w:val="00405AA5"/>
    <w:rsid w:val="00405E6D"/>
    <w:rsid w:val="00405F05"/>
    <w:rsid w:val="00405F89"/>
    <w:rsid w:val="0040621D"/>
    <w:rsid w:val="0040671A"/>
    <w:rsid w:val="0040679E"/>
    <w:rsid w:val="004067DF"/>
    <w:rsid w:val="004067EC"/>
    <w:rsid w:val="00406806"/>
    <w:rsid w:val="00406A4E"/>
    <w:rsid w:val="00406CC6"/>
    <w:rsid w:val="00406E1B"/>
    <w:rsid w:val="00406FC7"/>
    <w:rsid w:val="00407232"/>
    <w:rsid w:val="0040741F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41B"/>
    <w:rsid w:val="00411696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4F6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E3"/>
    <w:rsid w:val="004152FA"/>
    <w:rsid w:val="00415356"/>
    <w:rsid w:val="0041535A"/>
    <w:rsid w:val="0041544E"/>
    <w:rsid w:val="0041571E"/>
    <w:rsid w:val="00415769"/>
    <w:rsid w:val="0041577B"/>
    <w:rsid w:val="004158DF"/>
    <w:rsid w:val="00415A41"/>
    <w:rsid w:val="00415B1E"/>
    <w:rsid w:val="00415C3B"/>
    <w:rsid w:val="00415CB6"/>
    <w:rsid w:val="00415CFD"/>
    <w:rsid w:val="00415E49"/>
    <w:rsid w:val="00415E6D"/>
    <w:rsid w:val="00415E85"/>
    <w:rsid w:val="00416014"/>
    <w:rsid w:val="0041602A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436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5D27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E35"/>
    <w:rsid w:val="00431F50"/>
    <w:rsid w:val="0043208B"/>
    <w:rsid w:val="004321FE"/>
    <w:rsid w:val="004322AA"/>
    <w:rsid w:val="00432353"/>
    <w:rsid w:val="004323CB"/>
    <w:rsid w:val="0043249F"/>
    <w:rsid w:val="0043256B"/>
    <w:rsid w:val="004328ED"/>
    <w:rsid w:val="00432919"/>
    <w:rsid w:val="00432A79"/>
    <w:rsid w:val="00432A9D"/>
    <w:rsid w:val="00432AC9"/>
    <w:rsid w:val="00432C9B"/>
    <w:rsid w:val="00432D9A"/>
    <w:rsid w:val="00432F80"/>
    <w:rsid w:val="004330BA"/>
    <w:rsid w:val="004330E7"/>
    <w:rsid w:val="004331BB"/>
    <w:rsid w:val="00433504"/>
    <w:rsid w:val="00433712"/>
    <w:rsid w:val="00433736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6FCF"/>
    <w:rsid w:val="0043709E"/>
    <w:rsid w:val="004370E4"/>
    <w:rsid w:val="0043718B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AD7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E63"/>
    <w:rsid w:val="00443FCF"/>
    <w:rsid w:val="004441DC"/>
    <w:rsid w:val="004446A6"/>
    <w:rsid w:val="004446A7"/>
    <w:rsid w:val="004447FC"/>
    <w:rsid w:val="004449F9"/>
    <w:rsid w:val="00444B3B"/>
    <w:rsid w:val="00444D6B"/>
    <w:rsid w:val="00444DB1"/>
    <w:rsid w:val="00444DCE"/>
    <w:rsid w:val="00444FDE"/>
    <w:rsid w:val="00445071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C88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47FF7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99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89D"/>
    <w:rsid w:val="00454A63"/>
    <w:rsid w:val="00454D4F"/>
    <w:rsid w:val="00454D88"/>
    <w:rsid w:val="00455057"/>
    <w:rsid w:val="004551DF"/>
    <w:rsid w:val="00455263"/>
    <w:rsid w:val="00455415"/>
    <w:rsid w:val="00455700"/>
    <w:rsid w:val="0045579F"/>
    <w:rsid w:val="004557E6"/>
    <w:rsid w:val="004557EA"/>
    <w:rsid w:val="00455873"/>
    <w:rsid w:val="004558CA"/>
    <w:rsid w:val="00455906"/>
    <w:rsid w:val="00455A40"/>
    <w:rsid w:val="00455AD1"/>
    <w:rsid w:val="00455E8E"/>
    <w:rsid w:val="00455EED"/>
    <w:rsid w:val="00456073"/>
    <w:rsid w:val="004562A2"/>
    <w:rsid w:val="00456382"/>
    <w:rsid w:val="0045653F"/>
    <w:rsid w:val="004568A2"/>
    <w:rsid w:val="00456C83"/>
    <w:rsid w:val="0045721D"/>
    <w:rsid w:val="0045732A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42A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29"/>
    <w:rsid w:val="00463A8C"/>
    <w:rsid w:val="00463B22"/>
    <w:rsid w:val="00463B62"/>
    <w:rsid w:val="00463DC0"/>
    <w:rsid w:val="00463DFF"/>
    <w:rsid w:val="004642CD"/>
    <w:rsid w:val="004645CC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CE7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0E7"/>
    <w:rsid w:val="004673CC"/>
    <w:rsid w:val="004676A6"/>
    <w:rsid w:val="0046783C"/>
    <w:rsid w:val="004678C5"/>
    <w:rsid w:val="00467AB7"/>
    <w:rsid w:val="00467BC1"/>
    <w:rsid w:val="00467DBD"/>
    <w:rsid w:val="004701A5"/>
    <w:rsid w:val="004701FE"/>
    <w:rsid w:val="00470246"/>
    <w:rsid w:val="00470391"/>
    <w:rsid w:val="0047049B"/>
    <w:rsid w:val="00470878"/>
    <w:rsid w:val="00470A0C"/>
    <w:rsid w:val="00470DBA"/>
    <w:rsid w:val="00470FE5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35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68B"/>
    <w:rsid w:val="00476715"/>
    <w:rsid w:val="00476764"/>
    <w:rsid w:val="00476A60"/>
    <w:rsid w:val="00476A62"/>
    <w:rsid w:val="00476B2A"/>
    <w:rsid w:val="00476B7C"/>
    <w:rsid w:val="00476D31"/>
    <w:rsid w:val="0047710B"/>
    <w:rsid w:val="00477220"/>
    <w:rsid w:val="00477290"/>
    <w:rsid w:val="004775A7"/>
    <w:rsid w:val="004775FF"/>
    <w:rsid w:val="00477AC1"/>
    <w:rsid w:val="00477C6E"/>
    <w:rsid w:val="00477D66"/>
    <w:rsid w:val="004800FF"/>
    <w:rsid w:val="0048046B"/>
    <w:rsid w:val="004805F8"/>
    <w:rsid w:val="0048076D"/>
    <w:rsid w:val="00480890"/>
    <w:rsid w:val="004808E2"/>
    <w:rsid w:val="00480A58"/>
    <w:rsid w:val="00480C54"/>
    <w:rsid w:val="00480CA7"/>
    <w:rsid w:val="00480F19"/>
    <w:rsid w:val="00481114"/>
    <w:rsid w:val="00481274"/>
    <w:rsid w:val="00481297"/>
    <w:rsid w:val="0048129F"/>
    <w:rsid w:val="004813AF"/>
    <w:rsid w:val="004814C7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6EC"/>
    <w:rsid w:val="00483917"/>
    <w:rsid w:val="00483B76"/>
    <w:rsid w:val="00483BBF"/>
    <w:rsid w:val="00483CEA"/>
    <w:rsid w:val="00483E98"/>
    <w:rsid w:val="00483F57"/>
    <w:rsid w:val="00483F9F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85D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147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0A34"/>
    <w:rsid w:val="004913A4"/>
    <w:rsid w:val="0049156F"/>
    <w:rsid w:val="004915F7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2DB4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BF"/>
    <w:rsid w:val="004946EF"/>
    <w:rsid w:val="004948F7"/>
    <w:rsid w:val="00494A82"/>
    <w:rsid w:val="00494BBE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1F5E"/>
    <w:rsid w:val="004A247D"/>
    <w:rsid w:val="004A2819"/>
    <w:rsid w:val="004A2846"/>
    <w:rsid w:val="004A28E3"/>
    <w:rsid w:val="004A2954"/>
    <w:rsid w:val="004A2991"/>
    <w:rsid w:val="004A2BF9"/>
    <w:rsid w:val="004A2C12"/>
    <w:rsid w:val="004A317E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3A"/>
    <w:rsid w:val="004A3B8F"/>
    <w:rsid w:val="004A3DDE"/>
    <w:rsid w:val="004A43FE"/>
    <w:rsid w:val="004A456B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218"/>
    <w:rsid w:val="004A5404"/>
    <w:rsid w:val="004A57C3"/>
    <w:rsid w:val="004A5883"/>
    <w:rsid w:val="004A58C6"/>
    <w:rsid w:val="004A5932"/>
    <w:rsid w:val="004A5AC5"/>
    <w:rsid w:val="004A5AE5"/>
    <w:rsid w:val="004A5CC2"/>
    <w:rsid w:val="004A5DDE"/>
    <w:rsid w:val="004A5E0F"/>
    <w:rsid w:val="004A60E6"/>
    <w:rsid w:val="004A6207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3E2"/>
    <w:rsid w:val="004B065B"/>
    <w:rsid w:val="004B0B2D"/>
    <w:rsid w:val="004B0CEA"/>
    <w:rsid w:val="004B0E48"/>
    <w:rsid w:val="004B118E"/>
    <w:rsid w:val="004B11D6"/>
    <w:rsid w:val="004B1318"/>
    <w:rsid w:val="004B1356"/>
    <w:rsid w:val="004B14CD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7E7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40"/>
    <w:rsid w:val="004B4687"/>
    <w:rsid w:val="004B487A"/>
    <w:rsid w:val="004B4892"/>
    <w:rsid w:val="004B4D23"/>
    <w:rsid w:val="004B4D50"/>
    <w:rsid w:val="004B4E74"/>
    <w:rsid w:val="004B4F5E"/>
    <w:rsid w:val="004B508F"/>
    <w:rsid w:val="004B532D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36E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8E8"/>
    <w:rsid w:val="004C2A3D"/>
    <w:rsid w:val="004C2DEC"/>
    <w:rsid w:val="004C2E0D"/>
    <w:rsid w:val="004C3125"/>
    <w:rsid w:val="004C322E"/>
    <w:rsid w:val="004C3297"/>
    <w:rsid w:val="004C34ED"/>
    <w:rsid w:val="004C3592"/>
    <w:rsid w:val="004C3671"/>
    <w:rsid w:val="004C391B"/>
    <w:rsid w:val="004C3990"/>
    <w:rsid w:val="004C3A24"/>
    <w:rsid w:val="004C3A27"/>
    <w:rsid w:val="004C3AB5"/>
    <w:rsid w:val="004C3E1F"/>
    <w:rsid w:val="004C41DA"/>
    <w:rsid w:val="004C42AA"/>
    <w:rsid w:val="004C4539"/>
    <w:rsid w:val="004C4869"/>
    <w:rsid w:val="004C4B1E"/>
    <w:rsid w:val="004C4B45"/>
    <w:rsid w:val="004C4C84"/>
    <w:rsid w:val="004C4D75"/>
    <w:rsid w:val="004C4E09"/>
    <w:rsid w:val="004C508D"/>
    <w:rsid w:val="004C5449"/>
    <w:rsid w:val="004C5502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5F1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6FD"/>
    <w:rsid w:val="004D1824"/>
    <w:rsid w:val="004D1851"/>
    <w:rsid w:val="004D1873"/>
    <w:rsid w:val="004D194C"/>
    <w:rsid w:val="004D1979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000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4F9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E03"/>
    <w:rsid w:val="004D5FED"/>
    <w:rsid w:val="004D618E"/>
    <w:rsid w:val="004D6232"/>
    <w:rsid w:val="004D6345"/>
    <w:rsid w:val="004D63BA"/>
    <w:rsid w:val="004D64E2"/>
    <w:rsid w:val="004D68C3"/>
    <w:rsid w:val="004D6A10"/>
    <w:rsid w:val="004D6F1B"/>
    <w:rsid w:val="004D721D"/>
    <w:rsid w:val="004D75AA"/>
    <w:rsid w:val="004D7AAE"/>
    <w:rsid w:val="004D7AF7"/>
    <w:rsid w:val="004D7DA8"/>
    <w:rsid w:val="004D7EBF"/>
    <w:rsid w:val="004E07ED"/>
    <w:rsid w:val="004E0849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7FA"/>
    <w:rsid w:val="004E2941"/>
    <w:rsid w:val="004E2F90"/>
    <w:rsid w:val="004E34E2"/>
    <w:rsid w:val="004E3580"/>
    <w:rsid w:val="004E36E0"/>
    <w:rsid w:val="004E395D"/>
    <w:rsid w:val="004E3983"/>
    <w:rsid w:val="004E39AC"/>
    <w:rsid w:val="004E3A91"/>
    <w:rsid w:val="004E3A98"/>
    <w:rsid w:val="004E3B3E"/>
    <w:rsid w:val="004E3B90"/>
    <w:rsid w:val="004E3C18"/>
    <w:rsid w:val="004E3D2C"/>
    <w:rsid w:val="004E3D89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DD4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49"/>
    <w:rsid w:val="004F1D64"/>
    <w:rsid w:val="004F2186"/>
    <w:rsid w:val="004F2216"/>
    <w:rsid w:val="004F237C"/>
    <w:rsid w:val="004F23B0"/>
    <w:rsid w:val="004F2500"/>
    <w:rsid w:val="004F2865"/>
    <w:rsid w:val="004F2ADD"/>
    <w:rsid w:val="004F2B80"/>
    <w:rsid w:val="004F3128"/>
    <w:rsid w:val="004F3131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1D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330"/>
    <w:rsid w:val="004F6646"/>
    <w:rsid w:val="004F6A95"/>
    <w:rsid w:val="004F6BFC"/>
    <w:rsid w:val="004F6C41"/>
    <w:rsid w:val="004F6C9B"/>
    <w:rsid w:val="004F6D9A"/>
    <w:rsid w:val="004F6DF9"/>
    <w:rsid w:val="004F7018"/>
    <w:rsid w:val="004F7057"/>
    <w:rsid w:val="004F754E"/>
    <w:rsid w:val="004F756C"/>
    <w:rsid w:val="004F7652"/>
    <w:rsid w:val="004F7771"/>
    <w:rsid w:val="004F7859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10E"/>
    <w:rsid w:val="00502914"/>
    <w:rsid w:val="00502BAC"/>
    <w:rsid w:val="00502CA0"/>
    <w:rsid w:val="00502EDC"/>
    <w:rsid w:val="00503249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3A"/>
    <w:rsid w:val="0050567B"/>
    <w:rsid w:val="00505843"/>
    <w:rsid w:val="005059ED"/>
    <w:rsid w:val="00505A2D"/>
    <w:rsid w:val="00505B55"/>
    <w:rsid w:val="00505BE9"/>
    <w:rsid w:val="00505C9C"/>
    <w:rsid w:val="00505D8B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0"/>
    <w:rsid w:val="005078F2"/>
    <w:rsid w:val="0050793D"/>
    <w:rsid w:val="00507B39"/>
    <w:rsid w:val="00507BD9"/>
    <w:rsid w:val="00507D3E"/>
    <w:rsid w:val="00507FE2"/>
    <w:rsid w:val="00510379"/>
    <w:rsid w:val="005104B3"/>
    <w:rsid w:val="0051058B"/>
    <w:rsid w:val="005106D5"/>
    <w:rsid w:val="00510746"/>
    <w:rsid w:val="00510B35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94A"/>
    <w:rsid w:val="00512D8D"/>
    <w:rsid w:val="0051302E"/>
    <w:rsid w:val="00513228"/>
    <w:rsid w:val="0051359E"/>
    <w:rsid w:val="005136E2"/>
    <w:rsid w:val="0051374B"/>
    <w:rsid w:val="00513763"/>
    <w:rsid w:val="00513983"/>
    <w:rsid w:val="00513A58"/>
    <w:rsid w:val="00513B8E"/>
    <w:rsid w:val="00513C82"/>
    <w:rsid w:val="00513F85"/>
    <w:rsid w:val="00514253"/>
    <w:rsid w:val="00514365"/>
    <w:rsid w:val="005143F3"/>
    <w:rsid w:val="00514699"/>
    <w:rsid w:val="005146A0"/>
    <w:rsid w:val="00514B35"/>
    <w:rsid w:val="00514BC5"/>
    <w:rsid w:val="00514C31"/>
    <w:rsid w:val="00515193"/>
    <w:rsid w:val="00515233"/>
    <w:rsid w:val="0051524B"/>
    <w:rsid w:val="00515380"/>
    <w:rsid w:val="005157A0"/>
    <w:rsid w:val="00515862"/>
    <w:rsid w:val="00515AFE"/>
    <w:rsid w:val="00515B78"/>
    <w:rsid w:val="00515E21"/>
    <w:rsid w:val="005161D4"/>
    <w:rsid w:val="0051626C"/>
    <w:rsid w:val="0051633F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A21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33"/>
    <w:rsid w:val="005213E6"/>
    <w:rsid w:val="005213E8"/>
    <w:rsid w:val="00521517"/>
    <w:rsid w:val="00521575"/>
    <w:rsid w:val="005216A8"/>
    <w:rsid w:val="00521927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51A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7D3"/>
    <w:rsid w:val="0052590A"/>
    <w:rsid w:val="00525D10"/>
    <w:rsid w:val="00525DE3"/>
    <w:rsid w:val="00525E97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C03"/>
    <w:rsid w:val="00531E1D"/>
    <w:rsid w:val="005321B6"/>
    <w:rsid w:val="00532235"/>
    <w:rsid w:val="00532276"/>
    <w:rsid w:val="00532338"/>
    <w:rsid w:val="00532528"/>
    <w:rsid w:val="0053263A"/>
    <w:rsid w:val="0053267E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0DE"/>
    <w:rsid w:val="0053412E"/>
    <w:rsid w:val="005343F4"/>
    <w:rsid w:val="005344E6"/>
    <w:rsid w:val="0053466D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CE7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53D"/>
    <w:rsid w:val="005377C1"/>
    <w:rsid w:val="0053790B"/>
    <w:rsid w:val="00537A63"/>
    <w:rsid w:val="00537CEA"/>
    <w:rsid w:val="00540151"/>
    <w:rsid w:val="005401E4"/>
    <w:rsid w:val="005402EA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11"/>
    <w:rsid w:val="00542D68"/>
    <w:rsid w:val="00542FF0"/>
    <w:rsid w:val="005432E7"/>
    <w:rsid w:val="005433F5"/>
    <w:rsid w:val="0054383D"/>
    <w:rsid w:val="00543B61"/>
    <w:rsid w:val="00543B9B"/>
    <w:rsid w:val="00543D82"/>
    <w:rsid w:val="00543E6A"/>
    <w:rsid w:val="00543E7E"/>
    <w:rsid w:val="00543FC0"/>
    <w:rsid w:val="00544018"/>
    <w:rsid w:val="00544148"/>
    <w:rsid w:val="00544229"/>
    <w:rsid w:val="0054447D"/>
    <w:rsid w:val="00544515"/>
    <w:rsid w:val="005446D0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6A"/>
    <w:rsid w:val="00545FCC"/>
    <w:rsid w:val="00546235"/>
    <w:rsid w:val="00546B01"/>
    <w:rsid w:val="00546B29"/>
    <w:rsid w:val="00546EF2"/>
    <w:rsid w:val="00546FA6"/>
    <w:rsid w:val="0054744A"/>
    <w:rsid w:val="00547498"/>
    <w:rsid w:val="005474BE"/>
    <w:rsid w:val="0054751C"/>
    <w:rsid w:val="005479FA"/>
    <w:rsid w:val="00547A2C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A4F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BF0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C0"/>
    <w:rsid w:val="005569D2"/>
    <w:rsid w:val="00556BA9"/>
    <w:rsid w:val="00556CBD"/>
    <w:rsid w:val="00556F90"/>
    <w:rsid w:val="00557399"/>
    <w:rsid w:val="00557530"/>
    <w:rsid w:val="0055784C"/>
    <w:rsid w:val="00557872"/>
    <w:rsid w:val="005579DE"/>
    <w:rsid w:val="00557B04"/>
    <w:rsid w:val="00557F57"/>
    <w:rsid w:val="00560135"/>
    <w:rsid w:val="005601C2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110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470"/>
    <w:rsid w:val="00566525"/>
    <w:rsid w:val="0056652C"/>
    <w:rsid w:val="0056659C"/>
    <w:rsid w:val="00566AC2"/>
    <w:rsid w:val="00566BBE"/>
    <w:rsid w:val="00566DDE"/>
    <w:rsid w:val="005671F2"/>
    <w:rsid w:val="00567460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E0A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CB"/>
    <w:rsid w:val="00572EF6"/>
    <w:rsid w:val="00572F21"/>
    <w:rsid w:val="005730A6"/>
    <w:rsid w:val="0057322B"/>
    <w:rsid w:val="005732E6"/>
    <w:rsid w:val="00573385"/>
    <w:rsid w:val="005734E5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448"/>
    <w:rsid w:val="005806DD"/>
    <w:rsid w:val="005808BA"/>
    <w:rsid w:val="00580E1E"/>
    <w:rsid w:val="005810D1"/>
    <w:rsid w:val="0058110F"/>
    <w:rsid w:val="00581206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2A8"/>
    <w:rsid w:val="00583663"/>
    <w:rsid w:val="005836A7"/>
    <w:rsid w:val="00583768"/>
    <w:rsid w:val="005837AF"/>
    <w:rsid w:val="005837C7"/>
    <w:rsid w:val="005839C4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51B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139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419"/>
    <w:rsid w:val="00595A41"/>
    <w:rsid w:val="00595CF7"/>
    <w:rsid w:val="00595D3E"/>
    <w:rsid w:val="00595E62"/>
    <w:rsid w:val="005960B1"/>
    <w:rsid w:val="005960EE"/>
    <w:rsid w:val="005964AB"/>
    <w:rsid w:val="0059659C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049"/>
    <w:rsid w:val="005A2330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B76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819"/>
    <w:rsid w:val="005A6951"/>
    <w:rsid w:val="005A6F16"/>
    <w:rsid w:val="005A72C2"/>
    <w:rsid w:val="005A7386"/>
    <w:rsid w:val="005A7593"/>
    <w:rsid w:val="005A7647"/>
    <w:rsid w:val="005A76A4"/>
    <w:rsid w:val="005A78E2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331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2CE"/>
    <w:rsid w:val="005B34C4"/>
    <w:rsid w:val="005B36A4"/>
    <w:rsid w:val="005B373D"/>
    <w:rsid w:val="005B3A0C"/>
    <w:rsid w:val="005B3AB7"/>
    <w:rsid w:val="005B3B40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5DA"/>
    <w:rsid w:val="005B57BD"/>
    <w:rsid w:val="005B5AC0"/>
    <w:rsid w:val="005B5CFC"/>
    <w:rsid w:val="005B5D37"/>
    <w:rsid w:val="005B5EC8"/>
    <w:rsid w:val="005B6282"/>
    <w:rsid w:val="005B63DC"/>
    <w:rsid w:val="005B6583"/>
    <w:rsid w:val="005B65FF"/>
    <w:rsid w:val="005B6AAB"/>
    <w:rsid w:val="005B6E7B"/>
    <w:rsid w:val="005B6E89"/>
    <w:rsid w:val="005B6FBB"/>
    <w:rsid w:val="005B722E"/>
    <w:rsid w:val="005B73F5"/>
    <w:rsid w:val="005B7994"/>
    <w:rsid w:val="005B7BFD"/>
    <w:rsid w:val="005B7D5F"/>
    <w:rsid w:val="005B7EF7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2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01A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481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7F4"/>
    <w:rsid w:val="005C58E1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5B9"/>
    <w:rsid w:val="005D1881"/>
    <w:rsid w:val="005D1970"/>
    <w:rsid w:val="005D1AB0"/>
    <w:rsid w:val="005D1B2D"/>
    <w:rsid w:val="005D1C9D"/>
    <w:rsid w:val="005D1D4C"/>
    <w:rsid w:val="005D1D7E"/>
    <w:rsid w:val="005D1E5F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7B"/>
    <w:rsid w:val="005D35D2"/>
    <w:rsid w:val="005D3B48"/>
    <w:rsid w:val="005D401E"/>
    <w:rsid w:val="005D4135"/>
    <w:rsid w:val="005D4406"/>
    <w:rsid w:val="005D4661"/>
    <w:rsid w:val="005D4D58"/>
    <w:rsid w:val="005D4E72"/>
    <w:rsid w:val="005D5004"/>
    <w:rsid w:val="005D52B7"/>
    <w:rsid w:val="005D538D"/>
    <w:rsid w:val="005D53AF"/>
    <w:rsid w:val="005D57A0"/>
    <w:rsid w:val="005D5A05"/>
    <w:rsid w:val="005D5AA3"/>
    <w:rsid w:val="005D5CF4"/>
    <w:rsid w:val="005D5F93"/>
    <w:rsid w:val="005D6317"/>
    <w:rsid w:val="005D63D6"/>
    <w:rsid w:val="005D6A13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3F1"/>
    <w:rsid w:val="005E0447"/>
    <w:rsid w:val="005E04C4"/>
    <w:rsid w:val="005E05D7"/>
    <w:rsid w:val="005E067D"/>
    <w:rsid w:val="005E06FE"/>
    <w:rsid w:val="005E09C8"/>
    <w:rsid w:val="005E0A63"/>
    <w:rsid w:val="005E0AC1"/>
    <w:rsid w:val="005E1271"/>
    <w:rsid w:val="005E12C6"/>
    <w:rsid w:val="005E135F"/>
    <w:rsid w:val="005E1538"/>
    <w:rsid w:val="005E1770"/>
    <w:rsid w:val="005E18CA"/>
    <w:rsid w:val="005E1EFD"/>
    <w:rsid w:val="005E24BF"/>
    <w:rsid w:val="005E272A"/>
    <w:rsid w:val="005E28D8"/>
    <w:rsid w:val="005E2ED1"/>
    <w:rsid w:val="005E3005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3FB8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442"/>
    <w:rsid w:val="005E58E1"/>
    <w:rsid w:val="005E5981"/>
    <w:rsid w:val="005E59A8"/>
    <w:rsid w:val="005E5EC9"/>
    <w:rsid w:val="005E6043"/>
    <w:rsid w:val="005E6171"/>
    <w:rsid w:val="005E63C4"/>
    <w:rsid w:val="005E63F7"/>
    <w:rsid w:val="005E677A"/>
    <w:rsid w:val="005E6843"/>
    <w:rsid w:val="005E6979"/>
    <w:rsid w:val="005E6A92"/>
    <w:rsid w:val="005E6C71"/>
    <w:rsid w:val="005E6EF6"/>
    <w:rsid w:val="005E71E5"/>
    <w:rsid w:val="005E7265"/>
    <w:rsid w:val="005E744D"/>
    <w:rsid w:val="005E747D"/>
    <w:rsid w:val="005E74AA"/>
    <w:rsid w:val="005E7524"/>
    <w:rsid w:val="005E7543"/>
    <w:rsid w:val="005E7856"/>
    <w:rsid w:val="005E79A3"/>
    <w:rsid w:val="005E7B14"/>
    <w:rsid w:val="005E7C03"/>
    <w:rsid w:val="005E7DF2"/>
    <w:rsid w:val="005E7E7C"/>
    <w:rsid w:val="005E7F8F"/>
    <w:rsid w:val="005F06B9"/>
    <w:rsid w:val="005F0C22"/>
    <w:rsid w:val="005F0E10"/>
    <w:rsid w:val="005F0E51"/>
    <w:rsid w:val="005F1064"/>
    <w:rsid w:val="005F128E"/>
    <w:rsid w:val="005F14E1"/>
    <w:rsid w:val="005F15E5"/>
    <w:rsid w:val="005F1628"/>
    <w:rsid w:val="005F1855"/>
    <w:rsid w:val="005F1C30"/>
    <w:rsid w:val="005F1D82"/>
    <w:rsid w:val="005F1FB6"/>
    <w:rsid w:val="005F20E1"/>
    <w:rsid w:val="005F2159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239"/>
    <w:rsid w:val="005F44FD"/>
    <w:rsid w:val="005F4736"/>
    <w:rsid w:val="005F497A"/>
    <w:rsid w:val="005F4C92"/>
    <w:rsid w:val="005F4D03"/>
    <w:rsid w:val="005F4DFD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EF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2AF"/>
    <w:rsid w:val="00602436"/>
    <w:rsid w:val="006026B1"/>
    <w:rsid w:val="00602740"/>
    <w:rsid w:val="00602A97"/>
    <w:rsid w:val="00602C39"/>
    <w:rsid w:val="00602D8C"/>
    <w:rsid w:val="00602D97"/>
    <w:rsid w:val="00602E6A"/>
    <w:rsid w:val="00602FBC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255"/>
    <w:rsid w:val="006043AA"/>
    <w:rsid w:val="006045E6"/>
    <w:rsid w:val="006046E5"/>
    <w:rsid w:val="00604837"/>
    <w:rsid w:val="00604C5D"/>
    <w:rsid w:val="00604D8A"/>
    <w:rsid w:val="0060507C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E"/>
    <w:rsid w:val="00606B6F"/>
    <w:rsid w:val="00606C09"/>
    <w:rsid w:val="00606DA3"/>
    <w:rsid w:val="00607107"/>
    <w:rsid w:val="006075EF"/>
    <w:rsid w:val="00607699"/>
    <w:rsid w:val="0060782D"/>
    <w:rsid w:val="0060791A"/>
    <w:rsid w:val="006079B8"/>
    <w:rsid w:val="00607A7A"/>
    <w:rsid w:val="00607E3C"/>
    <w:rsid w:val="006104D5"/>
    <w:rsid w:val="006105D9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46D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3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7A5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17EC1"/>
    <w:rsid w:val="00620219"/>
    <w:rsid w:val="006203CB"/>
    <w:rsid w:val="00620463"/>
    <w:rsid w:val="00620866"/>
    <w:rsid w:val="00620E0B"/>
    <w:rsid w:val="00621432"/>
    <w:rsid w:val="00621446"/>
    <w:rsid w:val="00621731"/>
    <w:rsid w:val="0062175C"/>
    <w:rsid w:val="006217CE"/>
    <w:rsid w:val="00621AC3"/>
    <w:rsid w:val="00621BEF"/>
    <w:rsid w:val="00621E57"/>
    <w:rsid w:val="00621F8C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5AC"/>
    <w:rsid w:val="00624CB1"/>
    <w:rsid w:val="00624D57"/>
    <w:rsid w:val="00624F8E"/>
    <w:rsid w:val="00624FAC"/>
    <w:rsid w:val="00625032"/>
    <w:rsid w:val="00625164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6E7A"/>
    <w:rsid w:val="00627019"/>
    <w:rsid w:val="00627120"/>
    <w:rsid w:val="0062714A"/>
    <w:rsid w:val="006271FF"/>
    <w:rsid w:val="00627506"/>
    <w:rsid w:val="006276B0"/>
    <w:rsid w:val="00627894"/>
    <w:rsid w:val="00627A3B"/>
    <w:rsid w:val="00627AF2"/>
    <w:rsid w:val="00627D64"/>
    <w:rsid w:val="00627E16"/>
    <w:rsid w:val="00627FB4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B29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52"/>
    <w:rsid w:val="00633497"/>
    <w:rsid w:val="006334E1"/>
    <w:rsid w:val="006335C6"/>
    <w:rsid w:val="006336A6"/>
    <w:rsid w:val="00633744"/>
    <w:rsid w:val="0063381F"/>
    <w:rsid w:val="00633878"/>
    <w:rsid w:val="00633939"/>
    <w:rsid w:val="00633978"/>
    <w:rsid w:val="00633B03"/>
    <w:rsid w:val="00633C39"/>
    <w:rsid w:val="00633ED8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4A"/>
    <w:rsid w:val="00634DB7"/>
    <w:rsid w:val="00634E48"/>
    <w:rsid w:val="00634E6A"/>
    <w:rsid w:val="00634FA8"/>
    <w:rsid w:val="00634FB0"/>
    <w:rsid w:val="00634FFE"/>
    <w:rsid w:val="00635086"/>
    <w:rsid w:val="0063509C"/>
    <w:rsid w:val="0063516F"/>
    <w:rsid w:val="006353AD"/>
    <w:rsid w:val="006356D4"/>
    <w:rsid w:val="006358B5"/>
    <w:rsid w:val="00635B63"/>
    <w:rsid w:val="00635C0E"/>
    <w:rsid w:val="00635CFC"/>
    <w:rsid w:val="00635F08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242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97E"/>
    <w:rsid w:val="00645AA9"/>
    <w:rsid w:val="00645B28"/>
    <w:rsid w:val="00645B4D"/>
    <w:rsid w:val="00645E4A"/>
    <w:rsid w:val="006460AA"/>
    <w:rsid w:val="006464EE"/>
    <w:rsid w:val="00646631"/>
    <w:rsid w:val="00646995"/>
    <w:rsid w:val="00646CAC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19"/>
    <w:rsid w:val="00650E47"/>
    <w:rsid w:val="00650E91"/>
    <w:rsid w:val="00650EF2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BD4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9F2"/>
    <w:rsid w:val="00660CDB"/>
    <w:rsid w:val="00660E05"/>
    <w:rsid w:val="00660EC4"/>
    <w:rsid w:val="00661087"/>
    <w:rsid w:val="006613CB"/>
    <w:rsid w:val="006613D6"/>
    <w:rsid w:val="00661491"/>
    <w:rsid w:val="00661538"/>
    <w:rsid w:val="006617B4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4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43B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8A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73D"/>
    <w:rsid w:val="00673C50"/>
    <w:rsid w:val="00673D43"/>
    <w:rsid w:val="00673DFE"/>
    <w:rsid w:val="00674154"/>
    <w:rsid w:val="0067436E"/>
    <w:rsid w:val="006745F4"/>
    <w:rsid w:val="006746C0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C7"/>
    <w:rsid w:val="006761F9"/>
    <w:rsid w:val="006767DF"/>
    <w:rsid w:val="006769A7"/>
    <w:rsid w:val="00676A30"/>
    <w:rsid w:val="00676AED"/>
    <w:rsid w:val="00676D32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B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31"/>
    <w:rsid w:val="00680C4E"/>
    <w:rsid w:val="00680CDA"/>
    <w:rsid w:val="006812C0"/>
    <w:rsid w:val="0068139F"/>
    <w:rsid w:val="006814C2"/>
    <w:rsid w:val="00681586"/>
    <w:rsid w:val="006817C0"/>
    <w:rsid w:val="00681816"/>
    <w:rsid w:val="006819C6"/>
    <w:rsid w:val="00681C96"/>
    <w:rsid w:val="00681D98"/>
    <w:rsid w:val="00681F40"/>
    <w:rsid w:val="006821C2"/>
    <w:rsid w:val="00682388"/>
    <w:rsid w:val="006825EB"/>
    <w:rsid w:val="006827A8"/>
    <w:rsid w:val="006828D5"/>
    <w:rsid w:val="00682A66"/>
    <w:rsid w:val="00682ADF"/>
    <w:rsid w:val="00682BE9"/>
    <w:rsid w:val="00682D22"/>
    <w:rsid w:val="00683070"/>
    <w:rsid w:val="006832AC"/>
    <w:rsid w:val="00683449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0F9"/>
    <w:rsid w:val="006851F8"/>
    <w:rsid w:val="00685335"/>
    <w:rsid w:val="00685356"/>
    <w:rsid w:val="00685667"/>
    <w:rsid w:val="0068570B"/>
    <w:rsid w:val="0068584B"/>
    <w:rsid w:val="0068597E"/>
    <w:rsid w:val="006859AE"/>
    <w:rsid w:val="00685AF0"/>
    <w:rsid w:val="00685B10"/>
    <w:rsid w:val="00685B5C"/>
    <w:rsid w:val="00685C62"/>
    <w:rsid w:val="00685E0E"/>
    <w:rsid w:val="00685E31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CE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45A"/>
    <w:rsid w:val="006914F3"/>
    <w:rsid w:val="006915F7"/>
    <w:rsid w:val="00691998"/>
    <w:rsid w:val="00691DB3"/>
    <w:rsid w:val="0069200D"/>
    <w:rsid w:val="006920C1"/>
    <w:rsid w:val="00692329"/>
    <w:rsid w:val="00692749"/>
    <w:rsid w:val="0069280D"/>
    <w:rsid w:val="006929AA"/>
    <w:rsid w:val="00692A62"/>
    <w:rsid w:val="00692C3C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D19"/>
    <w:rsid w:val="00693F86"/>
    <w:rsid w:val="00694185"/>
    <w:rsid w:val="0069467D"/>
    <w:rsid w:val="00695094"/>
    <w:rsid w:val="0069568C"/>
    <w:rsid w:val="006957E5"/>
    <w:rsid w:val="006958C1"/>
    <w:rsid w:val="006959D5"/>
    <w:rsid w:val="0069606D"/>
    <w:rsid w:val="0069619E"/>
    <w:rsid w:val="0069629C"/>
    <w:rsid w:val="006962B3"/>
    <w:rsid w:val="0069650D"/>
    <w:rsid w:val="00696662"/>
    <w:rsid w:val="00696A24"/>
    <w:rsid w:val="006976DB"/>
    <w:rsid w:val="00697728"/>
    <w:rsid w:val="00697784"/>
    <w:rsid w:val="006977F4"/>
    <w:rsid w:val="00697AB0"/>
    <w:rsid w:val="00697C74"/>
    <w:rsid w:val="00697D70"/>
    <w:rsid w:val="00697DD2"/>
    <w:rsid w:val="00697DDC"/>
    <w:rsid w:val="00697EAA"/>
    <w:rsid w:val="00697FE8"/>
    <w:rsid w:val="006A00B4"/>
    <w:rsid w:val="006A00CC"/>
    <w:rsid w:val="006A0122"/>
    <w:rsid w:val="006A01A3"/>
    <w:rsid w:val="006A02E3"/>
    <w:rsid w:val="006A0368"/>
    <w:rsid w:val="006A04CC"/>
    <w:rsid w:val="006A0B2A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80E"/>
    <w:rsid w:val="006A2AA9"/>
    <w:rsid w:val="006A2BC6"/>
    <w:rsid w:val="006A2C40"/>
    <w:rsid w:val="006A3010"/>
    <w:rsid w:val="006A30A0"/>
    <w:rsid w:val="006A30A4"/>
    <w:rsid w:val="006A31F5"/>
    <w:rsid w:val="006A34A2"/>
    <w:rsid w:val="006A36F4"/>
    <w:rsid w:val="006A3C29"/>
    <w:rsid w:val="006A43AD"/>
    <w:rsid w:val="006A43FC"/>
    <w:rsid w:val="006A444D"/>
    <w:rsid w:val="006A4462"/>
    <w:rsid w:val="006A44A4"/>
    <w:rsid w:val="006A45E2"/>
    <w:rsid w:val="006A4763"/>
    <w:rsid w:val="006A47E5"/>
    <w:rsid w:val="006A48B7"/>
    <w:rsid w:val="006A503F"/>
    <w:rsid w:val="006A514F"/>
    <w:rsid w:val="006A5176"/>
    <w:rsid w:val="006A53DB"/>
    <w:rsid w:val="006A53F6"/>
    <w:rsid w:val="006A5513"/>
    <w:rsid w:val="006A55C9"/>
    <w:rsid w:val="006A5667"/>
    <w:rsid w:val="006A5690"/>
    <w:rsid w:val="006A57FB"/>
    <w:rsid w:val="006A581E"/>
    <w:rsid w:val="006A587B"/>
    <w:rsid w:val="006A5D1F"/>
    <w:rsid w:val="006A5DD8"/>
    <w:rsid w:val="006A60C9"/>
    <w:rsid w:val="006A62CE"/>
    <w:rsid w:val="006A65A5"/>
    <w:rsid w:val="006A6601"/>
    <w:rsid w:val="006A66B9"/>
    <w:rsid w:val="006A6AC6"/>
    <w:rsid w:val="006A6BFF"/>
    <w:rsid w:val="006A6C4D"/>
    <w:rsid w:val="006A7046"/>
    <w:rsid w:val="006A7193"/>
    <w:rsid w:val="006A7470"/>
    <w:rsid w:val="006A7CD4"/>
    <w:rsid w:val="006A7CEF"/>
    <w:rsid w:val="006A7D26"/>
    <w:rsid w:val="006B0150"/>
    <w:rsid w:val="006B0197"/>
    <w:rsid w:val="006B093C"/>
    <w:rsid w:val="006B0C03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34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33C"/>
    <w:rsid w:val="006B475A"/>
    <w:rsid w:val="006B47D7"/>
    <w:rsid w:val="006B4A1D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3CD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6AF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748"/>
    <w:rsid w:val="006C0A49"/>
    <w:rsid w:val="006C0C9B"/>
    <w:rsid w:val="006C0E6F"/>
    <w:rsid w:val="006C0F0E"/>
    <w:rsid w:val="006C11F9"/>
    <w:rsid w:val="006C15A4"/>
    <w:rsid w:val="006C164B"/>
    <w:rsid w:val="006C1BB8"/>
    <w:rsid w:val="006C1E3D"/>
    <w:rsid w:val="006C1E4E"/>
    <w:rsid w:val="006C1EBF"/>
    <w:rsid w:val="006C2245"/>
    <w:rsid w:val="006C2441"/>
    <w:rsid w:val="006C2772"/>
    <w:rsid w:val="006C2923"/>
    <w:rsid w:val="006C33C4"/>
    <w:rsid w:val="006C341E"/>
    <w:rsid w:val="006C358C"/>
    <w:rsid w:val="006C3859"/>
    <w:rsid w:val="006C3AEA"/>
    <w:rsid w:val="006C3B66"/>
    <w:rsid w:val="006C3BA0"/>
    <w:rsid w:val="006C3BE5"/>
    <w:rsid w:val="006C3D36"/>
    <w:rsid w:val="006C4363"/>
    <w:rsid w:val="006C43F0"/>
    <w:rsid w:val="006C480C"/>
    <w:rsid w:val="006C4EFB"/>
    <w:rsid w:val="006C5133"/>
    <w:rsid w:val="006C5346"/>
    <w:rsid w:val="006C567F"/>
    <w:rsid w:val="006C5944"/>
    <w:rsid w:val="006C5A5C"/>
    <w:rsid w:val="006C5E7A"/>
    <w:rsid w:val="006C6129"/>
    <w:rsid w:val="006C6565"/>
    <w:rsid w:val="006C65F7"/>
    <w:rsid w:val="006C66EF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3DE"/>
    <w:rsid w:val="006C74E9"/>
    <w:rsid w:val="006C7833"/>
    <w:rsid w:val="006D00C9"/>
    <w:rsid w:val="006D0160"/>
    <w:rsid w:val="006D058F"/>
    <w:rsid w:val="006D059E"/>
    <w:rsid w:val="006D07D3"/>
    <w:rsid w:val="006D0ABD"/>
    <w:rsid w:val="006D0AD3"/>
    <w:rsid w:val="006D0BB3"/>
    <w:rsid w:val="006D0DAA"/>
    <w:rsid w:val="006D114D"/>
    <w:rsid w:val="006D1291"/>
    <w:rsid w:val="006D13B7"/>
    <w:rsid w:val="006D171A"/>
    <w:rsid w:val="006D17E1"/>
    <w:rsid w:val="006D1843"/>
    <w:rsid w:val="006D1971"/>
    <w:rsid w:val="006D1A0B"/>
    <w:rsid w:val="006D1A7D"/>
    <w:rsid w:val="006D1D0A"/>
    <w:rsid w:val="006D1D3A"/>
    <w:rsid w:val="006D2164"/>
    <w:rsid w:val="006D234D"/>
    <w:rsid w:val="006D2419"/>
    <w:rsid w:val="006D243D"/>
    <w:rsid w:val="006D258B"/>
    <w:rsid w:val="006D25A7"/>
    <w:rsid w:val="006D2875"/>
    <w:rsid w:val="006D2973"/>
    <w:rsid w:val="006D2A66"/>
    <w:rsid w:val="006D2C53"/>
    <w:rsid w:val="006D2D0A"/>
    <w:rsid w:val="006D3075"/>
    <w:rsid w:val="006D3399"/>
    <w:rsid w:val="006D3798"/>
    <w:rsid w:val="006D3C0C"/>
    <w:rsid w:val="006D3EB3"/>
    <w:rsid w:val="006D3F26"/>
    <w:rsid w:val="006D4063"/>
    <w:rsid w:val="006D4305"/>
    <w:rsid w:val="006D431D"/>
    <w:rsid w:val="006D448B"/>
    <w:rsid w:val="006D4843"/>
    <w:rsid w:val="006D4A9C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78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76D"/>
    <w:rsid w:val="006D7919"/>
    <w:rsid w:val="006D7CA0"/>
    <w:rsid w:val="006D7F8C"/>
    <w:rsid w:val="006E0333"/>
    <w:rsid w:val="006E0811"/>
    <w:rsid w:val="006E0868"/>
    <w:rsid w:val="006E0933"/>
    <w:rsid w:val="006E09B5"/>
    <w:rsid w:val="006E0E5E"/>
    <w:rsid w:val="006E0FB9"/>
    <w:rsid w:val="006E11D0"/>
    <w:rsid w:val="006E1791"/>
    <w:rsid w:val="006E186B"/>
    <w:rsid w:val="006E19AB"/>
    <w:rsid w:val="006E1CB5"/>
    <w:rsid w:val="006E1CCC"/>
    <w:rsid w:val="006E1D28"/>
    <w:rsid w:val="006E1F00"/>
    <w:rsid w:val="006E2255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4BD1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EDF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EBD"/>
    <w:rsid w:val="006E6FB2"/>
    <w:rsid w:val="006E740C"/>
    <w:rsid w:val="006E760F"/>
    <w:rsid w:val="006E77F6"/>
    <w:rsid w:val="006E782F"/>
    <w:rsid w:val="006E7860"/>
    <w:rsid w:val="006E798A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924"/>
    <w:rsid w:val="006F1A29"/>
    <w:rsid w:val="006F1EBF"/>
    <w:rsid w:val="006F221E"/>
    <w:rsid w:val="006F228B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B84"/>
    <w:rsid w:val="006F3D33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486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506"/>
    <w:rsid w:val="0070283F"/>
    <w:rsid w:val="00702865"/>
    <w:rsid w:val="007029BD"/>
    <w:rsid w:val="00702CBB"/>
    <w:rsid w:val="00702EE1"/>
    <w:rsid w:val="00702F5E"/>
    <w:rsid w:val="0070330E"/>
    <w:rsid w:val="0070336D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B86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310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52D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188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D99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1FB"/>
    <w:rsid w:val="00721242"/>
    <w:rsid w:val="0072131F"/>
    <w:rsid w:val="00721549"/>
    <w:rsid w:val="00721591"/>
    <w:rsid w:val="007216B1"/>
    <w:rsid w:val="00721848"/>
    <w:rsid w:val="00721859"/>
    <w:rsid w:val="00721D81"/>
    <w:rsid w:val="00721DAA"/>
    <w:rsid w:val="00721DFC"/>
    <w:rsid w:val="00721EF1"/>
    <w:rsid w:val="00722011"/>
    <w:rsid w:val="00722091"/>
    <w:rsid w:val="007222C0"/>
    <w:rsid w:val="00722523"/>
    <w:rsid w:val="00722534"/>
    <w:rsid w:val="007225C5"/>
    <w:rsid w:val="007227A0"/>
    <w:rsid w:val="00722814"/>
    <w:rsid w:val="00722958"/>
    <w:rsid w:val="00722B0E"/>
    <w:rsid w:val="00722BD4"/>
    <w:rsid w:val="00722C00"/>
    <w:rsid w:val="00722CAB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C8E"/>
    <w:rsid w:val="00724EC6"/>
    <w:rsid w:val="00724F6E"/>
    <w:rsid w:val="007255F5"/>
    <w:rsid w:val="00725770"/>
    <w:rsid w:val="007258B8"/>
    <w:rsid w:val="007259EF"/>
    <w:rsid w:val="00725D42"/>
    <w:rsid w:val="00725EDF"/>
    <w:rsid w:val="0072617E"/>
    <w:rsid w:val="00726580"/>
    <w:rsid w:val="007265DB"/>
    <w:rsid w:val="00726633"/>
    <w:rsid w:val="0072663A"/>
    <w:rsid w:val="0072665C"/>
    <w:rsid w:val="007267BE"/>
    <w:rsid w:val="00726803"/>
    <w:rsid w:val="00726D49"/>
    <w:rsid w:val="00726EE5"/>
    <w:rsid w:val="00726F8D"/>
    <w:rsid w:val="00727021"/>
    <w:rsid w:val="0072702A"/>
    <w:rsid w:val="00727235"/>
    <w:rsid w:val="00727712"/>
    <w:rsid w:val="007279CD"/>
    <w:rsid w:val="00727B60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8AF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9EC"/>
    <w:rsid w:val="00731A1A"/>
    <w:rsid w:val="00731AED"/>
    <w:rsid w:val="00731B75"/>
    <w:rsid w:val="00731BDA"/>
    <w:rsid w:val="00731BEB"/>
    <w:rsid w:val="00731D61"/>
    <w:rsid w:val="00731FB9"/>
    <w:rsid w:val="007320E0"/>
    <w:rsid w:val="007321BC"/>
    <w:rsid w:val="007325F8"/>
    <w:rsid w:val="00732717"/>
    <w:rsid w:val="00732ACB"/>
    <w:rsid w:val="00732C75"/>
    <w:rsid w:val="00732C82"/>
    <w:rsid w:val="00732E24"/>
    <w:rsid w:val="00733170"/>
    <w:rsid w:val="007331FD"/>
    <w:rsid w:val="00733535"/>
    <w:rsid w:val="007338A1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1A0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A1D"/>
    <w:rsid w:val="00740BBA"/>
    <w:rsid w:val="00740F6B"/>
    <w:rsid w:val="00741026"/>
    <w:rsid w:val="0074103D"/>
    <w:rsid w:val="00741205"/>
    <w:rsid w:val="00741312"/>
    <w:rsid w:val="00741526"/>
    <w:rsid w:val="00741573"/>
    <w:rsid w:val="007415A6"/>
    <w:rsid w:val="007416A4"/>
    <w:rsid w:val="00741763"/>
    <w:rsid w:val="0074179F"/>
    <w:rsid w:val="00741B24"/>
    <w:rsid w:val="00741C37"/>
    <w:rsid w:val="00741D4C"/>
    <w:rsid w:val="00741DE6"/>
    <w:rsid w:val="0074209D"/>
    <w:rsid w:val="0074231D"/>
    <w:rsid w:val="0074287C"/>
    <w:rsid w:val="00742A8B"/>
    <w:rsid w:val="00742B75"/>
    <w:rsid w:val="00742E19"/>
    <w:rsid w:val="00742F0D"/>
    <w:rsid w:val="00742FEF"/>
    <w:rsid w:val="00743391"/>
    <w:rsid w:val="007435C4"/>
    <w:rsid w:val="007435C5"/>
    <w:rsid w:val="0074384A"/>
    <w:rsid w:val="0074389E"/>
    <w:rsid w:val="0074399A"/>
    <w:rsid w:val="00743A1C"/>
    <w:rsid w:val="00743A96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6C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1F1C"/>
    <w:rsid w:val="00752086"/>
    <w:rsid w:val="007520B8"/>
    <w:rsid w:val="007523BB"/>
    <w:rsid w:val="007529D9"/>
    <w:rsid w:val="00752A0F"/>
    <w:rsid w:val="00752A37"/>
    <w:rsid w:val="00752A5A"/>
    <w:rsid w:val="00752B03"/>
    <w:rsid w:val="00752D12"/>
    <w:rsid w:val="00752E79"/>
    <w:rsid w:val="00752F4D"/>
    <w:rsid w:val="00752F60"/>
    <w:rsid w:val="007530E4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80F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AD"/>
    <w:rsid w:val="007562C5"/>
    <w:rsid w:val="00756561"/>
    <w:rsid w:val="00756683"/>
    <w:rsid w:val="0075687F"/>
    <w:rsid w:val="007568E6"/>
    <w:rsid w:val="00756A23"/>
    <w:rsid w:val="00756B90"/>
    <w:rsid w:val="00756EB3"/>
    <w:rsid w:val="00756F68"/>
    <w:rsid w:val="00756F9B"/>
    <w:rsid w:val="00757196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1F8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7FA"/>
    <w:rsid w:val="00762825"/>
    <w:rsid w:val="00762935"/>
    <w:rsid w:val="00762C89"/>
    <w:rsid w:val="00762ED2"/>
    <w:rsid w:val="0076313B"/>
    <w:rsid w:val="007631D1"/>
    <w:rsid w:val="00763365"/>
    <w:rsid w:val="007633BF"/>
    <w:rsid w:val="007635AA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304"/>
    <w:rsid w:val="0076445A"/>
    <w:rsid w:val="007647A9"/>
    <w:rsid w:val="00764A26"/>
    <w:rsid w:val="00764B01"/>
    <w:rsid w:val="00764C5E"/>
    <w:rsid w:val="00764C66"/>
    <w:rsid w:val="00764D07"/>
    <w:rsid w:val="00765677"/>
    <w:rsid w:val="00765734"/>
    <w:rsid w:val="00765744"/>
    <w:rsid w:val="007658A6"/>
    <w:rsid w:val="00765B08"/>
    <w:rsid w:val="00765D18"/>
    <w:rsid w:val="00765D44"/>
    <w:rsid w:val="00765E17"/>
    <w:rsid w:val="00765E5D"/>
    <w:rsid w:val="00765F8A"/>
    <w:rsid w:val="00766049"/>
    <w:rsid w:val="007664FA"/>
    <w:rsid w:val="00766507"/>
    <w:rsid w:val="0076689A"/>
    <w:rsid w:val="00766A37"/>
    <w:rsid w:val="00766A86"/>
    <w:rsid w:val="00766A8F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DDA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B9F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20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658"/>
    <w:rsid w:val="00777B9C"/>
    <w:rsid w:val="00777DB3"/>
    <w:rsid w:val="00780423"/>
    <w:rsid w:val="007806B7"/>
    <w:rsid w:val="00780708"/>
    <w:rsid w:val="007807F7"/>
    <w:rsid w:val="00780870"/>
    <w:rsid w:val="0078098C"/>
    <w:rsid w:val="0078099D"/>
    <w:rsid w:val="00780A7E"/>
    <w:rsid w:val="00780B64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2E00"/>
    <w:rsid w:val="007831A9"/>
    <w:rsid w:val="007831BA"/>
    <w:rsid w:val="007832D7"/>
    <w:rsid w:val="00783421"/>
    <w:rsid w:val="007834D0"/>
    <w:rsid w:val="007834DC"/>
    <w:rsid w:val="0078364B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0C1"/>
    <w:rsid w:val="00792102"/>
    <w:rsid w:val="0079219C"/>
    <w:rsid w:val="007921C1"/>
    <w:rsid w:val="00792458"/>
    <w:rsid w:val="00792715"/>
    <w:rsid w:val="007928CE"/>
    <w:rsid w:val="0079293F"/>
    <w:rsid w:val="00792A42"/>
    <w:rsid w:val="00792B05"/>
    <w:rsid w:val="00792B25"/>
    <w:rsid w:val="00792F41"/>
    <w:rsid w:val="007932C2"/>
    <w:rsid w:val="00793357"/>
    <w:rsid w:val="007933AC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8D5"/>
    <w:rsid w:val="00794A4C"/>
    <w:rsid w:val="00794D50"/>
    <w:rsid w:val="0079525B"/>
    <w:rsid w:val="0079555C"/>
    <w:rsid w:val="007956B4"/>
    <w:rsid w:val="00795735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4B0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316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88"/>
    <w:rsid w:val="007A3820"/>
    <w:rsid w:val="007A385D"/>
    <w:rsid w:val="007A3950"/>
    <w:rsid w:val="007A3A03"/>
    <w:rsid w:val="007A3C76"/>
    <w:rsid w:val="007A3CC8"/>
    <w:rsid w:val="007A3D24"/>
    <w:rsid w:val="007A3F31"/>
    <w:rsid w:val="007A40DE"/>
    <w:rsid w:val="007A42EA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84"/>
    <w:rsid w:val="007A69F8"/>
    <w:rsid w:val="007A6B92"/>
    <w:rsid w:val="007A7010"/>
    <w:rsid w:val="007A7181"/>
    <w:rsid w:val="007A789C"/>
    <w:rsid w:val="007A78AF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B19"/>
    <w:rsid w:val="007B0E52"/>
    <w:rsid w:val="007B0E8D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39C"/>
    <w:rsid w:val="007B35F0"/>
    <w:rsid w:val="007B361A"/>
    <w:rsid w:val="007B36C1"/>
    <w:rsid w:val="007B3802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45E"/>
    <w:rsid w:val="007B56DD"/>
    <w:rsid w:val="007B5882"/>
    <w:rsid w:val="007B5979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389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2C4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0C2"/>
    <w:rsid w:val="007C6164"/>
    <w:rsid w:val="007C62A3"/>
    <w:rsid w:val="007C6724"/>
    <w:rsid w:val="007C6748"/>
    <w:rsid w:val="007C67D6"/>
    <w:rsid w:val="007C69B5"/>
    <w:rsid w:val="007C6A08"/>
    <w:rsid w:val="007C6A0E"/>
    <w:rsid w:val="007C6A6E"/>
    <w:rsid w:val="007C6A70"/>
    <w:rsid w:val="007C6CB5"/>
    <w:rsid w:val="007C6FA8"/>
    <w:rsid w:val="007C712F"/>
    <w:rsid w:val="007C7135"/>
    <w:rsid w:val="007C71FD"/>
    <w:rsid w:val="007C7233"/>
    <w:rsid w:val="007C7304"/>
    <w:rsid w:val="007C7452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720"/>
    <w:rsid w:val="007D28B1"/>
    <w:rsid w:val="007D2933"/>
    <w:rsid w:val="007D2A85"/>
    <w:rsid w:val="007D2AB8"/>
    <w:rsid w:val="007D2B17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D48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51"/>
    <w:rsid w:val="007D60AE"/>
    <w:rsid w:val="007D60F2"/>
    <w:rsid w:val="007D61E4"/>
    <w:rsid w:val="007D61EF"/>
    <w:rsid w:val="007D6275"/>
    <w:rsid w:val="007D6473"/>
    <w:rsid w:val="007D664A"/>
    <w:rsid w:val="007D6C4C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1D9"/>
    <w:rsid w:val="007E064C"/>
    <w:rsid w:val="007E06DD"/>
    <w:rsid w:val="007E07B7"/>
    <w:rsid w:val="007E07EE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67B"/>
    <w:rsid w:val="007E1960"/>
    <w:rsid w:val="007E1A19"/>
    <w:rsid w:val="007E1B42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6E9"/>
    <w:rsid w:val="007E37E5"/>
    <w:rsid w:val="007E3A3C"/>
    <w:rsid w:val="007E3D43"/>
    <w:rsid w:val="007E3E57"/>
    <w:rsid w:val="007E4101"/>
    <w:rsid w:val="007E466E"/>
    <w:rsid w:val="007E4767"/>
    <w:rsid w:val="007E4771"/>
    <w:rsid w:val="007E4BB9"/>
    <w:rsid w:val="007E4CC3"/>
    <w:rsid w:val="007E4FC1"/>
    <w:rsid w:val="007E5016"/>
    <w:rsid w:val="007E5262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E7DAC"/>
    <w:rsid w:val="007F010C"/>
    <w:rsid w:val="007F02B4"/>
    <w:rsid w:val="007F041C"/>
    <w:rsid w:val="007F0439"/>
    <w:rsid w:val="007F04B4"/>
    <w:rsid w:val="007F05F6"/>
    <w:rsid w:val="007F0708"/>
    <w:rsid w:val="007F0769"/>
    <w:rsid w:val="007F084F"/>
    <w:rsid w:val="007F0874"/>
    <w:rsid w:val="007F0AE8"/>
    <w:rsid w:val="007F0C58"/>
    <w:rsid w:val="007F0F2B"/>
    <w:rsid w:val="007F0FD5"/>
    <w:rsid w:val="007F1148"/>
    <w:rsid w:val="007F1178"/>
    <w:rsid w:val="007F117C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C65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B18"/>
    <w:rsid w:val="007F3C58"/>
    <w:rsid w:val="007F3CBB"/>
    <w:rsid w:val="007F3EA0"/>
    <w:rsid w:val="007F410C"/>
    <w:rsid w:val="007F412F"/>
    <w:rsid w:val="007F41C7"/>
    <w:rsid w:val="007F4248"/>
    <w:rsid w:val="007F4475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5FC"/>
    <w:rsid w:val="008027F2"/>
    <w:rsid w:val="00802B69"/>
    <w:rsid w:val="00802D1A"/>
    <w:rsid w:val="00803506"/>
    <w:rsid w:val="00803621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B2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C9A"/>
    <w:rsid w:val="00807DAB"/>
    <w:rsid w:val="00807E3E"/>
    <w:rsid w:val="00807E5D"/>
    <w:rsid w:val="00810223"/>
    <w:rsid w:val="00810395"/>
    <w:rsid w:val="00810555"/>
    <w:rsid w:val="00810620"/>
    <w:rsid w:val="008107CC"/>
    <w:rsid w:val="0081089C"/>
    <w:rsid w:val="008108AE"/>
    <w:rsid w:val="0081091A"/>
    <w:rsid w:val="00810B25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104"/>
    <w:rsid w:val="008122FF"/>
    <w:rsid w:val="00812466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9A"/>
    <w:rsid w:val="008140A5"/>
    <w:rsid w:val="0081431F"/>
    <w:rsid w:val="00814816"/>
    <w:rsid w:val="00814879"/>
    <w:rsid w:val="00814BC1"/>
    <w:rsid w:val="00814C30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481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DEA"/>
    <w:rsid w:val="00821E6D"/>
    <w:rsid w:val="00821FCC"/>
    <w:rsid w:val="00821FFE"/>
    <w:rsid w:val="008221C6"/>
    <w:rsid w:val="00822209"/>
    <w:rsid w:val="0082281D"/>
    <w:rsid w:val="008229A9"/>
    <w:rsid w:val="008229B2"/>
    <w:rsid w:val="00822B10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C27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6E3F"/>
    <w:rsid w:val="008270AD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6DA"/>
    <w:rsid w:val="008327EF"/>
    <w:rsid w:val="0083280F"/>
    <w:rsid w:val="008329D1"/>
    <w:rsid w:val="00832B29"/>
    <w:rsid w:val="00832BA9"/>
    <w:rsid w:val="00832D3D"/>
    <w:rsid w:val="00833043"/>
    <w:rsid w:val="008330E6"/>
    <w:rsid w:val="0083311A"/>
    <w:rsid w:val="008331BF"/>
    <w:rsid w:val="00833431"/>
    <w:rsid w:val="0083362C"/>
    <w:rsid w:val="0083369F"/>
    <w:rsid w:val="00833897"/>
    <w:rsid w:val="008338F7"/>
    <w:rsid w:val="00833C2E"/>
    <w:rsid w:val="00833E0D"/>
    <w:rsid w:val="00833E30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5E"/>
    <w:rsid w:val="008352BD"/>
    <w:rsid w:val="008352E8"/>
    <w:rsid w:val="00835417"/>
    <w:rsid w:val="00835478"/>
    <w:rsid w:val="008355F0"/>
    <w:rsid w:val="008357A5"/>
    <w:rsid w:val="008357FA"/>
    <w:rsid w:val="00835970"/>
    <w:rsid w:val="00835996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03"/>
    <w:rsid w:val="0084076A"/>
    <w:rsid w:val="008407F6"/>
    <w:rsid w:val="00840877"/>
    <w:rsid w:val="00840D31"/>
    <w:rsid w:val="00841000"/>
    <w:rsid w:val="0084125B"/>
    <w:rsid w:val="00841642"/>
    <w:rsid w:val="00841BA7"/>
    <w:rsid w:val="00841D5D"/>
    <w:rsid w:val="008421D1"/>
    <w:rsid w:val="00842341"/>
    <w:rsid w:val="008425DF"/>
    <w:rsid w:val="00842618"/>
    <w:rsid w:val="008426DA"/>
    <w:rsid w:val="00842703"/>
    <w:rsid w:val="00842950"/>
    <w:rsid w:val="00842B93"/>
    <w:rsid w:val="00842DBA"/>
    <w:rsid w:val="0084323C"/>
    <w:rsid w:val="00843253"/>
    <w:rsid w:val="008432DA"/>
    <w:rsid w:val="00843733"/>
    <w:rsid w:val="0084381E"/>
    <w:rsid w:val="008439A4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7D9"/>
    <w:rsid w:val="00845B1A"/>
    <w:rsid w:val="00845CC4"/>
    <w:rsid w:val="00845DED"/>
    <w:rsid w:val="00845E51"/>
    <w:rsid w:val="00846099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8"/>
    <w:rsid w:val="0085038C"/>
    <w:rsid w:val="008504AC"/>
    <w:rsid w:val="008504B4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9AD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CF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B76"/>
    <w:rsid w:val="00853D24"/>
    <w:rsid w:val="00853E60"/>
    <w:rsid w:val="0085429B"/>
    <w:rsid w:val="008542F1"/>
    <w:rsid w:val="008545D1"/>
    <w:rsid w:val="008547D2"/>
    <w:rsid w:val="00854AD5"/>
    <w:rsid w:val="00854B45"/>
    <w:rsid w:val="00854EE4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4BE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7B4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9EE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0A8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32"/>
    <w:rsid w:val="00877337"/>
    <w:rsid w:val="00877382"/>
    <w:rsid w:val="00877470"/>
    <w:rsid w:val="0087748F"/>
    <w:rsid w:val="008774A0"/>
    <w:rsid w:val="00877551"/>
    <w:rsid w:val="00877575"/>
    <w:rsid w:val="00877651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731"/>
    <w:rsid w:val="0088094B"/>
    <w:rsid w:val="00880A82"/>
    <w:rsid w:val="00880AE4"/>
    <w:rsid w:val="00880CBB"/>
    <w:rsid w:val="00880D94"/>
    <w:rsid w:val="00880ED5"/>
    <w:rsid w:val="00880F72"/>
    <w:rsid w:val="0088123C"/>
    <w:rsid w:val="00881254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529"/>
    <w:rsid w:val="0088352B"/>
    <w:rsid w:val="00883980"/>
    <w:rsid w:val="00883BEC"/>
    <w:rsid w:val="00883DA9"/>
    <w:rsid w:val="00883E4F"/>
    <w:rsid w:val="00884102"/>
    <w:rsid w:val="008841A8"/>
    <w:rsid w:val="00884254"/>
    <w:rsid w:val="008844D8"/>
    <w:rsid w:val="008845B2"/>
    <w:rsid w:val="008845CB"/>
    <w:rsid w:val="00884601"/>
    <w:rsid w:val="008846A3"/>
    <w:rsid w:val="00884763"/>
    <w:rsid w:val="0088482C"/>
    <w:rsid w:val="008849A9"/>
    <w:rsid w:val="00884A0C"/>
    <w:rsid w:val="00884B1E"/>
    <w:rsid w:val="00884B44"/>
    <w:rsid w:val="00884BBB"/>
    <w:rsid w:val="00884CA5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0F1"/>
    <w:rsid w:val="00887355"/>
    <w:rsid w:val="0088752F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39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AFC"/>
    <w:rsid w:val="00894B65"/>
    <w:rsid w:val="00894BF2"/>
    <w:rsid w:val="00894D94"/>
    <w:rsid w:val="00894FCD"/>
    <w:rsid w:val="00895233"/>
    <w:rsid w:val="008955FC"/>
    <w:rsid w:val="0089577D"/>
    <w:rsid w:val="00895EB0"/>
    <w:rsid w:val="00895F71"/>
    <w:rsid w:val="0089609F"/>
    <w:rsid w:val="00896171"/>
    <w:rsid w:val="00896385"/>
    <w:rsid w:val="0089655F"/>
    <w:rsid w:val="00896702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28"/>
    <w:rsid w:val="008A02EA"/>
    <w:rsid w:val="008A0812"/>
    <w:rsid w:val="008A0872"/>
    <w:rsid w:val="008A0EC7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26C"/>
    <w:rsid w:val="008A2515"/>
    <w:rsid w:val="008A25D8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70B"/>
    <w:rsid w:val="008A48D6"/>
    <w:rsid w:val="008A4927"/>
    <w:rsid w:val="008A49FC"/>
    <w:rsid w:val="008A4B28"/>
    <w:rsid w:val="008A4D15"/>
    <w:rsid w:val="008A4D84"/>
    <w:rsid w:val="008A4E46"/>
    <w:rsid w:val="008A4EEB"/>
    <w:rsid w:val="008A4FBE"/>
    <w:rsid w:val="008A51A5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44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467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14"/>
    <w:rsid w:val="008B343F"/>
    <w:rsid w:val="008B352F"/>
    <w:rsid w:val="008B357A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82B"/>
    <w:rsid w:val="008B4AB4"/>
    <w:rsid w:val="008B4ABC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B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115"/>
    <w:rsid w:val="008C0337"/>
    <w:rsid w:val="008C0357"/>
    <w:rsid w:val="008C04C4"/>
    <w:rsid w:val="008C0685"/>
    <w:rsid w:val="008C0809"/>
    <w:rsid w:val="008C0BA8"/>
    <w:rsid w:val="008C0CF2"/>
    <w:rsid w:val="008C0D14"/>
    <w:rsid w:val="008C0DB1"/>
    <w:rsid w:val="008C0DD8"/>
    <w:rsid w:val="008C0E54"/>
    <w:rsid w:val="008C10E1"/>
    <w:rsid w:val="008C191D"/>
    <w:rsid w:val="008C1B64"/>
    <w:rsid w:val="008C1CA3"/>
    <w:rsid w:val="008C1E1B"/>
    <w:rsid w:val="008C2379"/>
    <w:rsid w:val="008C2454"/>
    <w:rsid w:val="008C2C64"/>
    <w:rsid w:val="008C2D55"/>
    <w:rsid w:val="008C3257"/>
    <w:rsid w:val="008C3A02"/>
    <w:rsid w:val="008C3AC7"/>
    <w:rsid w:val="008C3B7B"/>
    <w:rsid w:val="008C3C36"/>
    <w:rsid w:val="008C4160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5F3E"/>
    <w:rsid w:val="008C6004"/>
    <w:rsid w:val="008C622C"/>
    <w:rsid w:val="008C6A5E"/>
    <w:rsid w:val="008C6B44"/>
    <w:rsid w:val="008C6B9D"/>
    <w:rsid w:val="008C6BC7"/>
    <w:rsid w:val="008C7022"/>
    <w:rsid w:val="008C70DF"/>
    <w:rsid w:val="008C717A"/>
    <w:rsid w:val="008C723A"/>
    <w:rsid w:val="008C7418"/>
    <w:rsid w:val="008C74A4"/>
    <w:rsid w:val="008C74BD"/>
    <w:rsid w:val="008C75C4"/>
    <w:rsid w:val="008C762B"/>
    <w:rsid w:val="008C7941"/>
    <w:rsid w:val="008C7B09"/>
    <w:rsid w:val="008C7B2D"/>
    <w:rsid w:val="008C7CF1"/>
    <w:rsid w:val="008C7EF1"/>
    <w:rsid w:val="008C7F2E"/>
    <w:rsid w:val="008D05E3"/>
    <w:rsid w:val="008D066E"/>
    <w:rsid w:val="008D0672"/>
    <w:rsid w:val="008D0A4A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28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93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802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3B6B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80C"/>
    <w:rsid w:val="008E69C2"/>
    <w:rsid w:val="008E6A99"/>
    <w:rsid w:val="008E6AAA"/>
    <w:rsid w:val="008E6C48"/>
    <w:rsid w:val="008E6C4C"/>
    <w:rsid w:val="008E6D54"/>
    <w:rsid w:val="008E6D63"/>
    <w:rsid w:val="008E6E3A"/>
    <w:rsid w:val="008E7136"/>
    <w:rsid w:val="008E73C8"/>
    <w:rsid w:val="008E7598"/>
    <w:rsid w:val="008E75D2"/>
    <w:rsid w:val="008E7644"/>
    <w:rsid w:val="008E766D"/>
    <w:rsid w:val="008E768E"/>
    <w:rsid w:val="008E786A"/>
    <w:rsid w:val="008E78AB"/>
    <w:rsid w:val="008E7B16"/>
    <w:rsid w:val="008E7F56"/>
    <w:rsid w:val="008E7F83"/>
    <w:rsid w:val="008F00E5"/>
    <w:rsid w:val="008F01CB"/>
    <w:rsid w:val="008F02C1"/>
    <w:rsid w:val="008F0457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D2"/>
    <w:rsid w:val="008F10FD"/>
    <w:rsid w:val="008F11AB"/>
    <w:rsid w:val="008F12DC"/>
    <w:rsid w:val="008F155C"/>
    <w:rsid w:val="008F17D0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EF3"/>
    <w:rsid w:val="008F2F2D"/>
    <w:rsid w:val="008F31EF"/>
    <w:rsid w:val="008F33A1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E60"/>
    <w:rsid w:val="008F5F5F"/>
    <w:rsid w:val="008F6163"/>
    <w:rsid w:val="008F661E"/>
    <w:rsid w:val="008F6758"/>
    <w:rsid w:val="008F6778"/>
    <w:rsid w:val="008F678A"/>
    <w:rsid w:val="008F6847"/>
    <w:rsid w:val="008F6C1E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1CD5"/>
    <w:rsid w:val="00901E1C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0DE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16"/>
    <w:rsid w:val="00904D40"/>
    <w:rsid w:val="00904EFE"/>
    <w:rsid w:val="00904F83"/>
    <w:rsid w:val="00905036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025"/>
    <w:rsid w:val="009102B1"/>
    <w:rsid w:val="00910433"/>
    <w:rsid w:val="0091056C"/>
    <w:rsid w:val="00910626"/>
    <w:rsid w:val="009106C6"/>
    <w:rsid w:val="00910700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1C5"/>
    <w:rsid w:val="0091146B"/>
    <w:rsid w:val="009114E2"/>
    <w:rsid w:val="00911726"/>
    <w:rsid w:val="0091176C"/>
    <w:rsid w:val="0091178A"/>
    <w:rsid w:val="00911885"/>
    <w:rsid w:val="00911AAA"/>
    <w:rsid w:val="00911B64"/>
    <w:rsid w:val="00911F2A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C79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94"/>
    <w:rsid w:val="009143E4"/>
    <w:rsid w:val="00914450"/>
    <w:rsid w:val="0091478A"/>
    <w:rsid w:val="00914856"/>
    <w:rsid w:val="00914BCF"/>
    <w:rsid w:val="00914FFE"/>
    <w:rsid w:val="009153BF"/>
    <w:rsid w:val="00915496"/>
    <w:rsid w:val="009155D3"/>
    <w:rsid w:val="00915799"/>
    <w:rsid w:val="009157D1"/>
    <w:rsid w:val="0091585E"/>
    <w:rsid w:val="009159C3"/>
    <w:rsid w:val="00915E28"/>
    <w:rsid w:val="00915E57"/>
    <w:rsid w:val="00915FC7"/>
    <w:rsid w:val="0091601C"/>
    <w:rsid w:val="00916846"/>
    <w:rsid w:val="00916948"/>
    <w:rsid w:val="00916AA2"/>
    <w:rsid w:val="009171B4"/>
    <w:rsid w:val="009175F4"/>
    <w:rsid w:val="0091769A"/>
    <w:rsid w:val="00917D3C"/>
    <w:rsid w:val="00917D61"/>
    <w:rsid w:val="00917DA9"/>
    <w:rsid w:val="00917DCD"/>
    <w:rsid w:val="00920051"/>
    <w:rsid w:val="00920470"/>
    <w:rsid w:val="0092056A"/>
    <w:rsid w:val="009205A0"/>
    <w:rsid w:val="00920610"/>
    <w:rsid w:val="00920619"/>
    <w:rsid w:val="00920624"/>
    <w:rsid w:val="0092086E"/>
    <w:rsid w:val="0092090D"/>
    <w:rsid w:val="0092098F"/>
    <w:rsid w:val="00920C72"/>
    <w:rsid w:val="00920F75"/>
    <w:rsid w:val="009210BD"/>
    <w:rsid w:val="0092117B"/>
    <w:rsid w:val="00921434"/>
    <w:rsid w:val="00921A55"/>
    <w:rsid w:val="00921D04"/>
    <w:rsid w:val="00921DCD"/>
    <w:rsid w:val="00921DCF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48"/>
    <w:rsid w:val="00922A79"/>
    <w:rsid w:val="00922B6F"/>
    <w:rsid w:val="00922D32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2F6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655"/>
    <w:rsid w:val="009278E1"/>
    <w:rsid w:val="00927BDA"/>
    <w:rsid w:val="00927FA5"/>
    <w:rsid w:val="00930374"/>
    <w:rsid w:val="0093042C"/>
    <w:rsid w:val="00930621"/>
    <w:rsid w:val="0093084D"/>
    <w:rsid w:val="00930A4C"/>
    <w:rsid w:val="00930CEB"/>
    <w:rsid w:val="00930E09"/>
    <w:rsid w:val="00930F7A"/>
    <w:rsid w:val="00930FD4"/>
    <w:rsid w:val="00931266"/>
    <w:rsid w:val="00931307"/>
    <w:rsid w:val="009314EB"/>
    <w:rsid w:val="0093152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916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297"/>
    <w:rsid w:val="00935422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8EB"/>
    <w:rsid w:val="00936B6F"/>
    <w:rsid w:val="00936CCC"/>
    <w:rsid w:val="00936D52"/>
    <w:rsid w:val="00936FE1"/>
    <w:rsid w:val="00937095"/>
    <w:rsid w:val="0093712D"/>
    <w:rsid w:val="00937259"/>
    <w:rsid w:val="009372BE"/>
    <w:rsid w:val="0093730F"/>
    <w:rsid w:val="009373DB"/>
    <w:rsid w:val="00937405"/>
    <w:rsid w:val="00937475"/>
    <w:rsid w:val="0093752D"/>
    <w:rsid w:val="009375A0"/>
    <w:rsid w:val="0093796D"/>
    <w:rsid w:val="00937B93"/>
    <w:rsid w:val="00937C44"/>
    <w:rsid w:val="00937C5E"/>
    <w:rsid w:val="00937DE4"/>
    <w:rsid w:val="00937F20"/>
    <w:rsid w:val="00940383"/>
    <w:rsid w:val="009403C5"/>
    <w:rsid w:val="0094053A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94"/>
    <w:rsid w:val="009425EC"/>
    <w:rsid w:val="00942AF8"/>
    <w:rsid w:val="00942BB1"/>
    <w:rsid w:val="00942BE9"/>
    <w:rsid w:val="00942F06"/>
    <w:rsid w:val="00942F36"/>
    <w:rsid w:val="00943065"/>
    <w:rsid w:val="009432FA"/>
    <w:rsid w:val="009433FC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49"/>
    <w:rsid w:val="00944FF8"/>
    <w:rsid w:val="0094522E"/>
    <w:rsid w:val="0094533C"/>
    <w:rsid w:val="00945355"/>
    <w:rsid w:val="009455E2"/>
    <w:rsid w:val="00945996"/>
    <w:rsid w:val="00945AC5"/>
    <w:rsid w:val="00945C77"/>
    <w:rsid w:val="00945DA4"/>
    <w:rsid w:val="00946044"/>
    <w:rsid w:val="00946405"/>
    <w:rsid w:val="00946577"/>
    <w:rsid w:val="009465CD"/>
    <w:rsid w:val="00946887"/>
    <w:rsid w:val="009468BF"/>
    <w:rsid w:val="00946B17"/>
    <w:rsid w:val="00946EFD"/>
    <w:rsid w:val="00947038"/>
    <w:rsid w:val="00947079"/>
    <w:rsid w:val="009472A8"/>
    <w:rsid w:val="009472F3"/>
    <w:rsid w:val="00947792"/>
    <w:rsid w:val="00947908"/>
    <w:rsid w:val="00947AC1"/>
    <w:rsid w:val="00947AF5"/>
    <w:rsid w:val="00947C67"/>
    <w:rsid w:val="00947E3E"/>
    <w:rsid w:val="00950205"/>
    <w:rsid w:val="00950697"/>
    <w:rsid w:val="00950784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05B"/>
    <w:rsid w:val="00952292"/>
    <w:rsid w:val="00952674"/>
    <w:rsid w:val="009527FB"/>
    <w:rsid w:val="00952925"/>
    <w:rsid w:val="00952C69"/>
    <w:rsid w:val="00952E3E"/>
    <w:rsid w:val="00952F02"/>
    <w:rsid w:val="009531E1"/>
    <w:rsid w:val="009531ED"/>
    <w:rsid w:val="009533D5"/>
    <w:rsid w:val="00953451"/>
    <w:rsid w:val="009536CC"/>
    <w:rsid w:val="00953728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69D1"/>
    <w:rsid w:val="00957229"/>
    <w:rsid w:val="00957680"/>
    <w:rsid w:val="00957698"/>
    <w:rsid w:val="009579C6"/>
    <w:rsid w:val="00957A6E"/>
    <w:rsid w:val="00957CCE"/>
    <w:rsid w:val="00957CF5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60C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5D8A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14C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597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968"/>
    <w:rsid w:val="00974B83"/>
    <w:rsid w:val="00974C39"/>
    <w:rsid w:val="00974FC8"/>
    <w:rsid w:val="0097509F"/>
    <w:rsid w:val="00975119"/>
    <w:rsid w:val="00975660"/>
    <w:rsid w:val="009757D0"/>
    <w:rsid w:val="00975E29"/>
    <w:rsid w:val="00976322"/>
    <w:rsid w:val="009764B1"/>
    <w:rsid w:val="00976A7A"/>
    <w:rsid w:val="00976B35"/>
    <w:rsid w:val="00976DEF"/>
    <w:rsid w:val="00976E29"/>
    <w:rsid w:val="00976ED6"/>
    <w:rsid w:val="00977020"/>
    <w:rsid w:val="009773B7"/>
    <w:rsid w:val="0097754C"/>
    <w:rsid w:val="00977600"/>
    <w:rsid w:val="00977BBB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349"/>
    <w:rsid w:val="0098153B"/>
    <w:rsid w:val="009816AC"/>
    <w:rsid w:val="009819CC"/>
    <w:rsid w:val="009819F5"/>
    <w:rsid w:val="00981B08"/>
    <w:rsid w:val="00981CEF"/>
    <w:rsid w:val="00981E58"/>
    <w:rsid w:val="00981F03"/>
    <w:rsid w:val="00982187"/>
    <w:rsid w:val="009822DF"/>
    <w:rsid w:val="009824C4"/>
    <w:rsid w:val="009826C5"/>
    <w:rsid w:val="00982A8E"/>
    <w:rsid w:val="00982D44"/>
    <w:rsid w:val="00982E3D"/>
    <w:rsid w:val="00982FF8"/>
    <w:rsid w:val="0098362C"/>
    <w:rsid w:val="0098367F"/>
    <w:rsid w:val="009837B6"/>
    <w:rsid w:val="00983BCE"/>
    <w:rsid w:val="00983C0C"/>
    <w:rsid w:val="00983D5F"/>
    <w:rsid w:val="00984025"/>
    <w:rsid w:val="00984076"/>
    <w:rsid w:val="009845A9"/>
    <w:rsid w:val="00984841"/>
    <w:rsid w:val="0098488A"/>
    <w:rsid w:val="00984B13"/>
    <w:rsid w:val="00984C11"/>
    <w:rsid w:val="00984E81"/>
    <w:rsid w:val="00985258"/>
    <w:rsid w:val="00985389"/>
    <w:rsid w:val="00985452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E2A"/>
    <w:rsid w:val="00986F68"/>
    <w:rsid w:val="00986FA8"/>
    <w:rsid w:val="00987116"/>
    <w:rsid w:val="0098712E"/>
    <w:rsid w:val="00987689"/>
    <w:rsid w:val="00987774"/>
    <w:rsid w:val="009878C5"/>
    <w:rsid w:val="00987D14"/>
    <w:rsid w:val="00987FBC"/>
    <w:rsid w:val="00990263"/>
    <w:rsid w:val="0099043A"/>
    <w:rsid w:val="00990517"/>
    <w:rsid w:val="009905EC"/>
    <w:rsid w:val="009908C8"/>
    <w:rsid w:val="009909D8"/>
    <w:rsid w:val="00990A5C"/>
    <w:rsid w:val="00990A6D"/>
    <w:rsid w:val="00990C6B"/>
    <w:rsid w:val="00990DAB"/>
    <w:rsid w:val="00990EB3"/>
    <w:rsid w:val="00990FF9"/>
    <w:rsid w:val="00991003"/>
    <w:rsid w:val="00991113"/>
    <w:rsid w:val="0099114E"/>
    <w:rsid w:val="00991325"/>
    <w:rsid w:val="0099146F"/>
    <w:rsid w:val="009916B9"/>
    <w:rsid w:val="00991DBE"/>
    <w:rsid w:val="00991E8A"/>
    <w:rsid w:val="00992683"/>
    <w:rsid w:val="0099293E"/>
    <w:rsid w:val="00992A47"/>
    <w:rsid w:val="00992A7D"/>
    <w:rsid w:val="00992BF3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5E7"/>
    <w:rsid w:val="009956A0"/>
    <w:rsid w:val="00995754"/>
    <w:rsid w:val="009957CE"/>
    <w:rsid w:val="009959E1"/>
    <w:rsid w:val="00995A46"/>
    <w:rsid w:val="00995EBB"/>
    <w:rsid w:val="00996121"/>
    <w:rsid w:val="0099612F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265"/>
    <w:rsid w:val="009973A9"/>
    <w:rsid w:val="00997767"/>
    <w:rsid w:val="009979E2"/>
    <w:rsid w:val="00997A5C"/>
    <w:rsid w:val="00997CFA"/>
    <w:rsid w:val="00997E15"/>
    <w:rsid w:val="009A0334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A5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C6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BA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E29"/>
    <w:rsid w:val="009A7FD5"/>
    <w:rsid w:val="009B0184"/>
    <w:rsid w:val="009B0310"/>
    <w:rsid w:val="009B0540"/>
    <w:rsid w:val="009B0596"/>
    <w:rsid w:val="009B0C75"/>
    <w:rsid w:val="009B0DAD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2E"/>
    <w:rsid w:val="009B6676"/>
    <w:rsid w:val="009B6890"/>
    <w:rsid w:val="009B6F36"/>
    <w:rsid w:val="009B71EE"/>
    <w:rsid w:val="009B72BD"/>
    <w:rsid w:val="009B7625"/>
    <w:rsid w:val="009B77C6"/>
    <w:rsid w:val="009B77EB"/>
    <w:rsid w:val="009B7883"/>
    <w:rsid w:val="009B7E9C"/>
    <w:rsid w:val="009B7F1B"/>
    <w:rsid w:val="009C01CC"/>
    <w:rsid w:val="009C035D"/>
    <w:rsid w:val="009C0508"/>
    <w:rsid w:val="009C0533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490"/>
    <w:rsid w:val="009C15FC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2F97"/>
    <w:rsid w:val="009C3592"/>
    <w:rsid w:val="009C36FF"/>
    <w:rsid w:val="009C39AB"/>
    <w:rsid w:val="009C3B11"/>
    <w:rsid w:val="009C415C"/>
    <w:rsid w:val="009C42C0"/>
    <w:rsid w:val="009C42E4"/>
    <w:rsid w:val="009C4430"/>
    <w:rsid w:val="009C4435"/>
    <w:rsid w:val="009C4544"/>
    <w:rsid w:val="009C469B"/>
    <w:rsid w:val="009C482C"/>
    <w:rsid w:val="009C484E"/>
    <w:rsid w:val="009C4BF9"/>
    <w:rsid w:val="009C4C3E"/>
    <w:rsid w:val="009C4D4A"/>
    <w:rsid w:val="009C4E51"/>
    <w:rsid w:val="009C504D"/>
    <w:rsid w:val="009C50DE"/>
    <w:rsid w:val="009C541D"/>
    <w:rsid w:val="009C548D"/>
    <w:rsid w:val="009C59DF"/>
    <w:rsid w:val="009C5AE0"/>
    <w:rsid w:val="009C5AF2"/>
    <w:rsid w:val="009C5AFF"/>
    <w:rsid w:val="009C5F44"/>
    <w:rsid w:val="009C61D5"/>
    <w:rsid w:val="009C65E3"/>
    <w:rsid w:val="009C66FF"/>
    <w:rsid w:val="009C671E"/>
    <w:rsid w:val="009C6739"/>
    <w:rsid w:val="009C6788"/>
    <w:rsid w:val="009C6845"/>
    <w:rsid w:val="009C691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291"/>
    <w:rsid w:val="009D0461"/>
    <w:rsid w:val="009D0BE3"/>
    <w:rsid w:val="009D0BF0"/>
    <w:rsid w:val="009D0E64"/>
    <w:rsid w:val="009D1048"/>
    <w:rsid w:val="009D11E1"/>
    <w:rsid w:val="009D1235"/>
    <w:rsid w:val="009D15AC"/>
    <w:rsid w:val="009D16C6"/>
    <w:rsid w:val="009D2073"/>
    <w:rsid w:val="009D20D7"/>
    <w:rsid w:val="009D2240"/>
    <w:rsid w:val="009D2311"/>
    <w:rsid w:val="009D23EF"/>
    <w:rsid w:val="009D25DE"/>
    <w:rsid w:val="009D276A"/>
    <w:rsid w:val="009D2832"/>
    <w:rsid w:val="009D290F"/>
    <w:rsid w:val="009D2C63"/>
    <w:rsid w:val="009D2CEF"/>
    <w:rsid w:val="009D2CFD"/>
    <w:rsid w:val="009D2E30"/>
    <w:rsid w:val="009D2E4A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EE5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C2E"/>
    <w:rsid w:val="009D5DF9"/>
    <w:rsid w:val="009D5EBE"/>
    <w:rsid w:val="009D63A7"/>
    <w:rsid w:val="009D6441"/>
    <w:rsid w:val="009D64A7"/>
    <w:rsid w:val="009D662B"/>
    <w:rsid w:val="009D6810"/>
    <w:rsid w:val="009D6897"/>
    <w:rsid w:val="009D6918"/>
    <w:rsid w:val="009D6C79"/>
    <w:rsid w:val="009D6DC9"/>
    <w:rsid w:val="009D6E86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B7"/>
    <w:rsid w:val="009E1AF0"/>
    <w:rsid w:val="009E1BCB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7A"/>
    <w:rsid w:val="009E4098"/>
    <w:rsid w:val="009E4361"/>
    <w:rsid w:val="009E442A"/>
    <w:rsid w:val="009E44A2"/>
    <w:rsid w:val="009E44F6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419"/>
    <w:rsid w:val="009E6604"/>
    <w:rsid w:val="009E68C4"/>
    <w:rsid w:val="009E6B41"/>
    <w:rsid w:val="009E6B61"/>
    <w:rsid w:val="009E70E2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0F75"/>
    <w:rsid w:val="009F1324"/>
    <w:rsid w:val="009F1509"/>
    <w:rsid w:val="009F153D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125"/>
    <w:rsid w:val="009F4250"/>
    <w:rsid w:val="009F43C4"/>
    <w:rsid w:val="009F4951"/>
    <w:rsid w:val="009F4954"/>
    <w:rsid w:val="009F4A20"/>
    <w:rsid w:val="009F4E0E"/>
    <w:rsid w:val="009F4FBA"/>
    <w:rsid w:val="009F5181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52"/>
    <w:rsid w:val="009F67FC"/>
    <w:rsid w:val="009F6B99"/>
    <w:rsid w:val="009F6C15"/>
    <w:rsid w:val="009F6F6A"/>
    <w:rsid w:val="009F6FA9"/>
    <w:rsid w:val="009F70E1"/>
    <w:rsid w:val="009F737F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66"/>
    <w:rsid w:val="00A00FA0"/>
    <w:rsid w:val="00A015A0"/>
    <w:rsid w:val="00A01766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2D8B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3B8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49"/>
    <w:rsid w:val="00A05A96"/>
    <w:rsid w:val="00A05B57"/>
    <w:rsid w:val="00A05E1D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07ED1"/>
    <w:rsid w:val="00A07EDC"/>
    <w:rsid w:val="00A1006A"/>
    <w:rsid w:val="00A10208"/>
    <w:rsid w:val="00A1035B"/>
    <w:rsid w:val="00A1048C"/>
    <w:rsid w:val="00A106FF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13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C14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4B6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46B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1C7E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79C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C59"/>
    <w:rsid w:val="00A24D57"/>
    <w:rsid w:val="00A24F03"/>
    <w:rsid w:val="00A24FFD"/>
    <w:rsid w:val="00A25710"/>
    <w:rsid w:val="00A25804"/>
    <w:rsid w:val="00A25B32"/>
    <w:rsid w:val="00A25B8B"/>
    <w:rsid w:val="00A25C45"/>
    <w:rsid w:val="00A25DAE"/>
    <w:rsid w:val="00A2603F"/>
    <w:rsid w:val="00A261D5"/>
    <w:rsid w:val="00A26248"/>
    <w:rsid w:val="00A26832"/>
    <w:rsid w:val="00A26887"/>
    <w:rsid w:val="00A26973"/>
    <w:rsid w:val="00A27117"/>
    <w:rsid w:val="00A271FD"/>
    <w:rsid w:val="00A27434"/>
    <w:rsid w:val="00A2746E"/>
    <w:rsid w:val="00A27ADF"/>
    <w:rsid w:val="00A27B00"/>
    <w:rsid w:val="00A27B2E"/>
    <w:rsid w:val="00A27CC9"/>
    <w:rsid w:val="00A27F2B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AEF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860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291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E11"/>
    <w:rsid w:val="00A36F9A"/>
    <w:rsid w:val="00A37342"/>
    <w:rsid w:val="00A3745F"/>
    <w:rsid w:val="00A378C6"/>
    <w:rsid w:val="00A3791C"/>
    <w:rsid w:val="00A37952"/>
    <w:rsid w:val="00A37BB8"/>
    <w:rsid w:val="00A37D84"/>
    <w:rsid w:val="00A4009C"/>
    <w:rsid w:val="00A40140"/>
    <w:rsid w:val="00A40245"/>
    <w:rsid w:val="00A404F1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A4"/>
    <w:rsid w:val="00A437EC"/>
    <w:rsid w:val="00A43CDD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7B5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29B"/>
    <w:rsid w:val="00A5131B"/>
    <w:rsid w:val="00A516AB"/>
    <w:rsid w:val="00A519A0"/>
    <w:rsid w:val="00A51A3C"/>
    <w:rsid w:val="00A51A60"/>
    <w:rsid w:val="00A51B4D"/>
    <w:rsid w:val="00A5206C"/>
    <w:rsid w:val="00A52098"/>
    <w:rsid w:val="00A524FB"/>
    <w:rsid w:val="00A527DA"/>
    <w:rsid w:val="00A527F4"/>
    <w:rsid w:val="00A52C19"/>
    <w:rsid w:val="00A530D3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52"/>
    <w:rsid w:val="00A57AF1"/>
    <w:rsid w:val="00A57CF9"/>
    <w:rsid w:val="00A60177"/>
    <w:rsid w:val="00A60229"/>
    <w:rsid w:val="00A602C0"/>
    <w:rsid w:val="00A60309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D86"/>
    <w:rsid w:val="00A60E3E"/>
    <w:rsid w:val="00A60E92"/>
    <w:rsid w:val="00A60ED8"/>
    <w:rsid w:val="00A61222"/>
    <w:rsid w:val="00A6136D"/>
    <w:rsid w:val="00A6156C"/>
    <w:rsid w:val="00A615C9"/>
    <w:rsid w:val="00A61775"/>
    <w:rsid w:val="00A61A8C"/>
    <w:rsid w:val="00A61D12"/>
    <w:rsid w:val="00A61E30"/>
    <w:rsid w:val="00A61F8B"/>
    <w:rsid w:val="00A621A0"/>
    <w:rsid w:val="00A62307"/>
    <w:rsid w:val="00A62328"/>
    <w:rsid w:val="00A623BC"/>
    <w:rsid w:val="00A6287C"/>
    <w:rsid w:val="00A62880"/>
    <w:rsid w:val="00A62898"/>
    <w:rsid w:val="00A628DC"/>
    <w:rsid w:val="00A62A0F"/>
    <w:rsid w:val="00A62B81"/>
    <w:rsid w:val="00A62DFA"/>
    <w:rsid w:val="00A62EF2"/>
    <w:rsid w:val="00A631B8"/>
    <w:rsid w:val="00A63413"/>
    <w:rsid w:val="00A63590"/>
    <w:rsid w:val="00A63848"/>
    <w:rsid w:val="00A6386A"/>
    <w:rsid w:val="00A638AF"/>
    <w:rsid w:val="00A63967"/>
    <w:rsid w:val="00A63979"/>
    <w:rsid w:val="00A63A8F"/>
    <w:rsid w:val="00A63C01"/>
    <w:rsid w:val="00A63CF0"/>
    <w:rsid w:val="00A63E3F"/>
    <w:rsid w:val="00A641C7"/>
    <w:rsid w:val="00A644AF"/>
    <w:rsid w:val="00A6454B"/>
    <w:rsid w:val="00A64729"/>
    <w:rsid w:val="00A64936"/>
    <w:rsid w:val="00A649EE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811"/>
    <w:rsid w:val="00A66970"/>
    <w:rsid w:val="00A66AF9"/>
    <w:rsid w:val="00A66C0A"/>
    <w:rsid w:val="00A66FCF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676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0B7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59F"/>
    <w:rsid w:val="00A73663"/>
    <w:rsid w:val="00A73853"/>
    <w:rsid w:val="00A738FD"/>
    <w:rsid w:val="00A73999"/>
    <w:rsid w:val="00A73BA7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234"/>
    <w:rsid w:val="00A75396"/>
    <w:rsid w:val="00A75669"/>
    <w:rsid w:val="00A7588F"/>
    <w:rsid w:val="00A758B0"/>
    <w:rsid w:val="00A75B65"/>
    <w:rsid w:val="00A75C6D"/>
    <w:rsid w:val="00A75C9E"/>
    <w:rsid w:val="00A75F4F"/>
    <w:rsid w:val="00A76394"/>
    <w:rsid w:val="00A7651E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9C2"/>
    <w:rsid w:val="00A80CF8"/>
    <w:rsid w:val="00A80E7A"/>
    <w:rsid w:val="00A80EBE"/>
    <w:rsid w:val="00A80F0E"/>
    <w:rsid w:val="00A81134"/>
    <w:rsid w:val="00A812C9"/>
    <w:rsid w:val="00A8144E"/>
    <w:rsid w:val="00A81510"/>
    <w:rsid w:val="00A815ED"/>
    <w:rsid w:val="00A8164F"/>
    <w:rsid w:val="00A8183D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A58"/>
    <w:rsid w:val="00A83B53"/>
    <w:rsid w:val="00A83D39"/>
    <w:rsid w:val="00A83D5A"/>
    <w:rsid w:val="00A83DC7"/>
    <w:rsid w:val="00A83E66"/>
    <w:rsid w:val="00A83E80"/>
    <w:rsid w:val="00A84340"/>
    <w:rsid w:val="00A84626"/>
    <w:rsid w:val="00A84689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74"/>
    <w:rsid w:val="00A870B1"/>
    <w:rsid w:val="00A87204"/>
    <w:rsid w:val="00A8727C"/>
    <w:rsid w:val="00A87340"/>
    <w:rsid w:val="00A873F7"/>
    <w:rsid w:val="00A8746F"/>
    <w:rsid w:val="00A87579"/>
    <w:rsid w:val="00A879E0"/>
    <w:rsid w:val="00A87B03"/>
    <w:rsid w:val="00A87C4F"/>
    <w:rsid w:val="00A87D71"/>
    <w:rsid w:val="00A87FCC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39A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186"/>
    <w:rsid w:val="00A9426C"/>
    <w:rsid w:val="00A9427D"/>
    <w:rsid w:val="00A942C5"/>
    <w:rsid w:val="00A9434C"/>
    <w:rsid w:val="00A9446D"/>
    <w:rsid w:val="00A946A0"/>
    <w:rsid w:val="00A946E4"/>
    <w:rsid w:val="00A947F9"/>
    <w:rsid w:val="00A94827"/>
    <w:rsid w:val="00A94832"/>
    <w:rsid w:val="00A94938"/>
    <w:rsid w:val="00A94AA9"/>
    <w:rsid w:val="00A94CC3"/>
    <w:rsid w:val="00A94F48"/>
    <w:rsid w:val="00A95143"/>
    <w:rsid w:val="00A95362"/>
    <w:rsid w:val="00A95414"/>
    <w:rsid w:val="00A9556F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66"/>
    <w:rsid w:val="00A96AD1"/>
    <w:rsid w:val="00A96AE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97F98"/>
    <w:rsid w:val="00AA0052"/>
    <w:rsid w:val="00AA0064"/>
    <w:rsid w:val="00AA01A6"/>
    <w:rsid w:val="00AA049A"/>
    <w:rsid w:val="00AA063F"/>
    <w:rsid w:val="00AA0718"/>
    <w:rsid w:val="00AA0BF4"/>
    <w:rsid w:val="00AA0D11"/>
    <w:rsid w:val="00AA0EED"/>
    <w:rsid w:val="00AA1168"/>
    <w:rsid w:val="00AA137D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B1C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00"/>
    <w:rsid w:val="00AA608B"/>
    <w:rsid w:val="00AA6324"/>
    <w:rsid w:val="00AA6AF1"/>
    <w:rsid w:val="00AA6F22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248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3C78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2EA"/>
    <w:rsid w:val="00AB562A"/>
    <w:rsid w:val="00AB5633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5F5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0BF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89A"/>
    <w:rsid w:val="00AC2933"/>
    <w:rsid w:val="00AC2A8A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D9C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1C"/>
    <w:rsid w:val="00AC556E"/>
    <w:rsid w:val="00AC55AD"/>
    <w:rsid w:val="00AC561A"/>
    <w:rsid w:val="00AC5679"/>
    <w:rsid w:val="00AC5684"/>
    <w:rsid w:val="00AC5702"/>
    <w:rsid w:val="00AC571A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0FD"/>
    <w:rsid w:val="00AC7323"/>
    <w:rsid w:val="00AC750E"/>
    <w:rsid w:val="00AC77EC"/>
    <w:rsid w:val="00AC78E4"/>
    <w:rsid w:val="00AC7A21"/>
    <w:rsid w:val="00AC7C2F"/>
    <w:rsid w:val="00AC7E47"/>
    <w:rsid w:val="00AD0109"/>
    <w:rsid w:val="00AD0135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1B"/>
    <w:rsid w:val="00AD3220"/>
    <w:rsid w:val="00AD32AF"/>
    <w:rsid w:val="00AD353B"/>
    <w:rsid w:val="00AD35DC"/>
    <w:rsid w:val="00AD35F6"/>
    <w:rsid w:val="00AD37A9"/>
    <w:rsid w:val="00AD3828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8E1"/>
    <w:rsid w:val="00AD4AB4"/>
    <w:rsid w:val="00AD4E96"/>
    <w:rsid w:val="00AD5447"/>
    <w:rsid w:val="00AD54A6"/>
    <w:rsid w:val="00AD54C9"/>
    <w:rsid w:val="00AD5513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E71"/>
    <w:rsid w:val="00AD6FC8"/>
    <w:rsid w:val="00AD71B8"/>
    <w:rsid w:val="00AD72A3"/>
    <w:rsid w:val="00AD731C"/>
    <w:rsid w:val="00AD732E"/>
    <w:rsid w:val="00AD736C"/>
    <w:rsid w:val="00AD7499"/>
    <w:rsid w:val="00AD75C8"/>
    <w:rsid w:val="00AD77E0"/>
    <w:rsid w:val="00AD7865"/>
    <w:rsid w:val="00AD7914"/>
    <w:rsid w:val="00AD7AB6"/>
    <w:rsid w:val="00AE00F9"/>
    <w:rsid w:val="00AE0572"/>
    <w:rsid w:val="00AE063E"/>
    <w:rsid w:val="00AE0CCD"/>
    <w:rsid w:val="00AE0F05"/>
    <w:rsid w:val="00AE1077"/>
    <w:rsid w:val="00AE11FE"/>
    <w:rsid w:val="00AE139C"/>
    <w:rsid w:val="00AE146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9E"/>
    <w:rsid w:val="00AE27CD"/>
    <w:rsid w:val="00AE2820"/>
    <w:rsid w:val="00AE2A68"/>
    <w:rsid w:val="00AE2C8D"/>
    <w:rsid w:val="00AE2CFD"/>
    <w:rsid w:val="00AE2D28"/>
    <w:rsid w:val="00AE2D4E"/>
    <w:rsid w:val="00AE2E06"/>
    <w:rsid w:val="00AE2FCD"/>
    <w:rsid w:val="00AE31FF"/>
    <w:rsid w:val="00AE32F8"/>
    <w:rsid w:val="00AE32FC"/>
    <w:rsid w:val="00AE3561"/>
    <w:rsid w:val="00AE3709"/>
    <w:rsid w:val="00AE371B"/>
    <w:rsid w:val="00AE3DA0"/>
    <w:rsid w:val="00AE3EF9"/>
    <w:rsid w:val="00AE3F22"/>
    <w:rsid w:val="00AE3FF4"/>
    <w:rsid w:val="00AE406D"/>
    <w:rsid w:val="00AE40DF"/>
    <w:rsid w:val="00AE4103"/>
    <w:rsid w:val="00AE41E2"/>
    <w:rsid w:val="00AE424C"/>
    <w:rsid w:val="00AE42DF"/>
    <w:rsid w:val="00AE4404"/>
    <w:rsid w:val="00AE4559"/>
    <w:rsid w:val="00AE496B"/>
    <w:rsid w:val="00AE4B1F"/>
    <w:rsid w:val="00AE4B81"/>
    <w:rsid w:val="00AE4B88"/>
    <w:rsid w:val="00AE4C2D"/>
    <w:rsid w:val="00AE4CA7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A1E"/>
    <w:rsid w:val="00AE7D87"/>
    <w:rsid w:val="00AF01FF"/>
    <w:rsid w:val="00AF054B"/>
    <w:rsid w:val="00AF06B7"/>
    <w:rsid w:val="00AF06EB"/>
    <w:rsid w:val="00AF0740"/>
    <w:rsid w:val="00AF0BD0"/>
    <w:rsid w:val="00AF0D4F"/>
    <w:rsid w:val="00AF105F"/>
    <w:rsid w:val="00AF1073"/>
    <w:rsid w:val="00AF11F7"/>
    <w:rsid w:val="00AF120F"/>
    <w:rsid w:val="00AF1709"/>
    <w:rsid w:val="00AF1C2A"/>
    <w:rsid w:val="00AF206B"/>
    <w:rsid w:val="00AF21EE"/>
    <w:rsid w:val="00AF2389"/>
    <w:rsid w:val="00AF2444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445"/>
    <w:rsid w:val="00AF44BE"/>
    <w:rsid w:val="00AF4549"/>
    <w:rsid w:val="00AF45DE"/>
    <w:rsid w:val="00AF4A0F"/>
    <w:rsid w:val="00AF4A44"/>
    <w:rsid w:val="00AF4E4D"/>
    <w:rsid w:val="00AF5011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45F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1FB8"/>
    <w:rsid w:val="00B022DB"/>
    <w:rsid w:val="00B0291F"/>
    <w:rsid w:val="00B02E36"/>
    <w:rsid w:val="00B02E68"/>
    <w:rsid w:val="00B02EAB"/>
    <w:rsid w:val="00B02F72"/>
    <w:rsid w:val="00B03090"/>
    <w:rsid w:val="00B03216"/>
    <w:rsid w:val="00B03997"/>
    <w:rsid w:val="00B039D2"/>
    <w:rsid w:val="00B03AA1"/>
    <w:rsid w:val="00B03AB3"/>
    <w:rsid w:val="00B04016"/>
    <w:rsid w:val="00B040A7"/>
    <w:rsid w:val="00B0421F"/>
    <w:rsid w:val="00B04943"/>
    <w:rsid w:val="00B04D9C"/>
    <w:rsid w:val="00B0503C"/>
    <w:rsid w:val="00B0526D"/>
    <w:rsid w:val="00B0534D"/>
    <w:rsid w:val="00B053F1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7AD"/>
    <w:rsid w:val="00B069AA"/>
    <w:rsid w:val="00B07056"/>
    <w:rsid w:val="00B07330"/>
    <w:rsid w:val="00B07436"/>
    <w:rsid w:val="00B07684"/>
    <w:rsid w:val="00B078A7"/>
    <w:rsid w:val="00B07925"/>
    <w:rsid w:val="00B07B02"/>
    <w:rsid w:val="00B07B82"/>
    <w:rsid w:val="00B10096"/>
    <w:rsid w:val="00B1009F"/>
    <w:rsid w:val="00B10129"/>
    <w:rsid w:val="00B10174"/>
    <w:rsid w:val="00B103D6"/>
    <w:rsid w:val="00B104F0"/>
    <w:rsid w:val="00B1074C"/>
    <w:rsid w:val="00B10897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1F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7BE"/>
    <w:rsid w:val="00B12949"/>
    <w:rsid w:val="00B12A11"/>
    <w:rsid w:val="00B12FE4"/>
    <w:rsid w:val="00B131C0"/>
    <w:rsid w:val="00B132EE"/>
    <w:rsid w:val="00B134FE"/>
    <w:rsid w:val="00B1361F"/>
    <w:rsid w:val="00B13AB0"/>
    <w:rsid w:val="00B13B1B"/>
    <w:rsid w:val="00B13C28"/>
    <w:rsid w:val="00B13C4B"/>
    <w:rsid w:val="00B13C81"/>
    <w:rsid w:val="00B13D40"/>
    <w:rsid w:val="00B13DCB"/>
    <w:rsid w:val="00B13E01"/>
    <w:rsid w:val="00B13EB1"/>
    <w:rsid w:val="00B14161"/>
    <w:rsid w:val="00B141AD"/>
    <w:rsid w:val="00B142D1"/>
    <w:rsid w:val="00B14383"/>
    <w:rsid w:val="00B144F6"/>
    <w:rsid w:val="00B1456B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5C9"/>
    <w:rsid w:val="00B15721"/>
    <w:rsid w:val="00B1576A"/>
    <w:rsid w:val="00B1587E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112"/>
    <w:rsid w:val="00B202E0"/>
    <w:rsid w:val="00B20514"/>
    <w:rsid w:val="00B20829"/>
    <w:rsid w:val="00B2098B"/>
    <w:rsid w:val="00B2099B"/>
    <w:rsid w:val="00B209F1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36"/>
    <w:rsid w:val="00B22A4E"/>
    <w:rsid w:val="00B22BD7"/>
    <w:rsid w:val="00B22ED0"/>
    <w:rsid w:val="00B2300D"/>
    <w:rsid w:val="00B230B5"/>
    <w:rsid w:val="00B23306"/>
    <w:rsid w:val="00B2330A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8B3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CC9"/>
    <w:rsid w:val="00B27DF1"/>
    <w:rsid w:val="00B27E01"/>
    <w:rsid w:val="00B27F63"/>
    <w:rsid w:val="00B3001C"/>
    <w:rsid w:val="00B3039D"/>
    <w:rsid w:val="00B305B7"/>
    <w:rsid w:val="00B30AC0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4E0"/>
    <w:rsid w:val="00B3160F"/>
    <w:rsid w:val="00B31746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15"/>
    <w:rsid w:val="00B32A29"/>
    <w:rsid w:val="00B32DDA"/>
    <w:rsid w:val="00B33132"/>
    <w:rsid w:val="00B33193"/>
    <w:rsid w:val="00B332C6"/>
    <w:rsid w:val="00B337B9"/>
    <w:rsid w:val="00B3384C"/>
    <w:rsid w:val="00B33BFC"/>
    <w:rsid w:val="00B33BFF"/>
    <w:rsid w:val="00B34119"/>
    <w:rsid w:val="00B3414B"/>
    <w:rsid w:val="00B3423A"/>
    <w:rsid w:val="00B344E4"/>
    <w:rsid w:val="00B3452F"/>
    <w:rsid w:val="00B3466B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5CF6"/>
    <w:rsid w:val="00B36657"/>
    <w:rsid w:val="00B3694F"/>
    <w:rsid w:val="00B36971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07"/>
    <w:rsid w:val="00B4123A"/>
    <w:rsid w:val="00B4127F"/>
    <w:rsid w:val="00B4132E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AFE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DF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B6F"/>
    <w:rsid w:val="00B44C7E"/>
    <w:rsid w:val="00B44CD2"/>
    <w:rsid w:val="00B44DED"/>
    <w:rsid w:val="00B44E86"/>
    <w:rsid w:val="00B44EF3"/>
    <w:rsid w:val="00B450B9"/>
    <w:rsid w:val="00B452FF"/>
    <w:rsid w:val="00B4537C"/>
    <w:rsid w:val="00B4541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0FD0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0F2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763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8F9"/>
    <w:rsid w:val="00B5791F"/>
    <w:rsid w:val="00B57D0E"/>
    <w:rsid w:val="00B57D64"/>
    <w:rsid w:val="00B600E1"/>
    <w:rsid w:val="00B605A9"/>
    <w:rsid w:val="00B606A7"/>
    <w:rsid w:val="00B60730"/>
    <w:rsid w:val="00B60938"/>
    <w:rsid w:val="00B60A7F"/>
    <w:rsid w:val="00B60DD2"/>
    <w:rsid w:val="00B60E9A"/>
    <w:rsid w:val="00B60ECC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3"/>
    <w:rsid w:val="00B61FF5"/>
    <w:rsid w:val="00B62ED6"/>
    <w:rsid w:val="00B633B1"/>
    <w:rsid w:val="00B63615"/>
    <w:rsid w:val="00B6362F"/>
    <w:rsid w:val="00B63699"/>
    <w:rsid w:val="00B63837"/>
    <w:rsid w:val="00B63A33"/>
    <w:rsid w:val="00B63D0A"/>
    <w:rsid w:val="00B63F01"/>
    <w:rsid w:val="00B64021"/>
    <w:rsid w:val="00B6415B"/>
    <w:rsid w:val="00B64207"/>
    <w:rsid w:val="00B64412"/>
    <w:rsid w:val="00B64433"/>
    <w:rsid w:val="00B64769"/>
    <w:rsid w:val="00B647C4"/>
    <w:rsid w:val="00B64949"/>
    <w:rsid w:val="00B64A4D"/>
    <w:rsid w:val="00B64A76"/>
    <w:rsid w:val="00B64AD3"/>
    <w:rsid w:val="00B64AF1"/>
    <w:rsid w:val="00B64B13"/>
    <w:rsid w:val="00B64C26"/>
    <w:rsid w:val="00B64C7F"/>
    <w:rsid w:val="00B64F83"/>
    <w:rsid w:val="00B65559"/>
    <w:rsid w:val="00B657AA"/>
    <w:rsid w:val="00B65A1D"/>
    <w:rsid w:val="00B65B7A"/>
    <w:rsid w:val="00B65FBA"/>
    <w:rsid w:val="00B66056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0A5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B30"/>
    <w:rsid w:val="00B71CE1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28"/>
    <w:rsid w:val="00B7409A"/>
    <w:rsid w:val="00B74337"/>
    <w:rsid w:val="00B743B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83"/>
    <w:rsid w:val="00B757C4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6D76"/>
    <w:rsid w:val="00B7716F"/>
    <w:rsid w:val="00B774CF"/>
    <w:rsid w:val="00B77825"/>
    <w:rsid w:val="00B77AFF"/>
    <w:rsid w:val="00B77D6B"/>
    <w:rsid w:val="00B8026D"/>
    <w:rsid w:val="00B80658"/>
    <w:rsid w:val="00B806EA"/>
    <w:rsid w:val="00B80A9C"/>
    <w:rsid w:val="00B80E22"/>
    <w:rsid w:val="00B8101A"/>
    <w:rsid w:val="00B810D6"/>
    <w:rsid w:val="00B81147"/>
    <w:rsid w:val="00B814BA"/>
    <w:rsid w:val="00B815E2"/>
    <w:rsid w:val="00B81609"/>
    <w:rsid w:val="00B81618"/>
    <w:rsid w:val="00B81915"/>
    <w:rsid w:val="00B819FE"/>
    <w:rsid w:val="00B81BC8"/>
    <w:rsid w:val="00B81BC9"/>
    <w:rsid w:val="00B81EF6"/>
    <w:rsid w:val="00B81F8A"/>
    <w:rsid w:val="00B820CC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14C"/>
    <w:rsid w:val="00B842CD"/>
    <w:rsid w:val="00B84381"/>
    <w:rsid w:val="00B84881"/>
    <w:rsid w:val="00B84A65"/>
    <w:rsid w:val="00B84B7E"/>
    <w:rsid w:val="00B84BD6"/>
    <w:rsid w:val="00B84CF0"/>
    <w:rsid w:val="00B8505F"/>
    <w:rsid w:val="00B852C6"/>
    <w:rsid w:val="00B8570C"/>
    <w:rsid w:val="00B85885"/>
    <w:rsid w:val="00B85907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1A3"/>
    <w:rsid w:val="00B87236"/>
    <w:rsid w:val="00B872F3"/>
    <w:rsid w:val="00B87569"/>
    <w:rsid w:val="00B87570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3DA"/>
    <w:rsid w:val="00B9053F"/>
    <w:rsid w:val="00B90555"/>
    <w:rsid w:val="00B906A4"/>
    <w:rsid w:val="00B90DA4"/>
    <w:rsid w:val="00B9146A"/>
    <w:rsid w:val="00B9156D"/>
    <w:rsid w:val="00B916C5"/>
    <w:rsid w:val="00B9196A"/>
    <w:rsid w:val="00B91AAC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D1E"/>
    <w:rsid w:val="00B93EBD"/>
    <w:rsid w:val="00B94289"/>
    <w:rsid w:val="00B94421"/>
    <w:rsid w:val="00B94425"/>
    <w:rsid w:val="00B94565"/>
    <w:rsid w:val="00B945C3"/>
    <w:rsid w:val="00B946E6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5E7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A7D"/>
    <w:rsid w:val="00B96B58"/>
    <w:rsid w:val="00B96B7A"/>
    <w:rsid w:val="00B96D35"/>
    <w:rsid w:val="00B974C2"/>
    <w:rsid w:val="00B9754E"/>
    <w:rsid w:val="00B9758B"/>
    <w:rsid w:val="00B975F0"/>
    <w:rsid w:val="00B977FD"/>
    <w:rsid w:val="00B97A7E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222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0DF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C2C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A7762"/>
    <w:rsid w:val="00BA7E12"/>
    <w:rsid w:val="00BB02AD"/>
    <w:rsid w:val="00BB051B"/>
    <w:rsid w:val="00BB055E"/>
    <w:rsid w:val="00BB0699"/>
    <w:rsid w:val="00BB093C"/>
    <w:rsid w:val="00BB0AC5"/>
    <w:rsid w:val="00BB0B4E"/>
    <w:rsid w:val="00BB0CE5"/>
    <w:rsid w:val="00BB0E69"/>
    <w:rsid w:val="00BB0F9C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D59"/>
    <w:rsid w:val="00BB1EAF"/>
    <w:rsid w:val="00BB20FA"/>
    <w:rsid w:val="00BB217E"/>
    <w:rsid w:val="00BB23E0"/>
    <w:rsid w:val="00BB24B1"/>
    <w:rsid w:val="00BB25F3"/>
    <w:rsid w:val="00BB2BE6"/>
    <w:rsid w:val="00BB2C73"/>
    <w:rsid w:val="00BB2E50"/>
    <w:rsid w:val="00BB2EA9"/>
    <w:rsid w:val="00BB2EEF"/>
    <w:rsid w:val="00BB304E"/>
    <w:rsid w:val="00BB315C"/>
    <w:rsid w:val="00BB354D"/>
    <w:rsid w:val="00BB35D5"/>
    <w:rsid w:val="00BB393E"/>
    <w:rsid w:val="00BB3A2A"/>
    <w:rsid w:val="00BB3A7F"/>
    <w:rsid w:val="00BB4192"/>
    <w:rsid w:val="00BB4473"/>
    <w:rsid w:val="00BB494B"/>
    <w:rsid w:val="00BB49CD"/>
    <w:rsid w:val="00BB4ABA"/>
    <w:rsid w:val="00BB4B07"/>
    <w:rsid w:val="00BB4E71"/>
    <w:rsid w:val="00BB550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A82"/>
    <w:rsid w:val="00BB6CE5"/>
    <w:rsid w:val="00BB7210"/>
    <w:rsid w:val="00BB73B8"/>
    <w:rsid w:val="00BB75C8"/>
    <w:rsid w:val="00BB763C"/>
    <w:rsid w:val="00BB7816"/>
    <w:rsid w:val="00BB790E"/>
    <w:rsid w:val="00BB79C3"/>
    <w:rsid w:val="00BB7ABC"/>
    <w:rsid w:val="00BB7C62"/>
    <w:rsid w:val="00BB7DD2"/>
    <w:rsid w:val="00BC0167"/>
    <w:rsid w:val="00BC04D3"/>
    <w:rsid w:val="00BC0575"/>
    <w:rsid w:val="00BC0596"/>
    <w:rsid w:val="00BC05AE"/>
    <w:rsid w:val="00BC0CD3"/>
    <w:rsid w:val="00BC0D00"/>
    <w:rsid w:val="00BC0ED8"/>
    <w:rsid w:val="00BC106F"/>
    <w:rsid w:val="00BC181D"/>
    <w:rsid w:val="00BC1AC0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764"/>
    <w:rsid w:val="00BC3925"/>
    <w:rsid w:val="00BC3947"/>
    <w:rsid w:val="00BC3AD0"/>
    <w:rsid w:val="00BC3AD5"/>
    <w:rsid w:val="00BC3AE1"/>
    <w:rsid w:val="00BC3AE5"/>
    <w:rsid w:val="00BC400E"/>
    <w:rsid w:val="00BC408E"/>
    <w:rsid w:val="00BC4462"/>
    <w:rsid w:val="00BC44F0"/>
    <w:rsid w:val="00BC490D"/>
    <w:rsid w:val="00BC49D6"/>
    <w:rsid w:val="00BC4A86"/>
    <w:rsid w:val="00BC4B39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26"/>
    <w:rsid w:val="00BC6F8E"/>
    <w:rsid w:val="00BC709B"/>
    <w:rsid w:val="00BC7220"/>
    <w:rsid w:val="00BC746B"/>
    <w:rsid w:val="00BC7490"/>
    <w:rsid w:val="00BC765B"/>
    <w:rsid w:val="00BC79CB"/>
    <w:rsid w:val="00BC7BCC"/>
    <w:rsid w:val="00BC7EEA"/>
    <w:rsid w:val="00BC7EFE"/>
    <w:rsid w:val="00BD0347"/>
    <w:rsid w:val="00BD0726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902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27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1AA8"/>
    <w:rsid w:val="00BE1DA3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5B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1D7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2A3"/>
    <w:rsid w:val="00BE76B2"/>
    <w:rsid w:val="00BE788F"/>
    <w:rsid w:val="00BE78DB"/>
    <w:rsid w:val="00BE79A2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33C"/>
    <w:rsid w:val="00BF2418"/>
    <w:rsid w:val="00BF2540"/>
    <w:rsid w:val="00BF26E9"/>
    <w:rsid w:val="00BF28EB"/>
    <w:rsid w:val="00BF3154"/>
    <w:rsid w:val="00BF350C"/>
    <w:rsid w:val="00BF378C"/>
    <w:rsid w:val="00BF3986"/>
    <w:rsid w:val="00BF3A0D"/>
    <w:rsid w:val="00BF3C5E"/>
    <w:rsid w:val="00BF3F37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6E4D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6BD"/>
    <w:rsid w:val="00C00C31"/>
    <w:rsid w:val="00C00DD3"/>
    <w:rsid w:val="00C00F39"/>
    <w:rsid w:val="00C00F5A"/>
    <w:rsid w:val="00C01031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2CD1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5AE"/>
    <w:rsid w:val="00C04B0A"/>
    <w:rsid w:val="00C04BA4"/>
    <w:rsid w:val="00C04BE9"/>
    <w:rsid w:val="00C04BEF"/>
    <w:rsid w:val="00C04C14"/>
    <w:rsid w:val="00C04F22"/>
    <w:rsid w:val="00C04F5B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C7F"/>
    <w:rsid w:val="00C11E0B"/>
    <w:rsid w:val="00C121D7"/>
    <w:rsid w:val="00C122E0"/>
    <w:rsid w:val="00C122EC"/>
    <w:rsid w:val="00C12409"/>
    <w:rsid w:val="00C12496"/>
    <w:rsid w:val="00C12871"/>
    <w:rsid w:val="00C12A38"/>
    <w:rsid w:val="00C12A67"/>
    <w:rsid w:val="00C12D88"/>
    <w:rsid w:val="00C12E27"/>
    <w:rsid w:val="00C12F7E"/>
    <w:rsid w:val="00C1308D"/>
    <w:rsid w:val="00C132AC"/>
    <w:rsid w:val="00C133D9"/>
    <w:rsid w:val="00C13434"/>
    <w:rsid w:val="00C1377F"/>
    <w:rsid w:val="00C13882"/>
    <w:rsid w:val="00C13917"/>
    <w:rsid w:val="00C13BC8"/>
    <w:rsid w:val="00C13C3C"/>
    <w:rsid w:val="00C13C60"/>
    <w:rsid w:val="00C13C71"/>
    <w:rsid w:val="00C13D41"/>
    <w:rsid w:val="00C13D8D"/>
    <w:rsid w:val="00C14660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39"/>
    <w:rsid w:val="00C162CE"/>
    <w:rsid w:val="00C162F0"/>
    <w:rsid w:val="00C16703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608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1E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7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4CB4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492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78E"/>
    <w:rsid w:val="00C27A74"/>
    <w:rsid w:val="00C27D5D"/>
    <w:rsid w:val="00C27DA8"/>
    <w:rsid w:val="00C27F84"/>
    <w:rsid w:val="00C3020D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830"/>
    <w:rsid w:val="00C319EB"/>
    <w:rsid w:val="00C31E06"/>
    <w:rsid w:val="00C321E4"/>
    <w:rsid w:val="00C322C0"/>
    <w:rsid w:val="00C328AE"/>
    <w:rsid w:val="00C3298C"/>
    <w:rsid w:val="00C32B79"/>
    <w:rsid w:val="00C32DF2"/>
    <w:rsid w:val="00C32E24"/>
    <w:rsid w:val="00C32E6F"/>
    <w:rsid w:val="00C32F54"/>
    <w:rsid w:val="00C33168"/>
    <w:rsid w:val="00C3338B"/>
    <w:rsid w:val="00C335A6"/>
    <w:rsid w:val="00C335EF"/>
    <w:rsid w:val="00C33D6F"/>
    <w:rsid w:val="00C33FA8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3E"/>
    <w:rsid w:val="00C35379"/>
    <w:rsid w:val="00C3554D"/>
    <w:rsid w:val="00C355D4"/>
    <w:rsid w:val="00C357A9"/>
    <w:rsid w:val="00C35E8C"/>
    <w:rsid w:val="00C36022"/>
    <w:rsid w:val="00C361FB"/>
    <w:rsid w:val="00C363B7"/>
    <w:rsid w:val="00C367CD"/>
    <w:rsid w:val="00C36807"/>
    <w:rsid w:val="00C3684F"/>
    <w:rsid w:val="00C36DC5"/>
    <w:rsid w:val="00C3705A"/>
    <w:rsid w:val="00C370A4"/>
    <w:rsid w:val="00C3775F"/>
    <w:rsid w:val="00C37766"/>
    <w:rsid w:val="00C3791C"/>
    <w:rsid w:val="00C37C05"/>
    <w:rsid w:val="00C37D89"/>
    <w:rsid w:val="00C37DCA"/>
    <w:rsid w:val="00C37FE6"/>
    <w:rsid w:val="00C37FF7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4EB"/>
    <w:rsid w:val="00C425C1"/>
    <w:rsid w:val="00C426B7"/>
    <w:rsid w:val="00C42728"/>
    <w:rsid w:val="00C42A47"/>
    <w:rsid w:val="00C42B78"/>
    <w:rsid w:val="00C42E9F"/>
    <w:rsid w:val="00C43339"/>
    <w:rsid w:val="00C4336F"/>
    <w:rsid w:val="00C43614"/>
    <w:rsid w:val="00C436EE"/>
    <w:rsid w:val="00C43A03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2F0"/>
    <w:rsid w:val="00C45381"/>
    <w:rsid w:val="00C45768"/>
    <w:rsid w:val="00C458A4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0D9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046"/>
    <w:rsid w:val="00C51287"/>
    <w:rsid w:val="00C5175C"/>
    <w:rsid w:val="00C5176C"/>
    <w:rsid w:val="00C517E9"/>
    <w:rsid w:val="00C519E7"/>
    <w:rsid w:val="00C51B56"/>
    <w:rsid w:val="00C51B8C"/>
    <w:rsid w:val="00C51E3E"/>
    <w:rsid w:val="00C520E6"/>
    <w:rsid w:val="00C52194"/>
    <w:rsid w:val="00C523CF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17"/>
    <w:rsid w:val="00C53B4C"/>
    <w:rsid w:val="00C53C22"/>
    <w:rsid w:val="00C53D54"/>
    <w:rsid w:val="00C53E3C"/>
    <w:rsid w:val="00C54033"/>
    <w:rsid w:val="00C5410E"/>
    <w:rsid w:val="00C54122"/>
    <w:rsid w:val="00C54148"/>
    <w:rsid w:val="00C54291"/>
    <w:rsid w:val="00C5447D"/>
    <w:rsid w:val="00C5450A"/>
    <w:rsid w:val="00C547B2"/>
    <w:rsid w:val="00C54A6A"/>
    <w:rsid w:val="00C54D7B"/>
    <w:rsid w:val="00C55033"/>
    <w:rsid w:val="00C55136"/>
    <w:rsid w:val="00C55233"/>
    <w:rsid w:val="00C5537D"/>
    <w:rsid w:val="00C55577"/>
    <w:rsid w:val="00C5591D"/>
    <w:rsid w:val="00C55BC6"/>
    <w:rsid w:val="00C55E65"/>
    <w:rsid w:val="00C563C1"/>
    <w:rsid w:val="00C564B9"/>
    <w:rsid w:val="00C5662A"/>
    <w:rsid w:val="00C5675C"/>
    <w:rsid w:val="00C56934"/>
    <w:rsid w:val="00C569CB"/>
    <w:rsid w:val="00C56F59"/>
    <w:rsid w:val="00C572AE"/>
    <w:rsid w:val="00C5734E"/>
    <w:rsid w:val="00C578FA"/>
    <w:rsid w:val="00C57AC9"/>
    <w:rsid w:val="00C57AE9"/>
    <w:rsid w:val="00C57C9B"/>
    <w:rsid w:val="00C57CE0"/>
    <w:rsid w:val="00C57E4D"/>
    <w:rsid w:val="00C57EB6"/>
    <w:rsid w:val="00C57F65"/>
    <w:rsid w:val="00C60050"/>
    <w:rsid w:val="00C60183"/>
    <w:rsid w:val="00C602C3"/>
    <w:rsid w:val="00C6036F"/>
    <w:rsid w:val="00C607A3"/>
    <w:rsid w:val="00C60865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C1A"/>
    <w:rsid w:val="00C62D62"/>
    <w:rsid w:val="00C62E19"/>
    <w:rsid w:val="00C62EFB"/>
    <w:rsid w:val="00C6330A"/>
    <w:rsid w:val="00C63352"/>
    <w:rsid w:val="00C633A6"/>
    <w:rsid w:val="00C633D1"/>
    <w:rsid w:val="00C63559"/>
    <w:rsid w:val="00C63583"/>
    <w:rsid w:val="00C637E7"/>
    <w:rsid w:val="00C63909"/>
    <w:rsid w:val="00C639AF"/>
    <w:rsid w:val="00C63A9B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2D"/>
    <w:rsid w:val="00C64DBB"/>
    <w:rsid w:val="00C65017"/>
    <w:rsid w:val="00C6519E"/>
    <w:rsid w:val="00C65281"/>
    <w:rsid w:val="00C659DD"/>
    <w:rsid w:val="00C65A1B"/>
    <w:rsid w:val="00C65A48"/>
    <w:rsid w:val="00C65B3F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DD1"/>
    <w:rsid w:val="00C67E06"/>
    <w:rsid w:val="00C7029F"/>
    <w:rsid w:val="00C70393"/>
    <w:rsid w:val="00C7073A"/>
    <w:rsid w:val="00C708B4"/>
    <w:rsid w:val="00C70AC5"/>
    <w:rsid w:val="00C70B87"/>
    <w:rsid w:val="00C70CE9"/>
    <w:rsid w:val="00C70D42"/>
    <w:rsid w:val="00C70EF4"/>
    <w:rsid w:val="00C71599"/>
    <w:rsid w:val="00C718BB"/>
    <w:rsid w:val="00C71AE1"/>
    <w:rsid w:val="00C71C5A"/>
    <w:rsid w:val="00C71E11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0DD"/>
    <w:rsid w:val="00C731A6"/>
    <w:rsid w:val="00C7326D"/>
    <w:rsid w:val="00C7333C"/>
    <w:rsid w:val="00C7362A"/>
    <w:rsid w:val="00C73640"/>
    <w:rsid w:val="00C73656"/>
    <w:rsid w:val="00C7369F"/>
    <w:rsid w:val="00C736B0"/>
    <w:rsid w:val="00C73728"/>
    <w:rsid w:val="00C73932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0EF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69"/>
    <w:rsid w:val="00C76FE3"/>
    <w:rsid w:val="00C77072"/>
    <w:rsid w:val="00C770F0"/>
    <w:rsid w:val="00C7731B"/>
    <w:rsid w:val="00C773DF"/>
    <w:rsid w:val="00C7746E"/>
    <w:rsid w:val="00C77496"/>
    <w:rsid w:val="00C7773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3559"/>
    <w:rsid w:val="00C83D24"/>
    <w:rsid w:val="00C840CC"/>
    <w:rsid w:val="00C84135"/>
    <w:rsid w:val="00C84150"/>
    <w:rsid w:val="00C84585"/>
    <w:rsid w:val="00C849A4"/>
    <w:rsid w:val="00C84B3C"/>
    <w:rsid w:val="00C84CF6"/>
    <w:rsid w:val="00C84E81"/>
    <w:rsid w:val="00C85079"/>
    <w:rsid w:val="00C8517A"/>
    <w:rsid w:val="00C85260"/>
    <w:rsid w:val="00C858F5"/>
    <w:rsid w:val="00C85C5E"/>
    <w:rsid w:val="00C85C78"/>
    <w:rsid w:val="00C85E52"/>
    <w:rsid w:val="00C8602F"/>
    <w:rsid w:val="00C86593"/>
    <w:rsid w:val="00C8675E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61"/>
    <w:rsid w:val="00C914D1"/>
    <w:rsid w:val="00C91780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7A2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97F1D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B89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1FA8"/>
    <w:rsid w:val="00CA207C"/>
    <w:rsid w:val="00CA2214"/>
    <w:rsid w:val="00CA221A"/>
    <w:rsid w:val="00CA2352"/>
    <w:rsid w:val="00CA238C"/>
    <w:rsid w:val="00CA2401"/>
    <w:rsid w:val="00CA244F"/>
    <w:rsid w:val="00CA25D9"/>
    <w:rsid w:val="00CA272C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18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A47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CD2"/>
    <w:rsid w:val="00CA5F2B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3B1"/>
    <w:rsid w:val="00CA741C"/>
    <w:rsid w:val="00CA76C3"/>
    <w:rsid w:val="00CA7767"/>
    <w:rsid w:val="00CA7781"/>
    <w:rsid w:val="00CA7892"/>
    <w:rsid w:val="00CA796E"/>
    <w:rsid w:val="00CA7AD8"/>
    <w:rsid w:val="00CA7B57"/>
    <w:rsid w:val="00CA7BD7"/>
    <w:rsid w:val="00CA7D1D"/>
    <w:rsid w:val="00CA7D2F"/>
    <w:rsid w:val="00CA7D35"/>
    <w:rsid w:val="00CA7D8B"/>
    <w:rsid w:val="00CA7EA9"/>
    <w:rsid w:val="00CA7FDE"/>
    <w:rsid w:val="00CB0281"/>
    <w:rsid w:val="00CB047B"/>
    <w:rsid w:val="00CB0620"/>
    <w:rsid w:val="00CB066C"/>
    <w:rsid w:val="00CB0683"/>
    <w:rsid w:val="00CB07C9"/>
    <w:rsid w:val="00CB08FE"/>
    <w:rsid w:val="00CB0903"/>
    <w:rsid w:val="00CB09BD"/>
    <w:rsid w:val="00CB0B02"/>
    <w:rsid w:val="00CB0B66"/>
    <w:rsid w:val="00CB0C1D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6CE"/>
    <w:rsid w:val="00CB27B9"/>
    <w:rsid w:val="00CB2AF6"/>
    <w:rsid w:val="00CB2B88"/>
    <w:rsid w:val="00CB2BDF"/>
    <w:rsid w:val="00CB2D2E"/>
    <w:rsid w:val="00CB2E1A"/>
    <w:rsid w:val="00CB3288"/>
    <w:rsid w:val="00CB32BB"/>
    <w:rsid w:val="00CB3327"/>
    <w:rsid w:val="00CB3463"/>
    <w:rsid w:val="00CB389F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06C"/>
    <w:rsid w:val="00CB718A"/>
    <w:rsid w:val="00CB724F"/>
    <w:rsid w:val="00CB727E"/>
    <w:rsid w:val="00CB746F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7BE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09C"/>
    <w:rsid w:val="00CC43EC"/>
    <w:rsid w:val="00CC4583"/>
    <w:rsid w:val="00CC480B"/>
    <w:rsid w:val="00CC489C"/>
    <w:rsid w:val="00CC4AEA"/>
    <w:rsid w:val="00CC4BA7"/>
    <w:rsid w:val="00CC4C50"/>
    <w:rsid w:val="00CC4CB8"/>
    <w:rsid w:val="00CC4D63"/>
    <w:rsid w:val="00CC4DF8"/>
    <w:rsid w:val="00CC501F"/>
    <w:rsid w:val="00CC5115"/>
    <w:rsid w:val="00CC5181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48E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33B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5F8"/>
    <w:rsid w:val="00CD561C"/>
    <w:rsid w:val="00CD5A63"/>
    <w:rsid w:val="00CD5F30"/>
    <w:rsid w:val="00CD60BE"/>
    <w:rsid w:val="00CD60D8"/>
    <w:rsid w:val="00CD6324"/>
    <w:rsid w:val="00CD6460"/>
    <w:rsid w:val="00CD66B5"/>
    <w:rsid w:val="00CD69FB"/>
    <w:rsid w:val="00CD6CF6"/>
    <w:rsid w:val="00CD6D3E"/>
    <w:rsid w:val="00CD710A"/>
    <w:rsid w:val="00CD73D1"/>
    <w:rsid w:val="00CD745B"/>
    <w:rsid w:val="00CD75B4"/>
    <w:rsid w:val="00CD767C"/>
    <w:rsid w:val="00CD7918"/>
    <w:rsid w:val="00CE01A6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1DD3"/>
    <w:rsid w:val="00CE245C"/>
    <w:rsid w:val="00CE2706"/>
    <w:rsid w:val="00CE28F8"/>
    <w:rsid w:val="00CE2A5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1B"/>
    <w:rsid w:val="00CE4B4E"/>
    <w:rsid w:val="00CE4BE0"/>
    <w:rsid w:val="00CE4CCD"/>
    <w:rsid w:val="00CE4D54"/>
    <w:rsid w:val="00CE4FD3"/>
    <w:rsid w:val="00CE542F"/>
    <w:rsid w:val="00CE54CC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8DA"/>
    <w:rsid w:val="00CE6B9E"/>
    <w:rsid w:val="00CE72BF"/>
    <w:rsid w:val="00CE7395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894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91D"/>
    <w:rsid w:val="00CF3B0C"/>
    <w:rsid w:val="00CF3C3B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960"/>
    <w:rsid w:val="00CF5B50"/>
    <w:rsid w:val="00CF5CBD"/>
    <w:rsid w:val="00CF5CF8"/>
    <w:rsid w:val="00CF5D3D"/>
    <w:rsid w:val="00CF5EF2"/>
    <w:rsid w:val="00CF68F6"/>
    <w:rsid w:val="00CF6C6B"/>
    <w:rsid w:val="00CF6D1F"/>
    <w:rsid w:val="00CF6E44"/>
    <w:rsid w:val="00CF7062"/>
    <w:rsid w:val="00CF76F7"/>
    <w:rsid w:val="00CF77F4"/>
    <w:rsid w:val="00CF789A"/>
    <w:rsid w:val="00CF78B3"/>
    <w:rsid w:val="00CF7B87"/>
    <w:rsid w:val="00CF7FC1"/>
    <w:rsid w:val="00D001B2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D4C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7"/>
    <w:rsid w:val="00D03998"/>
    <w:rsid w:val="00D039D3"/>
    <w:rsid w:val="00D03A27"/>
    <w:rsid w:val="00D03A4F"/>
    <w:rsid w:val="00D03E8E"/>
    <w:rsid w:val="00D0402B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1BB6"/>
    <w:rsid w:val="00D1200C"/>
    <w:rsid w:val="00D1226F"/>
    <w:rsid w:val="00D124D7"/>
    <w:rsid w:val="00D12A2B"/>
    <w:rsid w:val="00D12AC1"/>
    <w:rsid w:val="00D12CA0"/>
    <w:rsid w:val="00D12DF5"/>
    <w:rsid w:val="00D1324C"/>
    <w:rsid w:val="00D13589"/>
    <w:rsid w:val="00D1372E"/>
    <w:rsid w:val="00D13AB0"/>
    <w:rsid w:val="00D13C6E"/>
    <w:rsid w:val="00D13C97"/>
    <w:rsid w:val="00D140BA"/>
    <w:rsid w:val="00D141C2"/>
    <w:rsid w:val="00D14286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4EA5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5AB"/>
    <w:rsid w:val="00D16757"/>
    <w:rsid w:val="00D16B2A"/>
    <w:rsid w:val="00D16C4A"/>
    <w:rsid w:val="00D16D71"/>
    <w:rsid w:val="00D16E47"/>
    <w:rsid w:val="00D1735D"/>
    <w:rsid w:val="00D17481"/>
    <w:rsid w:val="00D174AF"/>
    <w:rsid w:val="00D17C49"/>
    <w:rsid w:val="00D17D85"/>
    <w:rsid w:val="00D17F45"/>
    <w:rsid w:val="00D17F89"/>
    <w:rsid w:val="00D200C5"/>
    <w:rsid w:val="00D20214"/>
    <w:rsid w:val="00D203BF"/>
    <w:rsid w:val="00D2041E"/>
    <w:rsid w:val="00D2071E"/>
    <w:rsid w:val="00D20997"/>
    <w:rsid w:val="00D20AA1"/>
    <w:rsid w:val="00D20E27"/>
    <w:rsid w:val="00D2104A"/>
    <w:rsid w:val="00D210C6"/>
    <w:rsid w:val="00D212BE"/>
    <w:rsid w:val="00D2138B"/>
    <w:rsid w:val="00D215C8"/>
    <w:rsid w:val="00D21635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7D0"/>
    <w:rsid w:val="00D22B3D"/>
    <w:rsid w:val="00D22C52"/>
    <w:rsid w:val="00D22F30"/>
    <w:rsid w:val="00D230EE"/>
    <w:rsid w:val="00D23240"/>
    <w:rsid w:val="00D23359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3E59"/>
    <w:rsid w:val="00D24102"/>
    <w:rsid w:val="00D242BB"/>
    <w:rsid w:val="00D242F8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0A5E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89"/>
    <w:rsid w:val="00D331C3"/>
    <w:rsid w:val="00D33564"/>
    <w:rsid w:val="00D3356C"/>
    <w:rsid w:val="00D3386D"/>
    <w:rsid w:val="00D3396F"/>
    <w:rsid w:val="00D33AD0"/>
    <w:rsid w:val="00D33B31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180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41F"/>
    <w:rsid w:val="00D37616"/>
    <w:rsid w:val="00D376DE"/>
    <w:rsid w:val="00D37B0A"/>
    <w:rsid w:val="00D37B78"/>
    <w:rsid w:val="00D37CE3"/>
    <w:rsid w:val="00D4001E"/>
    <w:rsid w:val="00D4009C"/>
    <w:rsid w:val="00D403B9"/>
    <w:rsid w:val="00D4047C"/>
    <w:rsid w:val="00D4050F"/>
    <w:rsid w:val="00D40539"/>
    <w:rsid w:val="00D40585"/>
    <w:rsid w:val="00D406E2"/>
    <w:rsid w:val="00D40BDE"/>
    <w:rsid w:val="00D40C8D"/>
    <w:rsid w:val="00D40D9E"/>
    <w:rsid w:val="00D40E56"/>
    <w:rsid w:val="00D41147"/>
    <w:rsid w:val="00D414E1"/>
    <w:rsid w:val="00D4170D"/>
    <w:rsid w:val="00D41767"/>
    <w:rsid w:val="00D417A5"/>
    <w:rsid w:val="00D41CE0"/>
    <w:rsid w:val="00D41CF1"/>
    <w:rsid w:val="00D42206"/>
    <w:rsid w:val="00D4247C"/>
    <w:rsid w:val="00D4258B"/>
    <w:rsid w:val="00D42AA9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A35"/>
    <w:rsid w:val="00D43ECE"/>
    <w:rsid w:val="00D43F3D"/>
    <w:rsid w:val="00D43F4F"/>
    <w:rsid w:val="00D441BB"/>
    <w:rsid w:val="00D44805"/>
    <w:rsid w:val="00D44A19"/>
    <w:rsid w:val="00D44A8B"/>
    <w:rsid w:val="00D44C5A"/>
    <w:rsid w:val="00D44D81"/>
    <w:rsid w:val="00D44DE0"/>
    <w:rsid w:val="00D44EA5"/>
    <w:rsid w:val="00D44F61"/>
    <w:rsid w:val="00D453C4"/>
    <w:rsid w:val="00D45725"/>
    <w:rsid w:val="00D4573F"/>
    <w:rsid w:val="00D458CE"/>
    <w:rsid w:val="00D45B66"/>
    <w:rsid w:val="00D45B72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47FBC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619"/>
    <w:rsid w:val="00D51975"/>
    <w:rsid w:val="00D51D41"/>
    <w:rsid w:val="00D51ECF"/>
    <w:rsid w:val="00D51FA4"/>
    <w:rsid w:val="00D52580"/>
    <w:rsid w:val="00D52CC6"/>
    <w:rsid w:val="00D52D23"/>
    <w:rsid w:val="00D52D81"/>
    <w:rsid w:val="00D52FBE"/>
    <w:rsid w:val="00D53096"/>
    <w:rsid w:val="00D5324A"/>
    <w:rsid w:val="00D532D5"/>
    <w:rsid w:val="00D532E7"/>
    <w:rsid w:val="00D5330A"/>
    <w:rsid w:val="00D53487"/>
    <w:rsid w:val="00D534EB"/>
    <w:rsid w:val="00D53664"/>
    <w:rsid w:val="00D53B46"/>
    <w:rsid w:val="00D53BA2"/>
    <w:rsid w:val="00D53DB2"/>
    <w:rsid w:val="00D53EBA"/>
    <w:rsid w:val="00D53F92"/>
    <w:rsid w:val="00D540C5"/>
    <w:rsid w:val="00D540F2"/>
    <w:rsid w:val="00D5412B"/>
    <w:rsid w:val="00D54231"/>
    <w:rsid w:val="00D544DD"/>
    <w:rsid w:val="00D544DE"/>
    <w:rsid w:val="00D544E1"/>
    <w:rsid w:val="00D54614"/>
    <w:rsid w:val="00D5465A"/>
    <w:rsid w:val="00D5488C"/>
    <w:rsid w:val="00D54941"/>
    <w:rsid w:val="00D549CA"/>
    <w:rsid w:val="00D54A03"/>
    <w:rsid w:val="00D54A83"/>
    <w:rsid w:val="00D54BC6"/>
    <w:rsid w:val="00D54C51"/>
    <w:rsid w:val="00D54DBC"/>
    <w:rsid w:val="00D54E36"/>
    <w:rsid w:val="00D54F5A"/>
    <w:rsid w:val="00D54F99"/>
    <w:rsid w:val="00D551B6"/>
    <w:rsid w:val="00D55271"/>
    <w:rsid w:val="00D5534D"/>
    <w:rsid w:val="00D55BB8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6F14"/>
    <w:rsid w:val="00D57088"/>
    <w:rsid w:val="00D573C1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0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48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42B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4FE8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C7"/>
    <w:rsid w:val="00D667DF"/>
    <w:rsid w:val="00D66895"/>
    <w:rsid w:val="00D6698A"/>
    <w:rsid w:val="00D6698B"/>
    <w:rsid w:val="00D66C46"/>
    <w:rsid w:val="00D66E02"/>
    <w:rsid w:val="00D672E4"/>
    <w:rsid w:val="00D67332"/>
    <w:rsid w:val="00D673FC"/>
    <w:rsid w:val="00D67443"/>
    <w:rsid w:val="00D67ADF"/>
    <w:rsid w:val="00D67C3A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995"/>
    <w:rsid w:val="00D70E92"/>
    <w:rsid w:val="00D70EEE"/>
    <w:rsid w:val="00D70FDA"/>
    <w:rsid w:val="00D70FF9"/>
    <w:rsid w:val="00D7149B"/>
    <w:rsid w:val="00D7153C"/>
    <w:rsid w:val="00D717A0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A6D"/>
    <w:rsid w:val="00D73B65"/>
    <w:rsid w:val="00D73E89"/>
    <w:rsid w:val="00D73F5D"/>
    <w:rsid w:val="00D74101"/>
    <w:rsid w:val="00D748F2"/>
    <w:rsid w:val="00D749A6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639"/>
    <w:rsid w:val="00D7675B"/>
    <w:rsid w:val="00D768FE"/>
    <w:rsid w:val="00D76B4A"/>
    <w:rsid w:val="00D76F7D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245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E0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468"/>
    <w:rsid w:val="00D905C1"/>
    <w:rsid w:val="00D9063E"/>
    <w:rsid w:val="00D9067F"/>
    <w:rsid w:val="00D907AC"/>
    <w:rsid w:val="00D90889"/>
    <w:rsid w:val="00D9096B"/>
    <w:rsid w:val="00D90A0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7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85D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334"/>
    <w:rsid w:val="00DA0629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A42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77D"/>
    <w:rsid w:val="00DA29A7"/>
    <w:rsid w:val="00DA29C3"/>
    <w:rsid w:val="00DA2BC1"/>
    <w:rsid w:val="00DA2C9B"/>
    <w:rsid w:val="00DA2CB0"/>
    <w:rsid w:val="00DA2DC1"/>
    <w:rsid w:val="00DA2F85"/>
    <w:rsid w:val="00DA311C"/>
    <w:rsid w:val="00DA3373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B4D"/>
    <w:rsid w:val="00DA5DDA"/>
    <w:rsid w:val="00DA6139"/>
    <w:rsid w:val="00DA671E"/>
    <w:rsid w:val="00DA6B48"/>
    <w:rsid w:val="00DA6B6B"/>
    <w:rsid w:val="00DA6BE0"/>
    <w:rsid w:val="00DA6C54"/>
    <w:rsid w:val="00DA75B2"/>
    <w:rsid w:val="00DA7677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081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539"/>
    <w:rsid w:val="00DB276C"/>
    <w:rsid w:val="00DB27A3"/>
    <w:rsid w:val="00DB3000"/>
    <w:rsid w:val="00DB311E"/>
    <w:rsid w:val="00DB346B"/>
    <w:rsid w:val="00DB3592"/>
    <w:rsid w:val="00DB38D4"/>
    <w:rsid w:val="00DB3C62"/>
    <w:rsid w:val="00DB3C96"/>
    <w:rsid w:val="00DB3CBC"/>
    <w:rsid w:val="00DB3E72"/>
    <w:rsid w:val="00DB402B"/>
    <w:rsid w:val="00DB41F0"/>
    <w:rsid w:val="00DB4227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89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5B8"/>
    <w:rsid w:val="00DB7755"/>
    <w:rsid w:val="00DB7829"/>
    <w:rsid w:val="00DB788F"/>
    <w:rsid w:val="00DB7B46"/>
    <w:rsid w:val="00DB7C8F"/>
    <w:rsid w:val="00DB7F35"/>
    <w:rsid w:val="00DC00F3"/>
    <w:rsid w:val="00DC0477"/>
    <w:rsid w:val="00DC06F3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1A"/>
    <w:rsid w:val="00DC1D23"/>
    <w:rsid w:val="00DC1FB1"/>
    <w:rsid w:val="00DC2261"/>
    <w:rsid w:val="00DC22B8"/>
    <w:rsid w:val="00DC22E2"/>
    <w:rsid w:val="00DC24AD"/>
    <w:rsid w:val="00DC2528"/>
    <w:rsid w:val="00DC25C8"/>
    <w:rsid w:val="00DC25FE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3E72"/>
    <w:rsid w:val="00DC407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A0"/>
    <w:rsid w:val="00DC4FD3"/>
    <w:rsid w:val="00DC50B5"/>
    <w:rsid w:val="00DC5144"/>
    <w:rsid w:val="00DC53F2"/>
    <w:rsid w:val="00DC55FF"/>
    <w:rsid w:val="00DC5612"/>
    <w:rsid w:val="00DC5931"/>
    <w:rsid w:val="00DC5C1F"/>
    <w:rsid w:val="00DC5D81"/>
    <w:rsid w:val="00DC5E6C"/>
    <w:rsid w:val="00DC5FF8"/>
    <w:rsid w:val="00DC6091"/>
    <w:rsid w:val="00DC61E0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01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2B4"/>
    <w:rsid w:val="00DD13D2"/>
    <w:rsid w:val="00DD162D"/>
    <w:rsid w:val="00DD16D6"/>
    <w:rsid w:val="00DD182D"/>
    <w:rsid w:val="00DD1870"/>
    <w:rsid w:val="00DD1B69"/>
    <w:rsid w:val="00DD1D73"/>
    <w:rsid w:val="00DD1FBA"/>
    <w:rsid w:val="00DD216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74A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8F1"/>
    <w:rsid w:val="00DD696F"/>
    <w:rsid w:val="00DD6C25"/>
    <w:rsid w:val="00DD6E20"/>
    <w:rsid w:val="00DD72BC"/>
    <w:rsid w:val="00DD7509"/>
    <w:rsid w:val="00DD76D3"/>
    <w:rsid w:val="00DD7953"/>
    <w:rsid w:val="00DD798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523"/>
    <w:rsid w:val="00DE183A"/>
    <w:rsid w:val="00DE1869"/>
    <w:rsid w:val="00DE1DB1"/>
    <w:rsid w:val="00DE1FF5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56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2D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733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8F8"/>
    <w:rsid w:val="00DE69C1"/>
    <w:rsid w:val="00DE6A89"/>
    <w:rsid w:val="00DE6AF3"/>
    <w:rsid w:val="00DE6CF8"/>
    <w:rsid w:val="00DE7141"/>
    <w:rsid w:val="00DE7393"/>
    <w:rsid w:val="00DE73F0"/>
    <w:rsid w:val="00DE747F"/>
    <w:rsid w:val="00DE7937"/>
    <w:rsid w:val="00DE79D1"/>
    <w:rsid w:val="00DE7A3A"/>
    <w:rsid w:val="00DE7CAA"/>
    <w:rsid w:val="00DF010A"/>
    <w:rsid w:val="00DF010F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D56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98E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5A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6A3"/>
    <w:rsid w:val="00DF77A7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0C9"/>
    <w:rsid w:val="00E01211"/>
    <w:rsid w:val="00E01457"/>
    <w:rsid w:val="00E01D2F"/>
    <w:rsid w:val="00E01D73"/>
    <w:rsid w:val="00E01E64"/>
    <w:rsid w:val="00E01EF8"/>
    <w:rsid w:val="00E0207A"/>
    <w:rsid w:val="00E020FD"/>
    <w:rsid w:val="00E02128"/>
    <w:rsid w:val="00E0213F"/>
    <w:rsid w:val="00E02221"/>
    <w:rsid w:val="00E0227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60D"/>
    <w:rsid w:val="00E05BB4"/>
    <w:rsid w:val="00E06352"/>
    <w:rsid w:val="00E064FE"/>
    <w:rsid w:val="00E066DE"/>
    <w:rsid w:val="00E06BCE"/>
    <w:rsid w:val="00E06EF1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56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4CCB"/>
    <w:rsid w:val="00E15243"/>
    <w:rsid w:val="00E15285"/>
    <w:rsid w:val="00E15598"/>
    <w:rsid w:val="00E15689"/>
    <w:rsid w:val="00E1569D"/>
    <w:rsid w:val="00E1599A"/>
    <w:rsid w:val="00E15AE4"/>
    <w:rsid w:val="00E15E3D"/>
    <w:rsid w:val="00E162C4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DB4"/>
    <w:rsid w:val="00E17E61"/>
    <w:rsid w:val="00E203B9"/>
    <w:rsid w:val="00E20458"/>
    <w:rsid w:val="00E204D5"/>
    <w:rsid w:val="00E20543"/>
    <w:rsid w:val="00E2062F"/>
    <w:rsid w:val="00E206BC"/>
    <w:rsid w:val="00E20781"/>
    <w:rsid w:val="00E207C7"/>
    <w:rsid w:val="00E20822"/>
    <w:rsid w:val="00E20BFD"/>
    <w:rsid w:val="00E20CA4"/>
    <w:rsid w:val="00E20FEE"/>
    <w:rsid w:val="00E2105C"/>
    <w:rsid w:val="00E21205"/>
    <w:rsid w:val="00E2125F"/>
    <w:rsid w:val="00E213DF"/>
    <w:rsid w:val="00E2154B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022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6F8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07"/>
    <w:rsid w:val="00E264A7"/>
    <w:rsid w:val="00E265D7"/>
    <w:rsid w:val="00E2678B"/>
    <w:rsid w:val="00E268F0"/>
    <w:rsid w:val="00E26C2B"/>
    <w:rsid w:val="00E26C9F"/>
    <w:rsid w:val="00E26EBA"/>
    <w:rsid w:val="00E26F5D"/>
    <w:rsid w:val="00E270D7"/>
    <w:rsid w:val="00E2710D"/>
    <w:rsid w:val="00E273DD"/>
    <w:rsid w:val="00E275B3"/>
    <w:rsid w:val="00E27867"/>
    <w:rsid w:val="00E27A4A"/>
    <w:rsid w:val="00E27AA2"/>
    <w:rsid w:val="00E27CE4"/>
    <w:rsid w:val="00E27DAE"/>
    <w:rsid w:val="00E27F25"/>
    <w:rsid w:val="00E303E7"/>
    <w:rsid w:val="00E306AA"/>
    <w:rsid w:val="00E30C1A"/>
    <w:rsid w:val="00E30CC5"/>
    <w:rsid w:val="00E30D52"/>
    <w:rsid w:val="00E30F66"/>
    <w:rsid w:val="00E30F8E"/>
    <w:rsid w:val="00E311EA"/>
    <w:rsid w:val="00E311EB"/>
    <w:rsid w:val="00E31669"/>
    <w:rsid w:val="00E31900"/>
    <w:rsid w:val="00E31BB9"/>
    <w:rsid w:val="00E31E47"/>
    <w:rsid w:val="00E31E85"/>
    <w:rsid w:val="00E31FB8"/>
    <w:rsid w:val="00E3204F"/>
    <w:rsid w:val="00E3218C"/>
    <w:rsid w:val="00E3222A"/>
    <w:rsid w:val="00E323F4"/>
    <w:rsid w:val="00E328F5"/>
    <w:rsid w:val="00E32901"/>
    <w:rsid w:val="00E32ADD"/>
    <w:rsid w:val="00E32C88"/>
    <w:rsid w:val="00E32E13"/>
    <w:rsid w:val="00E33147"/>
    <w:rsid w:val="00E33151"/>
    <w:rsid w:val="00E33192"/>
    <w:rsid w:val="00E331BF"/>
    <w:rsid w:val="00E331F7"/>
    <w:rsid w:val="00E3323B"/>
    <w:rsid w:val="00E3359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4D10"/>
    <w:rsid w:val="00E34EBC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29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0E49"/>
    <w:rsid w:val="00E4123F"/>
    <w:rsid w:val="00E41251"/>
    <w:rsid w:val="00E41875"/>
    <w:rsid w:val="00E418FA"/>
    <w:rsid w:val="00E4190F"/>
    <w:rsid w:val="00E41B0A"/>
    <w:rsid w:val="00E41E77"/>
    <w:rsid w:val="00E424B0"/>
    <w:rsid w:val="00E425A1"/>
    <w:rsid w:val="00E426DD"/>
    <w:rsid w:val="00E426E7"/>
    <w:rsid w:val="00E428F6"/>
    <w:rsid w:val="00E42972"/>
    <w:rsid w:val="00E42BD0"/>
    <w:rsid w:val="00E42EC3"/>
    <w:rsid w:val="00E43042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ED7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47"/>
    <w:rsid w:val="00E45DF1"/>
    <w:rsid w:val="00E46159"/>
    <w:rsid w:val="00E464DD"/>
    <w:rsid w:val="00E467BF"/>
    <w:rsid w:val="00E4680D"/>
    <w:rsid w:val="00E46860"/>
    <w:rsid w:val="00E46931"/>
    <w:rsid w:val="00E46AFF"/>
    <w:rsid w:val="00E46B2E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6A7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3FA9"/>
    <w:rsid w:val="00E543B6"/>
    <w:rsid w:val="00E544A6"/>
    <w:rsid w:val="00E54900"/>
    <w:rsid w:val="00E54B99"/>
    <w:rsid w:val="00E54C6E"/>
    <w:rsid w:val="00E5503D"/>
    <w:rsid w:val="00E55097"/>
    <w:rsid w:val="00E5520B"/>
    <w:rsid w:val="00E5538F"/>
    <w:rsid w:val="00E55418"/>
    <w:rsid w:val="00E55699"/>
    <w:rsid w:val="00E559BA"/>
    <w:rsid w:val="00E55BCA"/>
    <w:rsid w:val="00E55D04"/>
    <w:rsid w:val="00E55FA5"/>
    <w:rsid w:val="00E5605D"/>
    <w:rsid w:val="00E565E0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E40"/>
    <w:rsid w:val="00E60F03"/>
    <w:rsid w:val="00E61084"/>
    <w:rsid w:val="00E6173E"/>
    <w:rsid w:val="00E617D0"/>
    <w:rsid w:val="00E617D7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3A"/>
    <w:rsid w:val="00E662CE"/>
    <w:rsid w:val="00E66330"/>
    <w:rsid w:val="00E66778"/>
    <w:rsid w:val="00E6677F"/>
    <w:rsid w:val="00E66A86"/>
    <w:rsid w:val="00E66BFD"/>
    <w:rsid w:val="00E67158"/>
    <w:rsid w:val="00E6736E"/>
    <w:rsid w:val="00E6757D"/>
    <w:rsid w:val="00E67612"/>
    <w:rsid w:val="00E67634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9F2"/>
    <w:rsid w:val="00E71AA2"/>
    <w:rsid w:val="00E71CDE"/>
    <w:rsid w:val="00E71D9B"/>
    <w:rsid w:val="00E71DC8"/>
    <w:rsid w:val="00E720CB"/>
    <w:rsid w:val="00E721B7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5FE9"/>
    <w:rsid w:val="00E76100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ABF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2F07"/>
    <w:rsid w:val="00E830D0"/>
    <w:rsid w:val="00E832DA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6A"/>
    <w:rsid w:val="00E84EA5"/>
    <w:rsid w:val="00E85095"/>
    <w:rsid w:val="00E850E6"/>
    <w:rsid w:val="00E851FA"/>
    <w:rsid w:val="00E85225"/>
    <w:rsid w:val="00E85335"/>
    <w:rsid w:val="00E8539C"/>
    <w:rsid w:val="00E854A0"/>
    <w:rsid w:val="00E85757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87D97"/>
    <w:rsid w:val="00E9008D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51E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8C7"/>
    <w:rsid w:val="00E94AC0"/>
    <w:rsid w:val="00E94B0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62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68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2B"/>
    <w:rsid w:val="00EA0F7B"/>
    <w:rsid w:val="00EA13EF"/>
    <w:rsid w:val="00EA14E5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C3C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5D06"/>
    <w:rsid w:val="00EA5E69"/>
    <w:rsid w:val="00EA6304"/>
    <w:rsid w:val="00EA6B7C"/>
    <w:rsid w:val="00EA6C55"/>
    <w:rsid w:val="00EA6C88"/>
    <w:rsid w:val="00EA6FDB"/>
    <w:rsid w:val="00EA7022"/>
    <w:rsid w:val="00EA70F7"/>
    <w:rsid w:val="00EA7613"/>
    <w:rsid w:val="00EA782B"/>
    <w:rsid w:val="00EA7900"/>
    <w:rsid w:val="00EA7A35"/>
    <w:rsid w:val="00EA7CCA"/>
    <w:rsid w:val="00EA7E68"/>
    <w:rsid w:val="00EA7FDE"/>
    <w:rsid w:val="00EA7FE9"/>
    <w:rsid w:val="00EB0416"/>
    <w:rsid w:val="00EB0496"/>
    <w:rsid w:val="00EB058C"/>
    <w:rsid w:val="00EB05F7"/>
    <w:rsid w:val="00EB07A3"/>
    <w:rsid w:val="00EB07C8"/>
    <w:rsid w:val="00EB07EF"/>
    <w:rsid w:val="00EB07FD"/>
    <w:rsid w:val="00EB087D"/>
    <w:rsid w:val="00EB08B8"/>
    <w:rsid w:val="00EB09B8"/>
    <w:rsid w:val="00EB09FF"/>
    <w:rsid w:val="00EB0B70"/>
    <w:rsid w:val="00EB0D29"/>
    <w:rsid w:val="00EB144F"/>
    <w:rsid w:val="00EB14A8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8F3"/>
    <w:rsid w:val="00EB3A33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B7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1DE"/>
    <w:rsid w:val="00EC027C"/>
    <w:rsid w:val="00EC02F7"/>
    <w:rsid w:val="00EC04A2"/>
    <w:rsid w:val="00EC0535"/>
    <w:rsid w:val="00EC0627"/>
    <w:rsid w:val="00EC09FB"/>
    <w:rsid w:val="00EC0B1D"/>
    <w:rsid w:val="00EC0CA0"/>
    <w:rsid w:val="00EC0F03"/>
    <w:rsid w:val="00EC0FD0"/>
    <w:rsid w:val="00EC1184"/>
    <w:rsid w:val="00EC15A8"/>
    <w:rsid w:val="00EC1636"/>
    <w:rsid w:val="00EC1641"/>
    <w:rsid w:val="00EC17AE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43E"/>
    <w:rsid w:val="00EC3991"/>
    <w:rsid w:val="00EC3AA1"/>
    <w:rsid w:val="00EC3D2D"/>
    <w:rsid w:val="00EC4002"/>
    <w:rsid w:val="00EC40CF"/>
    <w:rsid w:val="00EC41E5"/>
    <w:rsid w:val="00EC4204"/>
    <w:rsid w:val="00EC445F"/>
    <w:rsid w:val="00EC4511"/>
    <w:rsid w:val="00EC459B"/>
    <w:rsid w:val="00EC466D"/>
    <w:rsid w:val="00EC48DC"/>
    <w:rsid w:val="00EC4AF6"/>
    <w:rsid w:val="00EC4CF4"/>
    <w:rsid w:val="00EC4F93"/>
    <w:rsid w:val="00EC535F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1B0"/>
    <w:rsid w:val="00EC7217"/>
    <w:rsid w:val="00EC740C"/>
    <w:rsid w:val="00EC749F"/>
    <w:rsid w:val="00EC74D7"/>
    <w:rsid w:val="00EC7663"/>
    <w:rsid w:val="00EC772A"/>
    <w:rsid w:val="00EC7752"/>
    <w:rsid w:val="00EC7A8A"/>
    <w:rsid w:val="00EC7C13"/>
    <w:rsid w:val="00EC7CCE"/>
    <w:rsid w:val="00EC7CDD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4B"/>
    <w:rsid w:val="00ED249F"/>
    <w:rsid w:val="00ED25BF"/>
    <w:rsid w:val="00ED2764"/>
    <w:rsid w:val="00ED284F"/>
    <w:rsid w:val="00ED294D"/>
    <w:rsid w:val="00ED2AD1"/>
    <w:rsid w:val="00ED2DA7"/>
    <w:rsid w:val="00ED2DC5"/>
    <w:rsid w:val="00ED2EA0"/>
    <w:rsid w:val="00ED3117"/>
    <w:rsid w:val="00ED32C5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A83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8C6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8DF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B8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7C6"/>
    <w:rsid w:val="00EF1C0E"/>
    <w:rsid w:val="00EF1CDC"/>
    <w:rsid w:val="00EF234F"/>
    <w:rsid w:val="00EF2399"/>
    <w:rsid w:val="00EF239F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1BC"/>
    <w:rsid w:val="00EF34FE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82"/>
    <w:rsid w:val="00EF4B9A"/>
    <w:rsid w:val="00EF4BB5"/>
    <w:rsid w:val="00EF4F0F"/>
    <w:rsid w:val="00EF50D1"/>
    <w:rsid w:val="00EF50EC"/>
    <w:rsid w:val="00EF5106"/>
    <w:rsid w:val="00EF555E"/>
    <w:rsid w:val="00EF5701"/>
    <w:rsid w:val="00EF585B"/>
    <w:rsid w:val="00EF587B"/>
    <w:rsid w:val="00EF5882"/>
    <w:rsid w:val="00EF5AA9"/>
    <w:rsid w:val="00EF5DDF"/>
    <w:rsid w:val="00EF615C"/>
    <w:rsid w:val="00EF631D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BE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2EB0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C24"/>
    <w:rsid w:val="00F03D1F"/>
    <w:rsid w:val="00F03E10"/>
    <w:rsid w:val="00F04059"/>
    <w:rsid w:val="00F0406F"/>
    <w:rsid w:val="00F042EC"/>
    <w:rsid w:val="00F043AA"/>
    <w:rsid w:val="00F048E8"/>
    <w:rsid w:val="00F04A16"/>
    <w:rsid w:val="00F04EB5"/>
    <w:rsid w:val="00F04EDC"/>
    <w:rsid w:val="00F04EFF"/>
    <w:rsid w:val="00F04F5B"/>
    <w:rsid w:val="00F05005"/>
    <w:rsid w:val="00F05095"/>
    <w:rsid w:val="00F052C7"/>
    <w:rsid w:val="00F054BA"/>
    <w:rsid w:val="00F0571F"/>
    <w:rsid w:val="00F05B4A"/>
    <w:rsid w:val="00F05C49"/>
    <w:rsid w:val="00F05CEB"/>
    <w:rsid w:val="00F05D9C"/>
    <w:rsid w:val="00F062B9"/>
    <w:rsid w:val="00F0630D"/>
    <w:rsid w:val="00F06389"/>
    <w:rsid w:val="00F063B3"/>
    <w:rsid w:val="00F06816"/>
    <w:rsid w:val="00F06997"/>
    <w:rsid w:val="00F06E33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8A"/>
    <w:rsid w:val="00F155B4"/>
    <w:rsid w:val="00F1572E"/>
    <w:rsid w:val="00F158D7"/>
    <w:rsid w:val="00F158F0"/>
    <w:rsid w:val="00F15AB5"/>
    <w:rsid w:val="00F15B98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33"/>
    <w:rsid w:val="00F17FF5"/>
    <w:rsid w:val="00F20041"/>
    <w:rsid w:val="00F201F0"/>
    <w:rsid w:val="00F20646"/>
    <w:rsid w:val="00F206E0"/>
    <w:rsid w:val="00F20805"/>
    <w:rsid w:val="00F2088C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2E60"/>
    <w:rsid w:val="00F2316D"/>
    <w:rsid w:val="00F23248"/>
    <w:rsid w:val="00F23606"/>
    <w:rsid w:val="00F23626"/>
    <w:rsid w:val="00F236A4"/>
    <w:rsid w:val="00F23A0F"/>
    <w:rsid w:val="00F23B25"/>
    <w:rsid w:val="00F23C2B"/>
    <w:rsid w:val="00F23CD7"/>
    <w:rsid w:val="00F2403C"/>
    <w:rsid w:val="00F240AC"/>
    <w:rsid w:val="00F24313"/>
    <w:rsid w:val="00F24611"/>
    <w:rsid w:val="00F247A0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313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41E"/>
    <w:rsid w:val="00F305D1"/>
    <w:rsid w:val="00F30826"/>
    <w:rsid w:val="00F30962"/>
    <w:rsid w:val="00F30D91"/>
    <w:rsid w:val="00F30EE7"/>
    <w:rsid w:val="00F3198E"/>
    <w:rsid w:val="00F319D6"/>
    <w:rsid w:val="00F31D82"/>
    <w:rsid w:val="00F31EE4"/>
    <w:rsid w:val="00F31F2A"/>
    <w:rsid w:val="00F32832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B3E"/>
    <w:rsid w:val="00F33BBE"/>
    <w:rsid w:val="00F33D2F"/>
    <w:rsid w:val="00F33FBD"/>
    <w:rsid w:val="00F34002"/>
    <w:rsid w:val="00F340D6"/>
    <w:rsid w:val="00F34305"/>
    <w:rsid w:val="00F34367"/>
    <w:rsid w:val="00F34461"/>
    <w:rsid w:val="00F3450E"/>
    <w:rsid w:val="00F3466D"/>
    <w:rsid w:val="00F34823"/>
    <w:rsid w:val="00F348C7"/>
    <w:rsid w:val="00F34B1E"/>
    <w:rsid w:val="00F34C42"/>
    <w:rsid w:val="00F34D28"/>
    <w:rsid w:val="00F34FE2"/>
    <w:rsid w:val="00F35318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52C"/>
    <w:rsid w:val="00F3794F"/>
    <w:rsid w:val="00F37BE2"/>
    <w:rsid w:val="00F37F34"/>
    <w:rsid w:val="00F400C9"/>
    <w:rsid w:val="00F40267"/>
    <w:rsid w:val="00F403D1"/>
    <w:rsid w:val="00F40656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77"/>
    <w:rsid w:val="00F42084"/>
    <w:rsid w:val="00F42626"/>
    <w:rsid w:val="00F4263D"/>
    <w:rsid w:val="00F4270A"/>
    <w:rsid w:val="00F428FA"/>
    <w:rsid w:val="00F42DD0"/>
    <w:rsid w:val="00F42FDD"/>
    <w:rsid w:val="00F431C0"/>
    <w:rsid w:val="00F431F7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54"/>
    <w:rsid w:val="00F45CE3"/>
    <w:rsid w:val="00F46058"/>
    <w:rsid w:val="00F461CF"/>
    <w:rsid w:val="00F46709"/>
    <w:rsid w:val="00F467C5"/>
    <w:rsid w:val="00F468D8"/>
    <w:rsid w:val="00F46909"/>
    <w:rsid w:val="00F46946"/>
    <w:rsid w:val="00F46956"/>
    <w:rsid w:val="00F469A3"/>
    <w:rsid w:val="00F46B58"/>
    <w:rsid w:val="00F46C4F"/>
    <w:rsid w:val="00F46C54"/>
    <w:rsid w:val="00F46C7C"/>
    <w:rsid w:val="00F46F4D"/>
    <w:rsid w:val="00F47257"/>
    <w:rsid w:val="00F472C4"/>
    <w:rsid w:val="00F47675"/>
    <w:rsid w:val="00F477C4"/>
    <w:rsid w:val="00F479B3"/>
    <w:rsid w:val="00F47A08"/>
    <w:rsid w:val="00F47B1F"/>
    <w:rsid w:val="00F47E24"/>
    <w:rsid w:val="00F47E75"/>
    <w:rsid w:val="00F47F38"/>
    <w:rsid w:val="00F500BF"/>
    <w:rsid w:val="00F503CC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E14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8E"/>
    <w:rsid w:val="00F531FA"/>
    <w:rsid w:val="00F53432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E12"/>
    <w:rsid w:val="00F53FCF"/>
    <w:rsid w:val="00F54091"/>
    <w:rsid w:val="00F541D4"/>
    <w:rsid w:val="00F542FC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2BF"/>
    <w:rsid w:val="00F5535E"/>
    <w:rsid w:val="00F555C5"/>
    <w:rsid w:val="00F557D3"/>
    <w:rsid w:val="00F55810"/>
    <w:rsid w:val="00F558C4"/>
    <w:rsid w:val="00F55918"/>
    <w:rsid w:val="00F559EE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944"/>
    <w:rsid w:val="00F609B8"/>
    <w:rsid w:val="00F60D78"/>
    <w:rsid w:val="00F60D83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0B2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1BB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49"/>
    <w:rsid w:val="00F64D7C"/>
    <w:rsid w:val="00F64F49"/>
    <w:rsid w:val="00F65040"/>
    <w:rsid w:val="00F650BF"/>
    <w:rsid w:val="00F65192"/>
    <w:rsid w:val="00F65376"/>
    <w:rsid w:val="00F654B3"/>
    <w:rsid w:val="00F65810"/>
    <w:rsid w:val="00F65825"/>
    <w:rsid w:val="00F6587F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2D0"/>
    <w:rsid w:val="00F713E7"/>
    <w:rsid w:val="00F7163A"/>
    <w:rsid w:val="00F716AE"/>
    <w:rsid w:val="00F71AA7"/>
    <w:rsid w:val="00F71DAE"/>
    <w:rsid w:val="00F71EE7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325"/>
    <w:rsid w:val="00F7345F"/>
    <w:rsid w:val="00F73496"/>
    <w:rsid w:val="00F7362F"/>
    <w:rsid w:val="00F7383F"/>
    <w:rsid w:val="00F73988"/>
    <w:rsid w:val="00F739E8"/>
    <w:rsid w:val="00F73B06"/>
    <w:rsid w:val="00F73B2B"/>
    <w:rsid w:val="00F73B84"/>
    <w:rsid w:val="00F73E31"/>
    <w:rsid w:val="00F73EE8"/>
    <w:rsid w:val="00F73F2D"/>
    <w:rsid w:val="00F742CD"/>
    <w:rsid w:val="00F74477"/>
    <w:rsid w:val="00F7453C"/>
    <w:rsid w:val="00F74617"/>
    <w:rsid w:val="00F746A6"/>
    <w:rsid w:val="00F74817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3A7"/>
    <w:rsid w:val="00F7743B"/>
    <w:rsid w:val="00F774EC"/>
    <w:rsid w:val="00F77604"/>
    <w:rsid w:val="00F777B5"/>
    <w:rsid w:val="00F77889"/>
    <w:rsid w:val="00F77D84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A15"/>
    <w:rsid w:val="00F83B26"/>
    <w:rsid w:val="00F83C0C"/>
    <w:rsid w:val="00F83C6D"/>
    <w:rsid w:val="00F841D9"/>
    <w:rsid w:val="00F841F3"/>
    <w:rsid w:val="00F842B7"/>
    <w:rsid w:val="00F84483"/>
    <w:rsid w:val="00F84496"/>
    <w:rsid w:val="00F844D9"/>
    <w:rsid w:val="00F84513"/>
    <w:rsid w:val="00F8459C"/>
    <w:rsid w:val="00F84A32"/>
    <w:rsid w:val="00F84AA6"/>
    <w:rsid w:val="00F84C3D"/>
    <w:rsid w:val="00F84D73"/>
    <w:rsid w:val="00F85006"/>
    <w:rsid w:val="00F8557D"/>
    <w:rsid w:val="00F8561F"/>
    <w:rsid w:val="00F856A9"/>
    <w:rsid w:val="00F857B2"/>
    <w:rsid w:val="00F85A22"/>
    <w:rsid w:val="00F85BC5"/>
    <w:rsid w:val="00F85ECC"/>
    <w:rsid w:val="00F85F19"/>
    <w:rsid w:val="00F85FC1"/>
    <w:rsid w:val="00F8618F"/>
    <w:rsid w:val="00F8639C"/>
    <w:rsid w:val="00F8646B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AF4"/>
    <w:rsid w:val="00F87B68"/>
    <w:rsid w:val="00F87CB7"/>
    <w:rsid w:val="00F903F9"/>
    <w:rsid w:val="00F907DF"/>
    <w:rsid w:val="00F9093C"/>
    <w:rsid w:val="00F90A5F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66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902"/>
    <w:rsid w:val="00F93AD5"/>
    <w:rsid w:val="00F941F9"/>
    <w:rsid w:val="00F94460"/>
    <w:rsid w:val="00F9450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EE4"/>
    <w:rsid w:val="00FA0F17"/>
    <w:rsid w:val="00FA1087"/>
    <w:rsid w:val="00FA126D"/>
    <w:rsid w:val="00FA1598"/>
    <w:rsid w:val="00FA1623"/>
    <w:rsid w:val="00FA1945"/>
    <w:rsid w:val="00FA1981"/>
    <w:rsid w:val="00FA1CBD"/>
    <w:rsid w:val="00FA205A"/>
    <w:rsid w:val="00FA2318"/>
    <w:rsid w:val="00FA234D"/>
    <w:rsid w:val="00FA2584"/>
    <w:rsid w:val="00FA289D"/>
    <w:rsid w:val="00FA28DD"/>
    <w:rsid w:val="00FA2939"/>
    <w:rsid w:val="00FA29BB"/>
    <w:rsid w:val="00FA2D55"/>
    <w:rsid w:val="00FA2E01"/>
    <w:rsid w:val="00FA2ED5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096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257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5A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38E"/>
    <w:rsid w:val="00FB4546"/>
    <w:rsid w:val="00FB4608"/>
    <w:rsid w:val="00FB4749"/>
    <w:rsid w:val="00FB47C3"/>
    <w:rsid w:val="00FB4850"/>
    <w:rsid w:val="00FB49B1"/>
    <w:rsid w:val="00FB4A10"/>
    <w:rsid w:val="00FB4BC4"/>
    <w:rsid w:val="00FB4CA9"/>
    <w:rsid w:val="00FB4E52"/>
    <w:rsid w:val="00FB4EF3"/>
    <w:rsid w:val="00FB4FB8"/>
    <w:rsid w:val="00FB4FDB"/>
    <w:rsid w:val="00FB4FF5"/>
    <w:rsid w:val="00FB5002"/>
    <w:rsid w:val="00FB50B3"/>
    <w:rsid w:val="00FB50C6"/>
    <w:rsid w:val="00FB51AE"/>
    <w:rsid w:val="00FB51C5"/>
    <w:rsid w:val="00FB529B"/>
    <w:rsid w:val="00FB5696"/>
    <w:rsid w:val="00FB5823"/>
    <w:rsid w:val="00FB5B05"/>
    <w:rsid w:val="00FB5E61"/>
    <w:rsid w:val="00FB6092"/>
    <w:rsid w:val="00FB646E"/>
    <w:rsid w:val="00FB6BF5"/>
    <w:rsid w:val="00FB6C60"/>
    <w:rsid w:val="00FB6D68"/>
    <w:rsid w:val="00FB6F8C"/>
    <w:rsid w:val="00FB7029"/>
    <w:rsid w:val="00FB72C5"/>
    <w:rsid w:val="00FB7319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BC6"/>
    <w:rsid w:val="00FC1E79"/>
    <w:rsid w:val="00FC1E94"/>
    <w:rsid w:val="00FC20F3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414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63E"/>
    <w:rsid w:val="00FC68B2"/>
    <w:rsid w:val="00FC69EF"/>
    <w:rsid w:val="00FC6C6B"/>
    <w:rsid w:val="00FC6DD4"/>
    <w:rsid w:val="00FC6E50"/>
    <w:rsid w:val="00FC6FD6"/>
    <w:rsid w:val="00FC71EF"/>
    <w:rsid w:val="00FC72B5"/>
    <w:rsid w:val="00FC7489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D7B"/>
    <w:rsid w:val="00FD1E8D"/>
    <w:rsid w:val="00FD1FB2"/>
    <w:rsid w:val="00FD2245"/>
    <w:rsid w:val="00FD22D9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5D9"/>
    <w:rsid w:val="00FD36C7"/>
    <w:rsid w:val="00FD383D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6AE"/>
    <w:rsid w:val="00FD5787"/>
    <w:rsid w:val="00FD57FD"/>
    <w:rsid w:val="00FD58A9"/>
    <w:rsid w:val="00FD5999"/>
    <w:rsid w:val="00FD5A03"/>
    <w:rsid w:val="00FD5B9A"/>
    <w:rsid w:val="00FD5C05"/>
    <w:rsid w:val="00FD5D21"/>
    <w:rsid w:val="00FD5E06"/>
    <w:rsid w:val="00FD6012"/>
    <w:rsid w:val="00FD6259"/>
    <w:rsid w:val="00FD638E"/>
    <w:rsid w:val="00FD653F"/>
    <w:rsid w:val="00FD6617"/>
    <w:rsid w:val="00FD6896"/>
    <w:rsid w:val="00FD68F4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A65"/>
    <w:rsid w:val="00FD7AF6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41"/>
    <w:rsid w:val="00FE1372"/>
    <w:rsid w:val="00FE13E6"/>
    <w:rsid w:val="00FE1540"/>
    <w:rsid w:val="00FE17D8"/>
    <w:rsid w:val="00FE1B8F"/>
    <w:rsid w:val="00FE1B9E"/>
    <w:rsid w:val="00FE1EC4"/>
    <w:rsid w:val="00FE1FE4"/>
    <w:rsid w:val="00FE24E3"/>
    <w:rsid w:val="00FE2819"/>
    <w:rsid w:val="00FE2A07"/>
    <w:rsid w:val="00FE2B79"/>
    <w:rsid w:val="00FE2D14"/>
    <w:rsid w:val="00FE2DFB"/>
    <w:rsid w:val="00FE2FD9"/>
    <w:rsid w:val="00FE305C"/>
    <w:rsid w:val="00FE32D9"/>
    <w:rsid w:val="00FE33E6"/>
    <w:rsid w:val="00FE34E4"/>
    <w:rsid w:val="00FE3525"/>
    <w:rsid w:val="00FE3768"/>
    <w:rsid w:val="00FE3954"/>
    <w:rsid w:val="00FE3BA0"/>
    <w:rsid w:val="00FE3D6C"/>
    <w:rsid w:val="00FE3EA4"/>
    <w:rsid w:val="00FE3F7C"/>
    <w:rsid w:val="00FE3F8B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1C6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AA6"/>
    <w:rsid w:val="00FF0B85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6B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98A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AEC"/>
    <w:rsid w:val="00FF6D42"/>
    <w:rsid w:val="00FF6D5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9" Type="http://schemas.openxmlformats.org/officeDocument/2006/relationships/footer" Target="footer9.xml"/><Relationship Id="rId21" Type="http://schemas.openxmlformats.org/officeDocument/2006/relationships/header" Target="header9.xml"/><Relationship Id="rId34" Type="http://schemas.openxmlformats.org/officeDocument/2006/relationships/header" Target="header18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footer" Target="footer5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2.xml"/><Relationship Id="rId32" Type="http://schemas.openxmlformats.org/officeDocument/2006/relationships/header" Target="header17.xml"/><Relationship Id="rId37" Type="http://schemas.openxmlformats.org/officeDocument/2006/relationships/header" Target="header20.xml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36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footer" Target="footer4.xml"/><Relationship Id="rId30" Type="http://schemas.openxmlformats.org/officeDocument/2006/relationships/header" Target="header16.xml"/><Relationship Id="rId35" Type="http://schemas.openxmlformats.org/officeDocument/2006/relationships/header" Target="header19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footer" Target="footer7.xml"/><Relationship Id="rId38" Type="http://schemas.openxmlformats.org/officeDocument/2006/relationships/header" Target="header2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C34293-9B24-46F1-AC69-FBF9E94CE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</TotalTime>
  <Pages>86</Pages>
  <Words>25036</Words>
  <Characters>97381</Characters>
  <Application>Microsoft Office Word</Application>
  <DocSecurity>0</DocSecurity>
  <Lines>13911</Lines>
  <Paragraphs>6120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116297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Tanawat, Rujiwanich</cp:lastModifiedBy>
  <cp:revision>17</cp:revision>
  <cp:lastPrinted>2026-02-24T19:34:00Z</cp:lastPrinted>
  <dcterms:created xsi:type="dcterms:W3CDTF">2026-02-24T04:47:00Z</dcterms:created>
  <dcterms:modified xsi:type="dcterms:W3CDTF">2026-02-25T09:37:00Z</dcterms:modified>
</cp:coreProperties>
</file>