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B377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74B8F" w:rsidRPr="0072479F" w14:paraId="42869E6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28BAC8B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</w:tcPr>
          <w:p w14:paraId="232AF85C" w14:textId="33CC5883" w:rsidR="00874B8F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4E5BE734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2BA7EA6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874B8F" w:rsidRPr="0072479F" w:rsidRDefault="00874B8F" w:rsidP="00874B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</w:tcPr>
          <w:p w14:paraId="7FA74055" w14:textId="76A98ABF" w:rsidR="00874B8F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065B4E23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A1986A9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874B8F" w:rsidRPr="0072479F" w:rsidRDefault="00874B8F" w:rsidP="00874B8F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</w:tcPr>
          <w:p w14:paraId="1D9C0AE9" w14:textId="6F29DA39" w:rsidR="00874B8F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7F9344F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6E5E289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</w:tcPr>
          <w:p w14:paraId="63604711" w14:textId="1562BD5C" w:rsidR="00874B8F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874B8F" w:rsidRPr="0072479F" w14:paraId="1943AD1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3B9D4E43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</w:tcPr>
          <w:p w14:paraId="62A61A16" w14:textId="181CF983" w:rsidR="00874B8F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</w:tr>
      <w:tr w:rsidR="006A0DAA" w:rsidRPr="0072479F" w14:paraId="34D7DB28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85AB96" w14:textId="57FF523D" w:rsidR="006A0DAA" w:rsidRPr="00876948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781487B5" w14:textId="77777777" w:rsidR="006A0DAA" w:rsidRPr="0072479F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A73260" w14:textId="48D9D5AD" w:rsidR="006A0DAA" w:rsidRPr="0072479F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</w:tcPr>
          <w:p w14:paraId="17445E06" w14:textId="5AE9EC64" w:rsidR="006A0DAA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</w:tr>
      <w:tr w:rsidR="0085372E" w:rsidRPr="0072479F" w14:paraId="5A9F1C5C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3F9322" w14:textId="6875AC53" w:rsidR="0085372E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76FC6EEB" w14:textId="77777777" w:rsidR="0085372E" w:rsidRPr="0072479F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3818F8" w14:textId="070DC294" w:rsidR="0085372E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</w:tcPr>
          <w:p w14:paraId="7C22B5A3" w14:textId="41331244" w:rsidR="0085372E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</w:tr>
      <w:tr w:rsidR="00874B8F" w:rsidRPr="0072479F" w14:paraId="24E5FBD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6AA60DFA" w:rsidR="00874B8F" w:rsidRPr="00EB7EB8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3663FBE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</w:tcPr>
          <w:p w14:paraId="5F99A89A" w14:textId="2EB628D2" w:rsidR="00874B8F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</w:tr>
      <w:tr w:rsidR="00874B8F" w:rsidRPr="0072479F" w14:paraId="35D3476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7C042187" w:rsidR="00874B8F" w:rsidRPr="0072479F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21FDC2D0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</w:tcPr>
          <w:p w14:paraId="446A1C7A" w14:textId="0BB77A43" w:rsidR="00874B8F" w:rsidRPr="003375F3" w:rsidRDefault="0085372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</w:tr>
    </w:tbl>
    <w:p w14:paraId="57583177" w14:textId="585D5A71" w:rsidR="006E7CC5" w:rsidRPr="002935D0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5230E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E7CC5" w:rsidRPr="002935D0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</w:p>
    <w:p w14:paraId="6D6E99AA" w14:textId="77777777" w:rsidR="006E7CC5" w:rsidRPr="002935D0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0E49CD92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935D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</w:t>
      </w:r>
      <w:r w:rsidRPr="00C17157">
        <w:rPr>
          <w:rFonts w:ascii="Angsana New" w:hAnsi="Angsana New"/>
          <w:sz w:val="30"/>
          <w:szCs w:val="30"/>
          <w:cs/>
        </w:rPr>
        <w:t>ที่</w:t>
      </w:r>
      <w:r w:rsidR="00DA5EEE" w:rsidRPr="00C17157">
        <w:rPr>
          <w:rFonts w:ascii="Angsana New" w:hAnsi="Angsana New" w:hint="cs"/>
          <w:sz w:val="30"/>
          <w:szCs w:val="30"/>
          <w:cs/>
        </w:rPr>
        <w:t xml:space="preserve"> </w:t>
      </w:r>
      <w:r w:rsidR="00DE3239">
        <w:rPr>
          <w:rFonts w:ascii="Angsana New" w:hAnsi="Angsana New"/>
          <w:sz w:val="30"/>
          <w:szCs w:val="30"/>
          <w:lang w:val="en-US"/>
        </w:rPr>
        <w:t>12</w:t>
      </w:r>
      <w:r w:rsidR="00C17157" w:rsidRPr="00C17157">
        <w:rPr>
          <w:rFonts w:ascii="Angsana New" w:hAnsi="Angsana New"/>
          <w:sz w:val="30"/>
          <w:szCs w:val="30"/>
          <w:lang w:val="en-US"/>
        </w:rPr>
        <w:t xml:space="preserve"> </w:t>
      </w:r>
      <w:r w:rsidR="00777EEC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="0093445F" w:rsidRPr="00C1715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85F8D" w:rsidRPr="00C17157">
        <w:rPr>
          <w:rFonts w:ascii="Angsana New" w:hAnsi="Angsana New"/>
          <w:sz w:val="30"/>
          <w:szCs w:val="30"/>
          <w:lang w:val="en-US"/>
        </w:rPr>
        <w:t>2</w:t>
      </w:r>
      <w:r w:rsidR="00985F8D" w:rsidRPr="002935D0">
        <w:rPr>
          <w:rFonts w:ascii="Angsana New" w:hAnsi="Angsana New"/>
          <w:sz w:val="30"/>
          <w:szCs w:val="30"/>
          <w:lang w:val="en-US"/>
        </w:rPr>
        <w:t>56</w:t>
      </w:r>
      <w:r w:rsidR="00AB038D">
        <w:rPr>
          <w:rFonts w:ascii="Angsana New" w:hAnsi="Angsana New"/>
          <w:sz w:val="30"/>
          <w:szCs w:val="30"/>
          <w:lang w:val="en-US"/>
        </w:rPr>
        <w:t>9</w:t>
      </w:r>
    </w:p>
    <w:p w14:paraId="09538766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B11B06B" w14:textId="5C35CD59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5230E1">
        <w:rPr>
          <w:rFonts w:ascii="Angsana New" w:hAnsi="Angsana New"/>
          <w:sz w:val="30"/>
          <w:szCs w:val="30"/>
        </w:rPr>
        <w:br/>
        <w:t>“</w:t>
      </w:r>
      <w:r w:rsidRPr="005230E1">
        <w:rPr>
          <w:rFonts w:ascii="Angsana New" w:hAnsi="Angsana New"/>
          <w:sz w:val="30"/>
          <w:szCs w:val="30"/>
          <w:cs/>
        </w:rPr>
        <w:t>มิตซูบิชิ</w:t>
      </w:r>
      <w:r w:rsidRPr="005230E1">
        <w:rPr>
          <w:rFonts w:ascii="Angsana New" w:hAnsi="Angsana New"/>
          <w:sz w:val="30"/>
          <w:szCs w:val="30"/>
        </w:rPr>
        <w:t>”</w:t>
      </w:r>
      <w:r w:rsidRPr="005230E1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5230E1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5230E1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CDE23" w14:textId="7B4F1CAF" w:rsidR="006E7CC5" w:rsidRPr="005230E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A71B4">
        <w:rPr>
          <w:rFonts w:ascii="Angsana New" w:hAnsi="Angsana New"/>
          <w:sz w:val="30"/>
          <w:szCs w:val="30"/>
        </w:rPr>
        <w:br/>
      </w:r>
      <w:r w:rsidRPr="005230E1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34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 xml:space="preserve">เรื่อง </w:t>
      </w:r>
      <w:r w:rsidRPr="005230E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230E1">
        <w:rPr>
          <w:rFonts w:ascii="Angsana New" w:hAnsi="Angsana New"/>
          <w:sz w:val="30"/>
          <w:szCs w:val="30"/>
          <w:cs/>
        </w:rPr>
        <w:t xml:space="preserve"> 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 w:rsidRPr="005230E1">
        <w:rPr>
          <w:rFonts w:ascii="Angsana New" w:hAnsi="Angsana New"/>
          <w:sz w:val="30"/>
          <w:szCs w:val="30"/>
        </w:rPr>
        <w:t xml:space="preserve"> </w:t>
      </w:r>
      <w:r w:rsidR="002D17C1" w:rsidRPr="005230E1">
        <w:rPr>
          <w:rFonts w:ascii="Angsana New" w:hAnsi="Angsana New" w:hint="cs"/>
          <w:sz w:val="30"/>
          <w:szCs w:val="30"/>
          <w:cs/>
        </w:rPr>
        <w:t>โดย</w:t>
      </w: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 w:rsidRPr="005230E1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5230E1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0245F2">
        <w:rPr>
          <w:rFonts w:ascii="Angsana New" w:hAnsi="Angsana New"/>
          <w:sz w:val="30"/>
          <w:szCs w:val="30"/>
          <w:lang w:val="en-US"/>
        </w:rPr>
        <w:t>8</w:t>
      </w:r>
    </w:p>
    <w:p w14:paraId="7A76CFF1" w14:textId="77777777" w:rsidR="009E4CC4" w:rsidRPr="005230E1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72363" w14:textId="65592FAE" w:rsidR="00B53DEA" w:rsidRPr="005230E1" w:rsidRDefault="00701D75" w:rsidP="00B53DE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C46D5"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0245F2">
        <w:rPr>
          <w:rFonts w:ascii="Angsana New" w:hAnsi="Angsana New"/>
          <w:sz w:val="30"/>
          <w:szCs w:val="30"/>
          <w:lang w:val="en-US"/>
        </w:rPr>
        <w:t>8</w:t>
      </w:r>
    </w:p>
    <w:p w14:paraId="39E26FF3" w14:textId="08F57F02" w:rsidR="00B10F4F" w:rsidRPr="005230E1" w:rsidRDefault="00B10F4F" w:rsidP="00B53D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6E92701C" w:rsidR="00E83C43" w:rsidRPr="005230E1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5230E1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3C80A696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A9C1347" w14:textId="7905AD6E" w:rsidR="00B71816" w:rsidRDefault="00E83C43" w:rsidP="00AB038D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</w:t>
      </w:r>
      <w:r w:rsidR="00AB038D" w:rsidRPr="005230E1">
        <w:rPr>
          <w:rFonts w:ascii="Angsana New" w:hAnsi="Angsana New"/>
          <w:sz w:val="30"/>
          <w:szCs w:val="30"/>
          <w:cs/>
        </w:rPr>
        <w:t>ระหว่าง</w:t>
      </w:r>
      <w:r w:rsidR="00AB038D">
        <w:rPr>
          <w:rFonts w:ascii="Angsana New" w:hAnsi="Angsana New"/>
          <w:sz w:val="30"/>
          <w:szCs w:val="30"/>
          <w:cs/>
        </w:rPr>
        <w:t>งวด</w:t>
      </w:r>
      <w:r w:rsidR="00AB038D">
        <w:rPr>
          <w:rFonts w:ascii="Angsana New" w:hAnsi="Angsana New" w:hint="cs"/>
          <w:sz w:val="30"/>
          <w:szCs w:val="30"/>
          <w:cs/>
        </w:rPr>
        <w:t>เก้า</w:t>
      </w:r>
      <w:r w:rsidR="00AB038D" w:rsidRPr="005230E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AB038D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AB038D">
        <w:rPr>
          <w:rFonts w:ascii="Angsana New" w:hAnsi="Angsana New"/>
          <w:sz w:val="30"/>
          <w:szCs w:val="30"/>
        </w:rPr>
        <w:br/>
      </w:r>
      <w:r w:rsidR="00AB038D">
        <w:rPr>
          <w:rFonts w:ascii="Angsana New" w:hAnsi="Angsana New"/>
          <w:sz w:val="30"/>
          <w:szCs w:val="30"/>
          <w:lang w:val="en-US"/>
        </w:rPr>
        <w:t xml:space="preserve">31 </w:t>
      </w:r>
      <w:r w:rsidR="00AB038D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AB038D">
        <w:rPr>
          <w:rFonts w:ascii="Angsana New" w:hAnsi="Angsana New"/>
          <w:sz w:val="30"/>
          <w:szCs w:val="30"/>
          <w:lang w:val="en-US"/>
        </w:rPr>
        <w:t>2568</w:t>
      </w:r>
    </w:p>
    <w:p w14:paraId="4B0A3C8E" w14:textId="67B8431E" w:rsidR="00B83010" w:rsidRPr="00D97EA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5"/>
        <w:gridCol w:w="1169"/>
        <w:gridCol w:w="270"/>
        <w:gridCol w:w="1152"/>
        <w:gridCol w:w="288"/>
        <w:gridCol w:w="1170"/>
        <w:gridCol w:w="252"/>
        <w:gridCol w:w="1099"/>
      </w:tblGrid>
      <w:tr w:rsidR="00D97EA0" w14:paraId="193D7D16" w14:textId="77777777" w:rsidTr="000256EB">
        <w:trPr>
          <w:tblHeader/>
        </w:trPr>
        <w:tc>
          <w:tcPr>
            <w:tcW w:w="3975" w:type="dxa"/>
            <w:hideMark/>
          </w:tcPr>
          <w:p w14:paraId="2906546E" w14:textId="77777777" w:rsidR="00D97EA0" w:rsidRDefault="00D97EA0" w:rsidP="000256E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591" w:type="dxa"/>
            <w:gridSpan w:val="3"/>
            <w:hideMark/>
          </w:tcPr>
          <w:p w14:paraId="72E1B981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589676E2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1F5BA108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97EA0" w14:paraId="3FCC93A4" w14:textId="77777777" w:rsidTr="000256EB">
        <w:trPr>
          <w:tblHeader/>
        </w:trPr>
        <w:tc>
          <w:tcPr>
            <w:tcW w:w="3975" w:type="dxa"/>
            <w:hideMark/>
          </w:tcPr>
          <w:p w14:paraId="66F46BEA" w14:textId="77777777" w:rsidR="00D97EA0" w:rsidRDefault="00D97EA0" w:rsidP="000256E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ที่เกี่ยวข้องกัน</w:t>
            </w:r>
          </w:p>
        </w:tc>
        <w:tc>
          <w:tcPr>
            <w:tcW w:w="2591" w:type="dxa"/>
            <w:gridSpan w:val="3"/>
            <w:hideMark/>
          </w:tcPr>
          <w:p w14:paraId="49DCCF51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370A3210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  <w:hideMark/>
          </w:tcPr>
          <w:p w14:paraId="1D2F6F46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97EA0" w14:paraId="6E97F888" w14:textId="77777777" w:rsidTr="000256EB">
        <w:trPr>
          <w:tblHeader/>
        </w:trPr>
        <w:tc>
          <w:tcPr>
            <w:tcW w:w="3975" w:type="dxa"/>
            <w:hideMark/>
          </w:tcPr>
          <w:p w14:paraId="2648D1CC" w14:textId="20617851" w:rsidR="00D97EA0" w:rsidRDefault="00AB038D" w:rsidP="000256E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69" w:type="dxa"/>
            <w:hideMark/>
          </w:tcPr>
          <w:p w14:paraId="52A54312" w14:textId="16365AD2" w:rsidR="00D97EA0" w:rsidRDefault="00D97EA0" w:rsidP="000256EB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90AD9B7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152" w:type="dxa"/>
            <w:hideMark/>
          </w:tcPr>
          <w:p w14:paraId="204F0298" w14:textId="1D616D8C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8" w:type="dxa"/>
          </w:tcPr>
          <w:p w14:paraId="12235524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70860A56" w14:textId="28794390" w:rsidR="00D97EA0" w:rsidRDefault="00D97EA0" w:rsidP="000256EB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61477149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0CD1FB07" w14:textId="35243C18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97EA0" w14:paraId="11DE7853" w14:textId="77777777" w:rsidTr="000256EB">
        <w:trPr>
          <w:tblHeader/>
        </w:trPr>
        <w:tc>
          <w:tcPr>
            <w:tcW w:w="3975" w:type="dxa"/>
          </w:tcPr>
          <w:p w14:paraId="57267410" w14:textId="77777777" w:rsidR="00D97EA0" w:rsidRDefault="00D97EA0" w:rsidP="000256E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  <w:hideMark/>
          </w:tcPr>
          <w:p w14:paraId="793F70FC" w14:textId="77777777" w:rsidR="00D97EA0" w:rsidRDefault="00D97EA0" w:rsidP="000256E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97EA0" w14:paraId="47C33F5F" w14:textId="77777777" w:rsidTr="000256EB">
        <w:tc>
          <w:tcPr>
            <w:tcW w:w="3975" w:type="dxa"/>
            <w:hideMark/>
          </w:tcPr>
          <w:p w14:paraId="1EBAB689" w14:textId="77777777" w:rsidR="00D97EA0" w:rsidRDefault="00D97EA0" w:rsidP="000256E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69" w:type="dxa"/>
          </w:tcPr>
          <w:p w14:paraId="7BF969F3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A629AB8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23D66009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722EEEE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D90895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7CF070BD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F220915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</w:tr>
      <w:tr w:rsidR="00AB038D" w14:paraId="09115E3F" w14:textId="77777777" w:rsidTr="00AB038D">
        <w:tc>
          <w:tcPr>
            <w:tcW w:w="3975" w:type="dxa"/>
            <w:hideMark/>
          </w:tcPr>
          <w:p w14:paraId="28630A10" w14:textId="77777777" w:rsidR="00AB038D" w:rsidRDefault="00AB038D" w:rsidP="00AB03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69" w:type="dxa"/>
          </w:tcPr>
          <w:p w14:paraId="7A85C686" w14:textId="73464324" w:rsidR="00AB038D" w:rsidRDefault="007A7783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1,138,409</w:t>
            </w:r>
          </w:p>
        </w:tc>
        <w:tc>
          <w:tcPr>
            <w:tcW w:w="270" w:type="dxa"/>
          </w:tcPr>
          <w:p w14:paraId="791E0427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F924794" w14:textId="1902FAC7" w:rsidR="00AB038D" w:rsidRDefault="00AB038D" w:rsidP="00B81656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623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961</w:t>
            </w:r>
          </w:p>
        </w:tc>
        <w:tc>
          <w:tcPr>
            <w:tcW w:w="288" w:type="dxa"/>
          </w:tcPr>
          <w:p w14:paraId="79D0B288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65E0D55" w14:textId="7A6191BB" w:rsidR="00AB038D" w:rsidRDefault="007A7783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1,138,409</w:t>
            </w:r>
          </w:p>
        </w:tc>
        <w:tc>
          <w:tcPr>
            <w:tcW w:w="252" w:type="dxa"/>
          </w:tcPr>
          <w:p w14:paraId="71324E84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31FB1996" w14:textId="0EB0BCF6" w:rsidR="00AB038D" w:rsidRDefault="00AB038D" w:rsidP="00B81656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623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961</w:t>
            </w:r>
          </w:p>
        </w:tc>
      </w:tr>
      <w:tr w:rsidR="00AB038D" w14:paraId="351FB116" w14:textId="77777777" w:rsidTr="000256EB">
        <w:tc>
          <w:tcPr>
            <w:tcW w:w="3975" w:type="dxa"/>
          </w:tcPr>
          <w:p w14:paraId="7A5946B0" w14:textId="77777777" w:rsidR="00AB038D" w:rsidRDefault="00AB038D" w:rsidP="00AB03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69" w:type="dxa"/>
          </w:tcPr>
          <w:p w14:paraId="4DF9C9CB" w14:textId="2BA5D066" w:rsidR="00AB038D" w:rsidRPr="005509E4" w:rsidRDefault="007A7783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270" w:type="dxa"/>
          </w:tcPr>
          <w:p w14:paraId="02BF5454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112DD5B" w14:textId="225B639C" w:rsidR="00AB038D" w:rsidRPr="00A901FA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121</w:t>
            </w:r>
          </w:p>
        </w:tc>
        <w:tc>
          <w:tcPr>
            <w:tcW w:w="288" w:type="dxa"/>
          </w:tcPr>
          <w:p w14:paraId="4BC2A06F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91B1E4" w14:textId="2D033EE2" w:rsidR="00AB038D" w:rsidRPr="005509E4" w:rsidRDefault="007A7783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252" w:type="dxa"/>
          </w:tcPr>
          <w:p w14:paraId="646229F4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24F06356" w14:textId="2D4DD2F4" w:rsidR="00AB038D" w:rsidRPr="00A901FA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121</w:t>
            </w:r>
          </w:p>
        </w:tc>
      </w:tr>
      <w:tr w:rsidR="00AB038D" w14:paraId="50D4C7EA" w14:textId="77777777" w:rsidTr="00AB038D">
        <w:tc>
          <w:tcPr>
            <w:tcW w:w="3975" w:type="dxa"/>
            <w:hideMark/>
          </w:tcPr>
          <w:p w14:paraId="1BD9607A" w14:textId="77777777" w:rsidR="00AB038D" w:rsidRDefault="00AB038D" w:rsidP="00AB03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69" w:type="dxa"/>
          </w:tcPr>
          <w:p w14:paraId="7D56E6BB" w14:textId="7CE9CDCF" w:rsidR="00AB038D" w:rsidRDefault="007A7783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</w:tcPr>
          <w:p w14:paraId="09DE9FE7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CA92015" w14:textId="27091DCE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424</w:t>
            </w:r>
          </w:p>
        </w:tc>
        <w:tc>
          <w:tcPr>
            <w:tcW w:w="288" w:type="dxa"/>
          </w:tcPr>
          <w:p w14:paraId="3F40A430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DE7A81F" w14:textId="6E6DCF54" w:rsidR="00AB038D" w:rsidRDefault="007A7783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52" w:type="dxa"/>
          </w:tcPr>
          <w:p w14:paraId="2B296935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6EB5D5B7" w14:textId="1DA2AD3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424</w:t>
            </w:r>
          </w:p>
        </w:tc>
      </w:tr>
      <w:tr w:rsidR="00AB038D" w14:paraId="5515C9E5" w14:textId="77777777" w:rsidTr="00AB038D">
        <w:tc>
          <w:tcPr>
            <w:tcW w:w="3975" w:type="dxa"/>
            <w:hideMark/>
          </w:tcPr>
          <w:p w14:paraId="0E062E5B" w14:textId="77777777" w:rsidR="00AB038D" w:rsidRDefault="00AB038D" w:rsidP="00AB03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69" w:type="dxa"/>
          </w:tcPr>
          <w:p w14:paraId="1E2D2470" w14:textId="43438B6E" w:rsidR="00AB038D" w:rsidRDefault="007A7783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68,561</w:t>
            </w:r>
          </w:p>
        </w:tc>
        <w:tc>
          <w:tcPr>
            <w:tcW w:w="270" w:type="dxa"/>
          </w:tcPr>
          <w:p w14:paraId="44DBAC30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A697C90" w14:textId="23C9424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88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484</w:t>
            </w:r>
          </w:p>
        </w:tc>
        <w:tc>
          <w:tcPr>
            <w:tcW w:w="288" w:type="dxa"/>
          </w:tcPr>
          <w:p w14:paraId="7BDC72F5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3330841" w14:textId="27CE10CA" w:rsidR="00AB038D" w:rsidRDefault="007A7783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68,561</w:t>
            </w:r>
          </w:p>
        </w:tc>
        <w:tc>
          <w:tcPr>
            <w:tcW w:w="252" w:type="dxa"/>
          </w:tcPr>
          <w:p w14:paraId="67D08B24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4676C2A3" w14:textId="04DBD0E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88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484</w:t>
            </w:r>
          </w:p>
        </w:tc>
      </w:tr>
      <w:tr w:rsidR="00AB038D" w14:paraId="5FC8289C" w14:textId="77777777" w:rsidTr="00AB038D">
        <w:tc>
          <w:tcPr>
            <w:tcW w:w="3975" w:type="dxa"/>
            <w:hideMark/>
          </w:tcPr>
          <w:p w14:paraId="3FEF387F" w14:textId="77777777" w:rsidR="00AB038D" w:rsidRDefault="00AB038D" w:rsidP="00AB03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69" w:type="dxa"/>
          </w:tcPr>
          <w:p w14:paraId="575745F7" w14:textId="393F59C9" w:rsidR="00AB038D" w:rsidRDefault="007A7783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72,756</w:t>
            </w:r>
          </w:p>
        </w:tc>
        <w:tc>
          <w:tcPr>
            <w:tcW w:w="270" w:type="dxa"/>
          </w:tcPr>
          <w:p w14:paraId="4A23E8CD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EA6D2AB" w14:textId="7B005A7B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88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928</w:t>
            </w:r>
          </w:p>
        </w:tc>
        <w:tc>
          <w:tcPr>
            <w:tcW w:w="288" w:type="dxa"/>
          </w:tcPr>
          <w:p w14:paraId="40ECCDED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A4D4D6" w14:textId="230F4031" w:rsidR="00AB038D" w:rsidRDefault="007A7783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72,756</w:t>
            </w:r>
          </w:p>
        </w:tc>
        <w:tc>
          <w:tcPr>
            <w:tcW w:w="252" w:type="dxa"/>
          </w:tcPr>
          <w:p w14:paraId="69860A7A" w14:textId="77777777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564CEA5F" w14:textId="7FE9F10D" w:rsidR="00AB038D" w:rsidRDefault="00AB038D" w:rsidP="00AB038D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88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928</w:t>
            </w:r>
          </w:p>
        </w:tc>
      </w:tr>
      <w:tr w:rsidR="001D0B45" w14:paraId="7FF5FBC8" w14:textId="77777777" w:rsidTr="000256EB">
        <w:tc>
          <w:tcPr>
            <w:tcW w:w="3975" w:type="dxa"/>
          </w:tcPr>
          <w:p w14:paraId="1CCACA4E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69" w:type="dxa"/>
          </w:tcPr>
          <w:p w14:paraId="2ABFDFD0" w14:textId="3293A05A" w:rsidR="001D0B45" w:rsidRPr="00A901FA" w:rsidRDefault="007A7783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270" w:type="dxa"/>
          </w:tcPr>
          <w:p w14:paraId="1DFA015C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B12F540" w14:textId="4C49DC84" w:rsidR="001D0B45" w:rsidRDefault="00AB038D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B038D">
              <w:rPr>
                <w:rFonts w:ascii="Angsana New" w:eastAsia="Calibri" w:hAnsi="Angsana New"/>
                <w:sz w:val="30"/>
                <w:szCs w:val="30"/>
                <w:lang w:val="en-US"/>
              </w:rPr>
              <w:t>4,435</w:t>
            </w:r>
          </w:p>
        </w:tc>
        <w:tc>
          <w:tcPr>
            <w:tcW w:w="288" w:type="dxa"/>
          </w:tcPr>
          <w:p w14:paraId="41574F06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D7F6A8D" w14:textId="4FBF25FE" w:rsidR="001D0B45" w:rsidRDefault="007A7783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252" w:type="dxa"/>
          </w:tcPr>
          <w:p w14:paraId="2C27871B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0376CF29" w14:textId="0818894F" w:rsidR="001D0B45" w:rsidRDefault="00AB038D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B038D">
              <w:rPr>
                <w:rFonts w:ascii="Angsana New" w:eastAsia="Calibri" w:hAnsi="Angsana New"/>
                <w:sz w:val="30"/>
                <w:szCs w:val="30"/>
                <w:lang w:val="en-US"/>
              </w:rPr>
              <w:t>4,435</w:t>
            </w:r>
          </w:p>
        </w:tc>
      </w:tr>
      <w:tr w:rsidR="001D0B45" w14:paraId="5EE08106" w14:textId="77777777" w:rsidTr="00AB038D">
        <w:tc>
          <w:tcPr>
            <w:tcW w:w="3975" w:type="dxa"/>
            <w:hideMark/>
          </w:tcPr>
          <w:p w14:paraId="1AC92816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69" w:type="dxa"/>
          </w:tcPr>
          <w:p w14:paraId="3213945B" w14:textId="732A5B6D" w:rsidR="001D0B45" w:rsidRDefault="007A7783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19,819</w:t>
            </w:r>
          </w:p>
        </w:tc>
        <w:tc>
          <w:tcPr>
            <w:tcW w:w="270" w:type="dxa"/>
          </w:tcPr>
          <w:p w14:paraId="342F4206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1404A74A" w14:textId="77390E34" w:rsidR="001D0B45" w:rsidRDefault="00AB038D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038D">
              <w:rPr>
                <w:rFonts w:ascii="Angsana New" w:eastAsia="Calibri" w:hAnsi="Angsana New"/>
                <w:sz w:val="30"/>
                <w:szCs w:val="30"/>
                <w:lang w:val="en-US"/>
              </w:rPr>
              <w:t>28,675</w:t>
            </w:r>
          </w:p>
        </w:tc>
        <w:tc>
          <w:tcPr>
            <w:tcW w:w="288" w:type="dxa"/>
          </w:tcPr>
          <w:p w14:paraId="119283D3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CD7E322" w14:textId="3EE679E7" w:rsidR="001D0B45" w:rsidRDefault="007A7783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19,819</w:t>
            </w:r>
          </w:p>
        </w:tc>
        <w:tc>
          <w:tcPr>
            <w:tcW w:w="252" w:type="dxa"/>
          </w:tcPr>
          <w:p w14:paraId="41317302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115DD88" w14:textId="1706014B" w:rsidR="001D0B45" w:rsidRDefault="00AB038D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28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675</w:t>
            </w:r>
          </w:p>
        </w:tc>
      </w:tr>
      <w:tr w:rsidR="001D0B45" w14:paraId="7E55116B" w14:textId="77777777" w:rsidTr="00AB038D">
        <w:tc>
          <w:tcPr>
            <w:tcW w:w="3975" w:type="dxa"/>
            <w:hideMark/>
          </w:tcPr>
          <w:p w14:paraId="65C29C1E" w14:textId="77777777" w:rsidR="001D0B45" w:rsidRDefault="001D0B45" w:rsidP="001D0B4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75EC1C0A" w14:textId="0BD2B677" w:rsidR="001D0B45" w:rsidRDefault="007A7783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6,970</w:t>
            </w:r>
          </w:p>
        </w:tc>
        <w:tc>
          <w:tcPr>
            <w:tcW w:w="270" w:type="dxa"/>
          </w:tcPr>
          <w:p w14:paraId="7DFC901C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D317257" w14:textId="1E951DAA" w:rsidR="001D0B45" w:rsidRDefault="00AB038D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038D">
              <w:rPr>
                <w:rFonts w:ascii="Angsana New" w:eastAsia="Calibri" w:hAnsi="Angsana New"/>
                <w:sz w:val="30"/>
                <w:szCs w:val="30"/>
                <w:lang w:val="en-US"/>
              </w:rPr>
              <w:t>6,847</w:t>
            </w:r>
          </w:p>
        </w:tc>
        <w:tc>
          <w:tcPr>
            <w:tcW w:w="288" w:type="dxa"/>
          </w:tcPr>
          <w:p w14:paraId="4CFC4A4C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5BB2585" w14:textId="45B8A6FD" w:rsidR="001D0B45" w:rsidRDefault="007A7783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6,970</w:t>
            </w:r>
          </w:p>
        </w:tc>
        <w:tc>
          <w:tcPr>
            <w:tcW w:w="252" w:type="dxa"/>
          </w:tcPr>
          <w:p w14:paraId="779B25F9" w14:textId="77777777" w:rsidR="001D0B45" w:rsidRDefault="001D0B45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60CA650" w14:textId="1E323CF5" w:rsidR="001D0B45" w:rsidRDefault="00AB038D" w:rsidP="001D0B45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038D">
              <w:rPr>
                <w:rFonts w:ascii="Angsana New" w:eastAsia="Calibri" w:hAnsi="Angsana New"/>
                <w:sz w:val="30"/>
                <w:szCs w:val="30"/>
                <w:lang w:val="en-US"/>
              </w:rPr>
              <w:t>6,847</w:t>
            </w:r>
          </w:p>
        </w:tc>
      </w:tr>
      <w:tr w:rsidR="00D97EA0" w14:paraId="5977B585" w14:textId="77777777" w:rsidTr="000256EB">
        <w:tc>
          <w:tcPr>
            <w:tcW w:w="3975" w:type="dxa"/>
          </w:tcPr>
          <w:p w14:paraId="208A2537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69" w:type="dxa"/>
          </w:tcPr>
          <w:p w14:paraId="6EC285D2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3794B723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52" w:type="dxa"/>
          </w:tcPr>
          <w:p w14:paraId="5F427847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288" w:type="dxa"/>
          </w:tcPr>
          <w:p w14:paraId="140D2F56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58DDAD2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</w:tcPr>
          <w:p w14:paraId="4B490391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99" w:type="dxa"/>
          </w:tcPr>
          <w:p w14:paraId="4B1AAD5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</w:tr>
      <w:tr w:rsidR="00D97EA0" w14:paraId="54257807" w14:textId="77777777" w:rsidTr="000256EB">
        <w:tc>
          <w:tcPr>
            <w:tcW w:w="3975" w:type="dxa"/>
            <w:hideMark/>
          </w:tcPr>
          <w:p w14:paraId="607B98E4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69" w:type="dxa"/>
          </w:tcPr>
          <w:p w14:paraId="00A53A0D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DB0A251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C4FF3F6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024F175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F3DFD9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836D6DC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6ADDA59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5E6F64" w14:paraId="3134065B" w14:textId="77777777" w:rsidTr="005E6F64">
        <w:tc>
          <w:tcPr>
            <w:tcW w:w="3975" w:type="dxa"/>
            <w:hideMark/>
          </w:tcPr>
          <w:p w14:paraId="3C7A81FB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69" w:type="dxa"/>
          </w:tcPr>
          <w:p w14:paraId="42D94111" w14:textId="7158F790" w:rsidR="005E6F64" w:rsidRDefault="007A7783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</w:tcPr>
          <w:p w14:paraId="23A1FC93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18634D40" w14:textId="1CD1212C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154</w:t>
            </w:r>
          </w:p>
        </w:tc>
        <w:tc>
          <w:tcPr>
            <w:tcW w:w="288" w:type="dxa"/>
          </w:tcPr>
          <w:p w14:paraId="34974C6B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5B793E" w14:textId="03E0ECE4" w:rsidR="005E6F64" w:rsidRDefault="007A7783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52" w:type="dxa"/>
          </w:tcPr>
          <w:p w14:paraId="6F47073A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12ED35C2" w14:textId="09FFC324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154</w:t>
            </w:r>
          </w:p>
        </w:tc>
      </w:tr>
      <w:tr w:rsidR="005E6F64" w14:paraId="45CB4422" w14:textId="77777777" w:rsidTr="005E6F64">
        <w:tc>
          <w:tcPr>
            <w:tcW w:w="3975" w:type="dxa"/>
            <w:hideMark/>
          </w:tcPr>
          <w:p w14:paraId="33E49159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169" w:type="dxa"/>
          </w:tcPr>
          <w:p w14:paraId="62A8D753" w14:textId="27926807" w:rsidR="005E6F64" w:rsidRDefault="007A7783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12,199</w:t>
            </w:r>
          </w:p>
        </w:tc>
        <w:tc>
          <w:tcPr>
            <w:tcW w:w="270" w:type="dxa"/>
          </w:tcPr>
          <w:p w14:paraId="02597CBF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E136CF3" w14:textId="1DF2459E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12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746</w:t>
            </w:r>
          </w:p>
        </w:tc>
        <w:tc>
          <w:tcPr>
            <w:tcW w:w="288" w:type="dxa"/>
          </w:tcPr>
          <w:p w14:paraId="0A477DA6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3AC0BD7" w14:textId="5852F9DA" w:rsidR="005E6F64" w:rsidRDefault="007A7783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12,199</w:t>
            </w:r>
          </w:p>
        </w:tc>
        <w:tc>
          <w:tcPr>
            <w:tcW w:w="252" w:type="dxa"/>
          </w:tcPr>
          <w:p w14:paraId="2A4F1C56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37FED201" w14:textId="33EDEF68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12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746</w:t>
            </w:r>
          </w:p>
        </w:tc>
      </w:tr>
      <w:tr w:rsidR="005E6F64" w14:paraId="0B2BE606" w14:textId="77777777" w:rsidTr="005E6F64">
        <w:tc>
          <w:tcPr>
            <w:tcW w:w="3975" w:type="dxa"/>
            <w:hideMark/>
          </w:tcPr>
          <w:p w14:paraId="2201A90A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169" w:type="dxa"/>
          </w:tcPr>
          <w:p w14:paraId="34BEB28F" w14:textId="4707B023" w:rsidR="005E6F64" w:rsidRDefault="007A7783" w:rsidP="005E6F64">
            <w:pPr>
              <w:tabs>
                <w:tab w:val="decimal" w:pos="689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D4EE32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DC2AA44" w14:textId="72656D73" w:rsidR="005E6F64" w:rsidRDefault="005E6F64" w:rsidP="005E6F64">
            <w:pPr>
              <w:tabs>
                <w:tab w:val="decimal" w:pos="689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000AABBA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46ABAD0" w14:textId="545E76FD" w:rsidR="005E6F64" w:rsidRDefault="007A7783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482</w:t>
            </w:r>
          </w:p>
        </w:tc>
        <w:tc>
          <w:tcPr>
            <w:tcW w:w="252" w:type="dxa"/>
          </w:tcPr>
          <w:p w14:paraId="7D8D98E6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3C2FA724" w14:textId="4A062C84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290</w:t>
            </w:r>
          </w:p>
        </w:tc>
      </w:tr>
      <w:tr w:rsidR="005E6F64" w14:paraId="31AAB9F3" w14:textId="77777777" w:rsidTr="005E6F64">
        <w:tc>
          <w:tcPr>
            <w:tcW w:w="3975" w:type="dxa"/>
            <w:hideMark/>
          </w:tcPr>
          <w:p w14:paraId="2E2434C5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9" w:type="dxa"/>
          </w:tcPr>
          <w:p w14:paraId="3E093312" w14:textId="22D97D7C" w:rsidR="005E6F64" w:rsidRDefault="007A7783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</w:tcPr>
          <w:p w14:paraId="01F91AA6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C80155D" w14:textId="3824D7AE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288" w:type="dxa"/>
          </w:tcPr>
          <w:p w14:paraId="68C0806E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C0BDF2B" w14:textId="4413E6D0" w:rsidR="005E6F64" w:rsidRDefault="007A7783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A7783">
              <w:rPr>
                <w:rFonts w:ascii="Angsana New" w:eastAsia="Calibri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252" w:type="dxa"/>
          </w:tcPr>
          <w:p w14:paraId="2E7D3AFB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154C782B" w14:textId="69E6A595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340</w:t>
            </w:r>
          </w:p>
        </w:tc>
      </w:tr>
      <w:tr w:rsidR="005E6F64" w14:paraId="6B9BB611" w14:textId="77777777" w:rsidTr="005E6F64">
        <w:tc>
          <w:tcPr>
            <w:tcW w:w="3975" w:type="dxa"/>
            <w:hideMark/>
          </w:tcPr>
          <w:p w14:paraId="7DAC7F2F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169" w:type="dxa"/>
          </w:tcPr>
          <w:p w14:paraId="5D981B18" w14:textId="13B3D4C1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32,710</w:t>
            </w:r>
          </w:p>
        </w:tc>
        <w:tc>
          <w:tcPr>
            <w:tcW w:w="270" w:type="dxa"/>
          </w:tcPr>
          <w:p w14:paraId="2F544CA6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00D497B" w14:textId="7872EE46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44,407</w:t>
            </w:r>
          </w:p>
        </w:tc>
        <w:tc>
          <w:tcPr>
            <w:tcW w:w="288" w:type="dxa"/>
          </w:tcPr>
          <w:p w14:paraId="28C8D0F9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059967" w14:textId="2C36C59E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32,710</w:t>
            </w:r>
          </w:p>
        </w:tc>
        <w:tc>
          <w:tcPr>
            <w:tcW w:w="252" w:type="dxa"/>
          </w:tcPr>
          <w:p w14:paraId="60DAE00E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47D2588B" w14:textId="506B38F8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44,407</w:t>
            </w:r>
          </w:p>
        </w:tc>
      </w:tr>
      <w:tr w:rsidR="005E6F64" w14:paraId="2B2DDE52" w14:textId="77777777" w:rsidTr="005E6F64">
        <w:tc>
          <w:tcPr>
            <w:tcW w:w="3975" w:type="dxa"/>
            <w:hideMark/>
          </w:tcPr>
          <w:p w14:paraId="4FA4A7C1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7AC4816F" w14:textId="7A4EA67D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70" w:type="dxa"/>
          </w:tcPr>
          <w:p w14:paraId="5FA675DC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004608D" w14:textId="6C2BD8E1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3,125</w:t>
            </w:r>
          </w:p>
        </w:tc>
        <w:tc>
          <w:tcPr>
            <w:tcW w:w="288" w:type="dxa"/>
          </w:tcPr>
          <w:p w14:paraId="12F8BCB8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B6C9ADC" w14:textId="3016A637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52" w:type="dxa"/>
          </w:tcPr>
          <w:p w14:paraId="407DD6B8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36A320CB" w14:textId="3C7554E4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3,125</w:t>
            </w:r>
          </w:p>
        </w:tc>
      </w:tr>
      <w:tr w:rsidR="00D97EA0" w14:paraId="618204F4" w14:textId="77777777" w:rsidTr="000256EB">
        <w:tc>
          <w:tcPr>
            <w:tcW w:w="3975" w:type="dxa"/>
          </w:tcPr>
          <w:p w14:paraId="19B6A9B6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lang w:val="th-TH"/>
              </w:rPr>
            </w:pPr>
          </w:p>
        </w:tc>
        <w:tc>
          <w:tcPr>
            <w:tcW w:w="1169" w:type="dxa"/>
          </w:tcPr>
          <w:p w14:paraId="0F996E42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0C2783DD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62FA7D5D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8" w:type="dxa"/>
          </w:tcPr>
          <w:p w14:paraId="3EA84EF3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59E984E9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6E9CC72B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99" w:type="dxa"/>
          </w:tcPr>
          <w:p w14:paraId="0F91A56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D97EA0" w14:paraId="5027162B" w14:textId="77777777" w:rsidTr="000256EB">
        <w:tc>
          <w:tcPr>
            <w:tcW w:w="3975" w:type="dxa"/>
            <w:hideMark/>
          </w:tcPr>
          <w:p w14:paraId="5404DD81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69" w:type="dxa"/>
          </w:tcPr>
          <w:p w14:paraId="59B28809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119A9DF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096995E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6C867E51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EA8DB17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2EE9F053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FB57A7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D97EA0" w14:paraId="4CE2840D" w14:textId="77777777" w:rsidTr="000256EB">
        <w:tc>
          <w:tcPr>
            <w:tcW w:w="3975" w:type="dxa"/>
            <w:hideMark/>
          </w:tcPr>
          <w:p w14:paraId="068A56A7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69" w:type="dxa"/>
          </w:tcPr>
          <w:p w14:paraId="042AEEC8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E172547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8FDFE97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231CD2FB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3D69EC8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7B962FF3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BBA808D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5E6F64" w14:paraId="643253EB" w14:textId="77777777" w:rsidTr="005E6F64">
        <w:tc>
          <w:tcPr>
            <w:tcW w:w="3975" w:type="dxa"/>
            <w:hideMark/>
          </w:tcPr>
          <w:p w14:paraId="28F0D6F8" w14:textId="77777777" w:rsidR="005E6F64" w:rsidRDefault="005E6F64" w:rsidP="005E6F64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169" w:type="dxa"/>
          </w:tcPr>
          <w:p w14:paraId="3A739F51" w14:textId="14860563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61,004</w:t>
            </w:r>
          </w:p>
        </w:tc>
        <w:tc>
          <w:tcPr>
            <w:tcW w:w="270" w:type="dxa"/>
          </w:tcPr>
          <w:p w14:paraId="00B3BB40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A232B0B" w14:textId="11E7804C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73,090</w:t>
            </w:r>
          </w:p>
        </w:tc>
        <w:tc>
          <w:tcPr>
            <w:tcW w:w="288" w:type="dxa"/>
          </w:tcPr>
          <w:p w14:paraId="0236FF98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2F82AD9" w14:textId="18B844C3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61,004</w:t>
            </w:r>
          </w:p>
        </w:tc>
        <w:tc>
          <w:tcPr>
            <w:tcW w:w="252" w:type="dxa"/>
          </w:tcPr>
          <w:p w14:paraId="559080A4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3A3F673" w14:textId="2ABE4913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73,090</w:t>
            </w:r>
          </w:p>
        </w:tc>
      </w:tr>
      <w:tr w:rsidR="005E6F64" w14:paraId="2EECEAC6" w14:textId="77777777" w:rsidTr="005E6F64">
        <w:tc>
          <w:tcPr>
            <w:tcW w:w="3975" w:type="dxa"/>
            <w:hideMark/>
          </w:tcPr>
          <w:p w14:paraId="79CA5CC6" w14:textId="77777777" w:rsidR="005E6F64" w:rsidRDefault="005E6F64" w:rsidP="005E6F64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169" w:type="dxa"/>
          </w:tcPr>
          <w:p w14:paraId="6356022D" w14:textId="75F311C8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270" w:type="dxa"/>
          </w:tcPr>
          <w:p w14:paraId="759E6810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90B2758" w14:textId="79319549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701</w:t>
            </w:r>
          </w:p>
        </w:tc>
        <w:tc>
          <w:tcPr>
            <w:tcW w:w="288" w:type="dxa"/>
          </w:tcPr>
          <w:p w14:paraId="1BF14CCA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31B917D" w14:textId="0AD55719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252" w:type="dxa"/>
          </w:tcPr>
          <w:p w14:paraId="23A9336A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D263C88" w14:textId="61062C20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701</w:t>
            </w:r>
          </w:p>
        </w:tc>
      </w:tr>
      <w:tr w:rsidR="005E6F64" w14:paraId="667A9926" w14:textId="77777777" w:rsidTr="005E6F64">
        <w:tc>
          <w:tcPr>
            <w:tcW w:w="3975" w:type="dxa"/>
            <w:hideMark/>
          </w:tcPr>
          <w:p w14:paraId="51F77EB4" w14:textId="77777777" w:rsidR="005E6F64" w:rsidRDefault="005E6F64" w:rsidP="005E6F64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ผลประโยชน์ระยะยาวอื่น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491E4" w14:textId="34E63F77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61D8AC7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1E1E9" w14:textId="7E38FBC4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8" w:type="dxa"/>
          </w:tcPr>
          <w:p w14:paraId="54249DF5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C9294" w14:textId="14F6A616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2" w:type="dxa"/>
          </w:tcPr>
          <w:p w14:paraId="121FF1B0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7B012" w14:textId="44D7B9BE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</w:tr>
      <w:tr w:rsidR="005E6F64" w14:paraId="6A4E182C" w14:textId="77777777" w:rsidTr="005E6F64">
        <w:tc>
          <w:tcPr>
            <w:tcW w:w="3975" w:type="dxa"/>
            <w:hideMark/>
          </w:tcPr>
          <w:p w14:paraId="08523554" w14:textId="77777777" w:rsidR="005E6F64" w:rsidRDefault="005E6F64" w:rsidP="005E6F64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D487EB" w14:textId="16EF3B3C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61,788</w:t>
            </w:r>
          </w:p>
        </w:tc>
        <w:tc>
          <w:tcPr>
            <w:tcW w:w="270" w:type="dxa"/>
          </w:tcPr>
          <w:p w14:paraId="786F293F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8E3EC9" w14:textId="6B1F7DEB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73,798</w:t>
            </w:r>
          </w:p>
        </w:tc>
        <w:tc>
          <w:tcPr>
            <w:tcW w:w="288" w:type="dxa"/>
          </w:tcPr>
          <w:p w14:paraId="7B0B8A3F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37BF1" w14:textId="6DFA4F29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61,788</w:t>
            </w:r>
          </w:p>
        </w:tc>
        <w:tc>
          <w:tcPr>
            <w:tcW w:w="252" w:type="dxa"/>
          </w:tcPr>
          <w:p w14:paraId="5A767323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BF476" w14:textId="22FD7A01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73,798</w:t>
            </w:r>
          </w:p>
        </w:tc>
      </w:tr>
      <w:tr w:rsidR="00D97EA0" w14:paraId="601BC6CA" w14:textId="77777777" w:rsidTr="000256EB">
        <w:trPr>
          <w:trHeight w:val="259"/>
        </w:trPr>
        <w:tc>
          <w:tcPr>
            <w:tcW w:w="3975" w:type="dxa"/>
          </w:tcPr>
          <w:p w14:paraId="510250DC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69" w:type="dxa"/>
          </w:tcPr>
          <w:p w14:paraId="60E4F1F2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70" w:type="dxa"/>
          </w:tcPr>
          <w:p w14:paraId="4A22AB94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2" w:type="dxa"/>
          </w:tcPr>
          <w:p w14:paraId="2F1D1E5D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88" w:type="dxa"/>
          </w:tcPr>
          <w:p w14:paraId="0B22A836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4B9BCB9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52" w:type="dxa"/>
          </w:tcPr>
          <w:p w14:paraId="32DE9E53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216CA5A7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D97EA0" w14:paraId="2C67992C" w14:textId="77777777" w:rsidTr="000256EB">
        <w:tc>
          <w:tcPr>
            <w:tcW w:w="3975" w:type="dxa"/>
            <w:hideMark/>
          </w:tcPr>
          <w:p w14:paraId="24A62C65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69" w:type="dxa"/>
          </w:tcPr>
          <w:p w14:paraId="1601DF95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0EB1624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5BD5A11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3C3502BC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B6C7D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771DE31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509CDA18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5E6F64" w14:paraId="70522E3C" w14:textId="77777777" w:rsidTr="005E6F64">
        <w:tc>
          <w:tcPr>
            <w:tcW w:w="3975" w:type="dxa"/>
            <w:hideMark/>
          </w:tcPr>
          <w:p w14:paraId="1D6BE748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69" w:type="dxa"/>
          </w:tcPr>
          <w:p w14:paraId="4F9474C5" w14:textId="4F33FA92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2,224,330</w:t>
            </w:r>
          </w:p>
        </w:tc>
        <w:tc>
          <w:tcPr>
            <w:tcW w:w="270" w:type="dxa"/>
          </w:tcPr>
          <w:p w14:paraId="0D508B93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607505B" w14:textId="26D989CA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2,607,639</w:t>
            </w:r>
          </w:p>
        </w:tc>
        <w:tc>
          <w:tcPr>
            <w:tcW w:w="288" w:type="dxa"/>
          </w:tcPr>
          <w:p w14:paraId="41A2979D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59F32BC" w14:textId="48167277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2,224,330</w:t>
            </w:r>
          </w:p>
        </w:tc>
        <w:tc>
          <w:tcPr>
            <w:tcW w:w="252" w:type="dxa"/>
          </w:tcPr>
          <w:p w14:paraId="176A21D4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5DA07916" w14:textId="55CFDE2A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2,607,639</w:t>
            </w:r>
          </w:p>
        </w:tc>
      </w:tr>
      <w:tr w:rsidR="005E6F64" w14:paraId="0C7A72BD" w14:textId="77777777" w:rsidTr="005E6F64">
        <w:tc>
          <w:tcPr>
            <w:tcW w:w="3975" w:type="dxa"/>
            <w:hideMark/>
          </w:tcPr>
          <w:p w14:paraId="1BC4AD8F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169" w:type="dxa"/>
          </w:tcPr>
          <w:p w14:paraId="634300DE" w14:textId="1CDCF855" w:rsidR="005E6F64" w:rsidRDefault="00622B03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622B03">
              <w:rPr>
                <w:rFonts w:ascii="Angsana New" w:eastAsia="Calibri" w:hAnsi="Angsana New"/>
                <w:sz w:val="30"/>
                <w:szCs w:val="30"/>
                <w:lang w:val="en-US"/>
              </w:rPr>
              <w:t>407,223</w:t>
            </w:r>
          </w:p>
        </w:tc>
        <w:tc>
          <w:tcPr>
            <w:tcW w:w="270" w:type="dxa"/>
          </w:tcPr>
          <w:p w14:paraId="1C852E26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3C48380E" w14:textId="0287C85A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654,560</w:t>
            </w:r>
          </w:p>
        </w:tc>
        <w:tc>
          <w:tcPr>
            <w:tcW w:w="288" w:type="dxa"/>
          </w:tcPr>
          <w:p w14:paraId="399B392B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2ECF66C" w14:textId="60913B6F" w:rsidR="005E6F64" w:rsidRDefault="00622B03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22B03">
              <w:rPr>
                <w:rFonts w:ascii="Angsana New" w:eastAsia="Calibri" w:hAnsi="Angsana New"/>
                <w:sz w:val="30"/>
                <w:szCs w:val="30"/>
                <w:lang w:val="en-US"/>
              </w:rPr>
              <w:t>407,223</w:t>
            </w:r>
          </w:p>
        </w:tc>
        <w:tc>
          <w:tcPr>
            <w:tcW w:w="252" w:type="dxa"/>
          </w:tcPr>
          <w:p w14:paraId="27B651DF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86F9A2D" w14:textId="228AC388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654,560</w:t>
            </w:r>
          </w:p>
        </w:tc>
      </w:tr>
      <w:tr w:rsidR="005E6F64" w14:paraId="5E21E6D5" w14:textId="77777777" w:rsidTr="005E6F64">
        <w:tc>
          <w:tcPr>
            <w:tcW w:w="3975" w:type="dxa"/>
            <w:hideMark/>
          </w:tcPr>
          <w:p w14:paraId="50906D96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169" w:type="dxa"/>
          </w:tcPr>
          <w:p w14:paraId="4FC904C8" w14:textId="651490FD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587</w:t>
            </w:r>
          </w:p>
        </w:tc>
        <w:tc>
          <w:tcPr>
            <w:tcW w:w="270" w:type="dxa"/>
          </w:tcPr>
          <w:p w14:paraId="6DC95F12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1511D63" w14:textId="2E1DE07D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88" w:type="dxa"/>
          </w:tcPr>
          <w:p w14:paraId="7FE155DF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2A85655" w14:textId="17C072C9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587</w:t>
            </w:r>
          </w:p>
        </w:tc>
        <w:tc>
          <w:tcPr>
            <w:tcW w:w="252" w:type="dxa"/>
          </w:tcPr>
          <w:p w14:paraId="0F04BA59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436D960A" w14:textId="407BFCD1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171</w:t>
            </w:r>
          </w:p>
        </w:tc>
      </w:tr>
      <w:tr w:rsidR="00D97EA0" w14:paraId="418A2038" w14:textId="77777777" w:rsidTr="000256EB">
        <w:tc>
          <w:tcPr>
            <w:tcW w:w="3975" w:type="dxa"/>
            <w:hideMark/>
          </w:tcPr>
          <w:p w14:paraId="55A1541E" w14:textId="77777777" w:rsidR="00D97EA0" w:rsidRDefault="00D97EA0" w:rsidP="00D97E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กิจการอื่นที่เกี่ยวข้องกัน (ต่อ)</w:t>
            </w:r>
          </w:p>
        </w:tc>
        <w:tc>
          <w:tcPr>
            <w:tcW w:w="1169" w:type="dxa"/>
          </w:tcPr>
          <w:p w14:paraId="2924DB77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6043289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A135E20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040EDFD9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9AE42BA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3D42AA91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41966414" w14:textId="77777777" w:rsidR="00D97EA0" w:rsidRDefault="00D97EA0" w:rsidP="00D97EA0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5E6F64" w14:paraId="677B1172" w14:textId="77777777" w:rsidTr="005E6F64">
        <w:tc>
          <w:tcPr>
            <w:tcW w:w="3975" w:type="dxa"/>
            <w:hideMark/>
          </w:tcPr>
          <w:p w14:paraId="6B02CCB9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69" w:type="dxa"/>
          </w:tcPr>
          <w:p w14:paraId="6574C0E1" w14:textId="7487A424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667,374</w:t>
            </w:r>
          </w:p>
        </w:tc>
        <w:tc>
          <w:tcPr>
            <w:tcW w:w="270" w:type="dxa"/>
          </w:tcPr>
          <w:p w14:paraId="4B185254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F1B2B24" w14:textId="5413ED33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706,975</w:t>
            </w:r>
          </w:p>
        </w:tc>
        <w:tc>
          <w:tcPr>
            <w:tcW w:w="288" w:type="dxa"/>
          </w:tcPr>
          <w:p w14:paraId="505300FC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B599599" w14:textId="1407F3FB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667,374</w:t>
            </w:r>
          </w:p>
        </w:tc>
        <w:tc>
          <w:tcPr>
            <w:tcW w:w="252" w:type="dxa"/>
          </w:tcPr>
          <w:p w14:paraId="56CCBE16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07A531FB" w14:textId="3F3CC526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706,975</w:t>
            </w:r>
          </w:p>
        </w:tc>
      </w:tr>
      <w:tr w:rsidR="005E6F64" w14:paraId="1611772A" w14:textId="77777777" w:rsidTr="005E6F64">
        <w:tc>
          <w:tcPr>
            <w:tcW w:w="3975" w:type="dxa"/>
            <w:hideMark/>
          </w:tcPr>
          <w:p w14:paraId="77592325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69" w:type="dxa"/>
          </w:tcPr>
          <w:p w14:paraId="31A62F63" w14:textId="5E1AAD94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27,376</w:t>
            </w:r>
          </w:p>
        </w:tc>
        <w:tc>
          <w:tcPr>
            <w:tcW w:w="270" w:type="dxa"/>
          </w:tcPr>
          <w:p w14:paraId="4F74C700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E032344" w14:textId="1B7FA7A1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3,933</w:t>
            </w:r>
          </w:p>
        </w:tc>
        <w:tc>
          <w:tcPr>
            <w:tcW w:w="288" w:type="dxa"/>
          </w:tcPr>
          <w:p w14:paraId="696CC07E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2184FB" w14:textId="5F561FCB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27,376</w:t>
            </w:r>
          </w:p>
        </w:tc>
        <w:tc>
          <w:tcPr>
            <w:tcW w:w="252" w:type="dxa"/>
          </w:tcPr>
          <w:p w14:paraId="7CF7578A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37E6387A" w14:textId="196417DA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3,933</w:t>
            </w:r>
          </w:p>
        </w:tc>
      </w:tr>
      <w:tr w:rsidR="005E6F64" w14:paraId="3A5A5FC1" w14:textId="77777777" w:rsidTr="005E6F64">
        <w:tc>
          <w:tcPr>
            <w:tcW w:w="3975" w:type="dxa"/>
            <w:hideMark/>
          </w:tcPr>
          <w:p w14:paraId="37154DBE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9" w:type="dxa"/>
          </w:tcPr>
          <w:p w14:paraId="47543070" w14:textId="7FDD70A2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18,904</w:t>
            </w:r>
          </w:p>
        </w:tc>
        <w:tc>
          <w:tcPr>
            <w:tcW w:w="270" w:type="dxa"/>
          </w:tcPr>
          <w:p w14:paraId="03D31E4B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53DE269" w14:textId="0B4E86C3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88" w:type="dxa"/>
          </w:tcPr>
          <w:p w14:paraId="4223B4B4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ED84012" w14:textId="4E0DFC13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18,904</w:t>
            </w:r>
          </w:p>
        </w:tc>
        <w:tc>
          <w:tcPr>
            <w:tcW w:w="252" w:type="dxa"/>
          </w:tcPr>
          <w:p w14:paraId="791ED4D8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2ED8484C" w14:textId="2FF3BFE4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33</w:t>
            </w:r>
          </w:p>
        </w:tc>
      </w:tr>
      <w:tr w:rsidR="005E6F64" w14:paraId="2EB4DB97" w14:textId="77777777" w:rsidTr="000256EB">
        <w:tc>
          <w:tcPr>
            <w:tcW w:w="3975" w:type="dxa"/>
          </w:tcPr>
          <w:p w14:paraId="38184847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69" w:type="dxa"/>
          </w:tcPr>
          <w:p w14:paraId="1699AB7B" w14:textId="55139A25" w:rsidR="005E6F64" w:rsidRPr="00796518" w:rsidRDefault="00AB3DCA" w:rsidP="00AB3DCA">
            <w:pPr>
              <w:tabs>
                <w:tab w:val="decimal" w:pos="689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543F70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B12768A" w14:textId="5E948DF3" w:rsidR="005E6F64" w:rsidRPr="00A901FA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288" w:type="dxa"/>
          </w:tcPr>
          <w:p w14:paraId="6E5A7794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FAA54BD" w14:textId="36B70405" w:rsidR="005E6F64" w:rsidRPr="00796518" w:rsidRDefault="00AB3DCA" w:rsidP="00AB3DCA">
            <w:pPr>
              <w:tabs>
                <w:tab w:val="decimal" w:pos="690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6481A6C2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5CE740FC" w14:textId="3515626C" w:rsidR="005E6F64" w:rsidRPr="00A901FA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247</w:t>
            </w:r>
          </w:p>
        </w:tc>
      </w:tr>
      <w:tr w:rsidR="005E6F64" w14:paraId="16DBCAC3" w14:textId="77777777" w:rsidTr="005E6F64">
        <w:tc>
          <w:tcPr>
            <w:tcW w:w="3975" w:type="dxa"/>
            <w:hideMark/>
          </w:tcPr>
          <w:p w14:paraId="6B58F3BD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69" w:type="dxa"/>
          </w:tcPr>
          <w:p w14:paraId="4E8B893A" w14:textId="69C64F9D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</w:tcPr>
          <w:p w14:paraId="5A1C61BE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DDE908A" w14:textId="04169C71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288" w:type="dxa"/>
          </w:tcPr>
          <w:p w14:paraId="2E5BC1CB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126636A" w14:textId="3FB03C87" w:rsidR="005E6F64" w:rsidRDefault="00AB3DCA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B3DCA">
              <w:rPr>
                <w:rFonts w:ascii="Angsana New" w:eastAsia="Calibri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52" w:type="dxa"/>
          </w:tcPr>
          <w:p w14:paraId="08C084BF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5CB13F71" w14:textId="106DA5D9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548</w:t>
            </w:r>
          </w:p>
        </w:tc>
      </w:tr>
      <w:tr w:rsidR="005E6F64" w14:paraId="0CF9B6E0" w14:textId="77777777" w:rsidTr="005E6F64">
        <w:tc>
          <w:tcPr>
            <w:tcW w:w="3975" w:type="dxa"/>
            <w:hideMark/>
          </w:tcPr>
          <w:p w14:paraId="08FE6639" w14:textId="77777777" w:rsidR="005E6F64" w:rsidRDefault="005E6F64" w:rsidP="005E6F6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22A441D8" w14:textId="2F58BC4C" w:rsidR="005E6F64" w:rsidRDefault="00622B03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622B03">
              <w:rPr>
                <w:rFonts w:ascii="Angsana New" w:eastAsia="Calibri" w:hAnsi="Angsana New"/>
                <w:sz w:val="30"/>
                <w:szCs w:val="30"/>
                <w:lang w:val="en-US"/>
              </w:rPr>
              <w:t>25,104</w:t>
            </w:r>
          </w:p>
        </w:tc>
        <w:tc>
          <w:tcPr>
            <w:tcW w:w="270" w:type="dxa"/>
          </w:tcPr>
          <w:p w14:paraId="127ECA99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52EFBDE" w14:textId="727C4382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25,640</w:t>
            </w:r>
          </w:p>
        </w:tc>
        <w:tc>
          <w:tcPr>
            <w:tcW w:w="288" w:type="dxa"/>
          </w:tcPr>
          <w:p w14:paraId="1681348A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5C95125" w14:textId="6C5B0639" w:rsidR="005E6F64" w:rsidRDefault="00622B03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22B03">
              <w:rPr>
                <w:rFonts w:ascii="Angsana New" w:eastAsia="Calibri" w:hAnsi="Angsana New"/>
                <w:sz w:val="30"/>
                <w:szCs w:val="30"/>
                <w:lang w:val="en-US"/>
              </w:rPr>
              <w:t>25,104</w:t>
            </w:r>
          </w:p>
        </w:tc>
        <w:tc>
          <w:tcPr>
            <w:tcW w:w="252" w:type="dxa"/>
          </w:tcPr>
          <w:p w14:paraId="473AEF6D" w14:textId="77777777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3B001385" w14:textId="59803CCA" w:rsidR="005E6F64" w:rsidRDefault="005E6F64" w:rsidP="005E6F64">
            <w:pPr>
              <w:tabs>
                <w:tab w:val="decimal" w:pos="924"/>
              </w:tabs>
              <w:spacing w:line="240" w:lineRule="auto"/>
              <w:ind w:left="-108" w:right="-9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25,640</w:t>
            </w:r>
          </w:p>
        </w:tc>
      </w:tr>
    </w:tbl>
    <w:p w14:paraId="792EBD5A" w14:textId="77777777" w:rsidR="00D97EA0" w:rsidRDefault="00D97EA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B83010" w:rsidRPr="00E301AC" w14:paraId="37BD3281" w14:textId="77777777" w:rsidTr="00E011DE">
        <w:trPr>
          <w:tblHeader/>
        </w:trPr>
        <w:tc>
          <w:tcPr>
            <w:tcW w:w="6210" w:type="dxa"/>
          </w:tcPr>
          <w:p w14:paraId="1480AE42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7A9CA28" w14:textId="77777777" w:rsidR="00B83010" w:rsidRPr="003362E4" w:rsidRDefault="00B83010" w:rsidP="003362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3010" w:rsidRPr="00E301AC" w14:paraId="7879B229" w14:textId="77777777" w:rsidTr="00E011DE">
        <w:trPr>
          <w:tblHeader/>
        </w:trPr>
        <w:tc>
          <w:tcPr>
            <w:tcW w:w="6210" w:type="dxa"/>
          </w:tcPr>
          <w:p w14:paraId="70474DC3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7F15F1" w14:textId="77777777" w:rsidR="00B83010" w:rsidRPr="003362E4" w:rsidRDefault="00B83010" w:rsidP="003362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B83010" w:rsidRPr="00E301AC" w14:paraId="56DC6524" w14:textId="77777777" w:rsidTr="00E011DE">
        <w:trPr>
          <w:tblHeader/>
        </w:trPr>
        <w:tc>
          <w:tcPr>
            <w:tcW w:w="6210" w:type="dxa"/>
          </w:tcPr>
          <w:p w14:paraId="6FB4D996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80C31BA" w14:textId="77777777" w:rsidR="00B83010" w:rsidRPr="003362E4" w:rsidRDefault="00B83010" w:rsidP="003362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B83010" w:rsidRPr="00E301AC" w14:paraId="2D3B75C1" w14:textId="77777777" w:rsidTr="00E011DE">
        <w:trPr>
          <w:tblHeader/>
        </w:trPr>
        <w:tc>
          <w:tcPr>
            <w:tcW w:w="6210" w:type="dxa"/>
          </w:tcPr>
          <w:p w14:paraId="6020F53C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B6CF2DC" w14:textId="4F9236DD" w:rsidR="00B83010" w:rsidRPr="003362E4" w:rsidRDefault="005E6F6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4" w:type="dxa"/>
          </w:tcPr>
          <w:p w14:paraId="4DADC99F" w14:textId="77777777" w:rsidR="00B83010" w:rsidRPr="003362E4" w:rsidRDefault="00B83010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F1CC197" w14:textId="55C4AC35" w:rsidR="00B83010" w:rsidRPr="003362E4" w:rsidRDefault="00B83010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E011DE"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B83010" w:rsidRPr="00E301AC" w14:paraId="30F5B82D" w14:textId="77777777" w:rsidTr="00E011DE">
        <w:trPr>
          <w:tblHeader/>
        </w:trPr>
        <w:tc>
          <w:tcPr>
            <w:tcW w:w="6210" w:type="dxa"/>
          </w:tcPr>
          <w:p w14:paraId="5D2133EB" w14:textId="27C4334D" w:rsidR="00B83010" w:rsidRPr="003362E4" w:rsidRDefault="00CE207B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ยอดคงเหลื</w:t>
            </w:r>
            <w:r w:rsidR="00E011DE"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อกับบุคคลหรือกิจการที่เกี่ยวข้องกัน ณ วันที่</w:t>
            </w:r>
          </w:p>
        </w:tc>
        <w:tc>
          <w:tcPr>
            <w:tcW w:w="1440" w:type="dxa"/>
          </w:tcPr>
          <w:p w14:paraId="5DD1B129" w14:textId="4CB18C80" w:rsidR="00B83010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50865639" w14:textId="77777777" w:rsidR="00B83010" w:rsidRPr="003362E4" w:rsidRDefault="00B83010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4CA6AADD" w14:textId="63AF6977" w:rsidR="00B83010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B83010" w:rsidRPr="00E301AC" w14:paraId="5702B8F4" w14:textId="77777777" w:rsidTr="00E011DE">
        <w:trPr>
          <w:tblHeader/>
        </w:trPr>
        <w:tc>
          <w:tcPr>
            <w:tcW w:w="6210" w:type="dxa"/>
          </w:tcPr>
          <w:p w14:paraId="5DA772A8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BE68ED7" w14:textId="77777777" w:rsidR="00B83010" w:rsidRPr="003362E4" w:rsidRDefault="00B83010" w:rsidP="003362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3010" w:rsidRPr="00E301AC" w14:paraId="36950A6A" w14:textId="77777777" w:rsidTr="00730A98">
        <w:tc>
          <w:tcPr>
            <w:tcW w:w="6210" w:type="dxa"/>
          </w:tcPr>
          <w:p w14:paraId="1E7E4362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6CEBB8CD" w14:textId="77777777" w:rsidR="00B83010" w:rsidRPr="003362E4" w:rsidRDefault="00B83010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A1D8523" w14:textId="77777777" w:rsidR="00B83010" w:rsidRPr="003362E4" w:rsidRDefault="00B83010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9896283" w14:textId="77777777" w:rsidR="00B83010" w:rsidRPr="003362E4" w:rsidRDefault="00B83010" w:rsidP="003362E4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4D292898" w14:textId="77777777" w:rsidTr="00730A98">
        <w:tc>
          <w:tcPr>
            <w:tcW w:w="6210" w:type="dxa"/>
          </w:tcPr>
          <w:p w14:paraId="0EBD61A6" w14:textId="3623E6F5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257C851" w14:textId="773BAD48" w:rsidR="003362E4" w:rsidRPr="003362E4" w:rsidRDefault="00AB3DC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DCA">
              <w:rPr>
                <w:rFonts w:ascii="Angsana New" w:hAnsi="Angsana New"/>
                <w:sz w:val="30"/>
                <w:szCs w:val="30"/>
                <w:lang w:val="en-US"/>
              </w:rPr>
              <w:t>53,275</w:t>
            </w:r>
          </w:p>
        </w:tc>
        <w:tc>
          <w:tcPr>
            <w:tcW w:w="284" w:type="dxa"/>
          </w:tcPr>
          <w:p w14:paraId="4CAC88F1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20E6443" w14:textId="3A820775" w:rsidR="003362E4" w:rsidRPr="003362E4" w:rsidRDefault="003362E4" w:rsidP="00B81656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208,234</w:t>
            </w:r>
          </w:p>
        </w:tc>
      </w:tr>
      <w:tr w:rsidR="003362E4" w:rsidRPr="00E301AC" w14:paraId="1BF4630E" w14:textId="77777777" w:rsidTr="00730A98">
        <w:tc>
          <w:tcPr>
            <w:tcW w:w="6210" w:type="dxa"/>
          </w:tcPr>
          <w:p w14:paraId="3F072948" w14:textId="77777777" w:rsidR="003362E4" w:rsidRPr="003362E4" w:rsidRDefault="003362E4" w:rsidP="003362E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10C795BC" w14:textId="57680550" w:rsidR="003362E4" w:rsidRPr="003362E4" w:rsidRDefault="00AB3DC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DC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53C81A53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EA6B180" w14:textId="2964F284" w:rsidR="003362E4" w:rsidRPr="003362E4" w:rsidRDefault="003362E4" w:rsidP="003362E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3362E4" w:rsidRPr="00E301AC" w14:paraId="0676AE6E" w14:textId="77777777" w:rsidTr="00730A98">
        <w:tc>
          <w:tcPr>
            <w:tcW w:w="6210" w:type="dxa"/>
          </w:tcPr>
          <w:p w14:paraId="0988C49D" w14:textId="77777777" w:rsidR="003362E4" w:rsidRPr="003362E4" w:rsidRDefault="003362E4" w:rsidP="003362E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EB7B2C" w14:textId="3FBD52EE" w:rsidR="003362E4" w:rsidRPr="003362E4" w:rsidRDefault="00AB3DC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DCA">
              <w:rPr>
                <w:rFonts w:ascii="Angsana New" w:hAnsi="Angsana New"/>
                <w:sz w:val="30"/>
                <w:szCs w:val="30"/>
                <w:lang w:val="en-US"/>
              </w:rPr>
              <w:t>409,362</w:t>
            </w:r>
          </w:p>
        </w:tc>
        <w:tc>
          <w:tcPr>
            <w:tcW w:w="284" w:type="dxa"/>
          </w:tcPr>
          <w:p w14:paraId="0AE13369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C7DF03F" w14:textId="20B871B8" w:rsidR="003362E4" w:rsidRPr="003362E4" w:rsidRDefault="003362E4" w:rsidP="003362E4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642,826</w:t>
            </w:r>
          </w:p>
        </w:tc>
      </w:tr>
      <w:tr w:rsidR="003362E4" w:rsidRPr="00E301AC" w14:paraId="29D95804" w14:textId="77777777" w:rsidTr="00730A98">
        <w:trPr>
          <w:trHeight w:val="49"/>
        </w:trPr>
        <w:tc>
          <w:tcPr>
            <w:tcW w:w="6210" w:type="dxa"/>
          </w:tcPr>
          <w:p w14:paraId="120E6A16" w14:textId="6141AAE9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E088357" w14:textId="6616A880" w:rsidR="003362E4" w:rsidRPr="003362E4" w:rsidRDefault="00AB3DC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3D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462,64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37A38709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1780235D" w14:textId="5EEF696C" w:rsidR="003362E4" w:rsidRPr="003362E4" w:rsidRDefault="003362E4" w:rsidP="003362E4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851,083</w:t>
            </w:r>
          </w:p>
        </w:tc>
      </w:tr>
      <w:tr w:rsidR="003362E4" w:rsidRPr="00E301AC" w14:paraId="1A6BE1D7" w14:textId="77777777" w:rsidTr="00464B1D">
        <w:trPr>
          <w:trHeight w:val="350"/>
        </w:trPr>
        <w:tc>
          <w:tcPr>
            <w:tcW w:w="6210" w:type="dxa"/>
          </w:tcPr>
          <w:p w14:paraId="121251E5" w14:textId="77777777" w:rsidR="003362E4" w:rsidRPr="00464B1D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63DC79C2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C37F0D4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291EB754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8C3" w:rsidRPr="00E301AC" w14:paraId="70C05952" w14:textId="77777777" w:rsidTr="00464B1D">
        <w:trPr>
          <w:trHeight w:val="49"/>
        </w:trPr>
        <w:tc>
          <w:tcPr>
            <w:tcW w:w="6210" w:type="dxa"/>
          </w:tcPr>
          <w:p w14:paraId="06A1DD6A" w14:textId="06C4AC5F" w:rsidR="005A48C3" w:rsidRPr="003362E4" w:rsidRDefault="005A48C3" w:rsidP="005A48C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เงินปันผลค้างรับ</w:t>
            </w:r>
          </w:p>
        </w:tc>
        <w:tc>
          <w:tcPr>
            <w:tcW w:w="1440" w:type="dxa"/>
          </w:tcPr>
          <w:p w14:paraId="0AB7D433" w14:textId="77777777" w:rsidR="005A48C3" w:rsidRPr="003362E4" w:rsidRDefault="005A48C3" w:rsidP="005A48C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9544DD7" w14:textId="77777777" w:rsidR="005A48C3" w:rsidRPr="003362E4" w:rsidRDefault="005A48C3" w:rsidP="005A48C3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23B1C7A" w14:textId="77777777" w:rsidR="005A48C3" w:rsidRPr="003362E4" w:rsidRDefault="005A48C3" w:rsidP="005A48C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8C3" w:rsidRPr="00E301AC" w14:paraId="659D619D" w14:textId="77777777" w:rsidTr="00464B1D">
        <w:trPr>
          <w:trHeight w:val="49"/>
        </w:trPr>
        <w:tc>
          <w:tcPr>
            <w:tcW w:w="6210" w:type="dxa"/>
          </w:tcPr>
          <w:p w14:paraId="7A1818B0" w14:textId="42157EA5" w:rsidR="005A48C3" w:rsidRPr="003362E4" w:rsidRDefault="005A48C3" w:rsidP="005A48C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A00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781BAA" w14:textId="0D51D3E2" w:rsidR="005A48C3" w:rsidRPr="003362E4" w:rsidRDefault="00464B1D" w:rsidP="005A48C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4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301,390</w:t>
            </w:r>
          </w:p>
        </w:tc>
        <w:tc>
          <w:tcPr>
            <w:tcW w:w="284" w:type="dxa"/>
          </w:tcPr>
          <w:p w14:paraId="5FCA08D2" w14:textId="77777777" w:rsidR="005A48C3" w:rsidRPr="003362E4" w:rsidRDefault="005A48C3" w:rsidP="005A48C3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64C145BD" w14:textId="4EA01E4B" w:rsidR="005A48C3" w:rsidRPr="003362E4" w:rsidRDefault="005A48C3" w:rsidP="005A48C3">
            <w:pPr>
              <w:spacing w:line="240" w:lineRule="auto"/>
              <w:ind w:left="-108" w:firstLine="4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0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5A48C3" w:rsidRPr="00E301AC" w14:paraId="4C5E1EDB" w14:textId="77777777" w:rsidTr="00464B1D">
        <w:trPr>
          <w:trHeight w:val="305"/>
        </w:trPr>
        <w:tc>
          <w:tcPr>
            <w:tcW w:w="6210" w:type="dxa"/>
          </w:tcPr>
          <w:p w14:paraId="1572DE01" w14:textId="77777777" w:rsidR="005A48C3" w:rsidRPr="00464B1D" w:rsidRDefault="005A48C3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2BB8A40" w14:textId="77777777" w:rsidR="005A48C3" w:rsidRPr="003362E4" w:rsidRDefault="005A48C3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FB3BACE" w14:textId="77777777" w:rsidR="005A48C3" w:rsidRPr="003362E4" w:rsidRDefault="005A48C3" w:rsidP="003362E4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</w:tcPr>
          <w:p w14:paraId="4D12268F" w14:textId="77777777" w:rsidR="005A48C3" w:rsidRPr="003362E4" w:rsidRDefault="005A48C3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3C3D5B01" w14:textId="77777777" w:rsidTr="00EB3A96">
        <w:trPr>
          <w:trHeight w:val="49"/>
        </w:trPr>
        <w:tc>
          <w:tcPr>
            <w:tcW w:w="6210" w:type="dxa"/>
          </w:tcPr>
          <w:p w14:paraId="37C3C428" w14:textId="5A6EC6CA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440" w:type="dxa"/>
          </w:tcPr>
          <w:p w14:paraId="6C48FE35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74D22A0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75363933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76F1CC88" w14:textId="77777777" w:rsidTr="00730A98">
        <w:tc>
          <w:tcPr>
            <w:tcW w:w="6210" w:type="dxa"/>
          </w:tcPr>
          <w:p w14:paraId="18D90A69" w14:textId="65C6D87C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597117D7" w14:textId="4C55D3BA" w:rsidR="003362E4" w:rsidRPr="003362E4" w:rsidRDefault="00AB3DC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DCA"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</w:p>
        </w:tc>
        <w:tc>
          <w:tcPr>
            <w:tcW w:w="284" w:type="dxa"/>
          </w:tcPr>
          <w:p w14:paraId="62AC67B3" w14:textId="77777777" w:rsidR="003362E4" w:rsidRPr="003362E4" w:rsidRDefault="003362E4" w:rsidP="003362E4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B131AA4" w14:textId="7B289F72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</w:tr>
      <w:tr w:rsidR="003362E4" w:rsidRPr="00E301AC" w14:paraId="1DF1D11D" w14:textId="77777777" w:rsidTr="00730A98">
        <w:tc>
          <w:tcPr>
            <w:tcW w:w="6210" w:type="dxa"/>
          </w:tcPr>
          <w:p w14:paraId="4934ACDB" w14:textId="186BED8F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04D83364" w14:textId="0B5121BF" w:rsidR="003362E4" w:rsidRPr="003362E4" w:rsidRDefault="00AB3DC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DCA">
              <w:rPr>
                <w:rFonts w:ascii="Angsana New" w:hAnsi="Angsana New"/>
                <w:sz w:val="30"/>
                <w:szCs w:val="30"/>
                <w:lang w:val="en-US"/>
              </w:rPr>
              <w:t>1,327</w:t>
            </w:r>
          </w:p>
        </w:tc>
        <w:tc>
          <w:tcPr>
            <w:tcW w:w="284" w:type="dxa"/>
          </w:tcPr>
          <w:p w14:paraId="75383108" w14:textId="77777777" w:rsidR="003362E4" w:rsidRPr="003362E4" w:rsidRDefault="003362E4" w:rsidP="003362E4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7BDF878" w14:textId="6079C595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1,341</w:t>
            </w:r>
          </w:p>
        </w:tc>
      </w:tr>
      <w:tr w:rsidR="003362E4" w:rsidRPr="00E301AC" w14:paraId="6303230B" w14:textId="77777777" w:rsidTr="00730A98">
        <w:tc>
          <w:tcPr>
            <w:tcW w:w="6210" w:type="dxa"/>
          </w:tcPr>
          <w:p w14:paraId="35407E22" w14:textId="34DA3C60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3BA98" w14:textId="60DBA9A3" w:rsidR="003362E4" w:rsidRPr="003362E4" w:rsidRDefault="00AB3DC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DCA">
              <w:rPr>
                <w:rFonts w:ascii="Angsana New" w:hAnsi="Angsana New"/>
                <w:sz w:val="30"/>
                <w:szCs w:val="30"/>
                <w:lang w:val="en-US"/>
              </w:rPr>
              <w:t>20,435</w:t>
            </w:r>
          </w:p>
        </w:tc>
        <w:tc>
          <w:tcPr>
            <w:tcW w:w="284" w:type="dxa"/>
          </w:tcPr>
          <w:p w14:paraId="0989FD56" w14:textId="77777777" w:rsidR="003362E4" w:rsidRPr="003362E4" w:rsidRDefault="003362E4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DC894DA" w14:textId="3A9DD7FF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8,458</w:t>
            </w:r>
          </w:p>
        </w:tc>
      </w:tr>
      <w:tr w:rsidR="003362E4" w:rsidRPr="00E301AC" w14:paraId="7BA0ACC5" w14:textId="77777777" w:rsidTr="00730A98">
        <w:trPr>
          <w:trHeight w:val="49"/>
        </w:trPr>
        <w:tc>
          <w:tcPr>
            <w:tcW w:w="6210" w:type="dxa"/>
          </w:tcPr>
          <w:p w14:paraId="0A645183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97D360" w14:textId="5D8302B4" w:rsidR="003362E4" w:rsidRPr="003362E4" w:rsidRDefault="00AB3DC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D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22,039</w:t>
            </w:r>
          </w:p>
        </w:tc>
        <w:tc>
          <w:tcPr>
            <w:tcW w:w="284" w:type="dxa"/>
          </w:tcPr>
          <w:p w14:paraId="6C94D9F9" w14:textId="77777777" w:rsidR="003362E4" w:rsidRPr="003362E4" w:rsidRDefault="003362E4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257B05F7" w14:textId="54741692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9,968</w:t>
            </w:r>
          </w:p>
        </w:tc>
      </w:tr>
      <w:tr w:rsidR="003362E4" w:rsidRPr="00E301AC" w14:paraId="1FD8EE2B" w14:textId="77777777" w:rsidTr="00730A98">
        <w:tc>
          <w:tcPr>
            <w:tcW w:w="6210" w:type="dxa"/>
          </w:tcPr>
          <w:p w14:paraId="59845F88" w14:textId="281DC2F4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4651DD0A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D99B368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1C847067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020480F5" w14:textId="77777777" w:rsidTr="00730A98">
        <w:tc>
          <w:tcPr>
            <w:tcW w:w="6210" w:type="dxa"/>
          </w:tcPr>
          <w:p w14:paraId="6035BDC9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8BEC3E1" w14:textId="4812BEF7" w:rsidR="003362E4" w:rsidRPr="003362E4" w:rsidRDefault="005A48C3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48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1,985,067</w:t>
            </w:r>
          </w:p>
        </w:tc>
        <w:tc>
          <w:tcPr>
            <w:tcW w:w="284" w:type="dxa"/>
          </w:tcPr>
          <w:p w14:paraId="196D4BE2" w14:textId="77777777" w:rsidR="003362E4" w:rsidRPr="003362E4" w:rsidRDefault="003362E4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1104D8F9" w14:textId="4E0C33BD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1,484,749</w:t>
            </w:r>
          </w:p>
        </w:tc>
      </w:tr>
      <w:tr w:rsidR="005A48C3" w:rsidRPr="00E301AC" w14:paraId="41A93E4A" w14:textId="77777777" w:rsidTr="00464B1D">
        <w:tc>
          <w:tcPr>
            <w:tcW w:w="6210" w:type="dxa"/>
          </w:tcPr>
          <w:p w14:paraId="23DA56E5" w14:textId="77777777" w:rsidR="005A48C3" w:rsidRPr="003362E4" w:rsidRDefault="005A48C3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A446523" w14:textId="77777777" w:rsidR="005A48C3" w:rsidRPr="005A48C3" w:rsidRDefault="005A48C3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CE8B04D" w14:textId="77777777" w:rsidR="005A48C3" w:rsidRPr="003362E4" w:rsidRDefault="005A48C3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5C069D8" w14:textId="77777777" w:rsidR="005A48C3" w:rsidRPr="002A0250" w:rsidRDefault="005A48C3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62E4" w:rsidRPr="00E301AC" w14:paraId="737DC8D4" w14:textId="77777777" w:rsidTr="00730A98">
        <w:tc>
          <w:tcPr>
            <w:tcW w:w="6210" w:type="dxa"/>
          </w:tcPr>
          <w:p w14:paraId="0830D252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540144A4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FB331E7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8E3B18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362E4" w:rsidRPr="007653E7" w14:paraId="04EA8B45" w14:textId="77777777" w:rsidTr="00730A98">
        <w:tc>
          <w:tcPr>
            <w:tcW w:w="6210" w:type="dxa"/>
          </w:tcPr>
          <w:p w14:paraId="3B8E674D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1DB93B" w14:textId="7C9D58CC" w:rsidR="003362E4" w:rsidRPr="003362E4" w:rsidRDefault="00464B1D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64B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41</w:t>
            </w:r>
            <w:r w:rsidRPr="00464B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4B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712</w:t>
            </w:r>
          </w:p>
        </w:tc>
        <w:tc>
          <w:tcPr>
            <w:tcW w:w="284" w:type="dxa"/>
          </w:tcPr>
          <w:p w14:paraId="4C57F87B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65E45DAC" w14:textId="364DBBEB" w:rsidR="003362E4" w:rsidRPr="003362E4" w:rsidRDefault="003362E4" w:rsidP="00B81656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50,053</w:t>
            </w:r>
          </w:p>
        </w:tc>
      </w:tr>
      <w:tr w:rsidR="003362E4" w:rsidRPr="00E301AC" w14:paraId="5616CF76" w14:textId="77777777" w:rsidTr="00730A98">
        <w:tc>
          <w:tcPr>
            <w:tcW w:w="6210" w:type="dxa"/>
          </w:tcPr>
          <w:p w14:paraId="34ED8C3E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829E684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A7D0E14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A91CA9D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1EE6C6AA" w14:textId="77777777" w:rsidTr="00730A98">
        <w:tc>
          <w:tcPr>
            <w:tcW w:w="6210" w:type="dxa"/>
          </w:tcPr>
          <w:p w14:paraId="4421C752" w14:textId="5537D780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440" w:type="dxa"/>
          </w:tcPr>
          <w:p w14:paraId="5EE86C61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592AC0B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6DEDD91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55A658BF" w14:textId="77777777" w:rsidTr="00730A98">
        <w:tc>
          <w:tcPr>
            <w:tcW w:w="6210" w:type="dxa"/>
          </w:tcPr>
          <w:p w14:paraId="16602A12" w14:textId="4212E891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023AC4DE" w14:textId="36D0AF0B" w:rsidR="003362E4" w:rsidRPr="003362E4" w:rsidRDefault="00622B03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2B03">
              <w:rPr>
                <w:rFonts w:ascii="Angsana New" w:hAnsi="Angsana New"/>
                <w:sz w:val="30"/>
                <w:szCs w:val="30"/>
                <w:cs/>
                <w:lang w:val="en-US"/>
              </w:rPr>
              <w:t>37</w:t>
            </w:r>
            <w:r w:rsidRPr="00622B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22B03">
              <w:rPr>
                <w:rFonts w:ascii="Angsana New" w:hAnsi="Angsana New"/>
                <w:sz w:val="30"/>
                <w:szCs w:val="30"/>
                <w:cs/>
                <w:lang w:val="en-US"/>
              </w:rPr>
              <w:t>987</w:t>
            </w:r>
          </w:p>
        </w:tc>
        <w:tc>
          <w:tcPr>
            <w:tcW w:w="284" w:type="dxa"/>
          </w:tcPr>
          <w:p w14:paraId="239F2156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ACEABEC" w14:textId="177FC03B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77,914</w:t>
            </w:r>
          </w:p>
        </w:tc>
      </w:tr>
      <w:tr w:rsidR="003362E4" w:rsidRPr="00E301AC" w14:paraId="2E6DA362" w14:textId="77777777" w:rsidTr="00730A98">
        <w:tc>
          <w:tcPr>
            <w:tcW w:w="6210" w:type="dxa"/>
          </w:tcPr>
          <w:p w14:paraId="69A77352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8000C1F" w14:textId="57F9288A" w:rsidR="003362E4" w:rsidRPr="003362E4" w:rsidRDefault="00464B1D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4B1D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464B1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4B1D">
              <w:rPr>
                <w:rFonts w:ascii="Angsana New" w:hAnsi="Angsana New"/>
                <w:sz w:val="30"/>
                <w:szCs w:val="30"/>
                <w:cs/>
                <w:lang w:val="en-US"/>
              </w:rPr>
              <w:t>128</w:t>
            </w:r>
          </w:p>
        </w:tc>
        <w:tc>
          <w:tcPr>
            <w:tcW w:w="284" w:type="dxa"/>
          </w:tcPr>
          <w:p w14:paraId="14DDDA5B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E0E876A" w14:textId="1AFE6703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5,405</w:t>
            </w:r>
          </w:p>
        </w:tc>
      </w:tr>
      <w:tr w:rsidR="003362E4" w:rsidRPr="00E301AC" w14:paraId="4F236B4F" w14:textId="77777777" w:rsidTr="00730A98">
        <w:tc>
          <w:tcPr>
            <w:tcW w:w="6210" w:type="dxa"/>
          </w:tcPr>
          <w:p w14:paraId="3F21B115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33B3D" w14:textId="31607382" w:rsidR="003362E4" w:rsidRPr="003362E4" w:rsidRDefault="00464B1D" w:rsidP="003362E4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4B1D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464B1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4B1D">
              <w:rPr>
                <w:rFonts w:ascii="Angsana New" w:hAnsi="Angsana New"/>
                <w:sz w:val="30"/>
                <w:szCs w:val="30"/>
                <w:cs/>
                <w:lang w:val="en-US"/>
              </w:rPr>
              <w:t>199</w:t>
            </w:r>
          </w:p>
        </w:tc>
        <w:tc>
          <w:tcPr>
            <w:tcW w:w="284" w:type="dxa"/>
          </w:tcPr>
          <w:p w14:paraId="4D544703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5350C3E" w14:textId="2CC28DD2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7,034</w:t>
            </w:r>
          </w:p>
        </w:tc>
      </w:tr>
      <w:tr w:rsidR="003362E4" w:rsidRPr="00E301AC" w14:paraId="1774A665" w14:textId="77777777" w:rsidTr="00730A98">
        <w:trPr>
          <w:trHeight w:val="49"/>
        </w:trPr>
        <w:tc>
          <w:tcPr>
            <w:tcW w:w="6210" w:type="dxa"/>
          </w:tcPr>
          <w:p w14:paraId="1CD885CD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91C39E" w14:textId="3AB67E2F" w:rsidR="003362E4" w:rsidRPr="003362E4" w:rsidRDefault="00622B03" w:rsidP="003362E4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22B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43</w:t>
            </w:r>
            <w:r w:rsidRPr="00622B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22B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314</w:t>
            </w:r>
          </w:p>
        </w:tc>
        <w:tc>
          <w:tcPr>
            <w:tcW w:w="284" w:type="dxa"/>
          </w:tcPr>
          <w:p w14:paraId="280A5C71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30891EF0" w14:textId="3EC77FD0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90,353</w:t>
            </w:r>
          </w:p>
        </w:tc>
      </w:tr>
    </w:tbl>
    <w:p w14:paraId="41916776" w14:textId="77777777" w:rsidR="00D97BC3" w:rsidRDefault="00D97BC3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B19434" w14:textId="5BF1E87B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6A70A1D4" w14:textId="77777777" w:rsidR="00D97BC3" w:rsidRDefault="00D97BC3" w:rsidP="00D97BC3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B83010" w:rsidRPr="00754170" w14:paraId="641C8873" w14:textId="77777777" w:rsidTr="00730A98">
        <w:trPr>
          <w:tblHeader/>
        </w:trPr>
        <w:tc>
          <w:tcPr>
            <w:tcW w:w="3415" w:type="pct"/>
          </w:tcPr>
          <w:p w14:paraId="50102E76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D346BA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4D0997" w14:textId="4A485269" w:rsidR="00B83010" w:rsidRPr="0075417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E6F6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5E6F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5E6F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="005E6F6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50" w:type="pct"/>
          </w:tcPr>
          <w:p w14:paraId="6975AC49" w14:textId="77777777" w:rsidR="00B83010" w:rsidRPr="00754170" w:rsidRDefault="00B83010" w:rsidP="00730A9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25F62D4" w14:textId="77777777" w:rsidR="00B8301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05F57F4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4BDE58F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83010" w:rsidRPr="00754170" w14:paraId="20F82CAA" w14:textId="77777777" w:rsidTr="00730A98">
        <w:trPr>
          <w:tblHeader/>
        </w:trPr>
        <w:tc>
          <w:tcPr>
            <w:tcW w:w="3415" w:type="pct"/>
          </w:tcPr>
          <w:p w14:paraId="35AB826A" w14:textId="77777777" w:rsidR="00B83010" w:rsidRPr="00754170" w:rsidRDefault="00B83010" w:rsidP="00730A98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B6DFCC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5B44CEE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010" w:rsidRPr="002C4EBE" w14:paraId="0DB63831" w14:textId="77777777" w:rsidTr="00730A98">
        <w:trPr>
          <w:tblHeader/>
        </w:trPr>
        <w:tc>
          <w:tcPr>
            <w:tcW w:w="3415" w:type="pct"/>
          </w:tcPr>
          <w:p w14:paraId="6BD6464E" w14:textId="49668EBD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E011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0" w:type="pct"/>
          </w:tcPr>
          <w:p w14:paraId="1654024B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2FE8B6B6" w14:textId="1C96ADE1" w:rsidR="00B83010" w:rsidRPr="002C4EBE" w:rsidRDefault="006C17DC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6C17DC">
              <w:rPr>
                <w:rFonts w:ascii="Angsana New" w:hAnsi="Angsana New"/>
                <w:sz w:val="30"/>
                <w:szCs w:val="30"/>
              </w:rPr>
              <w:t>84,973</w:t>
            </w:r>
          </w:p>
        </w:tc>
      </w:tr>
      <w:tr w:rsidR="00B83010" w:rsidRPr="002C4EBE" w14:paraId="57C9AF61" w14:textId="77777777" w:rsidTr="00730A98">
        <w:trPr>
          <w:tblHeader/>
        </w:trPr>
        <w:tc>
          <w:tcPr>
            <w:tcW w:w="3415" w:type="pct"/>
          </w:tcPr>
          <w:p w14:paraId="22965BA3" w14:textId="77777777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7D4639A7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0A1EB9C7" w14:textId="6B484055" w:rsidR="00B83010" w:rsidRPr="002C4EBE" w:rsidRDefault="006C17DC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6C17DC">
              <w:rPr>
                <w:rFonts w:ascii="Angsana New" w:hAnsi="Angsana New"/>
                <w:sz w:val="30"/>
                <w:szCs w:val="30"/>
              </w:rPr>
              <w:t>25</w:t>
            </w:r>
            <w:r w:rsidR="00A4150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37C49E0E" w14:textId="77777777" w:rsidR="00244CC1" w:rsidRDefault="00244CC1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244CC1" w:rsidSect="004C59BB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3"/>
          <w:cols w:space="737"/>
        </w:sect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52FFB171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ECD8585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74186CAC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72479F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72479F" w:rsidSect="001A1351">
          <w:pgSz w:w="11909" w:h="16834" w:code="9"/>
          <w:pgMar w:top="691" w:right="1152" w:bottom="576" w:left="1152" w:header="720" w:footer="720" w:gutter="0"/>
          <w:cols w:space="737"/>
        </w:sectPr>
      </w:pPr>
    </w:p>
    <w:p w14:paraId="35273BB9" w14:textId="4397E6BC" w:rsidR="004732E7" w:rsidRDefault="00367DC2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</w:t>
      </w:r>
      <w:r w:rsidR="00D97E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งว</w:t>
      </w:r>
      <w:r w:rsidR="00D97EA0">
        <w:rPr>
          <w:rFonts w:ascii="Angsana New" w:eastAsia="Calibri" w:hAnsi="Angsana New" w:hint="cs"/>
          <w:sz w:val="30"/>
          <w:szCs w:val="30"/>
          <w:cs/>
          <w:lang w:val="en-US"/>
        </w:rPr>
        <w:t>ด</w:t>
      </w:r>
      <w:r w:rsidR="005E6F64">
        <w:rPr>
          <w:rFonts w:ascii="Angsana New" w:eastAsia="Calibri" w:hAnsi="Angsana New" w:hint="cs"/>
          <w:sz w:val="30"/>
          <w:szCs w:val="30"/>
          <w:cs/>
          <w:lang w:val="en-US"/>
        </w:rPr>
        <w:t>เก้า</w:t>
      </w:r>
      <w:r w:rsidR="005E6F64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เดือน</w:t>
      </w:r>
      <w:r w:rsidR="005E6F64"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E6F64">
        <w:rPr>
          <w:rFonts w:ascii="Angsana New" w:hAnsi="Angsana New"/>
          <w:sz w:val="30"/>
          <w:szCs w:val="30"/>
          <w:lang w:val="en-US"/>
        </w:rPr>
        <w:t xml:space="preserve">31 </w:t>
      </w:r>
      <w:r w:rsidR="005E6F64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5E6F6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97EA0">
        <w:rPr>
          <w:rFonts w:ascii="Angsana New" w:hAnsi="Angsana New"/>
          <w:sz w:val="30"/>
          <w:szCs w:val="30"/>
          <w:lang w:val="en-US"/>
        </w:rPr>
        <w:t>256</w:t>
      </w:r>
      <w:r w:rsidR="00BC4A19">
        <w:rPr>
          <w:rFonts w:ascii="Angsana New" w:hAnsi="Angsana New"/>
          <w:sz w:val="30"/>
          <w:szCs w:val="30"/>
          <w:lang w:val="en-US"/>
        </w:rPr>
        <w:t>8</w:t>
      </w:r>
      <w:r w:rsidR="00D97EA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97EA0"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D97EA0">
        <w:rPr>
          <w:rFonts w:ascii="Angsana New" w:hAnsi="Angsana New"/>
          <w:sz w:val="30"/>
          <w:szCs w:val="30"/>
          <w:lang w:val="en-US"/>
        </w:rPr>
        <w:t>256</w:t>
      </w:r>
      <w:r w:rsidR="00D97EA0">
        <w:rPr>
          <w:rFonts w:ascii="Angsana New" w:hAnsi="Angsana New" w:hint="cs"/>
          <w:sz w:val="30"/>
          <w:szCs w:val="30"/>
          <w:cs/>
          <w:lang w:val="en-US"/>
        </w:rPr>
        <w:t>7</w:t>
      </w:r>
      <w:r w:rsidR="00D97EA0"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442FC73" w14:textId="1EAADE3C" w:rsidR="002D2D78" w:rsidRPr="00DD25E7" w:rsidRDefault="002D2D78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407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D97EA0" w:rsidRPr="00EA4EF7" w14:paraId="7AFCF5AA" w14:textId="77777777" w:rsidTr="000256EB">
        <w:tc>
          <w:tcPr>
            <w:tcW w:w="3510" w:type="dxa"/>
            <w:vAlign w:val="bottom"/>
          </w:tcPr>
          <w:p w14:paraId="65FDAD4B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7" w:type="dxa"/>
            <w:gridSpan w:val="15"/>
            <w:vAlign w:val="bottom"/>
          </w:tcPr>
          <w:p w14:paraId="4FEE1087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D97EA0" w:rsidRPr="00EA4EF7" w14:paraId="31C962BC" w14:textId="77777777" w:rsidTr="000256EB">
        <w:tc>
          <w:tcPr>
            <w:tcW w:w="3510" w:type="dxa"/>
            <w:vAlign w:val="bottom"/>
          </w:tcPr>
          <w:p w14:paraId="556966CE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799C3FA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7100312C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F6B5FA5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540FDC1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953B385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4B1AF06C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38649C8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97EA0" w:rsidRPr="00EA4EF7" w14:paraId="53BC823E" w14:textId="77777777" w:rsidTr="000256EB">
        <w:tc>
          <w:tcPr>
            <w:tcW w:w="3510" w:type="dxa"/>
            <w:vAlign w:val="bottom"/>
          </w:tcPr>
          <w:p w14:paraId="15DDA16A" w14:textId="0BF0F262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สำหรับงวด</w:t>
            </w:r>
            <w:r w:rsidR="005E6F64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เก้าเดือนสิ้นสุดวันที่ </w:t>
            </w:r>
            <w:r w:rsidR="005E6F64"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="005E6F64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 w:rsidR="005E6F64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2860E2F" w14:textId="11BD1411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1BDB2780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8707E1" w14:textId="06BB8D9C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74462D49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442E99" w14:textId="51234773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29BC7EC5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F582794" w14:textId="6AFFFC25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33F334B4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439B25D" w14:textId="6DC1FB9D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047C4C84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F90164E" w14:textId="6EE9B571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45B48A93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A34F3E2" w14:textId="542BF780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1C7CEDB6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FB812F7" w14:textId="30AF8071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</w:tr>
      <w:tr w:rsidR="00D97EA0" w:rsidRPr="00EA4EF7" w14:paraId="63814387" w14:textId="77777777" w:rsidTr="000256EB">
        <w:tc>
          <w:tcPr>
            <w:tcW w:w="3510" w:type="dxa"/>
            <w:vAlign w:val="bottom"/>
          </w:tcPr>
          <w:p w14:paraId="01DD6FC0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7" w:type="dxa"/>
            <w:gridSpan w:val="15"/>
            <w:tcBorders>
              <w:bottom w:val="nil"/>
            </w:tcBorders>
            <w:vAlign w:val="bottom"/>
          </w:tcPr>
          <w:p w14:paraId="2714C975" w14:textId="77777777" w:rsidR="00D97EA0" w:rsidRPr="00EA4EF7" w:rsidRDefault="00D97EA0" w:rsidP="00025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CD7020" w:rsidRPr="00EA4EF7" w14:paraId="383F76C9" w14:textId="77777777" w:rsidTr="001033D3">
        <w:tc>
          <w:tcPr>
            <w:tcW w:w="3510" w:type="dxa"/>
            <w:vAlign w:val="bottom"/>
          </w:tcPr>
          <w:p w14:paraId="71088175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5B6986" w14:textId="626275B7" w:rsidR="00CD7020" w:rsidRPr="00EA4EF7" w:rsidRDefault="005E64E3" w:rsidP="00CD702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E64E3">
              <w:rPr>
                <w:rFonts w:ascii="Angsana New" w:eastAsia="Calibri" w:hAnsi="Angsana New"/>
                <w:sz w:val="26"/>
                <w:szCs w:val="26"/>
                <w:lang w:val="en-US"/>
              </w:rPr>
              <w:t>1,602,891</w:t>
            </w:r>
          </w:p>
        </w:tc>
        <w:tc>
          <w:tcPr>
            <w:tcW w:w="270" w:type="dxa"/>
            <w:vAlign w:val="bottom"/>
          </w:tcPr>
          <w:p w14:paraId="43EC3BFB" w14:textId="77777777" w:rsidR="00CD7020" w:rsidRPr="00EA4EF7" w:rsidRDefault="00CD7020" w:rsidP="00CD702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C5E13A" w14:textId="638D3824" w:rsidR="00CD7020" w:rsidRPr="00EA4EF7" w:rsidRDefault="00CD7020" w:rsidP="00B816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1,832,529</w:t>
            </w:r>
          </w:p>
        </w:tc>
        <w:tc>
          <w:tcPr>
            <w:tcW w:w="270" w:type="dxa"/>
            <w:vAlign w:val="bottom"/>
          </w:tcPr>
          <w:p w14:paraId="3A5E4E21" w14:textId="77777777" w:rsidR="00CD7020" w:rsidRPr="00EA4EF7" w:rsidRDefault="00CD7020" w:rsidP="00CD702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E81C95" w14:textId="1B75A878" w:rsidR="00CD7020" w:rsidRPr="00EA4EF7" w:rsidRDefault="005E64E3" w:rsidP="00CD7020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E64E3">
              <w:rPr>
                <w:rFonts w:ascii="Angsana New" w:eastAsia="Calibri" w:hAnsi="Angsana New"/>
                <w:sz w:val="26"/>
                <w:szCs w:val="26"/>
                <w:lang w:val="en-US"/>
              </w:rPr>
              <w:t>1,138,409</w:t>
            </w:r>
          </w:p>
        </w:tc>
        <w:tc>
          <w:tcPr>
            <w:tcW w:w="270" w:type="dxa"/>
            <w:vAlign w:val="bottom"/>
          </w:tcPr>
          <w:p w14:paraId="399D5CBE" w14:textId="77777777" w:rsidR="00CD7020" w:rsidRPr="00EA4EF7" w:rsidRDefault="00CD7020" w:rsidP="00CD702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FBABFB" w14:textId="4FDEA6F4" w:rsidR="00CD7020" w:rsidRPr="00EA4EF7" w:rsidRDefault="00CD7020" w:rsidP="00B816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1,623,976</w:t>
            </w:r>
          </w:p>
        </w:tc>
        <w:tc>
          <w:tcPr>
            <w:tcW w:w="270" w:type="dxa"/>
            <w:vAlign w:val="bottom"/>
          </w:tcPr>
          <w:p w14:paraId="2601968D" w14:textId="77777777" w:rsidR="00CD7020" w:rsidRPr="00EA4EF7" w:rsidRDefault="00CD7020" w:rsidP="00CD702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F954F3" w14:textId="540FF3B2" w:rsidR="00CD7020" w:rsidRPr="00EA4EF7" w:rsidRDefault="005E64E3" w:rsidP="00CD7020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E64E3">
              <w:rPr>
                <w:rFonts w:ascii="Angsana New" w:eastAsia="Calibri" w:hAnsi="Angsana New"/>
                <w:sz w:val="26"/>
                <w:szCs w:val="26"/>
                <w:lang w:val="en-US"/>
              </w:rPr>
              <w:t>624,444</w:t>
            </w:r>
          </w:p>
        </w:tc>
        <w:tc>
          <w:tcPr>
            <w:tcW w:w="270" w:type="dxa"/>
            <w:vAlign w:val="bottom"/>
          </w:tcPr>
          <w:p w14:paraId="693CAAD1" w14:textId="77777777" w:rsidR="00CD7020" w:rsidRPr="00EA4EF7" w:rsidRDefault="00CD7020" w:rsidP="00CD702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7720B23" w14:textId="0997AE68" w:rsidR="00CD7020" w:rsidRPr="00EA4EF7" w:rsidRDefault="00CD7020" w:rsidP="00CD7020">
            <w:pPr>
              <w:tabs>
                <w:tab w:val="decimal" w:pos="877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779,594</w:t>
            </w:r>
          </w:p>
        </w:tc>
        <w:tc>
          <w:tcPr>
            <w:tcW w:w="270" w:type="dxa"/>
            <w:vAlign w:val="bottom"/>
          </w:tcPr>
          <w:p w14:paraId="4D22172E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E014E8" w14:textId="13F501DD" w:rsidR="00CD7020" w:rsidRPr="00EA4EF7" w:rsidRDefault="00FC259A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FC259A">
              <w:rPr>
                <w:rFonts w:ascii="Angsana New" w:eastAsia="Calibri" w:hAnsi="Angsana New"/>
                <w:sz w:val="26"/>
                <w:szCs w:val="26"/>
                <w:lang w:val="en-US"/>
              </w:rPr>
              <w:t>3,365,744</w:t>
            </w:r>
          </w:p>
        </w:tc>
        <w:tc>
          <w:tcPr>
            <w:tcW w:w="270" w:type="dxa"/>
            <w:vAlign w:val="bottom"/>
          </w:tcPr>
          <w:p w14:paraId="428ECFEA" w14:textId="77777777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CB105B" w14:textId="12876749" w:rsidR="00CD7020" w:rsidRPr="00EA4EF7" w:rsidRDefault="00CD7020" w:rsidP="00B81656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4,236,099</w:t>
            </w:r>
          </w:p>
        </w:tc>
      </w:tr>
      <w:tr w:rsidR="00CD7020" w:rsidRPr="00EA4EF7" w14:paraId="2A425A7D" w14:textId="77777777" w:rsidTr="001033D3">
        <w:tc>
          <w:tcPr>
            <w:tcW w:w="3510" w:type="dxa"/>
            <w:vAlign w:val="bottom"/>
          </w:tcPr>
          <w:p w14:paraId="75BCBD15" w14:textId="2DAD3927" w:rsidR="00CD7020" w:rsidRPr="00B81656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B8165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 (ขาดทุน) 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AEB414" w14:textId="3E003F74" w:rsidR="00CD7020" w:rsidRPr="00EA4EF7" w:rsidRDefault="00306762" w:rsidP="00CD702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06762">
              <w:rPr>
                <w:rFonts w:ascii="Angsana New" w:eastAsia="Calibri" w:hAnsi="Angsana New"/>
                <w:sz w:val="26"/>
                <w:szCs w:val="26"/>
                <w:lang w:val="en-US"/>
              </w:rPr>
              <w:t>277,291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D3F615F" w14:textId="77777777" w:rsidR="00CD7020" w:rsidRPr="00EA4EF7" w:rsidRDefault="00CD7020" w:rsidP="00CD702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38747E4" w14:textId="5CB5EA9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236,400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DDA928" w14:textId="77777777" w:rsidR="00CD7020" w:rsidRPr="00EA4EF7" w:rsidRDefault="00CD7020" w:rsidP="00CD702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DAF2745" w14:textId="088D75B9" w:rsidR="00CD7020" w:rsidRPr="00EA4EF7" w:rsidRDefault="00306762" w:rsidP="00CD7020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06762">
              <w:rPr>
                <w:rFonts w:ascii="Angsana New" w:eastAsia="Calibri" w:hAnsi="Angsana New"/>
                <w:sz w:val="26"/>
                <w:szCs w:val="26"/>
                <w:lang w:val="en-US"/>
              </w:rPr>
              <w:t>(63,228)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823D56" w14:textId="77777777" w:rsidR="00CD7020" w:rsidRPr="00EA4EF7" w:rsidRDefault="00CD7020" w:rsidP="00CD702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677D9B8" w14:textId="42D6B0BA" w:rsidR="00CD7020" w:rsidRPr="00EA4EF7" w:rsidRDefault="00CD7020" w:rsidP="00B81656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(16,835)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EE83AA3" w14:textId="77777777" w:rsidR="00CD7020" w:rsidRPr="00EA4EF7" w:rsidRDefault="00CD7020" w:rsidP="00CD702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E1E7468" w14:textId="14265D97" w:rsidR="00CD7020" w:rsidRPr="00EA4EF7" w:rsidRDefault="00306762" w:rsidP="00CD7020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06762">
              <w:rPr>
                <w:rFonts w:ascii="Angsana New" w:eastAsia="Calibri" w:hAnsi="Angsana New"/>
                <w:sz w:val="26"/>
                <w:szCs w:val="26"/>
                <w:lang w:val="en-US"/>
              </w:rPr>
              <w:t>15,998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164708E" w14:textId="77777777" w:rsidR="00CD7020" w:rsidRPr="00EA4EF7" w:rsidRDefault="00CD7020" w:rsidP="00CD702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</w:tcPr>
          <w:p w14:paraId="453EC8F5" w14:textId="7B200B66" w:rsidR="00CD7020" w:rsidRPr="00EA4EF7" w:rsidRDefault="00CD7020" w:rsidP="00CD7020">
            <w:pPr>
              <w:tabs>
                <w:tab w:val="decimal" w:pos="877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78,208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B042E3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902B6D0" w14:textId="27123A66" w:rsidR="00CD7020" w:rsidRPr="00EA4EF7" w:rsidRDefault="00306762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06762">
              <w:rPr>
                <w:rFonts w:ascii="Angsana New" w:eastAsia="Calibri" w:hAnsi="Angsana New"/>
                <w:sz w:val="26"/>
                <w:szCs w:val="26"/>
                <w:lang w:val="en-US"/>
              </w:rPr>
              <w:t>230,06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2C13D2" w14:textId="77777777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E0112FE" w14:textId="53DA0157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297,773</w:t>
            </w:r>
          </w:p>
        </w:tc>
      </w:tr>
      <w:tr w:rsidR="00CD7020" w:rsidRPr="00EA4EF7" w14:paraId="2152C1BC" w14:textId="77777777" w:rsidTr="001033D3">
        <w:tc>
          <w:tcPr>
            <w:tcW w:w="3510" w:type="dxa"/>
            <w:vAlign w:val="bottom"/>
          </w:tcPr>
          <w:p w14:paraId="4E963A70" w14:textId="77777777" w:rsidR="00CD7020" w:rsidRPr="00B81656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B8165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44CAA09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2402D2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C8D0D54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451D97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88D0E09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60437D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609F28A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AA9A0E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9E50A18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C0E9B3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2DD24D99" w14:textId="77777777" w:rsidR="00CD7020" w:rsidRPr="00EA4EF7" w:rsidRDefault="00CD7020" w:rsidP="00CD702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F7AAB0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35C2668" w14:textId="7E493D5C" w:rsidR="00CD7020" w:rsidRPr="00EA4EF7" w:rsidRDefault="00306762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06762">
              <w:rPr>
                <w:rFonts w:ascii="Angsana New" w:eastAsia="Calibri" w:hAnsi="Angsana New"/>
                <w:sz w:val="26"/>
                <w:szCs w:val="26"/>
                <w:lang w:val="en-US"/>
              </w:rPr>
              <w:t>(371,164)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13A6961" w14:textId="77777777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8E982FC" w14:textId="52B7ABBE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(439,362)</w:t>
            </w:r>
          </w:p>
        </w:tc>
      </w:tr>
      <w:tr w:rsidR="00CD7020" w:rsidRPr="00EA4EF7" w14:paraId="4AFBAAA3" w14:textId="77777777" w:rsidTr="001033D3">
        <w:tc>
          <w:tcPr>
            <w:tcW w:w="3510" w:type="dxa"/>
            <w:vAlign w:val="bottom"/>
          </w:tcPr>
          <w:p w14:paraId="7EDF0802" w14:textId="77777777" w:rsidR="00CD7020" w:rsidRPr="00B81656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165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D433634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6833DF0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3EBD9E3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1287B2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3EC9447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6012EBF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66B561E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ED372C5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0E6E069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3BE4E7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08C933B5" w14:textId="77777777" w:rsidR="00CD7020" w:rsidRPr="00EA4EF7" w:rsidRDefault="00CD7020" w:rsidP="00CD702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D16CAA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2427B4A" w14:textId="3FEFA43A" w:rsidR="00CD7020" w:rsidRPr="00EA4EF7" w:rsidRDefault="00FC259A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FC259A">
              <w:rPr>
                <w:rFonts w:ascii="Angsana New" w:eastAsia="Calibri" w:hAnsi="Angsana New"/>
                <w:sz w:val="26"/>
                <w:szCs w:val="26"/>
                <w:lang w:val="en-US"/>
              </w:rPr>
              <w:t>752,068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80B54E" w14:textId="77777777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3B828A3" w14:textId="3B020645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803,788</w:t>
            </w:r>
          </w:p>
        </w:tc>
      </w:tr>
      <w:tr w:rsidR="00CD7020" w:rsidRPr="00EA4EF7" w14:paraId="7E4EC71D" w14:textId="77777777" w:rsidTr="001033D3">
        <w:tc>
          <w:tcPr>
            <w:tcW w:w="3510" w:type="dxa"/>
            <w:vAlign w:val="bottom"/>
          </w:tcPr>
          <w:p w14:paraId="33CE1C9C" w14:textId="5E26F404" w:rsidR="00CD7020" w:rsidRPr="00B81656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B8165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052C6E02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484F455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9E1DCC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E9E870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786D58C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ABB32EC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9D8A7B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8D68F8A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4D688B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B053F1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65912E46" w14:textId="77777777" w:rsidR="00CD7020" w:rsidRPr="00EA4EF7" w:rsidRDefault="00CD7020" w:rsidP="00CD702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DA918A9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23CE15" w14:textId="442F4E3F" w:rsidR="00CD7020" w:rsidRPr="00EA4EF7" w:rsidRDefault="00FC259A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(</w:t>
            </w:r>
            <w:r w:rsidRPr="00FC259A">
              <w:rPr>
                <w:rFonts w:ascii="Angsana New" w:eastAsia="Calibri" w:hAnsi="Angsana New"/>
                <w:sz w:val="26"/>
                <w:szCs w:val="26"/>
                <w:lang w:val="en-US"/>
              </w:rPr>
              <w:t>4,618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7A5C86F" w14:textId="77777777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4E0704C5" w14:textId="2F2E4E0F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(9,007)</w:t>
            </w:r>
          </w:p>
        </w:tc>
      </w:tr>
      <w:tr w:rsidR="00CD7020" w:rsidRPr="00EA4EF7" w14:paraId="166DFAC4" w14:textId="77777777" w:rsidTr="001033D3">
        <w:tc>
          <w:tcPr>
            <w:tcW w:w="3510" w:type="dxa"/>
            <w:vAlign w:val="bottom"/>
          </w:tcPr>
          <w:p w14:paraId="2F39A3AA" w14:textId="77777777" w:rsidR="00CD7020" w:rsidRPr="00E431F6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1487B9C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4BAFB1E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44099DE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D5BD008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648C2CE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0665B6F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1CEA23E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F32F418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0CB392C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F5D41F2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7B7CF82" w14:textId="77777777" w:rsidR="00CD7020" w:rsidRPr="00EA4EF7" w:rsidRDefault="00CD7020" w:rsidP="00CD702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1A08BF7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7263F1F" w14:textId="06114F59" w:rsidR="00CD7020" w:rsidRPr="00EA4EF7" w:rsidRDefault="00FC259A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FC259A">
              <w:rPr>
                <w:rFonts w:ascii="Angsana New" w:eastAsia="Calibri" w:hAnsi="Angsana New"/>
                <w:sz w:val="26"/>
                <w:szCs w:val="26"/>
                <w:lang w:val="en-US"/>
              </w:rPr>
              <w:t>44,80</w:t>
            </w:r>
            <w:r w:rsidR="00306762">
              <w:rPr>
                <w:rFonts w:ascii="Angsana New" w:eastAsia="Calibri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507189" w14:textId="77777777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620767A" w14:textId="1A6379BF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34,042</w:t>
            </w:r>
          </w:p>
        </w:tc>
      </w:tr>
      <w:tr w:rsidR="00CD7020" w:rsidRPr="00EA4EF7" w14:paraId="6EC87E80" w14:textId="77777777" w:rsidTr="001033D3">
        <w:tc>
          <w:tcPr>
            <w:tcW w:w="3510" w:type="dxa"/>
            <w:vAlign w:val="bottom"/>
          </w:tcPr>
          <w:p w14:paraId="1439FFE1" w14:textId="77777777" w:rsidR="00CD7020" w:rsidRPr="00E431F6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01A29F1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6C7B5CD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6965C9A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16B65B3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0295120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C1A354F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47BD4C5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D9E3E78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ACF3E36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B92756F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1CAFF8AC" w14:textId="77777777" w:rsidR="00CD7020" w:rsidRPr="00EA4EF7" w:rsidRDefault="00CD7020" w:rsidP="00CD702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5E38DB1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5BF836A" w14:textId="6B6C10DB" w:rsidR="00CD7020" w:rsidRPr="00EA4EF7" w:rsidRDefault="00FC259A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FC259A">
              <w:rPr>
                <w:rFonts w:ascii="Angsana New" w:eastAsia="Calibri" w:hAnsi="Angsana New"/>
                <w:sz w:val="26"/>
                <w:szCs w:val="26"/>
                <w:lang w:val="en-US"/>
              </w:rPr>
              <w:t>(562)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F213141" w14:textId="77777777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76B69D8" w14:textId="0D949AE3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(419)</w:t>
            </w:r>
          </w:p>
        </w:tc>
      </w:tr>
      <w:tr w:rsidR="00CD7020" w:rsidRPr="00EA4EF7" w14:paraId="45CBA644" w14:textId="77777777" w:rsidTr="001033D3">
        <w:tc>
          <w:tcPr>
            <w:tcW w:w="3510" w:type="dxa"/>
            <w:vAlign w:val="bottom"/>
          </w:tcPr>
          <w:p w14:paraId="1CA9D83B" w14:textId="77777777" w:rsidR="00CD7020" w:rsidRPr="00E431F6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กำไร 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(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ของบริษัทร่วม</w:t>
            </w:r>
          </w:p>
        </w:tc>
        <w:tc>
          <w:tcPr>
            <w:tcW w:w="990" w:type="dxa"/>
            <w:vAlign w:val="bottom"/>
          </w:tcPr>
          <w:p w14:paraId="3AD92048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B8439F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606FFF4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59621A2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B953691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5B360A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34DD8B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B241B60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33B11B6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2332CE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4D60F1CF" w14:textId="77777777" w:rsidR="00CD7020" w:rsidRPr="00EA4EF7" w:rsidRDefault="00CD7020" w:rsidP="00CD702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297E66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E2CD9F" w14:textId="5CD06757" w:rsidR="00CD7020" w:rsidRPr="00EA4EF7" w:rsidRDefault="00FC259A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FC259A">
              <w:rPr>
                <w:rFonts w:ascii="Angsana New" w:eastAsia="Calibri" w:hAnsi="Angsana New"/>
                <w:sz w:val="26"/>
                <w:szCs w:val="26"/>
                <w:lang w:val="en-US"/>
              </w:rPr>
              <w:t>(2,258)</w:t>
            </w:r>
          </w:p>
        </w:tc>
        <w:tc>
          <w:tcPr>
            <w:tcW w:w="270" w:type="dxa"/>
            <w:vAlign w:val="bottom"/>
          </w:tcPr>
          <w:p w14:paraId="14F719F1" w14:textId="77777777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AAE979" w14:textId="31B7BCF2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237</w:t>
            </w:r>
          </w:p>
        </w:tc>
      </w:tr>
      <w:tr w:rsidR="00CD7020" w:rsidRPr="00631BC8" w14:paraId="7BD5A677" w14:textId="77777777" w:rsidTr="001033D3">
        <w:tc>
          <w:tcPr>
            <w:tcW w:w="3510" w:type="dxa"/>
            <w:vAlign w:val="bottom"/>
          </w:tcPr>
          <w:p w14:paraId="30B65A57" w14:textId="77777777" w:rsidR="00CD7020" w:rsidRPr="00E431F6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5EB49B10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AD9E63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A2132F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0C6B609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2424772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3BBA186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308BF7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7646FD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18E43F5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D1E500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44AE00E" w14:textId="77777777" w:rsidR="00CD7020" w:rsidRPr="00EA4EF7" w:rsidRDefault="00CD7020" w:rsidP="00CD702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782559F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E1B9B1D" w14:textId="03BA4664" w:rsidR="00CD7020" w:rsidRPr="005160FB" w:rsidRDefault="00FC259A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FC259A">
              <w:rPr>
                <w:rFonts w:ascii="Angsana New" w:eastAsia="Calibri" w:hAnsi="Angsana New"/>
                <w:sz w:val="26"/>
                <w:szCs w:val="26"/>
                <w:lang w:val="en-US"/>
              </w:rPr>
              <w:t>648,328</w:t>
            </w:r>
          </w:p>
        </w:tc>
        <w:tc>
          <w:tcPr>
            <w:tcW w:w="270" w:type="dxa"/>
            <w:vAlign w:val="bottom"/>
          </w:tcPr>
          <w:p w14:paraId="441A8605" w14:textId="77777777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8944987" w14:textId="375E39CE" w:rsidR="00CD7020" w:rsidRPr="00CD7020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687,052</w:t>
            </w:r>
          </w:p>
        </w:tc>
      </w:tr>
      <w:tr w:rsidR="00CD7020" w:rsidRPr="00EA4EF7" w14:paraId="657F7674" w14:textId="77777777" w:rsidTr="001033D3">
        <w:tc>
          <w:tcPr>
            <w:tcW w:w="3510" w:type="dxa"/>
            <w:vAlign w:val="bottom"/>
          </w:tcPr>
          <w:p w14:paraId="4E602F0C" w14:textId="297939C7" w:rsidR="00CD7020" w:rsidRPr="00E431F6" w:rsidRDefault="00306762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</w:t>
            </w:r>
            <w:r w:rsidR="00CD7020" w:rsidRPr="00E431F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5AF9B719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F22ED2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FB07FB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6DEBEB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007801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3088BD6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E989E6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5C31BD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ED2329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A6AAD58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988CD74" w14:textId="77777777" w:rsidR="00CD7020" w:rsidRPr="00EA4EF7" w:rsidRDefault="00CD7020" w:rsidP="00CD702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3EB5BA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CE9190" w14:textId="5A434C3B" w:rsidR="00CD7020" w:rsidRPr="00EA4EF7" w:rsidRDefault="00FC259A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FC259A">
              <w:rPr>
                <w:rFonts w:ascii="Angsana New" w:eastAsia="Calibri" w:hAnsi="Angsana New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0" w:type="dxa"/>
            <w:vAlign w:val="bottom"/>
          </w:tcPr>
          <w:p w14:paraId="7FB317DA" w14:textId="77777777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A6FE88" w14:textId="08095048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sz w:val="26"/>
                <w:szCs w:val="26"/>
                <w:lang w:val="en-US"/>
              </w:rPr>
              <w:t>3,125</w:t>
            </w:r>
          </w:p>
        </w:tc>
      </w:tr>
      <w:tr w:rsidR="00CD7020" w:rsidRPr="00EA4EF7" w14:paraId="7BA21CA8" w14:textId="77777777" w:rsidTr="001033D3">
        <w:tc>
          <w:tcPr>
            <w:tcW w:w="3510" w:type="dxa"/>
            <w:vAlign w:val="bottom"/>
          </w:tcPr>
          <w:p w14:paraId="65F0322E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4AC1FA15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A3DCA3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F5406FF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9D3DCE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58C128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3F6F3A7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EDF229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6FD3FA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2409CB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49880C5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4990DF1B" w14:textId="77777777" w:rsidR="00CD7020" w:rsidRPr="00EA4EF7" w:rsidRDefault="00CD7020" w:rsidP="00CD702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CBEAF8" w14:textId="77777777" w:rsidR="00CD7020" w:rsidRPr="00EA4EF7" w:rsidRDefault="00CD7020" w:rsidP="00CD7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215F9" w14:textId="0BD45F7D" w:rsidR="00CD7020" w:rsidRPr="00EA4EF7" w:rsidRDefault="00FC259A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C259A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649,038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1197D1" w14:textId="77777777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FA2D21" w14:textId="4E731355" w:rsidR="00CD7020" w:rsidRPr="00EA4EF7" w:rsidRDefault="00CD7020" w:rsidP="00CD70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CD7020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690,177</w:t>
            </w:r>
          </w:p>
        </w:tc>
      </w:tr>
      <w:tr w:rsidR="00D97EA0" w:rsidRPr="00DD25E7" w14:paraId="2425E5EB" w14:textId="77777777" w:rsidTr="000256EB">
        <w:tc>
          <w:tcPr>
            <w:tcW w:w="3510" w:type="dxa"/>
            <w:vAlign w:val="bottom"/>
          </w:tcPr>
          <w:p w14:paraId="153258C9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84E552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05E4D82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CD06272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5D90AB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D83E77C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544129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5495D1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F043730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FC5F21F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7E66640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CEDA108" w14:textId="77777777" w:rsidR="00D97EA0" w:rsidRPr="00DD25E7" w:rsidRDefault="00D97EA0" w:rsidP="00D97EA0">
            <w:pPr>
              <w:tabs>
                <w:tab w:val="decimal" w:pos="861"/>
              </w:tabs>
              <w:spacing w:line="240" w:lineRule="auto"/>
              <w:ind w:right="-108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3478C72" w14:textId="77777777" w:rsidR="00D97EA0" w:rsidRPr="00DD25E7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0AE3B168" w14:textId="77777777" w:rsidR="00D97EA0" w:rsidRPr="00DD25E7" w:rsidRDefault="00D97EA0" w:rsidP="00D97EA0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C199AE7" w14:textId="77777777" w:rsidR="00D97EA0" w:rsidRPr="00DD25E7" w:rsidRDefault="00D97EA0" w:rsidP="00D97EA0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5D586BA1" w14:textId="77777777" w:rsidR="00D97EA0" w:rsidRPr="00DD25E7" w:rsidRDefault="00D97EA0" w:rsidP="00D97EA0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</w:tr>
      <w:tr w:rsidR="00D97EA0" w:rsidRPr="00226264" w14:paraId="7361E16D" w14:textId="77777777" w:rsidTr="000256EB"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5CF22776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0E0B175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704BC4E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BB8DE44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33C00E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25B9B8D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6B281E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EEF412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1622F7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A48420E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1B1B9B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47FEE159" w14:textId="77777777" w:rsidR="00D97EA0" w:rsidRPr="00226264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17FD95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B680655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C7D67B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D7BD9DD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D97EA0" w:rsidRPr="00226264" w14:paraId="09791AAB" w14:textId="77777777" w:rsidTr="000C7620">
        <w:tc>
          <w:tcPr>
            <w:tcW w:w="3510" w:type="dxa"/>
            <w:tcBorders>
              <w:bottom w:val="nil"/>
            </w:tcBorders>
            <w:vAlign w:val="bottom"/>
          </w:tcPr>
          <w:p w14:paraId="0D121341" w14:textId="4D013706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BC4A19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31 </w:t>
            </w:r>
            <w:r w:rsidR="00BC4A19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="00BC4A19"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8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9795372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E83040D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33F0CB6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D77F7B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A425199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D413219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92BC8EA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FC79F23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830CB5F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2F6C432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1FD16CFC" w14:textId="77777777" w:rsidR="00D97EA0" w:rsidRPr="00226264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4EC994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2997F7ED" w14:textId="3B628E46" w:rsidR="00D97EA0" w:rsidRPr="00226264" w:rsidRDefault="00FC259A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C259A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12,106,875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0F0BAD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4A3FB7C0" w14:textId="13BFBE99" w:rsidR="00D97EA0" w:rsidRPr="00226264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11,243,380</w:t>
            </w:r>
          </w:p>
        </w:tc>
      </w:tr>
      <w:tr w:rsidR="00D97EA0" w:rsidRPr="00226264" w14:paraId="11F291EA" w14:textId="77777777" w:rsidTr="000C7620">
        <w:tc>
          <w:tcPr>
            <w:tcW w:w="3510" w:type="dxa"/>
            <w:tcBorders>
              <w:bottom w:val="nil"/>
            </w:tcBorders>
            <w:vAlign w:val="bottom"/>
          </w:tcPr>
          <w:p w14:paraId="0600C467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67B5252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1208C1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2E69C58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08B9B4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DC91126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5A3A1B7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17FCB30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EA2C4E3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567E0C7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27017E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6C711863" w14:textId="77777777" w:rsidR="00D97EA0" w:rsidRPr="00226264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C17118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D1C8B8C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B224DED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E1475A9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D97EA0" w:rsidRPr="00226264" w14:paraId="2D49D7B7" w14:textId="77777777" w:rsidTr="000C7620">
        <w:tc>
          <w:tcPr>
            <w:tcW w:w="3510" w:type="dxa"/>
            <w:tcBorders>
              <w:bottom w:val="nil"/>
            </w:tcBorders>
            <w:vAlign w:val="bottom"/>
          </w:tcPr>
          <w:p w14:paraId="21D4765B" w14:textId="6A8A0BDD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BC4A19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31 </w:t>
            </w:r>
            <w:r w:rsidR="00BC4A19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="00BC4A19"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8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ECD4B4F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CF1620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790B05A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4CA47A8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F2BE581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21047E1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5A23730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2C0BF9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3D419A4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E8554F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3E1DA266" w14:textId="77777777" w:rsidR="00D97EA0" w:rsidRPr="00226264" w:rsidRDefault="00D97EA0" w:rsidP="00D97EA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EBEFB6" w14:textId="77777777" w:rsidR="00D97EA0" w:rsidRPr="00226264" w:rsidRDefault="00D97EA0" w:rsidP="00D97E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2357C5A0" w14:textId="04FFEDC0" w:rsidR="00D97EA0" w:rsidRPr="00226264" w:rsidRDefault="00FC259A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C259A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1,550,851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94560EA" w14:textId="77777777" w:rsidR="00D97EA0" w:rsidRPr="00226264" w:rsidRDefault="00D97EA0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75A3F062" w14:textId="08647DAD" w:rsidR="00D97EA0" w:rsidRPr="00226264" w:rsidRDefault="00AF2D5E" w:rsidP="00D97EA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AF2D5E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1,654,774</w:t>
            </w:r>
          </w:p>
        </w:tc>
      </w:tr>
    </w:tbl>
    <w:p w14:paraId="7BCA2B26" w14:textId="77777777" w:rsidR="00D97EA0" w:rsidRDefault="00D97EA0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D97EA0" w:rsidSect="008A2DB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6E3514CE" w14:textId="7055434F" w:rsidR="006A0DAA" w:rsidRDefault="006A0DAA" w:rsidP="00AD18D9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6A0DA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47FDD3E1" w14:textId="4E5A21C2" w:rsidR="00FD3EC6" w:rsidRDefault="00FD3EC6" w:rsidP="00AD18D9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4805" w:type="pct"/>
        <w:tblInd w:w="414" w:type="dxa"/>
        <w:tblLook w:val="00A0" w:firstRow="1" w:lastRow="0" w:firstColumn="1" w:lastColumn="0" w:noHBand="0" w:noVBand="0"/>
      </w:tblPr>
      <w:tblGrid>
        <w:gridCol w:w="5472"/>
        <w:gridCol w:w="879"/>
        <w:gridCol w:w="1316"/>
        <w:gridCol w:w="306"/>
        <w:gridCol w:w="1257"/>
      </w:tblGrid>
      <w:tr w:rsidR="008D00B9" w:rsidRPr="00E301AC" w14:paraId="05F5B03C" w14:textId="77777777" w:rsidTr="00AD18D9">
        <w:trPr>
          <w:trHeight w:val="420"/>
        </w:trPr>
        <w:tc>
          <w:tcPr>
            <w:tcW w:w="2964" w:type="pct"/>
          </w:tcPr>
          <w:p w14:paraId="7F98B6D0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20AA34B6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0" w:type="pct"/>
            <w:gridSpan w:val="3"/>
          </w:tcPr>
          <w:p w14:paraId="3CB4FA5E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D00B9" w:rsidRPr="00E301AC" w14:paraId="323D16CC" w14:textId="77777777" w:rsidTr="00AD18D9">
        <w:trPr>
          <w:trHeight w:val="420"/>
        </w:trPr>
        <w:tc>
          <w:tcPr>
            <w:tcW w:w="2964" w:type="pct"/>
          </w:tcPr>
          <w:p w14:paraId="3D76973C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09949D6F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0" w:type="pct"/>
            <w:gridSpan w:val="3"/>
          </w:tcPr>
          <w:p w14:paraId="25686D7D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8D00B9" w:rsidRPr="00E301AC" w14:paraId="0F3B7E75" w14:textId="77777777" w:rsidTr="00AD18D9">
        <w:trPr>
          <w:trHeight w:val="420"/>
        </w:trPr>
        <w:tc>
          <w:tcPr>
            <w:tcW w:w="2964" w:type="pct"/>
          </w:tcPr>
          <w:p w14:paraId="6CA06766" w14:textId="77777777" w:rsidR="008D00B9" w:rsidRPr="00E301AC" w:rsidRDefault="008D00B9" w:rsidP="00E63EE0">
            <w:pPr>
              <w:tabs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76" w:type="pct"/>
          </w:tcPr>
          <w:p w14:paraId="60ABA558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0" w:type="pct"/>
            <w:gridSpan w:val="3"/>
          </w:tcPr>
          <w:p w14:paraId="33F31363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8D00B9" w:rsidRPr="00E301AC" w14:paraId="52DFEFE8" w14:textId="77777777" w:rsidTr="00AD18D9">
        <w:trPr>
          <w:trHeight w:val="420"/>
        </w:trPr>
        <w:tc>
          <w:tcPr>
            <w:tcW w:w="2964" w:type="pct"/>
          </w:tcPr>
          <w:p w14:paraId="786EF889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54419C26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3" w:type="pct"/>
          </w:tcPr>
          <w:p w14:paraId="74104BB9" w14:textId="47FFD428" w:rsidR="008D00B9" w:rsidRPr="00E301AC" w:rsidRDefault="00CD7020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D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D702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66" w:type="pct"/>
          </w:tcPr>
          <w:p w14:paraId="3035E3F5" w14:textId="77777777" w:rsidR="008D00B9" w:rsidRPr="00E301AC" w:rsidRDefault="008D00B9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81" w:type="pct"/>
          </w:tcPr>
          <w:p w14:paraId="1E76E946" w14:textId="4EB8AD74" w:rsidR="008D00B9" w:rsidRPr="00E301AC" w:rsidRDefault="00CD7020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D00B9" w:rsidRPr="00E301AC" w14:paraId="5B60593C" w14:textId="77777777" w:rsidTr="00AD18D9">
        <w:trPr>
          <w:trHeight w:val="420"/>
        </w:trPr>
        <w:tc>
          <w:tcPr>
            <w:tcW w:w="2964" w:type="pct"/>
          </w:tcPr>
          <w:p w14:paraId="068256B3" w14:textId="77777777" w:rsidR="008D00B9" w:rsidRPr="00E301AC" w:rsidRDefault="008D00B9" w:rsidP="008D00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5144B85D" w14:textId="77777777" w:rsidR="008D00B9" w:rsidRPr="00E301AC" w:rsidRDefault="008D00B9" w:rsidP="008D00B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3" w:type="pct"/>
          </w:tcPr>
          <w:p w14:paraId="5461AF7C" w14:textId="24AE23E4" w:rsidR="008D00B9" w:rsidRPr="00E301AC" w:rsidRDefault="00AD18D9" w:rsidP="008D00B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6" w:type="pct"/>
          </w:tcPr>
          <w:p w14:paraId="429610DF" w14:textId="77777777" w:rsidR="008D00B9" w:rsidRPr="00E301AC" w:rsidRDefault="008D00B9" w:rsidP="008D00B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81" w:type="pct"/>
          </w:tcPr>
          <w:p w14:paraId="12121946" w14:textId="3678A198" w:rsidR="008D00B9" w:rsidRPr="00E301AC" w:rsidRDefault="00AD18D9" w:rsidP="008D00B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D00B9" w:rsidRPr="00E301AC" w14:paraId="45263625" w14:textId="77777777" w:rsidTr="00AD18D9">
        <w:trPr>
          <w:trHeight w:val="420"/>
        </w:trPr>
        <w:tc>
          <w:tcPr>
            <w:tcW w:w="2964" w:type="pct"/>
          </w:tcPr>
          <w:p w14:paraId="74036A13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42095017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0" w:type="pct"/>
            <w:gridSpan w:val="3"/>
          </w:tcPr>
          <w:p w14:paraId="7A525F7D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D00B9" w:rsidRPr="00E301AC" w14:paraId="4DECB3C6" w14:textId="77777777" w:rsidTr="00AD18D9">
        <w:trPr>
          <w:trHeight w:val="420"/>
        </w:trPr>
        <w:tc>
          <w:tcPr>
            <w:tcW w:w="2964" w:type="pct"/>
          </w:tcPr>
          <w:p w14:paraId="65F80D78" w14:textId="77777777" w:rsidR="008D00B9" w:rsidRPr="00E301AC" w:rsidRDefault="008D00B9" w:rsidP="00E63EE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76" w:type="pct"/>
          </w:tcPr>
          <w:p w14:paraId="7829A13D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</w:tcPr>
          <w:p w14:paraId="701B8988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6" w:type="pct"/>
          </w:tcPr>
          <w:p w14:paraId="6B7827A8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7B963E9B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18D9" w:rsidRPr="00E301AC" w14:paraId="1909EDB1" w14:textId="77777777" w:rsidTr="00AD18D9">
        <w:trPr>
          <w:trHeight w:val="420"/>
        </w:trPr>
        <w:tc>
          <w:tcPr>
            <w:tcW w:w="2964" w:type="pct"/>
          </w:tcPr>
          <w:p w14:paraId="0CB98953" w14:textId="77777777" w:rsidR="00AD18D9" w:rsidRPr="00E301AC" w:rsidRDefault="00AD18D9" w:rsidP="00AD18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05">
              <w:rPr>
                <w:rFonts w:asciiTheme="majorBidi" w:hAnsi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76" w:type="pct"/>
          </w:tcPr>
          <w:p w14:paraId="44D5F930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</w:tcPr>
          <w:p w14:paraId="5FC57D94" w14:textId="7844EDDD" w:rsidR="00AD18D9" w:rsidRPr="00E301AC" w:rsidRDefault="00A81D1E" w:rsidP="008F4A56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66" w:type="pct"/>
          </w:tcPr>
          <w:p w14:paraId="366F7A1F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6DACCB8E" w14:textId="12D3C2A6" w:rsidR="00AD18D9" w:rsidRPr="00E301AC" w:rsidRDefault="00CD7020" w:rsidP="00B81656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17157" w:rsidRPr="00C171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</w:tr>
      <w:tr w:rsidR="00AD18D9" w:rsidRPr="00E301AC" w14:paraId="321C5E3B" w14:textId="77777777" w:rsidTr="00AD18D9">
        <w:trPr>
          <w:trHeight w:val="60"/>
        </w:trPr>
        <w:tc>
          <w:tcPr>
            <w:tcW w:w="2964" w:type="pct"/>
          </w:tcPr>
          <w:p w14:paraId="2CF05061" w14:textId="77777777" w:rsidR="00AD18D9" w:rsidRPr="00E301AC" w:rsidRDefault="00AD18D9" w:rsidP="00AD18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1A48721B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684E399E" w14:textId="07662E5A" w:rsidR="00AD18D9" w:rsidRPr="00E301AC" w:rsidRDefault="00A81D1E" w:rsidP="00C17157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66" w:type="pct"/>
          </w:tcPr>
          <w:p w14:paraId="1C054B00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121B085C" w14:textId="02984A39" w:rsidR="00AD18D9" w:rsidRPr="00AD18D9" w:rsidRDefault="00CD7020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C17157" w:rsidRPr="00C171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168</w:t>
            </w:r>
          </w:p>
        </w:tc>
      </w:tr>
      <w:tr w:rsidR="00AD18D9" w:rsidRPr="00E301AC" w14:paraId="0BDAF4F7" w14:textId="77777777" w:rsidTr="00AD18D9">
        <w:trPr>
          <w:trHeight w:val="420"/>
        </w:trPr>
        <w:tc>
          <w:tcPr>
            <w:tcW w:w="2964" w:type="pct"/>
          </w:tcPr>
          <w:p w14:paraId="0557C8BE" w14:textId="77777777" w:rsidR="00AD18D9" w:rsidRPr="00E301AC" w:rsidRDefault="00AD18D9" w:rsidP="00AD18D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76" w:type="pct"/>
          </w:tcPr>
          <w:p w14:paraId="13BCC332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</w:tcPr>
          <w:p w14:paraId="4B99020C" w14:textId="77777777" w:rsidR="00AD18D9" w:rsidRPr="00E301AC" w:rsidRDefault="00AD18D9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6" w:type="pct"/>
          </w:tcPr>
          <w:p w14:paraId="47F058A1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6A850342" w14:textId="77777777" w:rsidR="00AD18D9" w:rsidRPr="00E301AC" w:rsidRDefault="00AD18D9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18D9" w:rsidRPr="00E301AC" w14:paraId="7F76A2EA" w14:textId="77777777" w:rsidTr="00AD18D9">
        <w:trPr>
          <w:trHeight w:val="420"/>
        </w:trPr>
        <w:tc>
          <w:tcPr>
            <w:tcW w:w="2964" w:type="pct"/>
          </w:tcPr>
          <w:p w14:paraId="69F4501D" w14:textId="77777777" w:rsidR="00AD18D9" w:rsidRPr="00E301AC" w:rsidRDefault="00AD18D9" w:rsidP="00AD18D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76" w:type="pct"/>
          </w:tcPr>
          <w:p w14:paraId="5CB26511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13" w:type="pct"/>
          </w:tcPr>
          <w:p w14:paraId="42DC12AB" w14:textId="4EB39046" w:rsidR="00AD18D9" w:rsidRPr="00E301AC" w:rsidRDefault="00A81D1E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(710)</w:t>
            </w:r>
          </w:p>
        </w:tc>
        <w:tc>
          <w:tcPr>
            <w:tcW w:w="166" w:type="pct"/>
          </w:tcPr>
          <w:p w14:paraId="0FC50DA1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15A8955C" w14:textId="34184E00" w:rsidR="00AD18D9" w:rsidRPr="00E301AC" w:rsidRDefault="00C17157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1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D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C171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  <w:r w:rsidRPr="00C171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D18D9" w:rsidRPr="00E301AC" w14:paraId="0C40756D" w14:textId="77777777" w:rsidTr="00AD18D9">
        <w:trPr>
          <w:trHeight w:val="420"/>
        </w:trPr>
        <w:tc>
          <w:tcPr>
            <w:tcW w:w="2964" w:type="pct"/>
          </w:tcPr>
          <w:p w14:paraId="0554E991" w14:textId="77777777" w:rsidR="00AD18D9" w:rsidRPr="00E301AC" w:rsidRDefault="00AD18D9" w:rsidP="00AD18D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76" w:type="pct"/>
          </w:tcPr>
          <w:p w14:paraId="25910B36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4867DE8C" w14:textId="6BA0DE51" w:rsidR="00AD18D9" w:rsidRPr="00E301AC" w:rsidRDefault="00A81D1E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1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(710)</w:t>
            </w:r>
          </w:p>
        </w:tc>
        <w:tc>
          <w:tcPr>
            <w:tcW w:w="166" w:type="pct"/>
          </w:tcPr>
          <w:p w14:paraId="53D18915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2884DDDF" w14:textId="06DABC46" w:rsidR="00AD18D9" w:rsidRPr="00E301AC" w:rsidRDefault="00C17157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1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D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C171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D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293</w:t>
            </w:r>
            <w:r w:rsidRPr="00C171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AD18D9" w:rsidRPr="00E301AC" w14:paraId="7F3A300C" w14:textId="77777777" w:rsidTr="00AD18D9">
        <w:trPr>
          <w:trHeight w:val="60"/>
        </w:trPr>
        <w:tc>
          <w:tcPr>
            <w:tcW w:w="2964" w:type="pct"/>
          </w:tcPr>
          <w:p w14:paraId="1FE5A008" w14:textId="77777777" w:rsidR="00AD18D9" w:rsidRPr="00E301AC" w:rsidRDefault="00AD18D9" w:rsidP="00AD18D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473906AE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71C22EC1" w14:textId="77777777" w:rsidR="00AD18D9" w:rsidRPr="00E301AC" w:rsidRDefault="00AD18D9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6" w:type="pct"/>
          </w:tcPr>
          <w:p w14:paraId="41889162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2F3E2C67" w14:textId="77777777" w:rsidR="00AD18D9" w:rsidRPr="00E301AC" w:rsidRDefault="00AD18D9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18D9" w:rsidRPr="00E301AC" w14:paraId="7E10278C" w14:textId="77777777" w:rsidTr="00AD18D9">
        <w:trPr>
          <w:trHeight w:val="420"/>
        </w:trPr>
        <w:tc>
          <w:tcPr>
            <w:tcW w:w="2964" w:type="pct"/>
          </w:tcPr>
          <w:p w14:paraId="76524B3F" w14:textId="0B1219C9" w:rsidR="00AD18D9" w:rsidRPr="00E301AC" w:rsidRDefault="00AD18D9" w:rsidP="00AD18D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CD70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="00CD7020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76" w:type="pct"/>
          </w:tcPr>
          <w:p w14:paraId="4E1D98B6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  <w:tcBorders>
              <w:bottom w:val="double" w:sz="4" w:space="0" w:color="auto"/>
            </w:tcBorders>
          </w:tcPr>
          <w:p w14:paraId="60785C73" w14:textId="3AA37C49" w:rsidR="00AD18D9" w:rsidRPr="00E301AC" w:rsidRDefault="00A81D1E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1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(710)</w:t>
            </w:r>
          </w:p>
        </w:tc>
        <w:tc>
          <w:tcPr>
            <w:tcW w:w="166" w:type="pct"/>
          </w:tcPr>
          <w:p w14:paraId="047F9BEC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2E8D4EAE" w14:textId="255CD794" w:rsidR="00AD18D9" w:rsidRPr="00E301AC" w:rsidRDefault="00CD7020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</w:t>
            </w:r>
            <w:r w:rsidR="00C17157" w:rsidRPr="00C171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125)</w:t>
            </w:r>
          </w:p>
        </w:tc>
      </w:tr>
    </w:tbl>
    <w:p w14:paraId="1D2A6CB2" w14:textId="2124149D" w:rsidR="00F81A6C" w:rsidRDefault="00F81A6C" w:rsidP="008D00B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48"/>
        <w:gridCol w:w="1187"/>
        <w:gridCol w:w="10"/>
        <w:gridCol w:w="245"/>
        <w:gridCol w:w="10"/>
        <w:gridCol w:w="1310"/>
        <w:gridCol w:w="11"/>
        <w:gridCol w:w="276"/>
        <w:gridCol w:w="11"/>
        <w:gridCol w:w="1122"/>
        <w:gridCol w:w="11"/>
        <w:gridCol w:w="276"/>
        <w:gridCol w:w="11"/>
        <w:gridCol w:w="1280"/>
      </w:tblGrid>
      <w:tr w:rsidR="00D97EA0" w:rsidRPr="00E301AC" w14:paraId="78ABE24C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0ED22B0C" w14:textId="77777777" w:rsidR="00D97EA0" w:rsidRPr="00FD3EC6" w:rsidRDefault="00D97EA0" w:rsidP="000256E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3029" w:type="pct"/>
            <w:gridSpan w:val="13"/>
            <w:shd w:val="clear" w:color="auto" w:fill="FFFFFF"/>
          </w:tcPr>
          <w:p w14:paraId="2FCA22F5" w14:textId="77777777" w:rsidR="00D97EA0" w:rsidRPr="00E301AC" w:rsidRDefault="00D97EA0" w:rsidP="000256E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D7020" w:rsidRPr="00E301AC" w14:paraId="7C879D87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751580E1" w14:textId="77777777" w:rsidR="00CD7020" w:rsidRPr="00E301AC" w:rsidRDefault="00CD7020" w:rsidP="00CD7020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52" w:type="pct"/>
            <w:gridSpan w:val="5"/>
            <w:shd w:val="clear" w:color="auto" w:fill="FFFFFF"/>
          </w:tcPr>
          <w:p w14:paraId="54FE40EE" w14:textId="16835210" w:rsidR="00CD7020" w:rsidRPr="00E301AC" w:rsidRDefault="00CD7020" w:rsidP="00CD702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390DDAC7" w14:textId="77777777" w:rsidR="00CD7020" w:rsidRPr="00E301AC" w:rsidRDefault="00CD7020" w:rsidP="00CD702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pct"/>
            <w:gridSpan w:val="6"/>
            <w:shd w:val="clear" w:color="auto" w:fill="FFFFFF"/>
          </w:tcPr>
          <w:p w14:paraId="638EE8D8" w14:textId="7D315111" w:rsidR="00CD7020" w:rsidRPr="00E301AC" w:rsidRDefault="00CD7020" w:rsidP="00CD702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97EA0" w:rsidRPr="00E301AC" w14:paraId="27CCF96B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79B335EE" w14:textId="77777777" w:rsidR="00D97EA0" w:rsidRPr="00E301AC" w:rsidRDefault="00D97EA0" w:rsidP="000256EB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452" w:type="pct"/>
            <w:gridSpan w:val="5"/>
            <w:shd w:val="clear" w:color="auto" w:fill="FFFFFF"/>
          </w:tcPr>
          <w:p w14:paraId="6B28EF42" w14:textId="361375AF" w:rsidR="00D97EA0" w:rsidRPr="00E301AC" w:rsidRDefault="00D97EA0" w:rsidP="000256E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2568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1C6FA44D" w14:textId="77777777" w:rsidR="00D97EA0" w:rsidRPr="00E301AC" w:rsidRDefault="00D97EA0" w:rsidP="000256E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pct"/>
            <w:gridSpan w:val="6"/>
            <w:shd w:val="clear" w:color="auto" w:fill="FFFFFF"/>
          </w:tcPr>
          <w:p w14:paraId="01FED20D" w14:textId="6DD61A42" w:rsidR="00D97EA0" w:rsidRPr="00E301AC" w:rsidRDefault="00D97EA0" w:rsidP="000256E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2567</w:t>
            </w:r>
          </w:p>
        </w:tc>
      </w:tr>
      <w:tr w:rsidR="00D97EA0" w:rsidRPr="00E301AC" w14:paraId="3AA49774" w14:textId="77777777" w:rsidTr="00D97EA0">
        <w:trPr>
          <w:trHeight w:val="802"/>
        </w:trPr>
        <w:tc>
          <w:tcPr>
            <w:tcW w:w="1971" w:type="pct"/>
            <w:shd w:val="clear" w:color="auto" w:fill="FFFFFF"/>
          </w:tcPr>
          <w:p w14:paraId="7D89364A" w14:textId="77777777" w:rsidR="00D97EA0" w:rsidRPr="00E301AC" w:rsidRDefault="00D97EA0" w:rsidP="000256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14:paraId="13F4C379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FFBC5E9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68E44406" w14:textId="77777777" w:rsidR="00D97EA0" w:rsidRPr="00E301AC" w:rsidRDefault="00D97EA0" w:rsidP="000256E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FFFFFF"/>
          </w:tcPr>
          <w:p w14:paraId="181285DB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A5D6B6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0A2AC7C8" w14:textId="77777777" w:rsidR="00D97EA0" w:rsidRPr="00E301AC" w:rsidRDefault="00D97EA0" w:rsidP="000256E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263EF7F5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8BB439A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231D3D5E" w14:textId="77777777" w:rsidR="00D97EA0" w:rsidRPr="00E301AC" w:rsidRDefault="00D97EA0" w:rsidP="000256E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33C8117F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540084" w14:textId="77777777" w:rsidR="00D97EA0" w:rsidRPr="00E301AC" w:rsidRDefault="00D97EA0" w:rsidP="000256E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D7020" w:rsidRPr="00E301AC" w14:paraId="3B0EA331" w14:textId="77777777" w:rsidTr="00D97EA0">
        <w:trPr>
          <w:trHeight w:val="406"/>
        </w:trPr>
        <w:tc>
          <w:tcPr>
            <w:tcW w:w="1971" w:type="pct"/>
            <w:shd w:val="clear" w:color="auto" w:fill="FFFFFF"/>
          </w:tcPr>
          <w:p w14:paraId="57530C44" w14:textId="77777777" w:rsidR="00CD7020" w:rsidRPr="00E301AC" w:rsidRDefault="00CD7020" w:rsidP="00CD70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24" w:type="pct"/>
            <w:shd w:val="clear" w:color="auto" w:fill="FFFFFF"/>
          </w:tcPr>
          <w:p w14:paraId="280A5F5A" w14:textId="77777777" w:rsidR="00CD7020" w:rsidRPr="00E301AC" w:rsidRDefault="00CD7020" w:rsidP="00CD702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gridSpan w:val="2"/>
            <w:shd w:val="clear" w:color="auto" w:fill="FFFFFF"/>
          </w:tcPr>
          <w:p w14:paraId="30F8C096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00F982" w14:textId="317B943B" w:rsidR="00CD7020" w:rsidRPr="00E301AC" w:rsidRDefault="00A81D1E" w:rsidP="00CD70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648,328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0A70C0DA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22A32FC2" w14:textId="77777777" w:rsidR="00CD7020" w:rsidRPr="00D97EA0" w:rsidRDefault="00CD7020" w:rsidP="00CD702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696BE0AB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96ECFD" w14:textId="75F7DC93" w:rsidR="00CD7020" w:rsidRPr="00E301AC" w:rsidRDefault="00CD7020" w:rsidP="00B816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687,052</w:t>
            </w:r>
          </w:p>
        </w:tc>
      </w:tr>
      <w:tr w:rsidR="00CD7020" w:rsidRPr="00E301AC" w14:paraId="6E6990AE" w14:textId="77777777" w:rsidTr="00C17157">
        <w:trPr>
          <w:trHeight w:val="415"/>
        </w:trPr>
        <w:tc>
          <w:tcPr>
            <w:tcW w:w="1971" w:type="pct"/>
            <w:shd w:val="clear" w:color="auto" w:fill="FFFFFF"/>
          </w:tcPr>
          <w:p w14:paraId="3B975D40" w14:textId="77777777" w:rsidR="00CD7020" w:rsidRPr="00E301AC" w:rsidRDefault="00CD7020" w:rsidP="00CD70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24" w:type="pct"/>
            <w:shd w:val="clear" w:color="auto" w:fill="FFFFFF"/>
          </w:tcPr>
          <w:p w14:paraId="38E140E9" w14:textId="150329F2" w:rsidR="00CD7020" w:rsidRPr="00E301AC" w:rsidRDefault="00A81D1E" w:rsidP="00CD702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3483EA42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3BEC7FC" w14:textId="6ADCEAE4" w:rsidR="00CD7020" w:rsidRPr="00E301AC" w:rsidRDefault="00A81D1E" w:rsidP="00CD70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129,666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090AD881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00208B0F" w14:textId="6C28A4E2" w:rsidR="00CD7020" w:rsidRPr="00E301AC" w:rsidRDefault="00CD7020" w:rsidP="00CD702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7B8368C8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7B57B28C" w14:textId="34EB3BE1" w:rsidR="00CD7020" w:rsidRPr="00E301AC" w:rsidRDefault="00CD7020" w:rsidP="00CD70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137,410</w:t>
            </w:r>
          </w:p>
        </w:tc>
      </w:tr>
      <w:tr w:rsidR="00C17157" w:rsidRPr="00E301AC" w14:paraId="474E057C" w14:textId="77777777" w:rsidTr="00220A01">
        <w:trPr>
          <w:trHeight w:val="415"/>
        </w:trPr>
        <w:tc>
          <w:tcPr>
            <w:tcW w:w="1971" w:type="pct"/>
            <w:shd w:val="clear" w:color="auto" w:fill="FFFFFF"/>
          </w:tcPr>
          <w:p w14:paraId="2E2FE694" w14:textId="5BB86684" w:rsidR="00C17157" w:rsidRPr="00E301AC" w:rsidRDefault="00C17157" w:rsidP="00C17157">
            <w:pPr>
              <w:spacing w:line="240" w:lineRule="auto"/>
              <w:ind w:left="16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A6C">
              <w:rPr>
                <w:rFonts w:asciiTheme="majorBidi" w:hAnsiTheme="majorBidi"/>
                <w:sz w:val="30"/>
                <w:szCs w:val="30"/>
                <w:cs/>
              </w:rPr>
              <w:t>ส่วนแบ่ง</w:t>
            </w:r>
            <w:r w:rsidR="00220A01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394486"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="00220A01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  <w:r w:rsidR="00220A0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F81A6C">
              <w:rPr>
                <w:rFonts w:asciiTheme="majorBidi" w:hAnsiTheme="majorBidi"/>
                <w:sz w:val="30"/>
                <w:szCs w:val="30"/>
                <w:cs/>
              </w:rPr>
              <w:t>ขาดทุนของบริษัทร่วมที่ใช้วิธีส่วนได้เสีย</w:t>
            </w:r>
          </w:p>
        </w:tc>
        <w:tc>
          <w:tcPr>
            <w:tcW w:w="624" w:type="pct"/>
            <w:shd w:val="clear" w:color="auto" w:fill="FFFFFF"/>
          </w:tcPr>
          <w:p w14:paraId="7EAD8E55" w14:textId="77777777" w:rsidR="00C17157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gridSpan w:val="2"/>
            <w:shd w:val="clear" w:color="auto" w:fill="FFFFFF"/>
          </w:tcPr>
          <w:p w14:paraId="633A5986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FFFFFF"/>
            <w:vAlign w:val="bottom"/>
          </w:tcPr>
          <w:p w14:paraId="50895341" w14:textId="4739A763" w:rsidR="00C17157" w:rsidRPr="00C17157" w:rsidRDefault="00A81D1E" w:rsidP="00220A0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3F4BBBD5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57719E56" w14:textId="77777777" w:rsidR="00C17157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3CD43FC7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  <w:vAlign w:val="bottom"/>
          </w:tcPr>
          <w:p w14:paraId="359F9CC5" w14:textId="5951AD8D" w:rsidR="00C17157" w:rsidRPr="00827759" w:rsidRDefault="007C6A2A" w:rsidP="007C6A2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(47)</w:t>
            </w:r>
          </w:p>
        </w:tc>
      </w:tr>
      <w:tr w:rsidR="00CD7020" w:rsidRPr="00E301AC" w14:paraId="0F48BEE7" w14:textId="77777777" w:rsidTr="00D97EA0">
        <w:trPr>
          <w:trHeight w:val="406"/>
        </w:trPr>
        <w:tc>
          <w:tcPr>
            <w:tcW w:w="1971" w:type="pct"/>
            <w:shd w:val="clear" w:color="auto" w:fill="FFFFFF"/>
          </w:tcPr>
          <w:p w14:paraId="62E04BBC" w14:textId="77777777" w:rsidR="00CD7020" w:rsidRPr="00E301AC" w:rsidRDefault="00CD7020" w:rsidP="00CD702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24" w:type="pct"/>
          </w:tcPr>
          <w:p w14:paraId="51C6541F" w14:textId="77777777" w:rsidR="00CD7020" w:rsidRPr="00E301AC" w:rsidRDefault="00CD7020" w:rsidP="00CD702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40960786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</w:tcPr>
          <w:p w14:paraId="56AB667C" w14:textId="699135CC" w:rsidR="00CD7020" w:rsidRPr="00827759" w:rsidRDefault="00A81D1E" w:rsidP="00CD702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(133,478)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088795D7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548C1712" w14:textId="77777777" w:rsidR="00CD7020" w:rsidRPr="00E301AC" w:rsidRDefault="00CD7020" w:rsidP="00CD702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1D5DEFB3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37C1578E" w14:textId="2045FD6C" w:rsidR="00CD7020" w:rsidRPr="00E301AC" w:rsidRDefault="00CD7020" w:rsidP="00CD702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(141,4</w:t>
            </w:r>
            <w:r w:rsidR="007C6A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D7020" w:rsidRPr="00E301AC" w14:paraId="61D72CE0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74D04F00" w14:textId="77777777" w:rsidR="00CD7020" w:rsidRPr="00E301AC" w:rsidRDefault="00CD7020" w:rsidP="00CD702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624" w:type="pct"/>
          </w:tcPr>
          <w:p w14:paraId="76739DD8" w14:textId="77777777" w:rsidR="00CD7020" w:rsidRPr="00E301AC" w:rsidRDefault="00CD7020" w:rsidP="00CD702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4C7B6892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</w:tcPr>
          <w:p w14:paraId="356781AE" w14:textId="0AB4F92E" w:rsidR="00CD7020" w:rsidRPr="00E301AC" w:rsidRDefault="00A81D1E" w:rsidP="00CD702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(75)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5EE6C57A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5632CE48" w14:textId="77777777" w:rsidR="00CD7020" w:rsidRPr="00E301AC" w:rsidRDefault="00CD7020" w:rsidP="00CD702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76208EBF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5A11397C" w14:textId="606D76BC" w:rsidR="00CD7020" w:rsidRPr="00E301AC" w:rsidRDefault="00CD7020" w:rsidP="00CD702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(158)</w:t>
            </w:r>
          </w:p>
        </w:tc>
      </w:tr>
      <w:tr w:rsidR="00CD7020" w:rsidRPr="00E301AC" w14:paraId="00827B92" w14:textId="77777777" w:rsidTr="00D97EA0">
        <w:trPr>
          <w:trHeight w:val="406"/>
        </w:trPr>
        <w:tc>
          <w:tcPr>
            <w:tcW w:w="1971" w:type="pct"/>
            <w:shd w:val="clear" w:color="auto" w:fill="FFFFFF"/>
          </w:tcPr>
          <w:p w14:paraId="16E17D9F" w14:textId="77777777" w:rsidR="00CD7020" w:rsidRPr="00E301AC" w:rsidRDefault="00CD7020" w:rsidP="00CD702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24" w:type="pct"/>
          </w:tcPr>
          <w:p w14:paraId="639CF3FB" w14:textId="77777777" w:rsidR="00CD7020" w:rsidRPr="00E301AC" w:rsidRDefault="00CD7020" w:rsidP="00CD702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748DF5E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</w:tcPr>
          <w:p w14:paraId="61ADE44D" w14:textId="4CED9D93" w:rsidR="00CD7020" w:rsidRPr="00E301AC" w:rsidRDefault="00A81D1E" w:rsidP="00CD702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1,495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671C3EEE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41A70BF3" w14:textId="77777777" w:rsidR="00CD7020" w:rsidRPr="00E301AC" w:rsidRDefault="00CD7020" w:rsidP="00CD702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40823ACD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5F1695ED" w14:textId="20F5587E" w:rsidR="00CD7020" w:rsidRPr="00E301AC" w:rsidRDefault="00CD7020" w:rsidP="00CD702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</w:t>
            </w:r>
          </w:p>
        </w:tc>
      </w:tr>
      <w:tr w:rsidR="00C17157" w:rsidRPr="007569E9" w14:paraId="42793E48" w14:textId="77777777" w:rsidTr="00220A01">
        <w:trPr>
          <w:trHeight w:val="406"/>
        </w:trPr>
        <w:tc>
          <w:tcPr>
            <w:tcW w:w="1971" w:type="pct"/>
            <w:shd w:val="clear" w:color="auto" w:fill="FFFFFF"/>
          </w:tcPr>
          <w:p w14:paraId="28CB34AE" w14:textId="2FAC5B01" w:rsidR="00C17157" w:rsidRPr="00E301AC" w:rsidRDefault="00C17157" w:rsidP="00C1715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127">
              <w:rPr>
                <w:rFonts w:asciiTheme="majorBidi" w:hAnsiTheme="majorBidi"/>
                <w:sz w:val="30"/>
                <w:szCs w:val="30"/>
                <w:cs/>
              </w:rPr>
              <w:t>ผลขาดทุนใน</w:t>
            </w:r>
            <w:r w:rsidR="00154662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  <w:r w:rsidRPr="00B14127">
              <w:rPr>
                <w:rFonts w:asciiTheme="majorBidi" w:hAnsiTheme="majorBidi"/>
                <w:sz w:val="30"/>
                <w:szCs w:val="30"/>
                <w:cs/>
              </w:rPr>
              <w:t>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24" w:type="pct"/>
          </w:tcPr>
          <w:p w14:paraId="16B0CA3C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74B28AB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vAlign w:val="bottom"/>
          </w:tcPr>
          <w:p w14:paraId="3963E12E" w14:textId="391C8230" w:rsidR="00C17157" w:rsidRPr="00440CFA" w:rsidRDefault="00A81D1E" w:rsidP="00220A0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7C2749E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0A00BDE6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5981D4A1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  <w:vAlign w:val="bottom"/>
          </w:tcPr>
          <w:p w14:paraId="64C7078B" w14:textId="19BCF3A9" w:rsidR="00C17157" w:rsidRPr="007569E9" w:rsidRDefault="00220A01" w:rsidP="00220A0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D7020" w:rsidRPr="00ED0821" w14:paraId="7FD7F28F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40572161" w14:textId="77777777" w:rsidR="00CD7020" w:rsidRPr="00E301AC" w:rsidRDefault="00CD7020" w:rsidP="00CD7020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9A85C2E" w14:textId="4973F1C0" w:rsidR="00CD7020" w:rsidRPr="00FD3EC6" w:rsidRDefault="00A81D1E" w:rsidP="00CD7020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(0.11)</w:t>
            </w:r>
          </w:p>
        </w:tc>
        <w:tc>
          <w:tcPr>
            <w:tcW w:w="134" w:type="pct"/>
            <w:gridSpan w:val="2"/>
          </w:tcPr>
          <w:p w14:paraId="7AE537A9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953E43" w14:textId="1514D737" w:rsidR="00CD7020" w:rsidRPr="00E301AC" w:rsidRDefault="00A81D1E" w:rsidP="00CD70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(710)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66827185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49EBB6" w14:textId="34C07CA7" w:rsidR="00CD7020" w:rsidRPr="00E301AC" w:rsidRDefault="00CD7020" w:rsidP="00CD7020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6FE46A46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8CDF25F" w14:textId="1E2F92AC" w:rsidR="00CD7020" w:rsidRPr="00ED0821" w:rsidRDefault="00CD7020" w:rsidP="00CD70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(3,125)</w:t>
            </w:r>
          </w:p>
        </w:tc>
      </w:tr>
      <w:tr w:rsidR="00C17157" w:rsidRPr="00ED0821" w14:paraId="7B6159B2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1A81662A" w14:textId="77777777" w:rsidR="00C17157" w:rsidRPr="00E301AC" w:rsidRDefault="00C17157" w:rsidP="00C1715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713929CE" w14:textId="77777777" w:rsidR="00C17157" w:rsidRDefault="00C17157" w:rsidP="00C1715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</w:tcPr>
          <w:p w14:paraId="3905A7CB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</w:tcBorders>
          </w:tcPr>
          <w:p w14:paraId="2902D636" w14:textId="77777777" w:rsidR="00C17157" w:rsidRPr="00FD3EC6" w:rsidRDefault="00C17157" w:rsidP="00C171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6CE0A9AF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</w:tcPr>
          <w:p w14:paraId="01DA9723" w14:textId="77777777" w:rsidR="00C17157" w:rsidRDefault="00C17157" w:rsidP="00C1715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39E4D73B" w14:textId="77777777" w:rsidR="00C17157" w:rsidRPr="00E301AC" w:rsidRDefault="00C17157" w:rsidP="00C171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B21D126" w14:textId="77777777" w:rsidR="00C17157" w:rsidRPr="00ED0821" w:rsidRDefault="00C17157" w:rsidP="00C171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17157" w:rsidRPr="00E301AC" w14:paraId="48426048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6CA393A4" w14:textId="77777777" w:rsidR="00C17157" w:rsidRPr="00FD3EC6" w:rsidRDefault="00C17157" w:rsidP="00C1715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029" w:type="pct"/>
            <w:gridSpan w:val="13"/>
            <w:shd w:val="clear" w:color="auto" w:fill="FFFFFF"/>
          </w:tcPr>
          <w:p w14:paraId="5A63F888" w14:textId="77777777" w:rsidR="00C17157" w:rsidRPr="00E301AC" w:rsidRDefault="00C17157" w:rsidP="00C17157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D3EC6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7020" w:rsidRPr="00E301AC" w14:paraId="4138C40D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3574930F" w14:textId="77777777" w:rsidR="00CD7020" w:rsidRPr="00E301AC" w:rsidRDefault="00CD7020" w:rsidP="00CD7020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58" w:type="pct"/>
            <w:gridSpan w:val="6"/>
            <w:shd w:val="clear" w:color="auto" w:fill="FFFFFF"/>
          </w:tcPr>
          <w:p w14:paraId="543A6550" w14:textId="4FAEDB74" w:rsidR="00CD7020" w:rsidRPr="00E301AC" w:rsidRDefault="00CD7020" w:rsidP="00CD702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5F4D971C" w14:textId="77777777" w:rsidR="00CD7020" w:rsidRPr="00E301AC" w:rsidRDefault="00CD7020" w:rsidP="00CD702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0" w:type="pct"/>
            <w:gridSpan w:val="5"/>
            <w:shd w:val="clear" w:color="auto" w:fill="FFFFFF"/>
          </w:tcPr>
          <w:p w14:paraId="3EAB0056" w14:textId="7E61B6EE" w:rsidR="00CD7020" w:rsidRPr="00E301AC" w:rsidRDefault="00CD7020" w:rsidP="00CD702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17157" w:rsidRPr="00E301AC" w14:paraId="102D9BB2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39C5F446" w14:textId="77777777" w:rsidR="00C17157" w:rsidRPr="00E301AC" w:rsidRDefault="00C17157" w:rsidP="00C17157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458" w:type="pct"/>
            <w:gridSpan w:val="6"/>
            <w:shd w:val="clear" w:color="auto" w:fill="FFFFFF"/>
          </w:tcPr>
          <w:p w14:paraId="7A38FB31" w14:textId="1F409153" w:rsidR="00C17157" w:rsidRPr="00E301AC" w:rsidRDefault="00C17157" w:rsidP="00C1715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2568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770977DD" w14:textId="77777777" w:rsidR="00C17157" w:rsidRPr="00E301AC" w:rsidRDefault="00C17157" w:rsidP="00C1715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0" w:type="pct"/>
            <w:gridSpan w:val="5"/>
            <w:shd w:val="clear" w:color="auto" w:fill="FFFFFF"/>
          </w:tcPr>
          <w:p w14:paraId="41485D3C" w14:textId="110314C8" w:rsidR="00C17157" w:rsidRPr="00E301AC" w:rsidRDefault="00C17157" w:rsidP="00C1715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2567</w:t>
            </w:r>
          </w:p>
        </w:tc>
      </w:tr>
      <w:tr w:rsidR="00C17157" w:rsidRPr="00E301AC" w14:paraId="6B0A90E5" w14:textId="77777777" w:rsidTr="00D97EA0">
        <w:trPr>
          <w:trHeight w:val="802"/>
        </w:trPr>
        <w:tc>
          <w:tcPr>
            <w:tcW w:w="1971" w:type="pct"/>
            <w:shd w:val="clear" w:color="auto" w:fill="FFFFFF"/>
          </w:tcPr>
          <w:p w14:paraId="40BAA76C" w14:textId="77777777" w:rsidR="00C17157" w:rsidRPr="00E301AC" w:rsidRDefault="00C17157" w:rsidP="00C171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FFFFFF"/>
          </w:tcPr>
          <w:p w14:paraId="53B5B712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3D0966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299E826C" w14:textId="77777777" w:rsidR="00C17157" w:rsidRPr="00E301AC" w:rsidRDefault="00C17157" w:rsidP="00C1715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shd w:val="clear" w:color="auto" w:fill="FFFFFF"/>
          </w:tcPr>
          <w:p w14:paraId="40FE2028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247DD6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2FC7CBE" w14:textId="77777777" w:rsidR="00C17157" w:rsidRPr="00E301AC" w:rsidRDefault="00C17157" w:rsidP="00C1715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6B4A648E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0008C21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500CA13C" w14:textId="77777777" w:rsidR="00C17157" w:rsidRPr="00E301AC" w:rsidRDefault="00C17157" w:rsidP="00C1715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0F924D12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A36FF2" w14:textId="77777777" w:rsidR="00C17157" w:rsidRPr="00E301AC" w:rsidRDefault="00C17157" w:rsidP="00C1715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D7020" w:rsidRPr="00E301AC" w14:paraId="699A4FC9" w14:textId="77777777" w:rsidTr="00D97EA0">
        <w:trPr>
          <w:trHeight w:val="406"/>
        </w:trPr>
        <w:tc>
          <w:tcPr>
            <w:tcW w:w="1971" w:type="pct"/>
            <w:shd w:val="clear" w:color="auto" w:fill="FFFFFF"/>
          </w:tcPr>
          <w:p w14:paraId="0F65964F" w14:textId="77777777" w:rsidR="00CD7020" w:rsidRPr="00E301AC" w:rsidRDefault="00CD7020" w:rsidP="00CD70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29" w:type="pct"/>
            <w:gridSpan w:val="2"/>
            <w:shd w:val="clear" w:color="auto" w:fill="FFFFFF"/>
          </w:tcPr>
          <w:p w14:paraId="47440494" w14:textId="77777777" w:rsidR="00CD7020" w:rsidRPr="00E301AC" w:rsidRDefault="00CD7020" w:rsidP="00CD702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gridSpan w:val="2"/>
            <w:shd w:val="clear" w:color="auto" w:fill="FFFFFF"/>
          </w:tcPr>
          <w:p w14:paraId="17707E3B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A75674" w14:textId="78CE1F00" w:rsidR="00CD7020" w:rsidRPr="00E301AC" w:rsidRDefault="00A81D1E" w:rsidP="00CD70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651,068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1BAC82C0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4420B4B9" w14:textId="77777777" w:rsidR="00CD7020" w:rsidRPr="00D97EA0" w:rsidRDefault="00CD7020" w:rsidP="00CD702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35C20728" w14:textId="77777777" w:rsidR="00CD7020" w:rsidRPr="00E301AC" w:rsidRDefault="00CD7020" w:rsidP="00CD70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FFFFFF"/>
          </w:tcPr>
          <w:p w14:paraId="6F995D39" w14:textId="7CF3A6A0" w:rsidR="00CD7020" w:rsidRPr="00E301AC" w:rsidRDefault="00CD7020" w:rsidP="00CD70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687,10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A81D1E" w:rsidRPr="00E301AC" w14:paraId="16D5B74D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5FF3CA6D" w14:textId="77777777" w:rsidR="00A81D1E" w:rsidRPr="00E301AC" w:rsidRDefault="00A81D1E" w:rsidP="00A81D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29" w:type="pct"/>
            <w:gridSpan w:val="2"/>
            <w:shd w:val="clear" w:color="auto" w:fill="FFFFFF"/>
          </w:tcPr>
          <w:p w14:paraId="26A9B3D5" w14:textId="05CA5F50" w:rsidR="00A81D1E" w:rsidRPr="00E301AC" w:rsidRDefault="00A81D1E" w:rsidP="00A81D1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5764ABFF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C2749A0" w14:textId="756B01D0" w:rsidR="00A81D1E" w:rsidRPr="00E301AC" w:rsidRDefault="00A81D1E" w:rsidP="00A81D1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130,214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1A405FDC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32AA4181" w14:textId="4A9F5A59" w:rsidR="00A81D1E" w:rsidRPr="00E301AC" w:rsidRDefault="00A81D1E" w:rsidP="00A81D1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89FCFC0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FFFFF"/>
          </w:tcPr>
          <w:p w14:paraId="35F1C314" w14:textId="3C6E3F51" w:rsidR="00A81D1E" w:rsidRPr="00E301AC" w:rsidRDefault="00A81D1E" w:rsidP="00A81D1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137,421</w:t>
            </w:r>
          </w:p>
        </w:tc>
      </w:tr>
      <w:tr w:rsidR="00A81D1E" w:rsidRPr="00E301AC" w14:paraId="4FDB0780" w14:textId="77777777" w:rsidTr="00D97EA0">
        <w:trPr>
          <w:trHeight w:val="406"/>
        </w:trPr>
        <w:tc>
          <w:tcPr>
            <w:tcW w:w="1971" w:type="pct"/>
            <w:shd w:val="clear" w:color="auto" w:fill="FFFFFF"/>
          </w:tcPr>
          <w:p w14:paraId="1FE5C111" w14:textId="77777777" w:rsidR="00A81D1E" w:rsidRPr="00E301AC" w:rsidRDefault="00A81D1E" w:rsidP="00A81D1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29" w:type="pct"/>
            <w:gridSpan w:val="2"/>
          </w:tcPr>
          <w:p w14:paraId="4C2C7694" w14:textId="77777777" w:rsidR="00A81D1E" w:rsidRPr="00E301AC" w:rsidRDefault="00A81D1E" w:rsidP="00A81D1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60CDD797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</w:tcPr>
          <w:p w14:paraId="53D4B52A" w14:textId="4CEE3E5C" w:rsidR="00A81D1E" w:rsidRPr="00E301AC" w:rsidRDefault="00A81D1E" w:rsidP="00A81D1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(133,574)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2236E905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2F9639B6" w14:textId="77777777" w:rsidR="00A81D1E" w:rsidRPr="00E301AC" w:rsidRDefault="00A81D1E" w:rsidP="00A81D1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3130CD3D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83E79FF" w14:textId="39410127" w:rsidR="00A81D1E" w:rsidRPr="00E301AC" w:rsidRDefault="00A81D1E" w:rsidP="00A81D1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(141,508)</w:t>
            </w:r>
          </w:p>
        </w:tc>
      </w:tr>
      <w:tr w:rsidR="00A81D1E" w:rsidRPr="00E301AC" w14:paraId="579B951D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20BB8781" w14:textId="77777777" w:rsidR="00A81D1E" w:rsidRPr="00E301AC" w:rsidRDefault="00A81D1E" w:rsidP="00A81D1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629" w:type="pct"/>
            <w:gridSpan w:val="2"/>
          </w:tcPr>
          <w:p w14:paraId="554A16B6" w14:textId="77777777" w:rsidR="00A81D1E" w:rsidRPr="00E301AC" w:rsidRDefault="00A81D1E" w:rsidP="00A81D1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6561C76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</w:tcPr>
          <w:p w14:paraId="008E9444" w14:textId="7DE09D93" w:rsidR="00A81D1E" w:rsidRPr="00E301AC" w:rsidRDefault="00A81D1E" w:rsidP="00A81D1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(75)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78DAAD6C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783BF554" w14:textId="77777777" w:rsidR="00A81D1E" w:rsidRPr="00E301AC" w:rsidRDefault="00A81D1E" w:rsidP="00A81D1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2F3F8EE1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4590EDA" w14:textId="67865758" w:rsidR="00A81D1E" w:rsidRPr="00E301AC" w:rsidRDefault="00A81D1E" w:rsidP="00A81D1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(158)</w:t>
            </w:r>
          </w:p>
        </w:tc>
      </w:tr>
      <w:tr w:rsidR="00A81D1E" w:rsidRPr="00E301AC" w14:paraId="3CC196B7" w14:textId="77777777" w:rsidTr="00D97EA0">
        <w:trPr>
          <w:trHeight w:val="406"/>
        </w:trPr>
        <w:tc>
          <w:tcPr>
            <w:tcW w:w="1971" w:type="pct"/>
            <w:shd w:val="clear" w:color="auto" w:fill="FFFFFF"/>
          </w:tcPr>
          <w:p w14:paraId="06B46429" w14:textId="77777777" w:rsidR="00A81D1E" w:rsidRPr="00E301AC" w:rsidRDefault="00A81D1E" w:rsidP="00A81D1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29" w:type="pct"/>
            <w:gridSpan w:val="2"/>
          </w:tcPr>
          <w:p w14:paraId="51733E94" w14:textId="77777777" w:rsidR="00A81D1E" w:rsidRPr="00E301AC" w:rsidRDefault="00A81D1E" w:rsidP="00A81D1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4D348AC2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</w:tcPr>
          <w:p w14:paraId="73BC09E4" w14:textId="5F18DB6A" w:rsidR="00A81D1E" w:rsidRPr="00E301AC" w:rsidRDefault="00A81D1E" w:rsidP="00A81D1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1,495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0FD472BB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64422FFF" w14:textId="77777777" w:rsidR="00A81D1E" w:rsidRPr="00E301AC" w:rsidRDefault="00A81D1E" w:rsidP="00A81D1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5A382F17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8735CF3" w14:textId="3604AD50" w:rsidR="00A81D1E" w:rsidRPr="00E301AC" w:rsidRDefault="00A81D1E" w:rsidP="00A81D1E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</w:t>
            </w:r>
          </w:p>
        </w:tc>
      </w:tr>
      <w:tr w:rsidR="00A81D1E" w:rsidRPr="001A1804" w14:paraId="7B63A110" w14:textId="77777777" w:rsidTr="00CD7020">
        <w:trPr>
          <w:trHeight w:val="406"/>
        </w:trPr>
        <w:tc>
          <w:tcPr>
            <w:tcW w:w="1971" w:type="pct"/>
            <w:shd w:val="clear" w:color="auto" w:fill="FFFFFF"/>
          </w:tcPr>
          <w:p w14:paraId="69BFCC69" w14:textId="40C2508E" w:rsidR="00A81D1E" w:rsidRPr="00E301AC" w:rsidRDefault="00A81D1E" w:rsidP="00A81D1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127">
              <w:rPr>
                <w:rFonts w:asciiTheme="majorBidi" w:hAnsiTheme="majorBidi"/>
                <w:sz w:val="30"/>
                <w:szCs w:val="30"/>
                <w:cs/>
              </w:rPr>
              <w:t>ผลขาดทุนใน</w:t>
            </w:r>
            <w:r w:rsidR="00154662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  <w:r w:rsidRPr="00B14127">
              <w:rPr>
                <w:rFonts w:asciiTheme="majorBidi" w:hAnsiTheme="majorBidi"/>
                <w:sz w:val="30"/>
                <w:szCs w:val="30"/>
                <w:cs/>
              </w:rPr>
              <w:t>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29" w:type="pct"/>
            <w:gridSpan w:val="2"/>
          </w:tcPr>
          <w:p w14:paraId="7E11C17E" w14:textId="77777777" w:rsidR="00A81D1E" w:rsidRPr="00E301AC" w:rsidRDefault="00A81D1E" w:rsidP="00A81D1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0A38E774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vAlign w:val="bottom"/>
          </w:tcPr>
          <w:p w14:paraId="4413F72D" w14:textId="3DF00D81" w:rsidR="00A81D1E" w:rsidRPr="00FD3EC6" w:rsidRDefault="00A81D1E" w:rsidP="00A81D1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CFE4F5D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533790B4" w14:textId="77777777" w:rsidR="00A81D1E" w:rsidRPr="00E301AC" w:rsidRDefault="00A81D1E" w:rsidP="00A81D1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15B73524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  <w:vAlign w:val="bottom"/>
          </w:tcPr>
          <w:p w14:paraId="307E6133" w14:textId="4B402A21" w:rsidR="00A81D1E" w:rsidRPr="001A1804" w:rsidRDefault="00A81D1E" w:rsidP="00A81D1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81D1E" w:rsidRPr="00E301AC" w14:paraId="4DEDCAFF" w14:textId="77777777" w:rsidTr="00D97EA0">
        <w:trPr>
          <w:trHeight w:val="415"/>
        </w:trPr>
        <w:tc>
          <w:tcPr>
            <w:tcW w:w="1971" w:type="pct"/>
            <w:shd w:val="clear" w:color="auto" w:fill="FFFFFF"/>
          </w:tcPr>
          <w:p w14:paraId="3826E437" w14:textId="77777777" w:rsidR="00A81D1E" w:rsidRPr="00E301AC" w:rsidRDefault="00A81D1E" w:rsidP="00A81D1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0DE021" w14:textId="79A669B5" w:rsidR="00A81D1E" w:rsidRPr="00FD3EC6" w:rsidRDefault="00A81D1E" w:rsidP="00A81D1E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(0.11)</w:t>
            </w:r>
          </w:p>
        </w:tc>
        <w:tc>
          <w:tcPr>
            <w:tcW w:w="134" w:type="pct"/>
            <w:gridSpan w:val="2"/>
          </w:tcPr>
          <w:p w14:paraId="7A5C3D22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A237D0" w14:textId="7AB6B43C" w:rsidR="00A81D1E" w:rsidRPr="00E301AC" w:rsidRDefault="00A81D1E" w:rsidP="00A81D1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81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(710)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D440725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D2F573" w14:textId="5A51CA2F" w:rsidR="00A81D1E" w:rsidRPr="00E301AC" w:rsidRDefault="00A81D1E" w:rsidP="00A81D1E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91F22E8" w14:textId="77777777" w:rsidR="00A81D1E" w:rsidRPr="00E301AC" w:rsidRDefault="00A81D1E" w:rsidP="00A81D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A8AE7DC" w14:textId="68DD4231" w:rsidR="00A81D1E" w:rsidRPr="00E301AC" w:rsidRDefault="00A81D1E" w:rsidP="00A81D1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(3,125)</w:t>
            </w:r>
          </w:p>
        </w:tc>
      </w:tr>
    </w:tbl>
    <w:p w14:paraId="1B8924BB" w14:textId="77777777" w:rsidR="006A0DAA" w:rsidRDefault="006A0DAA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</w:pPr>
    </w:p>
    <w:p w14:paraId="092EEB65" w14:textId="77777777" w:rsidR="00D97EA0" w:rsidRDefault="00D97EA0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</w:pPr>
    </w:p>
    <w:p w14:paraId="36582C41" w14:textId="77777777" w:rsidR="00CB0B61" w:rsidRDefault="00CB0B61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</w:pPr>
    </w:p>
    <w:bookmarkEnd w:id="0"/>
    <w:p w14:paraId="678D99B6" w14:textId="48EF2F5E" w:rsidR="00CB0B61" w:rsidRPr="00CB0B61" w:rsidRDefault="00CB0B61" w:rsidP="006A0DA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CB0B6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3064CDB3" w14:textId="77777777" w:rsidR="00CB0B61" w:rsidRDefault="00CB0B61" w:rsidP="00CB0B61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ab/>
      </w:r>
    </w:p>
    <w:tbl>
      <w:tblPr>
        <w:tblStyle w:val="TableGrid"/>
        <w:tblW w:w="8820" w:type="dxa"/>
        <w:tblInd w:w="3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1836"/>
        <w:gridCol w:w="1530"/>
        <w:gridCol w:w="1260"/>
        <w:gridCol w:w="236"/>
        <w:gridCol w:w="1564"/>
      </w:tblGrid>
      <w:tr w:rsidR="00CB0B61" w14:paraId="55355F2B" w14:textId="77777777" w:rsidTr="00695C3D">
        <w:trPr>
          <w:trHeight w:val="450"/>
          <w:tblHeader/>
        </w:trPr>
        <w:tc>
          <w:tcPr>
            <w:tcW w:w="2394" w:type="dxa"/>
            <w:vAlign w:val="bottom"/>
          </w:tcPr>
          <w:p w14:paraId="263427E4" w14:textId="77777777" w:rsidR="00CB0B61" w:rsidRDefault="00CB0B61" w:rsidP="009C569D">
            <w:pPr>
              <w:tabs>
                <w:tab w:val="left" w:pos="540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6" w:type="dxa"/>
            <w:vAlign w:val="bottom"/>
            <w:hideMark/>
          </w:tcPr>
          <w:p w14:paraId="39EB23D4" w14:textId="77777777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0CCA593B" w14:textId="77777777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49CDDE69" w14:textId="77777777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9DA41E6" w14:textId="77777777" w:rsidR="00CB0B61" w:rsidRDefault="00CB0B61" w:rsidP="009C569D">
            <w:pPr>
              <w:tabs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  <w:hideMark/>
          </w:tcPr>
          <w:p w14:paraId="451F1A01" w14:textId="77777777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B0B61" w14:paraId="6FDDCAB9" w14:textId="77777777" w:rsidTr="00695C3D">
        <w:trPr>
          <w:tblHeader/>
        </w:trPr>
        <w:tc>
          <w:tcPr>
            <w:tcW w:w="2394" w:type="dxa"/>
          </w:tcPr>
          <w:p w14:paraId="7B90E768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14:paraId="010A8B7A" w14:textId="77777777" w:rsidR="00CB0B61" w:rsidRDefault="00CB0B61" w:rsidP="009C569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958331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ED6A74C" w14:textId="77777777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BDCF24D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64" w:type="dxa"/>
            <w:hideMark/>
          </w:tcPr>
          <w:p w14:paraId="1648547C" w14:textId="77777777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0B61" w14:paraId="39939E0F" w14:textId="77777777" w:rsidTr="00695C3D">
        <w:tc>
          <w:tcPr>
            <w:tcW w:w="2394" w:type="dxa"/>
            <w:hideMark/>
          </w:tcPr>
          <w:p w14:paraId="2AB70575" w14:textId="0C658117" w:rsidR="00CB0B61" w:rsidRDefault="00CB0B61" w:rsidP="009C569D">
            <w:pPr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695C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36" w:type="dxa"/>
          </w:tcPr>
          <w:p w14:paraId="4A5922DC" w14:textId="77777777" w:rsidR="00CB0B61" w:rsidRDefault="00CB0B61" w:rsidP="009C569D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89B2517" w14:textId="77777777" w:rsidR="00CB0B61" w:rsidRDefault="00CB0B61" w:rsidP="009C569D">
            <w:pPr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52EAD505" w14:textId="77777777" w:rsidR="00CB0B61" w:rsidRDefault="00CB0B61" w:rsidP="009C569D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FB0FB7" w14:textId="77777777" w:rsidR="00CB0B61" w:rsidRDefault="00CB0B61" w:rsidP="009C569D">
            <w:pPr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B968C5C" w14:textId="77777777" w:rsidR="00CB0B61" w:rsidRDefault="00CB0B61" w:rsidP="009C569D">
            <w:pPr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CB0B61" w14:paraId="75FCCA2A" w14:textId="77777777" w:rsidTr="00695C3D">
        <w:tc>
          <w:tcPr>
            <w:tcW w:w="2394" w:type="dxa"/>
            <w:hideMark/>
          </w:tcPr>
          <w:p w14:paraId="6F2369DB" w14:textId="3FC53F12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695C3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36" w:type="dxa"/>
            <w:hideMark/>
          </w:tcPr>
          <w:p w14:paraId="3CA0F08B" w14:textId="3DD2CC12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95C3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695C3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30" w:type="dxa"/>
            <w:hideMark/>
          </w:tcPr>
          <w:p w14:paraId="0538D340" w14:textId="1F9B8C69" w:rsidR="00CB0B61" w:rsidRDefault="00CB0B61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695C3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60" w:type="dxa"/>
          </w:tcPr>
          <w:p w14:paraId="700CEE0D" w14:textId="649147E7" w:rsidR="00CB0B61" w:rsidRDefault="00695C3D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CB0B61" w:rsidRPr="00D536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3B156494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EC06559" w14:textId="6CD87777" w:rsidR="00CB0B61" w:rsidRDefault="00695C3D" w:rsidP="009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352</w:t>
            </w:r>
            <w:r w:rsidR="00CB0B61" w:rsidRPr="00D536B6"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.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44</w:t>
            </w:r>
          </w:p>
        </w:tc>
      </w:tr>
      <w:tr w:rsidR="00CB0B61" w14:paraId="7E65F4E5" w14:textId="77777777" w:rsidTr="00695C3D">
        <w:tc>
          <w:tcPr>
            <w:tcW w:w="2394" w:type="dxa"/>
          </w:tcPr>
          <w:p w14:paraId="7DE4AE5B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14:paraId="4901D810" w14:textId="77777777" w:rsidR="00CB0B61" w:rsidRPr="006D6762" w:rsidRDefault="00CB0B61" w:rsidP="009C569D">
            <w:pPr>
              <w:tabs>
                <w:tab w:val="left" w:pos="720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14:paraId="66CAB327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947DB1A" w14:textId="77777777" w:rsidR="00CB0B61" w:rsidRDefault="00CB0B61" w:rsidP="009C569D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AD388F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45F7DB3" w14:textId="77777777" w:rsidR="00CB0B61" w:rsidRDefault="00CB0B61" w:rsidP="009C569D">
            <w:pPr>
              <w:tabs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695C3D" w14:paraId="43EACA44" w14:textId="77777777" w:rsidTr="00695C3D">
        <w:tc>
          <w:tcPr>
            <w:tcW w:w="2394" w:type="dxa"/>
            <w:hideMark/>
          </w:tcPr>
          <w:p w14:paraId="2870F03A" w14:textId="40661D32" w:rsidR="00695C3D" w:rsidRPr="00680105" w:rsidRDefault="00695C3D" w:rsidP="00695C3D">
            <w:pPr>
              <w:spacing w:line="240" w:lineRule="auto"/>
              <w:ind w:right="-52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36" w:type="dxa"/>
          </w:tcPr>
          <w:p w14:paraId="0FBC9E71" w14:textId="77777777" w:rsidR="00695C3D" w:rsidRDefault="00695C3D" w:rsidP="00695C3D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216FF76" w14:textId="77777777" w:rsidR="00695C3D" w:rsidRDefault="00695C3D" w:rsidP="00695C3D">
            <w:pPr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5753245D" w14:textId="77777777" w:rsidR="00695C3D" w:rsidRDefault="00695C3D" w:rsidP="00695C3D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A6DD1A" w14:textId="77777777" w:rsidR="00695C3D" w:rsidRDefault="00695C3D" w:rsidP="00695C3D">
            <w:pPr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B7CF5B4" w14:textId="77777777" w:rsidR="00695C3D" w:rsidRDefault="00695C3D" w:rsidP="00695C3D">
            <w:pPr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695C3D" w14:paraId="750CF478" w14:textId="77777777" w:rsidTr="00695C3D">
        <w:tc>
          <w:tcPr>
            <w:tcW w:w="2394" w:type="dxa"/>
            <w:hideMark/>
          </w:tcPr>
          <w:p w14:paraId="215E5E4F" w14:textId="0EC5E1A4" w:rsidR="00695C3D" w:rsidRDefault="00695C3D" w:rsidP="0069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836" w:type="dxa"/>
            <w:hideMark/>
          </w:tcPr>
          <w:p w14:paraId="3C54BABE" w14:textId="0EE6670A" w:rsidR="00695C3D" w:rsidRDefault="00695C3D" w:rsidP="0069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  <w:hideMark/>
          </w:tcPr>
          <w:p w14:paraId="198CCDCA" w14:textId="2FF432E6" w:rsidR="00695C3D" w:rsidRDefault="00695C3D" w:rsidP="0069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  <w:hideMark/>
          </w:tcPr>
          <w:p w14:paraId="49BF6BCA" w14:textId="3C2343F4" w:rsidR="00695C3D" w:rsidRDefault="00695C3D" w:rsidP="0069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36B6">
              <w:rPr>
                <w:rFonts w:ascii="Angsana New" w:hAnsi="Angsana New" w:cs="Angsana New"/>
                <w:sz w:val="30"/>
                <w:szCs w:val="30"/>
              </w:rPr>
              <w:t>29.85</w:t>
            </w:r>
          </w:p>
        </w:tc>
        <w:tc>
          <w:tcPr>
            <w:tcW w:w="236" w:type="dxa"/>
          </w:tcPr>
          <w:p w14:paraId="4F970112" w14:textId="77777777" w:rsidR="00695C3D" w:rsidRDefault="00695C3D" w:rsidP="00695C3D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hideMark/>
          </w:tcPr>
          <w:p w14:paraId="6F10DD76" w14:textId="0F4B997B" w:rsidR="00695C3D" w:rsidRDefault="00695C3D" w:rsidP="0069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</w:pPr>
            <w:r w:rsidRPr="00D536B6"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591.03</w:t>
            </w:r>
          </w:p>
        </w:tc>
      </w:tr>
    </w:tbl>
    <w:p w14:paraId="2132A7C2" w14:textId="77777777" w:rsidR="00CB0B61" w:rsidRPr="00695C3D" w:rsidRDefault="00CB0B61" w:rsidP="00695C3D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2BA9B10" w14:textId="77777777" w:rsidR="00CB0B61" w:rsidRPr="00CB0B61" w:rsidRDefault="00CB0B61" w:rsidP="00CB0B61">
      <w:pPr>
        <w:pStyle w:val="ListParagraph"/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</w:pPr>
    </w:p>
    <w:p w14:paraId="3BDB8B35" w14:textId="77777777" w:rsidR="00CB0B61" w:rsidRPr="00CB0B61" w:rsidRDefault="00CB0B61" w:rsidP="00CB0B61">
      <w:pPr>
        <w:pStyle w:val="ListParagraph"/>
        <w:numPr>
          <w:ilvl w:val="0"/>
          <w:numId w:val="6"/>
        </w:num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CB0B61" w:rsidRPr="00CB0B61" w:rsidSect="00CB0B61"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9BC465F" w14:textId="7F046B19" w:rsidR="00E5444F" w:rsidRPr="0072479F" w:rsidRDefault="00E5444F" w:rsidP="006A0DA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922090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922090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09864E" w14:textId="1898990D" w:rsidR="00502F6D" w:rsidRPr="00E8423C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</w:t>
      </w:r>
      <w:r w:rsidRPr="00E8423C">
        <w:rPr>
          <w:rFonts w:ascii="Angsana New" w:hAnsi="Angsana New"/>
          <w:sz w:val="30"/>
          <w:szCs w:val="30"/>
          <w:cs/>
          <w:lang w:val="en-US"/>
        </w:rPr>
        <w:t xml:space="preserve">ยุติธรรม </w:t>
      </w:r>
      <w:r w:rsidRPr="00B033AB">
        <w:rPr>
          <w:rFonts w:ascii="Angsana New" w:hAnsi="Angsana New"/>
          <w:sz w:val="30"/>
          <w:szCs w:val="30"/>
          <w:cs/>
          <w:lang w:val="en-US"/>
        </w:rPr>
        <w:t>แต่ไม่</w:t>
      </w:r>
      <w:r w:rsidRPr="00E8423C">
        <w:rPr>
          <w:rFonts w:ascii="Angsana New" w:hAnsi="Angsana New"/>
          <w:sz w:val="30"/>
          <w:szCs w:val="30"/>
          <w:cs/>
          <w:lang w:val="en-US"/>
        </w:rPr>
        <w:t>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E8423C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E8423C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1E2BBC0E" w:rsidR="001A6A37" w:rsidRPr="00922090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46CA820B" w14:textId="77777777" w:rsidTr="00AF2E24">
        <w:tc>
          <w:tcPr>
            <w:tcW w:w="3870" w:type="dxa"/>
            <w:vAlign w:val="bottom"/>
          </w:tcPr>
          <w:p w14:paraId="78A165E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vAlign w:val="bottom"/>
          </w:tcPr>
          <w:p w14:paraId="62CF53B0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6567BBB1" w14:textId="77777777" w:rsidTr="00AF2E24">
        <w:tc>
          <w:tcPr>
            <w:tcW w:w="3870" w:type="dxa"/>
            <w:vAlign w:val="bottom"/>
          </w:tcPr>
          <w:p w14:paraId="61EBCA8B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vAlign w:val="bottom"/>
          </w:tcPr>
          <w:p w14:paraId="2DC61B9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1CB184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BD2E9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1C9ED816" w14:textId="77777777" w:rsidTr="00AF2E24">
        <w:tc>
          <w:tcPr>
            <w:tcW w:w="3870" w:type="dxa"/>
            <w:vAlign w:val="bottom"/>
          </w:tcPr>
          <w:p w14:paraId="57987068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vAlign w:val="bottom"/>
          </w:tcPr>
          <w:p w14:paraId="0E1D30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0D3EB9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D0201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0F9EEE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4F4FB3CB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FB14757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F0AB138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83D784D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3CFC56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3A94B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vAlign w:val="bottom"/>
          </w:tcPr>
          <w:p w14:paraId="60BBB86B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6001E0A3" w14:textId="77777777" w:rsidTr="00AF2E24">
        <w:tc>
          <w:tcPr>
            <w:tcW w:w="3870" w:type="dxa"/>
            <w:vAlign w:val="bottom"/>
          </w:tcPr>
          <w:p w14:paraId="14D47719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vAlign w:val="bottom"/>
          </w:tcPr>
          <w:p w14:paraId="35E9A8EA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6F5B6090" w14:textId="77777777" w:rsidTr="00AF2E24">
        <w:tc>
          <w:tcPr>
            <w:tcW w:w="3870" w:type="dxa"/>
            <w:vAlign w:val="bottom"/>
          </w:tcPr>
          <w:p w14:paraId="4313BFEE" w14:textId="6DC295E2" w:rsidR="00E011DE" w:rsidRPr="00046328" w:rsidRDefault="00CD7020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70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31 ธันวาคม </w:t>
            </w:r>
            <w:r w:rsidR="00E011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332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0257" w:type="dxa"/>
            <w:gridSpan w:val="11"/>
            <w:vAlign w:val="bottom"/>
          </w:tcPr>
          <w:p w14:paraId="67B6EAD2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0BEAA770" w14:textId="77777777" w:rsidTr="00AF2E24">
        <w:tc>
          <w:tcPr>
            <w:tcW w:w="3870" w:type="dxa"/>
          </w:tcPr>
          <w:p w14:paraId="1F94723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</w:tcPr>
          <w:p w14:paraId="1CEDA1A3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35EA9E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1A8EBE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E760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0B2A91C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E645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2C87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B97B6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D7D664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899C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A409D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174379AF" w14:textId="77777777" w:rsidTr="00AF2E24">
        <w:tc>
          <w:tcPr>
            <w:tcW w:w="3870" w:type="dxa"/>
          </w:tcPr>
          <w:p w14:paraId="442637A6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</w:tcPr>
          <w:p w14:paraId="0931AB7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8C4ECC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EB7BC0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5432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9DE8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61D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9FF5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7313C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7886A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306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7B1B3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3F98" w:rsidRPr="00046328" w14:paraId="44C654BE" w14:textId="77777777" w:rsidTr="00AF2E24">
        <w:tc>
          <w:tcPr>
            <w:tcW w:w="3870" w:type="dxa"/>
          </w:tcPr>
          <w:p w14:paraId="129FE02E" w14:textId="63285CBD" w:rsidR="00293F98" w:rsidRPr="00046328" w:rsidRDefault="00293F98" w:rsidP="00293F98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</w:tcPr>
          <w:p w14:paraId="1A6801A1" w14:textId="06337CAB" w:rsidR="00293F98" w:rsidRPr="003307A0" w:rsidRDefault="0089299E" w:rsidP="00293F98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89299E">
              <w:rPr>
                <w:rFonts w:ascii="Angsana New" w:hAnsi="Angsana New" w:cs="Angsana New"/>
                <w:sz w:val="30"/>
                <w:szCs w:val="30"/>
                <w:lang w:val="en-US"/>
              </w:rPr>
              <w:t>4,195,15</w:t>
            </w:r>
            <w:r w:rsidR="007C6A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3134AD1" w14:textId="77777777" w:rsidR="00293F98" w:rsidRPr="00631BC8" w:rsidRDefault="00293F98" w:rsidP="00293F9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3629F8C9" w14:textId="11620DF8" w:rsidR="00293F98" w:rsidRPr="00631BC8" w:rsidRDefault="0089299E" w:rsidP="00293F9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9299E">
              <w:rPr>
                <w:rFonts w:ascii="Angsana New" w:hAnsi="Angsana New" w:cs="Angsana New"/>
                <w:sz w:val="30"/>
                <w:szCs w:val="30"/>
              </w:rPr>
              <w:t>4,195,15</w:t>
            </w:r>
            <w:r w:rsidR="007C6A2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33A0E17" w14:textId="77777777" w:rsidR="00293F98" w:rsidRPr="00631BC8" w:rsidRDefault="00293F98" w:rsidP="00293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653B3E60" w14:textId="798A7361" w:rsidR="00293F98" w:rsidRPr="00631BC8" w:rsidRDefault="0089299E" w:rsidP="00293F9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9299E">
              <w:rPr>
                <w:rFonts w:ascii="Angsana New" w:hAnsi="Angsana New" w:cs="Angsana New"/>
                <w:sz w:val="30"/>
                <w:szCs w:val="30"/>
              </w:rPr>
              <w:t>681</w:t>
            </w:r>
          </w:p>
        </w:tc>
        <w:tc>
          <w:tcPr>
            <w:tcW w:w="236" w:type="dxa"/>
          </w:tcPr>
          <w:p w14:paraId="2CD4E7A8" w14:textId="77777777" w:rsidR="00293F98" w:rsidRPr="00631BC8" w:rsidRDefault="00293F98" w:rsidP="00293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7EC7EF65" w14:textId="4F793CA9" w:rsidR="00293F98" w:rsidRPr="00631BC8" w:rsidRDefault="0089299E" w:rsidP="00293F9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929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37EDF3" w14:textId="77777777" w:rsidR="00293F98" w:rsidRPr="00631BC8" w:rsidRDefault="00293F98" w:rsidP="00293F9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7B071A6" w14:textId="65417980" w:rsidR="00293F98" w:rsidRPr="00631BC8" w:rsidRDefault="0089299E" w:rsidP="00293F9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9299E">
              <w:rPr>
                <w:rFonts w:ascii="Angsana New" w:hAnsi="Angsana New" w:cs="Angsana New"/>
                <w:sz w:val="30"/>
                <w:szCs w:val="30"/>
              </w:rPr>
              <w:t>4,194,47</w:t>
            </w:r>
            <w:r w:rsidR="007C6A2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704B622" w14:textId="77777777" w:rsidR="00293F98" w:rsidRPr="00631BC8" w:rsidRDefault="00293F98" w:rsidP="00293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</w:tcPr>
          <w:p w14:paraId="3ACC2579" w14:textId="57DFDF4A" w:rsidR="00293F98" w:rsidRPr="00631BC8" w:rsidRDefault="0089299E" w:rsidP="00293F9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9299E">
              <w:rPr>
                <w:rFonts w:ascii="Angsana New" w:hAnsi="Angsana New" w:cs="Angsana New"/>
                <w:sz w:val="30"/>
                <w:szCs w:val="30"/>
              </w:rPr>
              <w:t>4,195,15</w:t>
            </w:r>
            <w:r w:rsidR="007C6A2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011DE" w:rsidRPr="00046328" w14:paraId="1E62BEEB" w14:textId="77777777" w:rsidTr="00AF2E24">
        <w:tc>
          <w:tcPr>
            <w:tcW w:w="3870" w:type="dxa"/>
          </w:tcPr>
          <w:p w14:paraId="07ADE94C" w14:textId="77777777" w:rsidR="00E011DE" w:rsidRPr="00046328" w:rsidRDefault="00E011DE" w:rsidP="00AF2E24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</w:tcPr>
          <w:p w14:paraId="35DBCE25" w14:textId="0F03AF1E" w:rsidR="00E011DE" w:rsidRPr="00631BC8" w:rsidRDefault="0089299E" w:rsidP="00AF2E2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8929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4,195,15</w:t>
            </w:r>
            <w:r w:rsidR="007C6A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C802A7F" w14:textId="77777777" w:rsidR="00E011DE" w:rsidRPr="00631BC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BEB27CB" w14:textId="205E084F" w:rsidR="00E011DE" w:rsidRPr="00631BC8" w:rsidRDefault="0089299E" w:rsidP="00AF2E2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8929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4,195,15</w:t>
            </w:r>
            <w:r w:rsidR="007C6A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76298E6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5C9076A9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2519B2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3579583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20F7FE1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7A9CAE8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7D9FCE7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</w:tcPr>
          <w:p w14:paraId="50C7DC7E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12250454" w14:textId="77777777" w:rsidR="00922090" w:rsidRDefault="00922090"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56547735" w14:textId="77777777" w:rsidTr="00AF2E24">
        <w:tc>
          <w:tcPr>
            <w:tcW w:w="3870" w:type="dxa"/>
            <w:vAlign w:val="bottom"/>
          </w:tcPr>
          <w:p w14:paraId="3CB91F2E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vAlign w:val="bottom"/>
          </w:tcPr>
          <w:p w14:paraId="24EDEAC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2BAE1C04" w14:textId="77777777" w:rsidTr="00AF2E24">
        <w:tc>
          <w:tcPr>
            <w:tcW w:w="3870" w:type="dxa"/>
            <w:vAlign w:val="bottom"/>
          </w:tcPr>
          <w:p w14:paraId="016E1ED3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vAlign w:val="bottom"/>
          </w:tcPr>
          <w:p w14:paraId="78A12DB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638DA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383D889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3D9D920A" w14:textId="77777777" w:rsidTr="00AF2E24">
        <w:tc>
          <w:tcPr>
            <w:tcW w:w="3870" w:type="dxa"/>
            <w:vAlign w:val="bottom"/>
          </w:tcPr>
          <w:p w14:paraId="5175956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vAlign w:val="bottom"/>
          </w:tcPr>
          <w:p w14:paraId="26F162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F6432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D63954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0637B3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37B01D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103520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76FA39A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0E40D7B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7E60CE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F8A2FB2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vAlign w:val="bottom"/>
          </w:tcPr>
          <w:p w14:paraId="63548C77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497625CF" w14:textId="77777777" w:rsidTr="00AF2E24">
        <w:tc>
          <w:tcPr>
            <w:tcW w:w="3870" w:type="dxa"/>
            <w:vAlign w:val="bottom"/>
          </w:tcPr>
          <w:p w14:paraId="60F8572F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vAlign w:val="bottom"/>
          </w:tcPr>
          <w:p w14:paraId="32357FD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00180B5F" w14:textId="77777777" w:rsidTr="00AF2E24">
        <w:tc>
          <w:tcPr>
            <w:tcW w:w="3870" w:type="dxa"/>
            <w:vAlign w:val="bottom"/>
          </w:tcPr>
          <w:p w14:paraId="549553B5" w14:textId="7262D746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5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5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332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0257" w:type="dxa"/>
            <w:gridSpan w:val="11"/>
            <w:vAlign w:val="bottom"/>
          </w:tcPr>
          <w:p w14:paraId="7FB93AF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74B157E7" w14:textId="77777777" w:rsidTr="00AF2E24">
        <w:tc>
          <w:tcPr>
            <w:tcW w:w="3870" w:type="dxa"/>
          </w:tcPr>
          <w:p w14:paraId="3578F5E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</w:tcPr>
          <w:p w14:paraId="7C7DA5AF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B4A161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43E89B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6C43E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135B4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1D46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5EB8A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DDD5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4DAD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3407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FFC7F6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544F4433" w14:textId="77777777" w:rsidTr="00AF2E24">
        <w:tc>
          <w:tcPr>
            <w:tcW w:w="3870" w:type="dxa"/>
          </w:tcPr>
          <w:p w14:paraId="52863AEB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</w:tcPr>
          <w:p w14:paraId="028F28E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211676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677FF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5021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B4D301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3C0F5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24928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55746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C1E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FB9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0DFC9D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32AF" w:rsidRPr="00046328" w14:paraId="252F6932" w14:textId="77777777" w:rsidTr="00AF2E24">
        <w:tc>
          <w:tcPr>
            <w:tcW w:w="3870" w:type="dxa"/>
          </w:tcPr>
          <w:p w14:paraId="7FF8458B" w14:textId="00BAF909" w:rsidR="00D332AF" w:rsidRPr="00046328" w:rsidRDefault="00D332AF" w:rsidP="00D332AF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</w:tcPr>
          <w:p w14:paraId="7290F0B6" w14:textId="23F4DDFD" w:rsidR="00D332AF" w:rsidRPr="00631BC8" w:rsidRDefault="00D332AF" w:rsidP="00D332AF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3D6F62D7" w14:textId="77777777" w:rsidR="00D332AF" w:rsidRPr="00631BC8" w:rsidRDefault="00D332AF" w:rsidP="00D332A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752F9B28" w14:textId="67311EE0" w:rsidR="00D332AF" w:rsidRPr="00631BC8" w:rsidRDefault="00D332AF" w:rsidP="00D33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3E60518E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10259087" w14:textId="0A033739" w:rsidR="00D332AF" w:rsidRPr="00631BC8" w:rsidRDefault="00D332AF" w:rsidP="00D332A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36" w:type="dxa"/>
          </w:tcPr>
          <w:p w14:paraId="0C2639A7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17E6E65" w14:textId="60DDF230" w:rsidR="00D332AF" w:rsidRPr="00631BC8" w:rsidRDefault="00D332AF" w:rsidP="00D332A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5DF168" w14:textId="77777777" w:rsidR="00D332AF" w:rsidRPr="00631BC8" w:rsidRDefault="00D332AF" w:rsidP="00D332A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6102FF04" w14:textId="676682FE" w:rsidR="00D332AF" w:rsidRPr="00631BC8" w:rsidRDefault="00D332AF" w:rsidP="00D332A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3,355,843</w:t>
            </w:r>
          </w:p>
        </w:tc>
        <w:tc>
          <w:tcPr>
            <w:tcW w:w="270" w:type="dxa"/>
          </w:tcPr>
          <w:p w14:paraId="4AFE2D4B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</w:tcPr>
          <w:p w14:paraId="141C8538" w14:textId="681B2EB0" w:rsidR="00D332AF" w:rsidRPr="00631BC8" w:rsidRDefault="00D332AF" w:rsidP="00D332A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</w:tr>
      <w:tr w:rsidR="00D332AF" w:rsidRPr="00046328" w14:paraId="45B1EB51" w14:textId="77777777" w:rsidTr="00AF2E24">
        <w:tc>
          <w:tcPr>
            <w:tcW w:w="3870" w:type="dxa"/>
          </w:tcPr>
          <w:p w14:paraId="26E37151" w14:textId="77777777" w:rsidR="00D332AF" w:rsidRPr="00046328" w:rsidRDefault="00D332AF" w:rsidP="00D332AF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</w:tcPr>
          <w:p w14:paraId="7E7EF535" w14:textId="6BBD307F" w:rsidR="00D332AF" w:rsidRPr="00631BC8" w:rsidRDefault="00D332AF" w:rsidP="00D332AF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6791E8B7" w14:textId="77777777" w:rsidR="00D332AF" w:rsidRPr="00631BC8" w:rsidRDefault="00D332AF" w:rsidP="00D332A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3999510" w14:textId="48B40CB3" w:rsidR="00D332AF" w:rsidRPr="00631BC8" w:rsidRDefault="00D332AF" w:rsidP="00D33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15F865D3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75670F6A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DC74574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0C03501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BE343D" w14:textId="77777777" w:rsidR="00D332AF" w:rsidRPr="00631BC8" w:rsidRDefault="00D332AF" w:rsidP="00D332A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3E6EFF0" w14:textId="77777777" w:rsidR="00D332AF" w:rsidRPr="00631BC8" w:rsidRDefault="00D332AF" w:rsidP="00D332A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D8F939F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</w:tcPr>
          <w:p w14:paraId="281EEE8A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7D045C98" w14:textId="2B612111" w:rsidR="000A1BCF" w:rsidRDefault="000A1BC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AD18D9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782E6BD8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0F361C80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Pr="00C07704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</w:t>
      </w:r>
      <w:r w:rsidR="00F81A6C">
        <w:rPr>
          <w:rFonts w:ascii="Angsana New" w:hAnsi="Angsana New"/>
          <w:sz w:val="30"/>
          <w:szCs w:val="30"/>
        </w:rPr>
        <w:br/>
      </w:r>
      <w:r w:rsidRPr="00C07704">
        <w:rPr>
          <w:rFonts w:ascii="Angsana New" w:hAnsi="Angsana New"/>
          <w:sz w:val="30"/>
          <w:szCs w:val="30"/>
          <w:cs/>
        </w:rPr>
        <w:t>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5A17BB3F" w:rsidR="0079421C" w:rsidRDefault="003B2D3B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68E2">
        <w:rPr>
          <w:rFonts w:ascii="Angsana New" w:hAnsi="Angsana New" w:hint="cs"/>
          <w:sz w:val="30"/>
          <w:szCs w:val="30"/>
          <w:cs/>
          <w:lang w:val="en-US"/>
        </w:rPr>
        <w:t>หากปัจจัยที่มีนัยสำคัญและ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ไม่สามารถสังเกตได้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ปัจจัยหนึ่งมีความ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เป็นไปได้อย่าง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สมเ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หตุ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ผล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ที่จะมีการเปลี่ยนแปลง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 ณ วันที่รายงาน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ในขณะที่ปัจจัยอื่นคงที่ </w:t>
      </w:r>
      <w:r w:rsidR="0079421C" w:rsidRPr="002468E2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876948" w:rsidRPr="002468E2">
        <w:rPr>
          <w:rFonts w:ascii="Angsana New" w:hAnsi="Angsana New"/>
          <w:sz w:val="30"/>
          <w:szCs w:val="30"/>
          <w:lang w:val="en-US"/>
        </w:rPr>
        <w:t>3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จะมีผลกระทบดังนี้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58FD5EB" w:rsidR="0058456C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0A1BCF" w:rsidRPr="009F5672" w14:paraId="5480ACD1" w14:textId="77777777" w:rsidTr="00730A98">
        <w:trPr>
          <w:tblHeader/>
        </w:trPr>
        <w:tc>
          <w:tcPr>
            <w:tcW w:w="3465" w:type="pct"/>
          </w:tcPr>
          <w:p w14:paraId="1F75D4DE" w14:textId="77777777" w:rsidR="000A1BCF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67416BA" w14:textId="77777777" w:rsidR="000A1BCF" w:rsidRPr="00B11F88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E989B63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2F8DF930" w14:textId="77777777" w:rsidR="000A1BCF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749D6034" w14:textId="77777777" w:rsidR="000A1BCF" w:rsidRPr="009F5672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0A1BCF" w:rsidRPr="0013335C" w14:paraId="30429F2F" w14:textId="77777777" w:rsidTr="00730A98">
        <w:trPr>
          <w:tblHeader/>
        </w:trPr>
        <w:tc>
          <w:tcPr>
            <w:tcW w:w="3465" w:type="pct"/>
          </w:tcPr>
          <w:p w14:paraId="6772A69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346CDDF2" w14:textId="77777777" w:rsidR="000A1BCF" w:rsidRPr="0013335C" w:rsidRDefault="000A1BCF" w:rsidP="00730A98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4F8B5B83" w14:textId="77777777" w:rsidR="000A1BCF" w:rsidRPr="0013335C" w:rsidRDefault="000A1BCF" w:rsidP="00730A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A1BCF" w:rsidRPr="0013335C" w14:paraId="4D229DB7" w14:textId="77777777" w:rsidTr="00730A98">
        <w:trPr>
          <w:tblHeader/>
        </w:trPr>
        <w:tc>
          <w:tcPr>
            <w:tcW w:w="3465" w:type="pct"/>
          </w:tcPr>
          <w:p w14:paraId="06E1ABD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8906F5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5DCA7EB" w14:textId="77777777" w:rsidR="000A1BCF" w:rsidRPr="0013335C" w:rsidRDefault="000A1BCF" w:rsidP="00730A9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A1BCF" w:rsidRPr="0013335C" w14:paraId="3B73499A" w14:textId="77777777" w:rsidTr="00730A98">
        <w:tc>
          <w:tcPr>
            <w:tcW w:w="3465" w:type="pct"/>
          </w:tcPr>
          <w:p w14:paraId="440949ED" w14:textId="77777777" w:rsidR="000A1BCF" w:rsidRPr="0013335C" w:rsidRDefault="000A1BCF" w:rsidP="00730A9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3365D7C6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65139621" w14:textId="77777777" w:rsidR="000A1BCF" w:rsidRPr="0013335C" w:rsidRDefault="000A1BCF" w:rsidP="00730A9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1BCF" w:rsidRPr="0013335C" w14:paraId="7CC55AAA" w14:textId="77777777" w:rsidTr="00730A98">
        <w:tc>
          <w:tcPr>
            <w:tcW w:w="3465" w:type="pct"/>
          </w:tcPr>
          <w:p w14:paraId="50DB7C13" w14:textId="2BC13820" w:rsidR="000A1BCF" w:rsidRPr="0013335C" w:rsidRDefault="000A1BCF" w:rsidP="00730A98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9668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0F33CAA9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50F25C22" w14:textId="27316EB3" w:rsidR="000A1BCF" w:rsidRPr="0013335C" w:rsidRDefault="00293F98" w:rsidP="00730A9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3F98">
              <w:rPr>
                <w:rFonts w:ascii="Angsana New" w:hAnsi="Angsana New"/>
                <w:sz w:val="30"/>
                <w:szCs w:val="30"/>
                <w:lang w:val="en-US"/>
              </w:rPr>
              <w:t>3,355,843</w:t>
            </w:r>
          </w:p>
        </w:tc>
      </w:tr>
      <w:tr w:rsidR="000A1BCF" w:rsidRPr="0013335C" w14:paraId="13BACB67" w14:textId="77777777" w:rsidTr="00730A98">
        <w:tc>
          <w:tcPr>
            <w:tcW w:w="3465" w:type="pct"/>
          </w:tcPr>
          <w:p w14:paraId="3A34358D" w14:textId="77777777" w:rsidR="000A1BCF" w:rsidRPr="006E1932" w:rsidRDefault="000A1BCF" w:rsidP="00730A98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7FF73D8F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4B0180E6" w14:textId="77777777" w:rsidR="000A1BCF" w:rsidRPr="0013335C" w:rsidRDefault="000A1BCF" w:rsidP="00730A9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A1BCF" w:rsidRPr="00631BC8" w14:paraId="2AF5A56C" w14:textId="77777777" w:rsidTr="00730A98">
        <w:tc>
          <w:tcPr>
            <w:tcW w:w="3465" w:type="pct"/>
          </w:tcPr>
          <w:p w14:paraId="0019EBB7" w14:textId="77777777" w:rsidR="000A1BCF" w:rsidRPr="00FB3AB4" w:rsidRDefault="000A1BCF" w:rsidP="00730A98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7D746EEB" w14:textId="77777777" w:rsidR="000A1BCF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76D02A5A" w14:textId="296AC04B" w:rsidR="000A1BCF" w:rsidRPr="00DD4FB4" w:rsidRDefault="00060D62" w:rsidP="00DD4FB4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0D62">
              <w:rPr>
                <w:rFonts w:ascii="Angsana New" w:hAnsi="Angsana New"/>
                <w:sz w:val="30"/>
                <w:szCs w:val="30"/>
                <w:lang w:val="en-US"/>
              </w:rPr>
              <w:t>838,62</w:t>
            </w:r>
            <w:r w:rsidR="007C6A2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A1BCF" w:rsidRPr="00631BC8" w14:paraId="2831F94B" w14:textId="77777777" w:rsidTr="00730A98">
        <w:tc>
          <w:tcPr>
            <w:tcW w:w="3465" w:type="pct"/>
          </w:tcPr>
          <w:p w14:paraId="2CD7FB46" w14:textId="16AD3AA0" w:rsidR="000A1BCF" w:rsidRPr="0058456C" w:rsidRDefault="000A1BCF" w:rsidP="00730A9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CD7020" w:rsidRPr="00CD70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D332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74CF7A81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569B8B0B" w14:textId="173921CB" w:rsidR="000A1BCF" w:rsidRPr="00D97BC3" w:rsidRDefault="00060D62" w:rsidP="00D97BC3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60D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4,194,47</w:t>
            </w:r>
            <w:r w:rsidR="007C6A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2A0E94C1" w14:textId="0C6D77AC" w:rsidR="000A1BCF" w:rsidRDefault="000A1BCF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E6315E" w14:textId="77777777" w:rsidR="00922090" w:rsidRDefault="0092209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5908CA9" w14:textId="2DCCE7D2" w:rsidR="005F2501" w:rsidRPr="00831C1F" w:rsidRDefault="00D2305A" w:rsidP="001D54C7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C928338" w:rsidR="004B0C28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2364FB" w:rsidRPr="0072479F" w14:paraId="5EBD440A" w14:textId="77777777" w:rsidTr="00730A98">
        <w:trPr>
          <w:tblHeader/>
        </w:trPr>
        <w:tc>
          <w:tcPr>
            <w:tcW w:w="6660" w:type="dxa"/>
          </w:tcPr>
          <w:p w14:paraId="0072207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5537BB3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364FB" w:rsidRPr="0072479F" w14:paraId="460AE4BD" w14:textId="77777777" w:rsidTr="00730A98">
        <w:trPr>
          <w:tblHeader/>
        </w:trPr>
        <w:tc>
          <w:tcPr>
            <w:tcW w:w="6660" w:type="dxa"/>
          </w:tcPr>
          <w:p w14:paraId="1DE819F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C38470E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364FB" w:rsidRPr="0072479F" w14:paraId="59CBCC27" w14:textId="77777777" w:rsidTr="00730A98">
        <w:trPr>
          <w:tblHeader/>
        </w:trPr>
        <w:tc>
          <w:tcPr>
            <w:tcW w:w="6660" w:type="dxa"/>
          </w:tcPr>
          <w:p w14:paraId="2AF5FBDB" w14:textId="4B558FE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CD7020" w:rsidRPr="00CD70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CD7020" w:rsidRPr="00CD70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</w:t>
            </w:r>
            <w:r w:rsidR="00E33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="00D332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2520" w:type="dxa"/>
          </w:tcPr>
          <w:p w14:paraId="39CBC83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364FB" w:rsidRPr="0072479F" w14:paraId="19B43762" w14:textId="77777777" w:rsidTr="00730A98">
        <w:trPr>
          <w:tblHeader/>
        </w:trPr>
        <w:tc>
          <w:tcPr>
            <w:tcW w:w="6660" w:type="dxa"/>
          </w:tcPr>
          <w:p w14:paraId="7A63D186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26A0E5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64FB" w:rsidRPr="0072479F" w14:paraId="4C79BDA9" w14:textId="77777777" w:rsidTr="00730A98">
        <w:trPr>
          <w:trHeight w:val="389"/>
        </w:trPr>
        <w:tc>
          <w:tcPr>
            <w:tcW w:w="6660" w:type="dxa"/>
          </w:tcPr>
          <w:p w14:paraId="31BD6B0B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4AC04090" w14:textId="77777777" w:rsidR="002364FB" w:rsidRPr="0072479F" w:rsidRDefault="002364FB" w:rsidP="00730A98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64FB" w:rsidRPr="0072479F" w14:paraId="6D75F455" w14:textId="77777777" w:rsidTr="00730A98">
        <w:trPr>
          <w:trHeight w:val="407"/>
        </w:trPr>
        <w:tc>
          <w:tcPr>
            <w:tcW w:w="6660" w:type="dxa"/>
          </w:tcPr>
          <w:p w14:paraId="756DE511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13F9B3DD" w14:textId="519A042C" w:rsidR="002364FB" w:rsidRPr="0072479F" w:rsidRDefault="00060D62" w:rsidP="00730A98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0D62">
              <w:rPr>
                <w:rFonts w:ascii="Angsana New" w:hAnsi="Angsana New"/>
                <w:b/>
                <w:bCs/>
                <w:sz w:val="30"/>
                <w:szCs w:val="30"/>
              </w:rPr>
              <w:t>13,529</w:t>
            </w:r>
          </w:p>
        </w:tc>
      </w:tr>
      <w:tr w:rsidR="002364FB" w:rsidRPr="0072479F" w14:paraId="1544D9C5" w14:textId="77777777" w:rsidTr="00730A98">
        <w:trPr>
          <w:trHeight w:val="107"/>
        </w:trPr>
        <w:tc>
          <w:tcPr>
            <w:tcW w:w="6660" w:type="dxa"/>
          </w:tcPr>
          <w:p w14:paraId="612B52EB" w14:textId="77777777" w:rsidR="002364FB" w:rsidRPr="0072479F" w:rsidRDefault="002364FB" w:rsidP="00730A9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618ECE4" w14:textId="77777777" w:rsidR="002364FB" w:rsidRPr="0072479F" w:rsidRDefault="002364FB" w:rsidP="00730A98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72479F" w14:paraId="18D88ADF" w14:textId="77777777" w:rsidTr="00730A98">
        <w:tc>
          <w:tcPr>
            <w:tcW w:w="6660" w:type="dxa"/>
            <w:vAlign w:val="center"/>
          </w:tcPr>
          <w:p w14:paraId="0D632679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520" w:type="dxa"/>
            <w:vAlign w:val="bottom"/>
          </w:tcPr>
          <w:p w14:paraId="2FC7A382" w14:textId="77777777" w:rsidR="002364FB" w:rsidRPr="0072479F" w:rsidRDefault="002364FB" w:rsidP="00730A98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A5707B" w14:paraId="09133CB1" w14:textId="77777777" w:rsidTr="00730A98">
        <w:tc>
          <w:tcPr>
            <w:tcW w:w="6660" w:type="dxa"/>
            <w:vAlign w:val="center"/>
          </w:tcPr>
          <w:p w14:paraId="46543BEB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288B74F9" w14:textId="3F5ED74F" w:rsidR="002364FB" w:rsidRPr="00A5707B" w:rsidRDefault="00060D62" w:rsidP="00730A98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60D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6,577</w:t>
            </w:r>
          </w:p>
        </w:tc>
      </w:tr>
    </w:tbl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653BF4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5EA08" w14:textId="77777777" w:rsidR="00010522" w:rsidRDefault="00010522">
      <w:r>
        <w:separator/>
      </w:r>
    </w:p>
  </w:endnote>
  <w:endnote w:type="continuationSeparator" w:id="0">
    <w:p w14:paraId="3F98CD95" w14:textId="77777777" w:rsidR="00010522" w:rsidRDefault="00010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A990" w14:textId="1D13666F" w:rsidR="00B37703" w:rsidRDefault="00B37703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A86CF" w14:textId="42B29079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3068A" w14:textId="7CB3472C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EF932" w14:textId="069A6CE1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519D9" w14:textId="77777777" w:rsidR="00010522" w:rsidRDefault="00010522">
      <w:r>
        <w:separator/>
      </w:r>
    </w:p>
  </w:footnote>
  <w:footnote w:type="continuationSeparator" w:id="0">
    <w:p w14:paraId="37186A7B" w14:textId="77777777" w:rsidR="00010522" w:rsidRDefault="00010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F48B0" w14:textId="7A705FB9" w:rsidR="00B37703" w:rsidRDefault="00B37703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59E85AC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226BB0EF" w14:textId="407CDF58" w:rsidR="00E62911" w:rsidRPr="00624810" w:rsidRDefault="00AB038D" w:rsidP="00E6291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84E0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E62911">
      <w:rPr>
        <w:rFonts w:ascii="Angsana New" w:hAnsi="Angsana New"/>
        <w:b/>
        <w:bCs/>
        <w:sz w:val="32"/>
        <w:szCs w:val="32"/>
        <w:lang w:val="en-US"/>
      </w:rPr>
      <w:t>2568</w:t>
    </w:r>
    <w:r w:rsidR="00E62911"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="00E62911"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1218" w14:textId="77777777" w:rsidR="00E62911" w:rsidRDefault="00E62911" w:rsidP="00E62911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58D0DD63" w14:textId="77777777" w:rsidR="00E62911" w:rsidRDefault="00E62911" w:rsidP="00E6291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FCA016B" w14:textId="2472B5A1" w:rsidR="00E62911" w:rsidRPr="00624810" w:rsidRDefault="00E62911" w:rsidP="00E6291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CD7020" w:rsidRPr="00CD7020">
      <w:rPr>
        <w:rFonts w:ascii="Angsana New" w:hAnsi="Angsana New"/>
        <w:b/>
        <w:bCs/>
        <w:sz w:val="32"/>
        <w:szCs w:val="32"/>
        <w:cs/>
      </w:rPr>
      <w:t xml:space="preserve">งวดสามเดือนและเก้าเดือนสิ้นสุดวันที่ 31 ธันวาคม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559A2" w14:textId="77777777" w:rsidR="00E62911" w:rsidRDefault="00E62911" w:rsidP="00E62911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596C8E0B" w14:textId="77777777" w:rsidR="00E62911" w:rsidRDefault="00E62911" w:rsidP="00E6291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4920EF1" w14:textId="5A44F96F" w:rsidR="00E62911" w:rsidRPr="00624810" w:rsidRDefault="00E62911" w:rsidP="00E6291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CD7020" w:rsidRPr="00084E0F">
      <w:rPr>
        <w:rFonts w:ascii="Angsana New" w:hAnsi="Angsana New"/>
        <w:b/>
        <w:bCs/>
        <w:sz w:val="32"/>
        <w:szCs w:val="32"/>
        <w:cs/>
      </w:rPr>
      <w:t>สามเดือน</w:t>
    </w:r>
    <w:r w:rsidR="00CD7020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="00CD7020" w:rsidRPr="00084E0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CD7020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CD7020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4104F" w14:textId="77777777" w:rsidR="00E62911" w:rsidRDefault="00E62911" w:rsidP="00E62911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4E02A1F5" w14:textId="77777777" w:rsidR="00E62911" w:rsidRDefault="00E62911" w:rsidP="00E6291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60C0620" w14:textId="75E65C7F" w:rsidR="00E62911" w:rsidRPr="00624810" w:rsidRDefault="00E62911" w:rsidP="00E6291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CD7020" w:rsidRPr="00084E0F">
      <w:rPr>
        <w:rFonts w:ascii="Angsana New" w:hAnsi="Angsana New"/>
        <w:b/>
        <w:bCs/>
        <w:sz w:val="32"/>
        <w:szCs w:val="32"/>
        <w:cs/>
      </w:rPr>
      <w:t>สามเดือน</w:t>
    </w:r>
    <w:r w:rsidR="00CD7020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="00CD7020" w:rsidRPr="00084E0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CD7020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CD7020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922514"/>
    <w:multiLevelType w:val="hybridMultilevel"/>
    <w:tmpl w:val="CF6A9AE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A305C"/>
    <w:multiLevelType w:val="hybridMultilevel"/>
    <w:tmpl w:val="A6442410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8664040">
    <w:abstractNumId w:val="7"/>
  </w:num>
  <w:num w:numId="2" w16cid:durableId="1964991970">
    <w:abstractNumId w:val="12"/>
  </w:num>
  <w:num w:numId="3" w16cid:durableId="76557822">
    <w:abstractNumId w:val="0"/>
  </w:num>
  <w:num w:numId="4" w16cid:durableId="1538590457">
    <w:abstractNumId w:val="14"/>
  </w:num>
  <w:num w:numId="5" w16cid:durableId="1500193770">
    <w:abstractNumId w:val="2"/>
  </w:num>
  <w:num w:numId="6" w16cid:durableId="121853993">
    <w:abstractNumId w:val="10"/>
  </w:num>
  <w:num w:numId="7" w16cid:durableId="1279678273">
    <w:abstractNumId w:val="18"/>
  </w:num>
  <w:num w:numId="8" w16cid:durableId="1791778874">
    <w:abstractNumId w:val="19"/>
  </w:num>
  <w:num w:numId="9" w16cid:durableId="1702854652">
    <w:abstractNumId w:val="13"/>
  </w:num>
  <w:num w:numId="10" w16cid:durableId="861284075">
    <w:abstractNumId w:val="8"/>
  </w:num>
  <w:num w:numId="11" w16cid:durableId="1714425905">
    <w:abstractNumId w:val="16"/>
  </w:num>
  <w:num w:numId="12" w16cid:durableId="4136651">
    <w:abstractNumId w:val="5"/>
  </w:num>
  <w:num w:numId="13" w16cid:durableId="30737343">
    <w:abstractNumId w:val="6"/>
  </w:num>
  <w:num w:numId="14" w16cid:durableId="1824815386">
    <w:abstractNumId w:val="3"/>
  </w:num>
  <w:num w:numId="15" w16cid:durableId="934437447">
    <w:abstractNumId w:val="15"/>
  </w:num>
  <w:num w:numId="16" w16cid:durableId="1155217504">
    <w:abstractNumId w:val="22"/>
  </w:num>
  <w:num w:numId="17" w16cid:durableId="1686208406">
    <w:abstractNumId w:val="11"/>
  </w:num>
  <w:num w:numId="18" w16cid:durableId="1914579691">
    <w:abstractNumId w:val="21"/>
  </w:num>
  <w:num w:numId="19" w16cid:durableId="1194809741">
    <w:abstractNumId w:val="1"/>
  </w:num>
  <w:num w:numId="20" w16cid:durableId="120615778">
    <w:abstractNumId w:val="4"/>
  </w:num>
  <w:num w:numId="21" w16cid:durableId="365107891">
    <w:abstractNumId w:val="17"/>
  </w:num>
  <w:num w:numId="22" w16cid:durableId="277101086">
    <w:abstractNumId w:val="20"/>
  </w:num>
  <w:num w:numId="23" w16cid:durableId="590748058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522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2CF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5F2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4F9C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D62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0C8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14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BCF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CFE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CF0"/>
    <w:rsid w:val="000E2F60"/>
    <w:rsid w:val="000E32DE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57E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00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303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8D8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AEB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4662"/>
    <w:rsid w:val="00155745"/>
    <w:rsid w:val="00155D32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685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8F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B45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4C7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859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A01"/>
    <w:rsid w:val="00220C0C"/>
    <w:rsid w:val="00220FA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E6A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18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8032B"/>
    <w:rsid w:val="00280569"/>
    <w:rsid w:val="0028062A"/>
    <w:rsid w:val="00281652"/>
    <w:rsid w:val="00281C1E"/>
    <w:rsid w:val="002822B8"/>
    <w:rsid w:val="002824A2"/>
    <w:rsid w:val="00282D02"/>
    <w:rsid w:val="002832E0"/>
    <w:rsid w:val="0028379C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5D0"/>
    <w:rsid w:val="0029386B"/>
    <w:rsid w:val="00293935"/>
    <w:rsid w:val="00293960"/>
    <w:rsid w:val="00293F98"/>
    <w:rsid w:val="00294228"/>
    <w:rsid w:val="00295313"/>
    <w:rsid w:val="002953B3"/>
    <w:rsid w:val="00295CA6"/>
    <w:rsid w:val="0029710B"/>
    <w:rsid w:val="00297279"/>
    <w:rsid w:val="002974C6"/>
    <w:rsid w:val="00297565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762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56D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30A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7A0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3D74"/>
    <w:rsid w:val="00334FC1"/>
    <w:rsid w:val="00335261"/>
    <w:rsid w:val="003353A3"/>
    <w:rsid w:val="00335A00"/>
    <w:rsid w:val="00335A95"/>
    <w:rsid w:val="00335C02"/>
    <w:rsid w:val="00336132"/>
    <w:rsid w:val="003362E4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8A9"/>
    <w:rsid w:val="00355950"/>
    <w:rsid w:val="00355FDA"/>
    <w:rsid w:val="00356EFF"/>
    <w:rsid w:val="00357455"/>
    <w:rsid w:val="00357D9A"/>
    <w:rsid w:val="00357E63"/>
    <w:rsid w:val="00360427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9C0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B24"/>
    <w:rsid w:val="00392DFE"/>
    <w:rsid w:val="00393BDB"/>
    <w:rsid w:val="00393EE2"/>
    <w:rsid w:val="0039431E"/>
    <w:rsid w:val="00394432"/>
    <w:rsid w:val="00394486"/>
    <w:rsid w:val="0039477E"/>
    <w:rsid w:val="003947E7"/>
    <w:rsid w:val="00394D69"/>
    <w:rsid w:val="00395633"/>
    <w:rsid w:val="003963DB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7EF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7FC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2AB"/>
    <w:rsid w:val="00437F56"/>
    <w:rsid w:val="0044004B"/>
    <w:rsid w:val="00440CFA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21A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4B1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99D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2B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60"/>
    <w:rsid w:val="00496ECA"/>
    <w:rsid w:val="004970E0"/>
    <w:rsid w:val="004977CA"/>
    <w:rsid w:val="004978E2"/>
    <w:rsid w:val="004A02B4"/>
    <w:rsid w:val="004A02E2"/>
    <w:rsid w:val="004A0762"/>
    <w:rsid w:val="004A113C"/>
    <w:rsid w:val="004A1312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59BB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0F3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6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91F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1BE3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48C3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6EB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4E3"/>
    <w:rsid w:val="005E6890"/>
    <w:rsid w:val="005E6F64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EE8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17A13"/>
    <w:rsid w:val="00620561"/>
    <w:rsid w:val="00620DA0"/>
    <w:rsid w:val="00620F7C"/>
    <w:rsid w:val="006222C9"/>
    <w:rsid w:val="0062263C"/>
    <w:rsid w:val="00622B03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60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BF4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2E51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3E06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C3D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DAA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550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7DC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597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29F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4E85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991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6D56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59AA"/>
    <w:rsid w:val="00716168"/>
    <w:rsid w:val="0071627C"/>
    <w:rsid w:val="007162FA"/>
    <w:rsid w:val="0071634E"/>
    <w:rsid w:val="007164D9"/>
    <w:rsid w:val="007168F6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17E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41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69E9"/>
    <w:rsid w:val="0075703F"/>
    <w:rsid w:val="0075730F"/>
    <w:rsid w:val="00757411"/>
    <w:rsid w:val="007574D4"/>
    <w:rsid w:val="0075756E"/>
    <w:rsid w:val="00757EBE"/>
    <w:rsid w:val="00760510"/>
    <w:rsid w:val="0076160F"/>
    <w:rsid w:val="00761909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EEC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6C18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5"/>
    <w:rsid w:val="007A6B0E"/>
    <w:rsid w:val="007A6BE5"/>
    <w:rsid w:val="007A6CB7"/>
    <w:rsid w:val="007A733B"/>
    <w:rsid w:val="007A73EC"/>
    <w:rsid w:val="007A73FB"/>
    <w:rsid w:val="007A7783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A2A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60C"/>
    <w:rsid w:val="007D4B7B"/>
    <w:rsid w:val="007D5946"/>
    <w:rsid w:val="007D5D6A"/>
    <w:rsid w:val="007D6155"/>
    <w:rsid w:val="007D7136"/>
    <w:rsid w:val="007D7468"/>
    <w:rsid w:val="007D7CAB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3E0A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74E"/>
    <w:rsid w:val="008348C1"/>
    <w:rsid w:val="00834B5C"/>
    <w:rsid w:val="00834C9C"/>
    <w:rsid w:val="00835135"/>
    <w:rsid w:val="008353F0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72E"/>
    <w:rsid w:val="008538F9"/>
    <w:rsid w:val="00854040"/>
    <w:rsid w:val="00854085"/>
    <w:rsid w:val="0085441B"/>
    <w:rsid w:val="0085442E"/>
    <w:rsid w:val="00854FFD"/>
    <w:rsid w:val="00855E89"/>
    <w:rsid w:val="00855FCF"/>
    <w:rsid w:val="00856697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4EC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0BE7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5D3B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99E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A7E28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0B9"/>
    <w:rsid w:val="008D0680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4A56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234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45F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5B8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38CD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A0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2A3"/>
    <w:rsid w:val="00993952"/>
    <w:rsid w:val="00993FD0"/>
    <w:rsid w:val="0099466A"/>
    <w:rsid w:val="00994802"/>
    <w:rsid w:val="00994EAC"/>
    <w:rsid w:val="00995159"/>
    <w:rsid w:val="009954A2"/>
    <w:rsid w:val="00995A74"/>
    <w:rsid w:val="00996309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577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1B4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7A4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8CD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4F7"/>
    <w:rsid w:val="00A376B6"/>
    <w:rsid w:val="00A377D4"/>
    <w:rsid w:val="00A37A83"/>
    <w:rsid w:val="00A40BDA"/>
    <w:rsid w:val="00A40E57"/>
    <w:rsid w:val="00A411F6"/>
    <w:rsid w:val="00A41501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3F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1D1E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1F7A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38D"/>
    <w:rsid w:val="00AB0910"/>
    <w:rsid w:val="00AB0A34"/>
    <w:rsid w:val="00AB0C4D"/>
    <w:rsid w:val="00AB0F21"/>
    <w:rsid w:val="00AB0F99"/>
    <w:rsid w:val="00AB1274"/>
    <w:rsid w:val="00AB15D0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DCA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D11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8D9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6A4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568"/>
    <w:rsid w:val="00AE46F1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5E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1B1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AA0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645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656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44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A19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822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658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03A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157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270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A2D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8A0"/>
    <w:rsid w:val="00C76961"/>
    <w:rsid w:val="00C76CE2"/>
    <w:rsid w:val="00C77035"/>
    <w:rsid w:val="00C7740C"/>
    <w:rsid w:val="00C77450"/>
    <w:rsid w:val="00C77B54"/>
    <w:rsid w:val="00C77CD6"/>
    <w:rsid w:val="00C77D52"/>
    <w:rsid w:val="00C77DBA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3AF9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B61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649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020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856"/>
    <w:rsid w:val="00CE2923"/>
    <w:rsid w:val="00CE30A5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B39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6FD"/>
    <w:rsid w:val="00D27DF5"/>
    <w:rsid w:val="00D27E41"/>
    <w:rsid w:val="00D301CC"/>
    <w:rsid w:val="00D3039E"/>
    <w:rsid w:val="00D30864"/>
    <w:rsid w:val="00D30973"/>
    <w:rsid w:val="00D31313"/>
    <w:rsid w:val="00D3194E"/>
    <w:rsid w:val="00D3200B"/>
    <w:rsid w:val="00D324DA"/>
    <w:rsid w:val="00D33187"/>
    <w:rsid w:val="00D332AF"/>
    <w:rsid w:val="00D3391E"/>
    <w:rsid w:val="00D33A8A"/>
    <w:rsid w:val="00D33C72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3F81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6FE8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BC3"/>
    <w:rsid w:val="00D97CCF"/>
    <w:rsid w:val="00D97E65"/>
    <w:rsid w:val="00D97EA0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4A78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39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1DE"/>
    <w:rsid w:val="00E0143A"/>
    <w:rsid w:val="00E017BC"/>
    <w:rsid w:val="00E01DED"/>
    <w:rsid w:val="00E024F6"/>
    <w:rsid w:val="00E034D1"/>
    <w:rsid w:val="00E036CA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2A50"/>
    <w:rsid w:val="00E330E0"/>
    <w:rsid w:val="00E33111"/>
    <w:rsid w:val="00E333FF"/>
    <w:rsid w:val="00E33C43"/>
    <w:rsid w:val="00E33ED6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C1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911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2CF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3B5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CAC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3A96"/>
    <w:rsid w:val="00EB4C31"/>
    <w:rsid w:val="00EB4D72"/>
    <w:rsid w:val="00EB4FC7"/>
    <w:rsid w:val="00EB5983"/>
    <w:rsid w:val="00EB5A3E"/>
    <w:rsid w:val="00EB5CC6"/>
    <w:rsid w:val="00EB5F3B"/>
    <w:rsid w:val="00EB5FDC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1F6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821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900"/>
    <w:rsid w:val="00EE2D7E"/>
    <w:rsid w:val="00EE34B5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6F5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842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0D3F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1A6C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35C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611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59A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3EC6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f49b4fecacc406c8910d2d3368caf1d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e61ef22b5a2263b71a840cfc4559a4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49441F-36CE-43EF-B22C-CE6DCF221A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73DC861-CFBB-476C-BF14-0EC15A6760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69DD49-B85E-4D9A-8E2B-A061AF9FC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3107</TotalTime>
  <Pages>14</Pages>
  <Words>1758</Words>
  <Characters>10025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Senanon Apinya/Senanon Apinya(ＫＹＥ)</cp:lastModifiedBy>
  <cp:revision>166</cp:revision>
  <cp:lastPrinted>2026-02-05T09:44:00Z</cp:lastPrinted>
  <dcterms:created xsi:type="dcterms:W3CDTF">2022-12-27T07:57:00Z</dcterms:created>
  <dcterms:modified xsi:type="dcterms:W3CDTF">2026-02-12T07:01:00Z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